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RDDM#67.1</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2024-11-30</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Correcting_short_name_for_lightCurrent_attribute</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Correcting short name for lightCurrent attribute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https://git.onem2m.org/specifications/ts/ts-0023/-/merge_requests/20</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https://git.onem2m.org/specifications/ts/ts-0023/-/merge_requests/20/diffs?commit_id=11b904f311ba85b6329431c83ea5c33c259c1b3f</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-6251,7 +6251,7 @@ In protocol bindings resource attributes names for data points of module classes</w:t>
      </w:r>
    </w:p>
    <w:p>
      <w:pPr>
        <w:pStyle w:val="CodeChangeLine"/>
      </w:pPr>
      <w:r>
        <w:t>|light |[alarmSpeaker](#5317-alarmspeaker) |light |</w:t>
      </w:r>
    </w:p>
    <w:p>
      <w:pPr>
        <w:pStyle w:val="CodeChangeLine"/>
      </w:pPr>
      <w:r>
        <w:t>|lightActivePower |[slcReportInfo](#53181-slcreportinfo) |LiAPr |</w:t>
      </w:r>
    </w:p>
    <w:p>
      <w:pPr>
        <w:pStyle w:val="CodeChangeLine"/>
      </w:pPr>
      <w:r>
        <w:t>|lightCount |[slcParameterSetting](#53180-slcparametersetting) |ligCt |</w:t>
      </w:r>
    </w:p>
    <w:p>
      <w:pPr>
        <w:pStyle w:val="CodeChangeLine"/>
        <w:shd w:val="clear" w:color="auto" w:fill="fbe9eb"/>
      </w:pPr>
      <w:r>
        <w:t>|lightCurrent |[slcReportInfo](#53181-slcreportinfo) |ligCt |</w:t>
      </w:r>
    </w:p>
    <w:p>
      <w:pPr>
        <w:pStyle w:val="CodeChangeLine"/>
        <w:shd w:val="clear" w:color="auto" w:fill="ecfdf0"/>
      </w:pPr>
      <w:r>
        <w:t>|lightCurrent |[slcReportInfo](#53181-slcreportinfo) |ligC0 |</w:t>
      </w:r>
    </w:p>
    <w:p>
      <w:pPr>
        <w:pStyle w:val="CodeChangeLine"/>
      </w:pPr>
      <w:r>
        <w:t>|lightApparentPower |[slcReportInfo](#53181-slcreportinfo) |liAPr |</w:t>
      </w:r>
    </w:p>
    <w:p>
      <w:pPr>
        <w:pStyle w:val="CodeChangeLine"/>
      </w:pPr>
      <w:r>
        <w:t>|lightDimmingValue |[slcReportInfo](#53181-slcreportinfo) |liDVe |</w:t>
      </w:r>
    </w:p>
    <w:p>
      <w:pPr>
        <w:pStyle w:val="CodeChangeLine"/>
      </w:pPr>
      <w:r>
        <w:t>|lightPolarizationAxis |[slcReportInfo](#53181-slcreportinfo) |liPAs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RDM-2024-0062-Correcting_short_name_for_lightCurrent_attribute</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20/diffs?commit_id=11b904f311ba85b6329431c83ea5c33c259c1b3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2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