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496C6F4F" w:rsidR="00C20D2D" w:rsidRPr="00C43ACB" w:rsidRDefault="008C0176" w:rsidP="00B8518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F46823" w:rsidRPr="00883861">
              <w:rPr>
                <w:rFonts w:eastAsia="BatangChe"/>
                <w:sz w:val="22"/>
                <w:szCs w:val="24"/>
              </w:rPr>
              <w:t>3</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5FF6FFF1" w:rsidR="00424964" w:rsidRPr="00C43ACB" w:rsidRDefault="007F39CA" w:rsidP="00F46823">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r w:rsidR="00EB4DC1" w:rsidRPr="004E164A">
              <w:rPr>
                <w:rFonts w:eastAsia="BatangChe"/>
                <w:sz w:val="22"/>
                <w:szCs w:val="24"/>
              </w:rPr>
              <w:t>0</w:t>
            </w:r>
            <w:r w:rsidR="00B85184" w:rsidRPr="000F7EA4">
              <w:rPr>
                <w:rFonts w:eastAsia="BatangChe"/>
                <w:sz w:val="22"/>
                <w:szCs w:val="24"/>
              </w:rPr>
              <w:t>2</w:t>
            </w:r>
            <w:r w:rsidR="00C12762" w:rsidRPr="004E164A">
              <w:rPr>
                <w:rFonts w:eastAsia="BatangChe"/>
                <w:sz w:val="22"/>
                <w:szCs w:val="24"/>
              </w:rPr>
              <w:t>-</w:t>
            </w:r>
            <w:r w:rsidR="00B85184" w:rsidRPr="000F7EA4">
              <w:rPr>
                <w:rFonts w:eastAsia="BatangChe"/>
                <w:sz w:val="22"/>
                <w:szCs w:val="24"/>
              </w:rPr>
              <w:t>2</w:t>
            </w:r>
            <w:r w:rsidR="00F46823" w:rsidRPr="00883861">
              <w:rPr>
                <w:rFonts w:eastAsia="BatangChe"/>
                <w:sz w:val="22"/>
                <w:szCs w:val="24"/>
              </w:rPr>
              <w:t>7</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2" w:name="_Toc507429585"/>
      <w:bookmarkStart w:id="3" w:name="_Toc2171792"/>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4" w:name="_Toc507429586"/>
      <w:bookmarkStart w:id="5" w:name="_Toc2171793"/>
      <w:r w:rsidRPr="00C43ACB">
        <w:t>2</w:t>
      </w:r>
      <w:r w:rsidRPr="00C43ACB">
        <w:tab/>
        <w:t>References</w:t>
      </w:r>
      <w:bookmarkEnd w:id="4"/>
      <w:bookmarkEnd w:id="5"/>
    </w:p>
    <w:p w14:paraId="1D5C385D" w14:textId="77777777" w:rsidR="00CE407D" w:rsidRPr="00C43ACB" w:rsidRDefault="00CE407D" w:rsidP="00A97152">
      <w:pPr>
        <w:pStyle w:val="2"/>
      </w:pPr>
      <w:bookmarkStart w:id="6" w:name="_Toc507429587"/>
      <w:bookmarkStart w:id="7" w:name="_Toc2171794"/>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0"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0"/>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1"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2"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3"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4"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5"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6"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7"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8" w:name="_Toc507429588"/>
      <w:bookmarkStart w:id="19" w:name="_Toc2171795"/>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1"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1"/>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2" w:name="_Toc507429589"/>
      <w:bookmarkStart w:id="53"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2"/>
      </w:pPr>
      <w:bookmarkStart w:id="54" w:name="_Toc507429590"/>
      <w:bookmarkStart w:id="55" w:name="_Toc2171797"/>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6" w:name="_Toc507429591"/>
      <w:bookmarkStart w:id="57" w:name="_Toc2171798"/>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8" w:name="_Toc507429592"/>
      <w:bookmarkStart w:id="59" w:name="_Toc2171799"/>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4" w:name="_Toc507429593"/>
      <w:bookmarkStart w:id="65" w:name="_Toc2171800"/>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2"/>
      </w:pPr>
      <w:bookmarkStart w:id="66" w:name="_Toc507429594"/>
      <w:bookmarkStart w:id="67" w:name="_Toc2171801"/>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5pt;height:175.3pt" o:ole="">
            <v:imagedata r:id="rId12" o:title=""/>
          </v:shape>
          <o:OLEObject Type="Embed" ProgID="VisioViewer.Viewer.1" ShapeID="_x0000_i1025" DrawAspect="Content" ObjectID="_1612785748"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8" w:name="_Toc507429595"/>
      <w:bookmarkStart w:id="69" w:name="_Toc2171802"/>
      <w:r w:rsidRPr="00C43ACB">
        <w:t>5.2</w:t>
      </w:r>
      <w:r w:rsidRPr="00C43ACB">
        <w:tab/>
        <w:t>Architecture Reference Model</w:t>
      </w:r>
      <w:bookmarkEnd w:id="68"/>
      <w:bookmarkEnd w:id="69"/>
    </w:p>
    <w:p w14:paraId="35919664" w14:textId="77777777" w:rsidR="0098568E" w:rsidRPr="00C43ACB" w:rsidRDefault="0098568E" w:rsidP="00A97152">
      <w:pPr>
        <w:pStyle w:val="30"/>
      </w:pPr>
      <w:bookmarkStart w:id="70" w:name="_Toc507429596"/>
      <w:bookmarkStart w:id="71" w:name="_Toc2171803"/>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15pt;height:264.85pt" o:ole="">
            <v:imagedata r:id="rId14" o:title=""/>
          </v:shape>
          <o:OLEObject Type="Embed" ProgID="VisioViewer.Viewer.1" ShapeID="_x0000_i1026" DrawAspect="Content" ObjectID="_1612785749"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2" w:name="_Toc507429597"/>
      <w:bookmarkStart w:id="73" w:name="_Toc2171804"/>
      <w:r w:rsidRPr="00C43ACB">
        <w:t>5.2.2</w:t>
      </w:r>
      <w:r w:rsidRPr="00C43ACB">
        <w:tab/>
        <w:t>Reference Points</w:t>
      </w:r>
      <w:bookmarkEnd w:id="72"/>
      <w:bookmarkEnd w:id="73"/>
    </w:p>
    <w:p w14:paraId="352AEE59" w14:textId="77777777" w:rsidR="0045012A" w:rsidRPr="00C43ACB" w:rsidRDefault="0045012A" w:rsidP="0045012A">
      <w:pPr>
        <w:pStyle w:val="40"/>
      </w:pPr>
      <w:bookmarkStart w:id="74" w:name="_Toc507429598"/>
      <w:bookmarkStart w:id="75" w:name="_Toc2171805"/>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6" w:name="_Toc507429599"/>
      <w:bookmarkStart w:id="77" w:name="_Toc2171806"/>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8" w:name="_Toc507429600"/>
      <w:bookmarkStart w:id="79" w:name="_Toc2171807"/>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0" w:name="_Toc507429601"/>
      <w:bookmarkStart w:id="81" w:name="_Toc2171808"/>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2" w:name="_Toc507429602"/>
      <w:bookmarkStart w:id="83" w:name="_Toc2171809"/>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4" w:name="_Toc507429603"/>
      <w:bookmarkStart w:id="85"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6" w:name="_Toc507429604"/>
      <w:bookmarkStart w:id="87" w:name="_Toc2171811"/>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2"/>
      </w:pPr>
      <w:bookmarkStart w:id="88" w:name="_Toc507429605"/>
      <w:bookmarkStart w:id="89" w:name="_Toc2171812"/>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0" w:name="_Toc507429606"/>
      <w:bookmarkStart w:id="91" w:name="_Toc2171813"/>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30"/>
      </w:pPr>
      <w:bookmarkStart w:id="92" w:name="_Toc507429607"/>
      <w:bookmarkStart w:id="93" w:name="_Toc2171814"/>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1pt;height:257.95pt" o:ole="">
            <v:imagedata r:id="rId17" o:title=""/>
          </v:shape>
          <o:OLEObject Type="Embed" ProgID="VisioViewer.Viewer.1" ShapeID="_x0000_i1027" DrawAspect="Content" ObjectID="_1612785750"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4" w:name="_Toc507429608"/>
      <w:bookmarkStart w:id="95" w:name="_Toc2171815"/>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40"/>
      </w:pPr>
      <w:bookmarkStart w:id="96" w:name="_Toc507429609"/>
      <w:bookmarkStart w:id="97" w:name="_Toc2171816"/>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8" w:name="_Toc507429610"/>
      <w:bookmarkStart w:id="99" w:name="_Toc2171817"/>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50"/>
      </w:pPr>
      <w:bookmarkStart w:id="100" w:name="_Toc507429611"/>
      <w:bookmarkStart w:id="101" w:name="_Toc2171818"/>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95pt;height:116.45pt" o:ole="">
            <v:imagedata r:id="rId19" o:title=""/>
          </v:shape>
          <o:OLEObject Type="Embed" ProgID="VisioViewer.Viewer.1" ShapeID="_x0000_i1028" DrawAspect="Content" ObjectID="_1612785751"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2" w:name="_Toc507429612"/>
      <w:bookmarkStart w:id="103" w:name="_Toc2171819"/>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4" w:name="_Toc507429613"/>
      <w:bookmarkStart w:id="105" w:name="_Toc2171820"/>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40"/>
      </w:pPr>
      <w:bookmarkStart w:id="106" w:name="_Toc507429614"/>
      <w:bookmarkStart w:id="107" w:name="_Toc2171821"/>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8" w:name="_Toc507429615"/>
      <w:bookmarkStart w:id="109" w:name="_Toc2171822"/>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0" w:name="_Toc507429616"/>
      <w:bookmarkStart w:id="111" w:name="_Toc2171823"/>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40"/>
      </w:pPr>
      <w:bookmarkStart w:id="112" w:name="_Toc507429617"/>
      <w:bookmarkStart w:id="113" w:name="_Toc2171824"/>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4" w:name="_Toc507429618"/>
      <w:bookmarkStart w:id="115" w:name="_Toc2171825"/>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6" w:name="_Toc507429619"/>
      <w:bookmarkStart w:id="117" w:name="_Toc2171826"/>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40"/>
      </w:pPr>
      <w:bookmarkStart w:id="118" w:name="_Toc507429620"/>
      <w:bookmarkStart w:id="119" w:name="_Toc2171827"/>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50"/>
      </w:pPr>
      <w:bookmarkStart w:id="120" w:name="_Toc507429621"/>
      <w:bookmarkStart w:id="121" w:name="_Toc2171828"/>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2" w:name="_Toc507429622"/>
      <w:bookmarkStart w:id="123" w:name="_Toc2171829"/>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7.7pt;height:210.35pt" o:ole="">
            <v:imagedata r:id="rId21" o:title=""/>
          </v:shape>
          <o:OLEObject Type="Embed" ProgID="VisioViewer.Viewer.1" ShapeID="_x0000_i1029" DrawAspect="Content" ObjectID="_1612785752"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4" w:name="_Toc507429623"/>
      <w:bookmarkStart w:id="125" w:name="_Toc2171830"/>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pt;height:165.9pt" o:ole="">
            <v:imagedata r:id="rId23" o:title=""/>
          </v:shape>
          <o:OLEObject Type="Embed" ProgID="VisioViewer.Viewer.1" ShapeID="_x0000_i1030" DrawAspect="Content" ObjectID="_1612785753"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1pt;height:174.05pt" o:ole="">
            <v:imagedata r:id="rId25" o:title=""/>
          </v:shape>
          <o:OLEObject Type="Embed" ProgID="VisioViewer.Viewer.1" ShapeID="_x0000_i1031" DrawAspect="Content" ObjectID="_1612785754"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29" w:name="_Toc507429627"/>
      <w:bookmarkStart w:id="130" w:name="_Toc2171831"/>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5pt;height:170.3pt" o:ole="">
            <v:imagedata r:id="rId27" o:title=""/>
          </v:shape>
          <o:OLEObject Type="Embed" ProgID="VisioViewer.Viewer.1" ShapeID="_x0000_i1032" DrawAspect="Content" ObjectID="_1612785755"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1" w:name="_Toc507429628"/>
      <w:bookmarkStart w:id="132" w:name="_Toc2171832"/>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6" w:name="_Toc507429632"/>
      <w:bookmarkStart w:id="137" w:name="_Toc2171833"/>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50"/>
      </w:pPr>
      <w:bookmarkStart w:id="138" w:name="_Toc507429633"/>
      <w:bookmarkStart w:id="139" w:name="_Toc2171834"/>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9pt;height:194.1pt" o:ole="">
            <v:imagedata r:id="rId29" o:title=""/>
          </v:shape>
          <o:OLEObject Type="Embed" ProgID="VisioViewer.Viewer.1" ShapeID="_x0000_i1033" DrawAspect="Content" ObjectID="_1612785756"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0" w:name="_Toc507429634"/>
      <w:bookmarkStart w:id="141" w:name="_Toc2171835"/>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2" w:name="_Toc507429635"/>
      <w:bookmarkStart w:id="143"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4" w:name="_Toc507429636"/>
      <w:bookmarkStart w:id="145"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6" w:name="_Toc507429637"/>
      <w:bookmarkStart w:id="147"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8" w:name="_Toc507429638"/>
      <w:bookmarkStart w:id="149" w:name="_Toc2171839"/>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40"/>
      </w:pPr>
      <w:bookmarkStart w:id="150" w:name="_Toc507429639"/>
      <w:bookmarkStart w:id="151" w:name="_Toc2171840"/>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2" w:name="_Toc507429640"/>
      <w:bookmarkStart w:id="153" w:name="_Toc2171841"/>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4" w:name="_Toc507429641"/>
      <w:bookmarkStart w:id="155" w:name="_Toc2171842"/>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40"/>
      </w:pPr>
      <w:bookmarkStart w:id="156" w:name="_Toc507429642"/>
      <w:bookmarkStart w:id="157" w:name="_Toc2171843"/>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8" w:name="_Toc507429643"/>
      <w:bookmarkStart w:id="159" w:name="_Toc2171844"/>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0" w:name="_Toc507429644"/>
      <w:bookmarkStart w:id="161" w:name="_Toc2171845"/>
      <w:r w:rsidRPr="00C43ACB">
        <w:t>6.2.7</w:t>
      </w:r>
      <w:r w:rsidRPr="00C43ACB">
        <w:tab/>
      </w:r>
      <w:r w:rsidR="00F8370D" w:rsidRPr="00C43ACB">
        <w:t>Location</w:t>
      </w:r>
      <w:bookmarkEnd w:id="160"/>
      <w:bookmarkEnd w:id="161"/>
    </w:p>
    <w:p w14:paraId="27A99F75" w14:textId="77777777" w:rsidR="00F8370D" w:rsidRPr="00C43ACB" w:rsidRDefault="007D29C9" w:rsidP="00A97152">
      <w:pPr>
        <w:pStyle w:val="40"/>
      </w:pPr>
      <w:bookmarkStart w:id="162" w:name="_Toc507429645"/>
      <w:bookmarkStart w:id="163" w:name="_Toc2171846"/>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4" w:name="_Toc507429646"/>
      <w:bookmarkStart w:id="165" w:name="_Toc2171847"/>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6" w:name="_Toc507429647"/>
      <w:bookmarkStart w:id="167"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40"/>
      </w:pPr>
      <w:bookmarkStart w:id="168" w:name="_Toc507429648"/>
      <w:bookmarkStart w:id="169" w:name="_Toc2171849"/>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0" w:name="_Toc507429649"/>
      <w:bookmarkStart w:id="171" w:name="_Toc2171850"/>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2" w:name="_Toc507429650"/>
      <w:bookmarkStart w:id="173" w:name="_Toc2171851"/>
      <w:r w:rsidRPr="00C43ACB">
        <w:t>6.2.9</w:t>
      </w:r>
      <w:r w:rsidRPr="00C43ACB">
        <w:tab/>
        <w:t>Registration</w:t>
      </w:r>
      <w:bookmarkEnd w:id="172"/>
      <w:bookmarkEnd w:id="173"/>
    </w:p>
    <w:p w14:paraId="635B604E" w14:textId="77777777" w:rsidR="002F399C" w:rsidRPr="00C43ACB" w:rsidRDefault="00FD2C0C" w:rsidP="00A97152">
      <w:pPr>
        <w:pStyle w:val="40"/>
      </w:pPr>
      <w:bookmarkStart w:id="174" w:name="_Toc507429651"/>
      <w:bookmarkStart w:id="175" w:name="_Toc2171852"/>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6" w:name="_Toc507429652"/>
      <w:bookmarkStart w:id="177" w:name="_Toc2171853"/>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8" w:name="_Toc507429653"/>
      <w:bookmarkStart w:id="179" w:name="_Toc2171854"/>
      <w:r w:rsidRPr="00C43ACB">
        <w:t>6.2.10</w:t>
      </w:r>
      <w:r w:rsidRPr="00C43ACB">
        <w:tab/>
        <w:t>Security</w:t>
      </w:r>
      <w:bookmarkEnd w:id="178"/>
      <w:bookmarkEnd w:id="179"/>
    </w:p>
    <w:p w14:paraId="362C8D0A" w14:textId="77777777" w:rsidR="00225A32" w:rsidRPr="00C43ACB" w:rsidRDefault="00FD2C0C" w:rsidP="00A97152">
      <w:pPr>
        <w:pStyle w:val="40"/>
      </w:pPr>
      <w:bookmarkStart w:id="180" w:name="_Toc507429654"/>
      <w:bookmarkStart w:id="181" w:name="_Toc2171855"/>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2" w:name="_Toc507429655"/>
      <w:bookmarkStart w:id="183" w:name="_Toc2171856"/>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4" w:name="_Toc507429656"/>
      <w:bookmarkStart w:id="185" w:name="_Toc2171857"/>
      <w:r w:rsidRPr="00C43ACB">
        <w:t>6.2.11</w:t>
      </w:r>
      <w:r w:rsidRPr="00C43ACB">
        <w:tab/>
        <w:t>Service Charging and Accounting</w:t>
      </w:r>
      <w:bookmarkEnd w:id="184"/>
      <w:bookmarkEnd w:id="185"/>
    </w:p>
    <w:p w14:paraId="3FC77A15" w14:textId="77777777" w:rsidR="002F399C" w:rsidRPr="00C43ACB" w:rsidRDefault="00FD2C0C" w:rsidP="00A97152">
      <w:pPr>
        <w:pStyle w:val="40"/>
      </w:pPr>
      <w:bookmarkStart w:id="186" w:name="_Toc507429657"/>
      <w:bookmarkStart w:id="187" w:name="_Toc2171858"/>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8" w:name="_Toc507429658"/>
      <w:bookmarkStart w:id="189" w:name="_Toc2171859"/>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0" w:name="_Toc507429659"/>
      <w:bookmarkStart w:id="191" w:name="_Toc2171860"/>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40"/>
      </w:pPr>
      <w:bookmarkStart w:id="192" w:name="_Toc507429660"/>
      <w:bookmarkStart w:id="193" w:name="_Toc2171861"/>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4" w:name="_Toc507429661"/>
      <w:bookmarkStart w:id="195" w:name="_Toc2171862"/>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6" w:name="_Toc507429662"/>
      <w:bookmarkStart w:id="197" w:name="_Toc2171863"/>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817B6D">
        <w:fldChar w:fldCharType="begin"/>
      </w:r>
      <w:r w:rsidR="00817B6D">
        <w:instrText xml:space="preserve"> REF REF_oneM2MTS_0003  \* MERGEFORMAT </w:instrText>
      </w:r>
      <w:r w:rsidR="00817B6D">
        <w:fldChar w:fldCharType="separate"/>
      </w:r>
      <w:r w:rsidR="00004B9F">
        <w:t>2</w:t>
      </w:r>
      <w:r w:rsidR="00817B6D">
        <w:fldChar w:fldCharType="end"/>
      </w:r>
      <w:r w:rsidRPr="00C43ACB">
        <w:t>].</w:t>
      </w:r>
    </w:p>
    <w:p w14:paraId="6CFEE365" w14:textId="77777777" w:rsidR="0090528A" w:rsidRPr="00C43ACB" w:rsidRDefault="0090528A" w:rsidP="00A97152">
      <w:pPr>
        <w:pStyle w:val="2"/>
      </w:pPr>
      <w:bookmarkStart w:id="198" w:name="_Toc507429663"/>
      <w:bookmarkStart w:id="199" w:name="_Toc2171864"/>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0" w:name="_Toc507429664"/>
      <w:bookmarkStart w:id="201" w:name="_Toc2171865"/>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30"/>
      </w:pPr>
      <w:bookmarkStart w:id="202" w:name="_Toc507429665"/>
      <w:bookmarkStart w:id="203"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40"/>
      </w:pPr>
      <w:bookmarkStart w:id="204" w:name="_Toc507429666"/>
      <w:bookmarkStart w:id="205" w:name="_Toc2171867"/>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6" w:name="_Toc507429667"/>
      <w:bookmarkStart w:id="207" w:name="_Toc2171868"/>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8" w:name="_Toc507429668"/>
      <w:bookmarkStart w:id="209" w:name="_Toc2171869"/>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40"/>
      </w:pPr>
      <w:bookmarkStart w:id="210" w:name="_Toc507429669"/>
      <w:bookmarkStart w:id="211" w:name="_Toc2171870"/>
      <w:r w:rsidRPr="00C43ACB">
        <w:rPr>
          <w:rFonts w:hint="eastAsia"/>
        </w:rPr>
        <w:t>6.5.2.0</w:t>
      </w:r>
      <w:r w:rsidRPr="00C43ACB">
        <w:rPr>
          <w:rFonts w:eastAsia="宋体"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2" w:name="_Toc507429670"/>
      <w:bookmarkStart w:id="213"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4" w:name="_Toc507429671"/>
      <w:bookmarkStart w:id="215"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6" w:name="_Toc507429672"/>
      <w:bookmarkStart w:id="217"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8" w:name="_Toc507429673"/>
      <w:bookmarkStart w:id="219" w:name="_Toc2171874"/>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40"/>
      </w:pPr>
      <w:bookmarkStart w:id="220" w:name="_Toc507429674"/>
      <w:bookmarkStart w:id="221" w:name="_Toc2171875"/>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2" w:name="_Toc507429675"/>
      <w:bookmarkStart w:id="223" w:name="_Toc2171876"/>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4" w:name="_Toc507429676"/>
      <w:bookmarkStart w:id="225" w:name="_Toc2171877"/>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6" w:name="_Toc507429677"/>
      <w:bookmarkStart w:id="227" w:name="_Toc2171878"/>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8" w:name="_Toc507429678"/>
      <w:bookmarkStart w:id="229" w:name="_Toc2171879"/>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2"/>
      </w:pPr>
      <w:bookmarkStart w:id="230" w:name="_Toc507429679"/>
      <w:bookmarkStart w:id="231" w:name="_Toc2171880"/>
      <w:r w:rsidRPr="00C43ACB">
        <w:t>7.1</w:t>
      </w:r>
      <w:r w:rsidRPr="00C43ACB">
        <w:tab/>
        <w:t>M2M Identifiers</w:t>
      </w:r>
      <w:bookmarkEnd w:id="230"/>
      <w:bookmarkEnd w:id="231"/>
    </w:p>
    <w:p w14:paraId="0F936F36" w14:textId="77777777" w:rsidR="0045012A" w:rsidRPr="00C43ACB" w:rsidRDefault="0045012A" w:rsidP="00A97152">
      <w:pPr>
        <w:pStyle w:val="30"/>
      </w:pPr>
      <w:bookmarkStart w:id="232" w:name="_Toc507429680"/>
      <w:bookmarkStart w:id="233" w:name="_Toc2171881"/>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4" w:name="_Toc507429681"/>
      <w:bookmarkStart w:id="235" w:name="_Toc2171882"/>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6" w:name="_Toc507429682"/>
      <w:bookmarkStart w:id="237"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8" w:name="_Toc507429683"/>
      <w:bookmarkStart w:id="239" w:name="_Toc2171884"/>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0" w:name="_Toc507429684"/>
      <w:bookmarkStart w:id="241" w:name="_Toc2171885"/>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2" w:name="_Toc507429685"/>
      <w:bookmarkStart w:id="243" w:name="_Toc2171886"/>
      <w:r w:rsidRPr="00C43ACB">
        <w:t>7.</w:t>
      </w:r>
      <w:r w:rsidR="002C57F4" w:rsidRPr="00C43ACB">
        <w:t>1</w:t>
      </w:r>
      <w:r w:rsidRPr="00C43ACB">
        <w:t>.5</w:t>
      </w:r>
      <w:r w:rsidRPr="00C43ACB">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4" w:name="_Toc507429686"/>
      <w:bookmarkStart w:id="245" w:name="_Toc2171887"/>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6" w:name="_Toc507429687"/>
      <w:bookmarkStart w:id="247" w:name="_Toc2171888"/>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8" w:name="_Toc507429688"/>
      <w:bookmarkStart w:id="249" w:name="_Toc2171889"/>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0" w:name="_Toc507429689"/>
      <w:bookmarkStart w:id="251" w:name="_Toc2171890"/>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2" w:name="_Toc507429690"/>
      <w:bookmarkStart w:id="253" w:name="_Toc2171891"/>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4" w:name="_Toc507429691"/>
      <w:bookmarkStart w:id="255" w:name="_Toc2171892"/>
      <w:r w:rsidRPr="00C43ACB">
        <w:t>7.1.11</w:t>
      </w:r>
      <w:r w:rsidRPr="00C43ACB">
        <w:tab/>
      </w:r>
      <w:r w:rsidR="004544B0" w:rsidRPr="00C43ACB">
        <w:rPr>
          <w:rFonts w:eastAsia="宋体" w:hint="eastAsia"/>
          <w:lang w:eastAsia="zh-CN"/>
        </w:rPr>
        <w:t>Void</w:t>
      </w:r>
      <w:bookmarkEnd w:id="254"/>
      <w:bookmarkEnd w:id="255"/>
    </w:p>
    <w:p w14:paraId="5FBF9D03" w14:textId="77777777" w:rsidR="00C5188B" w:rsidRPr="00C43ACB" w:rsidRDefault="00C5188B" w:rsidP="00A97152">
      <w:pPr>
        <w:pStyle w:val="30"/>
        <w:rPr>
          <w:rFonts w:eastAsia="宋体"/>
          <w:lang w:eastAsia="zh-CN"/>
        </w:rPr>
      </w:pPr>
      <w:bookmarkStart w:id="256" w:name="_Toc507429692"/>
      <w:bookmarkStart w:id="257" w:name="_Toc2171893"/>
      <w:r w:rsidRPr="00C43ACB">
        <w:t>7.1.12</w:t>
      </w:r>
      <w:r w:rsidR="00CD79B8" w:rsidRPr="00C43ACB">
        <w:tab/>
      </w:r>
      <w:r w:rsidR="004544B0" w:rsidRPr="00C43ACB">
        <w:rPr>
          <w:rFonts w:eastAsia="宋体" w:hint="eastAsia"/>
          <w:lang w:eastAsia="zh-CN"/>
        </w:rPr>
        <w:t>Void</w:t>
      </w:r>
      <w:bookmarkEnd w:id="256"/>
      <w:bookmarkEnd w:id="257"/>
    </w:p>
    <w:p w14:paraId="54F75421" w14:textId="77777777" w:rsidR="00C5188B" w:rsidRPr="00C43ACB" w:rsidRDefault="00C5188B" w:rsidP="00A97152">
      <w:pPr>
        <w:pStyle w:val="30"/>
      </w:pPr>
      <w:bookmarkStart w:id="258" w:name="_Toc507429693"/>
      <w:bookmarkStart w:id="259" w:name="_Toc2171894"/>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0" w:name="_Toc507429694"/>
      <w:bookmarkStart w:id="261" w:name="_Toc2171895"/>
      <w:r w:rsidRPr="00C43ACB">
        <w:rPr>
          <w:rFonts w:hint="eastAsia"/>
        </w:rPr>
        <w:t>7.1.14</w:t>
      </w:r>
      <w:r w:rsidR="0071020A" w:rsidRPr="00C43ACB">
        <w:rPr>
          <w:rFonts w:eastAsia="宋体"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2" w:name="_Toc507429695"/>
      <w:bookmarkStart w:id="263"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4" w:name="_Toc507429696"/>
      <w:bookmarkStart w:id="265"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6" w:name="_Toc507429697"/>
      <w:bookmarkStart w:id="267"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8" w:name="_Toc507429698"/>
      <w:bookmarkStart w:id="269" w:name="_Toc2171899"/>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0" w:name="_Toc507429699"/>
      <w:bookmarkStart w:id="271" w:name="_Toc2171900"/>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2"/>
      </w:pPr>
      <w:bookmarkStart w:id="272" w:name="_Toc507429700"/>
      <w:bookmarkStart w:id="273" w:name="_Toc2171901"/>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30"/>
      </w:pPr>
      <w:bookmarkStart w:id="274" w:name="_Toc507429701"/>
      <w:bookmarkStart w:id="275" w:name="_Toc2171902"/>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6" w:name="_Toc507429702"/>
      <w:bookmarkStart w:id="277"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9pt;height:132.75pt" o:ole="">
            <v:imagedata r:id="rId32" o:title=""/>
          </v:shape>
          <o:OLEObject Type="Embed" ProgID="VisioViewer.Viewer.1" ShapeID="_x0000_i1034" DrawAspect="Content" ObjectID="_1612785757"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8" w:name="_Toc507429703"/>
      <w:bookmarkStart w:id="279"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3" w:name="_Toc507429704"/>
      <w:bookmarkStart w:id="284"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bookmarkStart w:id="285" w:name="_GoBack"/>
      <w:bookmarkEnd w:id="285"/>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6" w:name="_Toc507429705"/>
      <w:bookmarkStart w:id="287" w:name="_Toc2171906"/>
      <w:r w:rsidRPr="00C43ACB">
        <w:lastRenderedPageBreak/>
        <w:t>8.2</w:t>
      </w:r>
      <w:r w:rsidRPr="00C43ACB">
        <w:tab/>
      </w:r>
      <w:r w:rsidR="001C21E2" w:rsidRPr="00C43ACB">
        <w:t>Procedures for Accessing Resources</w:t>
      </w:r>
      <w:bookmarkEnd w:id="286"/>
      <w:bookmarkEnd w:id="287"/>
    </w:p>
    <w:p w14:paraId="1425D2C6" w14:textId="77777777" w:rsidR="0045012A" w:rsidRPr="00C43ACB" w:rsidRDefault="0045012A" w:rsidP="00A97152">
      <w:pPr>
        <w:pStyle w:val="30"/>
      </w:pPr>
      <w:bookmarkStart w:id="288" w:name="_Toc507429706"/>
      <w:bookmarkStart w:id="289" w:name="_Toc2171907"/>
      <w:r w:rsidRPr="00C43ACB">
        <w:rPr>
          <w:rFonts w:hint="eastAsia"/>
        </w:rPr>
        <w:t>8.2.0</w:t>
      </w:r>
      <w:r w:rsidRPr="00C43ACB">
        <w:rPr>
          <w:rFonts w:hint="eastAsia"/>
        </w:rPr>
        <w:tab/>
        <w:t>Overview</w:t>
      </w:r>
      <w:bookmarkEnd w:id="288"/>
      <w:bookmarkEnd w:id="289"/>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0" w:name="_Toc507429707"/>
      <w:bookmarkStart w:id="291"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0"/>
      <w:bookmarkEnd w:id="291"/>
    </w:p>
    <w:p w14:paraId="713E1ADF" w14:textId="77777777" w:rsidR="00E10097" w:rsidRPr="00C43ACB" w:rsidRDefault="00E10097" w:rsidP="00A97152">
      <w:pPr>
        <w:pStyle w:val="40"/>
      </w:pPr>
      <w:bookmarkStart w:id="292" w:name="_Toc507429708"/>
      <w:bookmarkStart w:id="293" w:name="_Toc2171909"/>
      <w:r w:rsidRPr="00C43ACB">
        <w:rPr>
          <w:rFonts w:hint="eastAsia"/>
        </w:rPr>
        <w:t>8.2.1.0</w:t>
      </w:r>
      <w:r w:rsidRPr="00C43ACB">
        <w:rPr>
          <w:rFonts w:hint="eastAsia"/>
        </w:rPr>
        <w:tab/>
        <w:t>Overview</w:t>
      </w:r>
      <w:bookmarkEnd w:id="292"/>
      <w:bookmarkEnd w:id="293"/>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65pt;height:298.65pt" o:ole="">
            <v:imagedata r:id="rId34" o:title=""/>
          </v:shape>
          <o:OLEObject Type="Embed" ProgID="VisioViewer.Viewer.1" ShapeID="_x0000_i1035" DrawAspect="Content" ObjectID="_1612785758"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1.25pt;height:415.1pt" o:ole="">
            <v:imagedata r:id="rId36" o:title=""/>
          </v:shape>
          <o:OLEObject Type="Embed" ProgID="VisioViewer.Viewer.1" ShapeID="_x0000_i1036" DrawAspect="Content" ObjectID="_1612785759"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7pt;height:619.85pt" o:ole="">
            <v:imagedata r:id="rId38" o:title=""/>
          </v:shape>
          <o:OLEObject Type="Embed" ProgID="VisioViewer.Viewer.1" ShapeID="_x0000_i1037" DrawAspect="Content" ObjectID="_1612785760"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4" w:name="_Toc507429709"/>
      <w:bookmarkStart w:id="295" w:name="_Toc2171910"/>
      <w:r w:rsidRPr="00C43ACB">
        <w:t>8.2.1</w:t>
      </w:r>
      <w:r w:rsidR="00DB546B" w:rsidRPr="00C43ACB">
        <w:t>.1</w:t>
      </w:r>
      <w:r w:rsidR="002426B7" w:rsidRPr="00C43ACB">
        <w:tab/>
      </w:r>
      <w:r w:rsidR="00696319" w:rsidRPr="00C43ACB">
        <w:t>M2M Requests Routing Policies</w:t>
      </w:r>
      <w:bookmarkEnd w:id="294"/>
      <w:bookmarkEnd w:id="295"/>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6" w:name="_Toc507429710"/>
      <w:bookmarkStart w:id="297"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6"/>
      <w:bookmarkEnd w:id="297"/>
    </w:p>
    <w:p w14:paraId="3F7E45F6" w14:textId="77777777" w:rsidR="00E43153" w:rsidRPr="00C43ACB" w:rsidRDefault="00E43153" w:rsidP="00A97152">
      <w:pPr>
        <w:pStyle w:val="40"/>
      </w:pPr>
      <w:bookmarkStart w:id="298" w:name="_Toc507429711"/>
      <w:bookmarkStart w:id="299"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8"/>
      <w:bookmarkEnd w:id="299"/>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0" w:name="_Toc507429712"/>
      <w:bookmarkStart w:id="301" w:name="_Toc2171913"/>
      <w:r w:rsidRPr="00C43ACB">
        <w:t>8.2.</w:t>
      </w:r>
      <w:r w:rsidR="00236204" w:rsidRPr="00C43ACB">
        <w:t>2</w:t>
      </w:r>
      <w:r w:rsidRPr="00C43ACB">
        <w:t>.2</w:t>
      </w:r>
      <w:r w:rsidRPr="00C43ACB">
        <w:tab/>
        <w:t>Synchronous Case</w:t>
      </w:r>
      <w:bookmarkEnd w:id="300"/>
      <w:bookmarkEnd w:id="301"/>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15pt;height:400.7pt" o:ole="">
            <v:imagedata r:id="rId40" o:title=""/>
          </v:shape>
          <o:OLEObject Type="Embed" ProgID="VisioViewer.Viewer.1" ShapeID="_x0000_i1038" DrawAspect="Content" ObjectID="_1612785761"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6.15pt;height:589.15pt" o:ole="">
            <v:imagedata r:id="rId42" o:title=""/>
          </v:shape>
          <o:OLEObject Type="Embed" ProgID="VisioViewer.Viewer.1" ShapeID="_x0000_i1039" DrawAspect="Content" ObjectID="_1612785762"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2" w:name="_Toc507429713"/>
      <w:bookmarkStart w:id="303" w:name="_Toc2171914"/>
      <w:r w:rsidRPr="00C43ACB">
        <w:lastRenderedPageBreak/>
        <w:t>8.2.</w:t>
      </w:r>
      <w:r w:rsidR="00236204" w:rsidRPr="00C43ACB">
        <w:t>2</w:t>
      </w:r>
      <w:r w:rsidRPr="00C43ACB">
        <w:t>.3</w:t>
      </w:r>
      <w:r w:rsidRPr="00C43ACB">
        <w:tab/>
        <w:t>Asynchronous Case</w:t>
      </w:r>
      <w:bookmarkEnd w:id="302"/>
      <w:bookmarkEnd w:id="303"/>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65pt;height:478.35pt" o:ole="">
            <v:imagedata r:id="rId44" o:title="" croptop="2090f" cropbottom="2019f" cropleft="2722f" cropright="3482f"/>
          </v:shape>
          <o:OLEObject Type="Embed" ProgID="Visio.Drawing.11" ShapeID="_x0000_i1040" DrawAspect="Content" ObjectID="_1612785763"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4" w:name="_Toc507429714"/>
      <w:bookmarkStart w:id="305" w:name="_Toc2171915"/>
      <w:r w:rsidRPr="00C43ACB">
        <w:t>8.3</w:t>
      </w:r>
      <w:r w:rsidR="000D3277" w:rsidRPr="00C43ACB">
        <w:tab/>
      </w:r>
      <w:r w:rsidR="00B16AE5" w:rsidRPr="00C43ACB">
        <w:t>Procedures for interaction with Underlying Networks</w:t>
      </w:r>
      <w:bookmarkEnd w:id="304"/>
      <w:bookmarkEnd w:id="305"/>
    </w:p>
    <w:p w14:paraId="52AF182D" w14:textId="77777777" w:rsidR="00B16AE5" w:rsidRPr="00C43ACB" w:rsidRDefault="00B16AE5" w:rsidP="00A97152">
      <w:pPr>
        <w:pStyle w:val="30"/>
      </w:pPr>
      <w:bookmarkStart w:id="306" w:name="_Toc507429715"/>
      <w:bookmarkStart w:id="307" w:name="_Toc2171916"/>
      <w:r w:rsidRPr="00C43ACB">
        <w:rPr>
          <w:rFonts w:hint="eastAsia"/>
        </w:rPr>
        <w:t>8.3.1</w:t>
      </w:r>
      <w:r w:rsidR="009A4A02" w:rsidRPr="00C43ACB">
        <w:rPr>
          <w:rFonts w:eastAsia="宋体" w:hint="eastAsia"/>
          <w:lang w:eastAsia="zh-CN"/>
        </w:rPr>
        <w:tab/>
      </w:r>
      <w:r w:rsidRPr="00C43ACB">
        <w:t>Introduction</w:t>
      </w:r>
      <w:bookmarkEnd w:id="306"/>
      <w:bookmarkEnd w:id="307"/>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8" w:name="_Toc507429716"/>
      <w:bookmarkStart w:id="309"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08"/>
      <w:bookmarkEnd w:id="309"/>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0" w:name="_Toc507429717"/>
      <w:bookmarkStart w:id="311" w:name="_Toc2171918"/>
      <w:r w:rsidRPr="00C43ACB">
        <w:t>8.</w:t>
      </w:r>
      <w:r w:rsidR="00B16AE5" w:rsidRPr="00C43ACB">
        <w:rPr>
          <w:rFonts w:hint="eastAsia"/>
        </w:rPr>
        <w:t>3.3</w:t>
      </w:r>
      <w:r w:rsidRPr="00C43ACB">
        <w:tab/>
        <w:t>Device Triggering</w:t>
      </w:r>
      <w:bookmarkEnd w:id="310"/>
      <w:bookmarkEnd w:id="311"/>
    </w:p>
    <w:p w14:paraId="1B2BD8A8" w14:textId="77777777" w:rsidR="001F4C25" w:rsidRPr="00C43ACB" w:rsidRDefault="001F4C25" w:rsidP="00A97152">
      <w:pPr>
        <w:pStyle w:val="40"/>
      </w:pPr>
      <w:bookmarkStart w:id="312" w:name="_Toc507429718"/>
      <w:bookmarkStart w:id="313"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2"/>
      <w:bookmarkEnd w:id="313"/>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4" w:name="_Toc507429719"/>
      <w:bookmarkStart w:id="315"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4"/>
      <w:bookmarkEnd w:id="315"/>
    </w:p>
    <w:p w14:paraId="09AC4269" w14:textId="77777777" w:rsidR="00E10097" w:rsidRPr="00C43ACB" w:rsidRDefault="00E10097" w:rsidP="00A97152">
      <w:pPr>
        <w:pStyle w:val="50"/>
      </w:pPr>
      <w:bookmarkStart w:id="316" w:name="_Toc507429720"/>
      <w:bookmarkStart w:id="317" w:name="_Toc2171921"/>
      <w:r w:rsidRPr="00C43ACB">
        <w:rPr>
          <w:rFonts w:hint="eastAsia"/>
        </w:rPr>
        <w:t>8.3.3.2.0</w:t>
      </w:r>
      <w:r w:rsidRPr="00C43ACB">
        <w:rPr>
          <w:rFonts w:hint="eastAsia"/>
        </w:rPr>
        <w:tab/>
        <w:t>Overview</w:t>
      </w:r>
      <w:bookmarkEnd w:id="316"/>
      <w:bookmarkEnd w:id="317"/>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8" w:name="_Toc507429721"/>
      <w:bookmarkStart w:id="319"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8"/>
      <w:bookmarkEnd w:id="319"/>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65pt;height:405.7pt" o:ole="">
            <v:imagedata r:id="rId46" o:title=""/>
          </v:shape>
          <o:OLEObject Type="Embed" ProgID="VisioViewer.Viewer.1" ShapeID="_x0000_i1041" DrawAspect="Content" ObjectID="_1612785764"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0" w:name="_Toc507429722"/>
      <w:bookmarkStart w:id="321"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0"/>
      <w:bookmarkEnd w:id="321"/>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5pt;height:427pt" o:ole="">
            <v:imagedata r:id="rId48" o:title=""/>
          </v:shape>
          <o:OLEObject Type="Embed" ProgID="VisioViewer.Viewer.1" ShapeID="_x0000_i1042" DrawAspect="Content" ObjectID="_1612785765"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2" w:name="_Toc507429723"/>
      <w:bookmarkStart w:id="323" w:name="_Toc2171924"/>
      <w:r w:rsidRPr="00C43ACB">
        <w:t>8.</w:t>
      </w:r>
      <w:r w:rsidR="00B16AE5" w:rsidRPr="00C43ACB">
        <w:rPr>
          <w:rFonts w:hint="eastAsia"/>
        </w:rPr>
        <w:t>3.4</w:t>
      </w:r>
      <w:r w:rsidRPr="00C43ACB">
        <w:tab/>
        <w:t>Location Request</w:t>
      </w:r>
      <w:bookmarkEnd w:id="322"/>
      <w:bookmarkEnd w:id="323"/>
    </w:p>
    <w:p w14:paraId="1709E210" w14:textId="77777777" w:rsidR="00441676" w:rsidRPr="00C43ACB" w:rsidRDefault="00441676" w:rsidP="00A97152">
      <w:pPr>
        <w:pStyle w:val="40"/>
        <w:rPr>
          <w:highlight w:val="cyan"/>
        </w:rPr>
      </w:pPr>
      <w:bookmarkStart w:id="324" w:name="_Toc507429724"/>
      <w:bookmarkStart w:id="325" w:name="_Toc2171925"/>
      <w:r w:rsidRPr="00C43ACB">
        <w:t>8.</w:t>
      </w:r>
      <w:r w:rsidR="00B16AE5" w:rsidRPr="00C43ACB">
        <w:rPr>
          <w:rFonts w:hint="eastAsia"/>
        </w:rPr>
        <w:t>3.4</w:t>
      </w:r>
      <w:r w:rsidRPr="00C43ACB">
        <w:t>.1</w:t>
      </w:r>
      <w:r w:rsidRPr="00C43ACB">
        <w:tab/>
        <w:t>Definition and Scope</w:t>
      </w:r>
      <w:bookmarkEnd w:id="324"/>
      <w:bookmarkEnd w:id="325"/>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6" w:name="_Toc507429725"/>
      <w:bookmarkStart w:id="327" w:name="_Toc2171926"/>
      <w:r w:rsidRPr="00C43ACB">
        <w:t>8.</w:t>
      </w:r>
      <w:r w:rsidR="00B16AE5" w:rsidRPr="00C43ACB">
        <w:rPr>
          <w:rFonts w:hint="eastAsia"/>
        </w:rPr>
        <w:t>3.4</w:t>
      </w:r>
      <w:r w:rsidRPr="00C43ACB">
        <w:t>.2</w:t>
      </w:r>
      <w:r w:rsidRPr="00C43ACB">
        <w:tab/>
        <w:t>General Procedure for Location Request</w:t>
      </w:r>
      <w:bookmarkEnd w:id="326"/>
      <w:bookmarkEnd w:id="327"/>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6.1pt" o:ole="">
            <v:imagedata r:id="rId50" o:title=""/>
          </v:shape>
          <o:OLEObject Type="Embed" ProgID="VisioViewer.Viewer.1" ShapeID="_x0000_i1043" DrawAspect="Content" ObjectID="_1612785766"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8" w:name="_Toc507429726"/>
      <w:bookmarkStart w:id="329" w:name="_Toc2171927"/>
      <w:r w:rsidRPr="00C43ACB">
        <w:rPr>
          <w:rFonts w:hint="eastAsia"/>
        </w:rPr>
        <w:t>8.3.5</w:t>
      </w:r>
      <w:r w:rsidR="009A4A02" w:rsidRPr="00C43ACB">
        <w:rPr>
          <w:rFonts w:eastAsia="宋体" w:hint="eastAsia"/>
          <w:lang w:eastAsia="zh-CN"/>
        </w:rPr>
        <w:tab/>
      </w:r>
      <w:r w:rsidRPr="00C43ACB">
        <w:t>Configuration of Traffic Patterns</w:t>
      </w:r>
      <w:bookmarkEnd w:id="328"/>
      <w:bookmarkEnd w:id="329"/>
    </w:p>
    <w:p w14:paraId="378F7301" w14:textId="77777777" w:rsidR="00B16AE5" w:rsidRPr="00C43ACB" w:rsidRDefault="00B16AE5" w:rsidP="00A97152">
      <w:pPr>
        <w:pStyle w:val="40"/>
      </w:pPr>
      <w:bookmarkStart w:id="330" w:name="_Toc507429727"/>
      <w:bookmarkStart w:id="331"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0"/>
      <w:bookmarkEnd w:id="331"/>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2" w:name="_Toc507429728"/>
      <w:bookmarkStart w:id="333"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2"/>
      <w:bookmarkEnd w:id="333"/>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4" w:name="_Toc507429729"/>
      <w:bookmarkStart w:id="335"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4"/>
      <w:bookmarkEnd w:id="335"/>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F46823" w:rsidRDefault="00F46823"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F46823" w:rsidRDefault="00F4682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F46823" w:rsidRDefault="00F46823"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F46823" w:rsidRDefault="00F46823"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F46823" w:rsidRDefault="00F46823"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F46823" w:rsidRDefault="00F46823"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F46823" w:rsidRDefault="00F46823"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F46823" w:rsidRPr="006A248E" w:rsidRDefault="00F46823"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F46823" w:rsidRDefault="00F46823"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F46823" w:rsidRDefault="00F46823"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F46823" w:rsidRDefault="00F46823"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F46823" w:rsidRDefault="00F4682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F46823" w:rsidRPr="006A248E" w:rsidRDefault="00F46823"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F46823" w:rsidRDefault="00F4682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F46823" w:rsidRDefault="00F46823"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F46823" w:rsidRDefault="00F4682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F46823" w:rsidRDefault="00F4682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F46823" w:rsidRDefault="00F4682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F46823" w:rsidRDefault="00F4682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F46823" w:rsidRDefault="00F46823"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F46823" w:rsidRDefault="00F46823"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F46823" w:rsidRPr="006A248E" w:rsidRDefault="00F4682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F46823" w:rsidRDefault="00F46823"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F46823" w:rsidRDefault="00F46823"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F46823" w:rsidRDefault="00F46823"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F46823" w:rsidRDefault="00F4682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F46823" w:rsidRPr="006A248E" w:rsidRDefault="00F4682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F46823" w:rsidRDefault="00F4682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6" w:name="_Toc507429730"/>
      <w:bookmarkStart w:id="337" w:name="_Toc2171931"/>
      <w:r w:rsidRPr="00C43ACB">
        <w:t>8.</w:t>
      </w:r>
      <w:r w:rsidR="00B16AE5" w:rsidRPr="00C43ACB">
        <w:rPr>
          <w:rFonts w:eastAsia="宋体" w:hint="eastAsia"/>
          <w:lang w:eastAsia="zh-CN"/>
        </w:rPr>
        <w:t>4</w:t>
      </w:r>
      <w:r w:rsidRPr="00C43ACB">
        <w:tab/>
        <w:t>Connection Request</w:t>
      </w:r>
      <w:bookmarkEnd w:id="336"/>
      <w:bookmarkEnd w:id="337"/>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8" w:name="_Toc507429731"/>
      <w:bookmarkStart w:id="339" w:name="_Toc2171932"/>
      <w:r w:rsidRPr="00C43ACB">
        <w:t>8.</w:t>
      </w:r>
      <w:r w:rsidR="00B16AE5" w:rsidRPr="00C43ACB">
        <w:rPr>
          <w:rFonts w:eastAsia="宋体" w:hint="eastAsia"/>
          <w:lang w:eastAsia="zh-CN"/>
        </w:rPr>
        <w:t>5</w:t>
      </w:r>
      <w:r w:rsidRPr="00C43ACB">
        <w:tab/>
        <w:t>Device Management</w:t>
      </w:r>
      <w:bookmarkEnd w:id="338"/>
      <w:bookmarkEnd w:id="339"/>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0" w:name="_Toc507429732"/>
      <w:bookmarkStart w:id="341" w:name="_Toc2171933"/>
      <w:r w:rsidRPr="00C43ACB">
        <w:lastRenderedPageBreak/>
        <w:t>9</w:t>
      </w:r>
      <w:r w:rsidRPr="00C43ACB">
        <w:tab/>
        <w:t>Resource Management</w:t>
      </w:r>
      <w:bookmarkEnd w:id="340"/>
      <w:bookmarkEnd w:id="341"/>
    </w:p>
    <w:p w14:paraId="457BCAC8" w14:textId="77777777" w:rsidR="00E10097" w:rsidRPr="00C43ACB" w:rsidRDefault="00E10097" w:rsidP="00E10097">
      <w:pPr>
        <w:pStyle w:val="2"/>
      </w:pPr>
      <w:bookmarkStart w:id="342" w:name="_Toc507429733"/>
      <w:bookmarkStart w:id="343" w:name="_Toc2171934"/>
      <w:r w:rsidRPr="00C43ACB">
        <w:rPr>
          <w:rFonts w:hint="eastAsia"/>
        </w:rPr>
        <w:t>9.0</w:t>
      </w:r>
      <w:r w:rsidRPr="00C43ACB">
        <w:rPr>
          <w:rFonts w:hint="eastAsia"/>
        </w:rPr>
        <w:tab/>
        <w:t>Overview</w:t>
      </w:r>
      <w:bookmarkEnd w:id="342"/>
      <w:bookmarkEnd w:id="343"/>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4" w:name="_Toc507429734"/>
      <w:bookmarkStart w:id="345" w:name="_Toc2171935"/>
      <w:r w:rsidRPr="00C43ACB">
        <w:t>9.1</w:t>
      </w:r>
      <w:r w:rsidRPr="00C43ACB">
        <w:tab/>
        <w:t>General Principles</w:t>
      </w:r>
      <w:bookmarkEnd w:id="344"/>
      <w:bookmarkEnd w:id="345"/>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6" w:name="_Toc507429735"/>
      <w:bookmarkStart w:id="347" w:name="_Toc2171936"/>
      <w:r w:rsidRPr="00C43ACB">
        <w:t>9.2</w:t>
      </w:r>
      <w:r w:rsidRPr="00C43ACB">
        <w:tab/>
        <w:t>Resource</w:t>
      </w:r>
      <w:r w:rsidR="00B119B0" w:rsidRPr="00C43ACB">
        <w:t>s</w:t>
      </w:r>
      <w:bookmarkEnd w:id="346"/>
      <w:bookmarkEnd w:id="347"/>
    </w:p>
    <w:p w14:paraId="1002163C" w14:textId="77777777" w:rsidR="00E10097" w:rsidRPr="00C43ACB" w:rsidRDefault="00E10097" w:rsidP="00A97152">
      <w:pPr>
        <w:pStyle w:val="30"/>
      </w:pPr>
      <w:bookmarkStart w:id="348" w:name="_Toc507429736"/>
      <w:bookmarkStart w:id="349" w:name="_Toc2171937"/>
      <w:r w:rsidRPr="00C43ACB">
        <w:rPr>
          <w:rFonts w:hint="eastAsia"/>
        </w:rPr>
        <w:t>9.2.0</w:t>
      </w:r>
      <w:r w:rsidRPr="00C43ACB">
        <w:rPr>
          <w:rFonts w:hint="eastAsia"/>
        </w:rPr>
        <w:tab/>
        <w:t>Overview</w:t>
      </w:r>
      <w:bookmarkEnd w:id="348"/>
      <w:bookmarkEnd w:id="349"/>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0" w:name="_Toc507429737"/>
      <w:bookmarkStart w:id="351" w:name="_Toc2171938"/>
      <w:r w:rsidRPr="00C43ACB">
        <w:t>9.2.1</w:t>
      </w:r>
      <w:r w:rsidRPr="00C43ACB">
        <w:tab/>
      </w:r>
      <w:r w:rsidR="00C46764" w:rsidRPr="00C43ACB">
        <w:t>Normal Resources</w:t>
      </w:r>
      <w:bookmarkEnd w:id="350"/>
      <w:bookmarkEnd w:id="351"/>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2" w:name="_Toc507429738"/>
      <w:bookmarkStart w:id="353" w:name="_Toc2171939"/>
      <w:r w:rsidRPr="00C43ACB">
        <w:t>9.2.2</w:t>
      </w:r>
      <w:r w:rsidRPr="00C43ACB">
        <w:tab/>
      </w:r>
      <w:r w:rsidR="00501A37" w:rsidRPr="00C43ACB">
        <w:t>Virtual R</w:t>
      </w:r>
      <w:r w:rsidR="00717EE8" w:rsidRPr="00C43ACB">
        <w:t>esources</w:t>
      </w:r>
      <w:bookmarkEnd w:id="352"/>
      <w:bookmarkEnd w:id="353"/>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4" w:name="_Toc507429739"/>
      <w:bookmarkStart w:id="355" w:name="_Toc2171940"/>
      <w:r w:rsidRPr="00C43ACB">
        <w:t>9.2.3</w:t>
      </w:r>
      <w:r w:rsidRPr="00C43ACB">
        <w:tab/>
      </w:r>
      <w:r w:rsidR="00426BFB" w:rsidRPr="00C43ACB">
        <w:t>Announced</w:t>
      </w:r>
      <w:r w:rsidRPr="00C43ACB">
        <w:t xml:space="preserve"> Resource</w:t>
      </w:r>
      <w:r w:rsidR="00FA3F8A" w:rsidRPr="00C43ACB">
        <w:t>s</w:t>
      </w:r>
      <w:bookmarkEnd w:id="354"/>
      <w:bookmarkEnd w:id="355"/>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6" w:name="_Toc507429740"/>
      <w:bookmarkStart w:id="357" w:name="_Toc2171941"/>
      <w:r w:rsidRPr="00C43ACB">
        <w:t>9.3</w:t>
      </w:r>
      <w:r w:rsidRPr="00C43ACB">
        <w:tab/>
        <w:t>Resource Addressing</w:t>
      </w:r>
      <w:bookmarkEnd w:id="356"/>
      <w:bookmarkEnd w:id="357"/>
    </w:p>
    <w:p w14:paraId="73352B7D" w14:textId="77777777" w:rsidR="004E0E4A" w:rsidRPr="00C43ACB" w:rsidRDefault="004E0E4A" w:rsidP="00A97152">
      <w:pPr>
        <w:pStyle w:val="30"/>
      </w:pPr>
      <w:bookmarkStart w:id="358" w:name="_Toc507429741"/>
      <w:bookmarkStart w:id="359" w:name="_Toc2171942"/>
      <w:r w:rsidRPr="00C43ACB">
        <w:t>9.3.1</w:t>
      </w:r>
      <w:r w:rsidR="00E65D0A" w:rsidRPr="00C43ACB">
        <w:tab/>
      </w:r>
      <w:r w:rsidRPr="00C43ACB">
        <w:t xml:space="preserve">Generic </w:t>
      </w:r>
      <w:r w:rsidR="00A90BB6" w:rsidRPr="00C43ACB">
        <w:t>P</w:t>
      </w:r>
      <w:r w:rsidRPr="00C43ACB">
        <w:t>rinciples</w:t>
      </w:r>
      <w:bookmarkEnd w:id="358"/>
      <w:bookmarkEnd w:id="359"/>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60" w:name="_Toc507429742"/>
      <w:bookmarkStart w:id="361" w:name="_Toc2171943"/>
      <w:r w:rsidRPr="00C43ACB">
        <w:lastRenderedPageBreak/>
        <w:t>9.3.2</w:t>
      </w:r>
      <w:r w:rsidRPr="00C43ACB">
        <w:tab/>
        <w:t>Addressing an Application Entity</w:t>
      </w:r>
      <w:bookmarkEnd w:id="360"/>
      <w:bookmarkEnd w:id="361"/>
    </w:p>
    <w:p w14:paraId="516CB7D1" w14:textId="77777777" w:rsidR="007C04B1" w:rsidRPr="00C43ACB" w:rsidRDefault="007C04B1" w:rsidP="00A97152">
      <w:pPr>
        <w:pStyle w:val="40"/>
      </w:pPr>
      <w:bookmarkStart w:id="362" w:name="_Toc507429743"/>
      <w:bookmarkStart w:id="363" w:name="_Toc2171944"/>
      <w:r w:rsidRPr="00C43ACB">
        <w:t>9.3.2.1</w:t>
      </w:r>
      <w:r w:rsidRPr="00C43ACB">
        <w:tab/>
        <w:t>Application Entity Addressing</w:t>
      </w:r>
      <w:bookmarkEnd w:id="362"/>
      <w:bookmarkEnd w:id="363"/>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4" w:name="_Toc507429744"/>
      <w:bookmarkStart w:id="365" w:name="_Toc2171945"/>
      <w:r w:rsidRPr="00C43ACB">
        <w:t>9.3.2</w:t>
      </w:r>
      <w:r w:rsidR="007C04B1" w:rsidRPr="00C43ACB">
        <w:t>.2</w:t>
      </w:r>
      <w:r w:rsidRPr="00C43ACB">
        <w:tab/>
        <w:t>Application Entity Reachability</w:t>
      </w:r>
      <w:bookmarkEnd w:id="364"/>
      <w:bookmarkEnd w:id="365"/>
    </w:p>
    <w:p w14:paraId="1A9A23E2" w14:textId="77777777" w:rsidR="000E3187" w:rsidRPr="00C43ACB" w:rsidRDefault="000E3187" w:rsidP="00A97152">
      <w:pPr>
        <w:pStyle w:val="50"/>
      </w:pPr>
      <w:bookmarkStart w:id="366" w:name="_Toc507429745"/>
      <w:bookmarkStart w:id="367" w:name="_Toc2171946"/>
      <w:r w:rsidRPr="00C43ACB">
        <w:t>9</w:t>
      </w:r>
      <w:r w:rsidR="007C04B1" w:rsidRPr="00C43ACB">
        <w:t>.3.2.2.1</w:t>
      </w:r>
      <w:r w:rsidRPr="00C43ACB">
        <w:tab/>
        <w:t>CSE Point of Access (CSE-PoA)</w:t>
      </w:r>
      <w:bookmarkEnd w:id="366"/>
      <w:bookmarkEnd w:id="367"/>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8" w:name="_Toc507429746"/>
      <w:bookmarkStart w:id="369" w:name="_Toc2171947"/>
      <w:r w:rsidRPr="00C43ACB">
        <w:t>9.3.2.</w:t>
      </w:r>
      <w:r w:rsidR="007C04B1" w:rsidRPr="00C43ACB">
        <w:t>2.</w:t>
      </w:r>
      <w:r w:rsidRPr="00C43ACB">
        <w:t>2</w:t>
      </w:r>
      <w:r w:rsidRPr="00C43ACB">
        <w:tab/>
        <w:t>Locating Application Entities</w:t>
      </w:r>
      <w:bookmarkEnd w:id="368"/>
      <w:bookmarkEnd w:id="369"/>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0" w:name="_Toc507429747"/>
      <w:bookmarkStart w:id="371" w:name="_Toc2171948"/>
      <w:r w:rsidRPr="00C43ACB">
        <w:t>9.3.2.</w:t>
      </w:r>
      <w:r w:rsidR="007C04B1" w:rsidRPr="00C43ACB">
        <w:t>2.</w:t>
      </w:r>
      <w:r w:rsidRPr="00C43ACB">
        <w:t>3</w:t>
      </w:r>
      <w:r w:rsidRPr="00C43ACB">
        <w:tab/>
        <w:t>Usage of CSE-PoA by the M2M System</w:t>
      </w:r>
      <w:bookmarkEnd w:id="370"/>
      <w:bookmarkEnd w:id="371"/>
    </w:p>
    <w:p w14:paraId="48AC1D6F" w14:textId="77777777" w:rsidR="00C7105C" w:rsidRPr="00C43ACB" w:rsidRDefault="00C7105C" w:rsidP="00025B67">
      <w:pPr>
        <w:pStyle w:val="H6"/>
      </w:pPr>
      <w:bookmarkStart w:id="372" w:name="_Toc507429748"/>
      <w:r w:rsidRPr="00C43ACB">
        <w:rPr>
          <w:rFonts w:hint="eastAsia"/>
        </w:rPr>
        <w:t>9.3.2.2.3.0</w:t>
      </w:r>
      <w:r w:rsidRPr="00C43ACB">
        <w:rPr>
          <w:rFonts w:hint="eastAsia"/>
        </w:rPr>
        <w:tab/>
        <w:t>Overview</w:t>
      </w:r>
      <w:bookmarkEnd w:id="372"/>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3" w:name="_Toc507429749"/>
      <w:r w:rsidRPr="00C43ACB">
        <w:lastRenderedPageBreak/>
        <w:t>9.3.2.</w:t>
      </w:r>
      <w:r w:rsidR="007C04B1" w:rsidRPr="00C43ACB">
        <w:t>2.</w:t>
      </w:r>
      <w:r w:rsidRPr="00C43ACB">
        <w:t>3.1</w:t>
      </w:r>
      <w:r w:rsidRPr="00C43ACB">
        <w:tab/>
        <w:t>CSE-PoA related to CSEs associated with a Fixed Network</w:t>
      </w:r>
      <w:bookmarkEnd w:id="373"/>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4" w:name="_Toc507429750"/>
      <w:r w:rsidRPr="00C43ACB">
        <w:t>9.3.2.</w:t>
      </w:r>
      <w:r w:rsidR="007C04B1" w:rsidRPr="00C43ACB">
        <w:t>2.</w:t>
      </w:r>
      <w:r w:rsidRPr="00C43ACB">
        <w:t>3.2</w:t>
      </w:r>
      <w:r w:rsidRPr="00C43ACB">
        <w:tab/>
        <w:t>CSE-PoA related to CSEs associated with Mobile Networks</w:t>
      </w:r>
      <w:bookmarkEnd w:id="374"/>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5" w:name="_Toc507429751"/>
      <w:r w:rsidRPr="00C43ACB">
        <w:t>9.3.2.</w:t>
      </w:r>
      <w:r w:rsidR="007C04B1" w:rsidRPr="00C43ACB">
        <w:t>2.</w:t>
      </w:r>
      <w:r w:rsidRPr="00C43ACB">
        <w:t>3.3</w:t>
      </w:r>
      <w:r w:rsidRPr="00C43ACB">
        <w:tab/>
        <w:t>CSE-PoA to CSEs associated with multiple Underlying Networks</w:t>
      </w:r>
      <w:bookmarkEnd w:id="375"/>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6" w:name="_Toc507429752"/>
      <w:bookmarkStart w:id="377" w:name="_Toc2171949"/>
      <w:r w:rsidRPr="00C43ACB">
        <w:lastRenderedPageBreak/>
        <w:t>9</w:t>
      </w:r>
      <w:r w:rsidR="00BE067B" w:rsidRPr="00C43ACB">
        <w:t>.3.</w:t>
      </w:r>
      <w:r w:rsidRPr="00C43ACB">
        <w:t>2.</w:t>
      </w:r>
      <w:r w:rsidR="00BE067B" w:rsidRPr="00C43ACB">
        <w:t>3</w:t>
      </w:r>
      <w:r w:rsidR="00BE067B" w:rsidRPr="00C43ACB">
        <w:tab/>
        <w:t>Notification Re-targeting</w:t>
      </w:r>
      <w:bookmarkEnd w:id="376"/>
      <w:bookmarkEnd w:id="377"/>
    </w:p>
    <w:p w14:paraId="57E900D5" w14:textId="77777777" w:rsidR="00BE067B" w:rsidRPr="00C43ACB" w:rsidRDefault="00637719" w:rsidP="00A97152">
      <w:pPr>
        <w:pStyle w:val="50"/>
      </w:pPr>
      <w:bookmarkStart w:id="378" w:name="_Toc507429753"/>
      <w:bookmarkStart w:id="379" w:name="_Toc2171950"/>
      <w:r w:rsidRPr="00C43ACB">
        <w:t>9</w:t>
      </w:r>
      <w:r w:rsidR="00BE067B" w:rsidRPr="00C43ACB">
        <w:t>.3.</w:t>
      </w:r>
      <w:r w:rsidRPr="00C43ACB">
        <w:t>2.</w:t>
      </w:r>
      <w:r w:rsidR="00BE067B" w:rsidRPr="00C43ACB">
        <w:t>3.1</w:t>
      </w:r>
      <w:r w:rsidR="00BE067B" w:rsidRPr="00C43ACB">
        <w:tab/>
        <w:t>Application Entity Point of Access (AE-PoA)</w:t>
      </w:r>
      <w:bookmarkEnd w:id="378"/>
      <w:bookmarkEnd w:id="379"/>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4pt;height:323.05pt" o:ole="">
            <v:imagedata r:id="rId52" o:title=""/>
          </v:shape>
          <o:OLEObject Type="Embed" ProgID="VisioViewer.Viewer.1" ShapeID="_x0000_i1044" DrawAspect="Content" ObjectID="_1612785767"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0" w:name="_Toc507429754"/>
      <w:bookmarkStart w:id="381" w:name="_Toc2171951"/>
      <w:r w:rsidRPr="00C43ACB">
        <w:lastRenderedPageBreak/>
        <w:t>9.4</w:t>
      </w:r>
      <w:r w:rsidRPr="00C43ACB">
        <w:tab/>
        <w:t>Resource Structure</w:t>
      </w:r>
      <w:bookmarkEnd w:id="380"/>
      <w:bookmarkEnd w:id="381"/>
    </w:p>
    <w:p w14:paraId="1179028B" w14:textId="77777777" w:rsidR="00C83FAA" w:rsidRPr="00C43ACB" w:rsidRDefault="005C33CC" w:rsidP="00A97152">
      <w:pPr>
        <w:pStyle w:val="30"/>
      </w:pPr>
      <w:bookmarkStart w:id="382" w:name="_Toc507429755"/>
      <w:bookmarkStart w:id="383"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2"/>
      <w:bookmarkEnd w:id="383"/>
    </w:p>
    <w:p w14:paraId="6A635527" w14:textId="77777777" w:rsidR="00751EE7" w:rsidRPr="00C43ACB" w:rsidRDefault="00C83FAA" w:rsidP="008A4324">
      <w:pPr>
        <w:pStyle w:val="FL"/>
      </w:pPr>
      <w:r w:rsidRPr="00C43ACB">
        <w:object w:dxaOrig="6313" w:dyaOrig="4118" w14:anchorId="504D30B1">
          <v:shape id="_x0000_i1045" type="#_x0000_t75" style="width:314.9pt;height:207.25pt" o:ole="">
            <v:imagedata r:id="rId54" o:title=""/>
          </v:shape>
          <o:OLEObject Type="Embed" ProgID="VisioViewer.Viewer.1" ShapeID="_x0000_i1045" DrawAspect="Content" ObjectID="_1612785768"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4" w:name="_Toc507429756"/>
      <w:bookmarkStart w:id="385" w:name="_Toc2171953"/>
      <w:r w:rsidRPr="00C43ACB">
        <w:lastRenderedPageBreak/>
        <w:t>9.4.2</w:t>
      </w:r>
      <w:r w:rsidR="00A911C2" w:rsidRPr="00C43ACB">
        <w:tab/>
      </w:r>
      <w:r w:rsidRPr="00C43ACB">
        <w:t xml:space="preserve">Link </w:t>
      </w:r>
      <w:r w:rsidR="0034450F" w:rsidRPr="00C43ACB">
        <w:t>Relations</w:t>
      </w:r>
      <w:bookmarkEnd w:id="384"/>
      <w:bookmarkEnd w:id="385"/>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6" w:name="_Toc507429757"/>
      <w:bookmarkStart w:id="387"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6"/>
      <w:bookmarkEnd w:id="387"/>
    </w:p>
    <w:p w14:paraId="3F3DF3C3" w14:textId="77777777" w:rsidR="00E10097" w:rsidRPr="00C43ACB" w:rsidRDefault="00E10097" w:rsidP="00A97152">
      <w:pPr>
        <w:pStyle w:val="30"/>
      </w:pPr>
      <w:bookmarkStart w:id="388" w:name="_Toc507429758"/>
      <w:bookmarkStart w:id="389" w:name="_Toc2171955"/>
      <w:r w:rsidRPr="00C43ACB">
        <w:rPr>
          <w:rFonts w:hint="eastAsia"/>
        </w:rPr>
        <w:t>9.5.0</w:t>
      </w:r>
      <w:r w:rsidRPr="00C43ACB">
        <w:rPr>
          <w:rFonts w:hint="eastAsia"/>
        </w:rPr>
        <w:tab/>
        <w:t>Overview</w:t>
      </w:r>
      <w:bookmarkEnd w:id="388"/>
      <w:bookmarkEnd w:id="389"/>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5pt;height:265.45pt" o:ole="">
            <v:imagedata r:id="rId56" o:title=""/>
          </v:shape>
          <o:OLEObject Type="Embed" ProgID="VisioViewer.Viewer.1" ShapeID="_x0000_i1046" DrawAspect="Content" ObjectID="_1612785769"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0" w:name="_Toc507429759"/>
      <w:bookmarkStart w:id="391" w:name="_Toc2171956"/>
      <w:r w:rsidRPr="00C43ACB">
        <w:t>9.5.</w:t>
      </w:r>
      <w:r w:rsidR="00FD02AF" w:rsidRPr="00C43ACB">
        <w:t>1</w:t>
      </w:r>
      <w:r w:rsidRPr="00C43ACB">
        <w:tab/>
        <w:t>Handling of Unsupported Resources/Attributes/Sub-resources within the M2M System</w:t>
      </w:r>
      <w:bookmarkEnd w:id="390"/>
      <w:bookmarkEnd w:id="391"/>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2" w:name="_Toc507429760"/>
      <w:bookmarkStart w:id="393" w:name="_Toc2171957"/>
      <w:r w:rsidRPr="00C43ACB">
        <w:t>9</w:t>
      </w:r>
      <w:r w:rsidR="00A13AB6" w:rsidRPr="00C43ACB">
        <w:t>.6</w:t>
      </w:r>
      <w:r w:rsidR="00A13AB6" w:rsidRPr="00C43ACB">
        <w:tab/>
      </w:r>
      <w:r w:rsidR="00B0011D" w:rsidRPr="00C43ACB">
        <w:t>Resource Types</w:t>
      </w:r>
      <w:bookmarkEnd w:id="392"/>
      <w:bookmarkEnd w:id="393"/>
    </w:p>
    <w:p w14:paraId="6C1F4649" w14:textId="77777777" w:rsidR="00CE3A07" w:rsidRPr="00C43ACB" w:rsidRDefault="00CE3A07" w:rsidP="00A97152">
      <w:pPr>
        <w:pStyle w:val="30"/>
      </w:pPr>
      <w:bookmarkStart w:id="394" w:name="_Toc507429761"/>
      <w:bookmarkStart w:id="395" w:name="_Toc2171958"/>
      <w:r w:rsidRPr="00C43ACB">
        <w:t>9.6.</w:t>
      </w:r>
      <w:r w:rsidR="00E65D0A" w:rsidRPr="00C43ACB">
        <w:t>1</w:t>
      </w:r>
      <w:r w:rsidR="00E65D0A" w:rsidRPr="00C43ACB">
        <w:tab/>
      </w:r>
      <w:r w:rsidRPr="00C43ACB">
        <w:t>Overview</w:t>
      </w:r>
      <w:bookmarkEnd w:id="394"/>
      <w:bookmarkEnd w:id="395"/>
    </w:p>
    <w:p w14:paraId="06D84B65" w14:textId="77777777" w:rsidR="00CE3A07" w:rsidRPr="00C43ACB" w:rsidRDefault="00CE3A07" w:rsidP="00A97152">
      <w:pPr>
        <w:pStyle w:val="40"/>
      </w:pPr>
      <w:bookmarkStart w:id="396" w:name="_Toc507429762"/>
      <w:bookmarkStart w:id="397" w:name="_Toc2171959"/>
      <w:r w:rsidRPr="00C43ACB">
        <w:t>9.6.1.1</w:t>
      </w:r>
      <w:r w:rsidR="00E65D0A" w:rsidRPr="00C43ACB">
        <w:tab/>
      </w:r>
      <w:r w:rsidRPr="00C43ACB">
        <w:t>Resource Type Summary</w:t>
      </w:r>
      <w:bookmarkEnd w:id="396"/>
      <w:bookmarkEnd w:id="397"/>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8" w:name="_Toc507429763"/>
      <w:bookmarkStart w:id="399" w:name="_Toc2171960"/>
      <w:r w:rsidRPr="00C43ACB">
        <w:lastRenderedPageBreak/>
        <w:t>9.6.1.2</w:t>
      </w:r>
      <w:r w:rsidRPr="00C43ACB">
        <w:tab/>
        <w:t>Resource Type S</w:t>
      </w:r>
      <w:r w:rsidR="00452CA5" w:rsidRPr="00C43ACB">
        <w:t>pecializations</w:t>
      </w:r>
      <w:bookmarkEnd w:id="398"/>
      <w:bookmarkEnd w:id="399"/>
    </w:p>
    <w:p w14:paraId="6F9471AE" w14:textId="77777777" w:rsidR="00CA62E1" w:rsidRPr="00C43ACB" w:rsidRDefault="00CA62E1" w:rsidP="00A97152">
      <w:pPr>
        <w:pStyle w:val="50"/>
      </w:pPr>
      <w:bookmarkStart w:id="400" w:name="_Toc507429764"/>
      <w:bookmarkStart w:id="401"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0"/>
      <w:bookmarkEnd w:id="40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2" w:name="OLE_LINK15"/>
            <w:bookmarkStart w:id="40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2"/>
      <w:bookmarkEnd w:id="403"/>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4" w:name="_Toc507429765"/>
      <w:bookmarkStart w:id="405" w:name="_Toc2171962"/>
      <w:r w:rsidRPr="00C43ACB">
        <w:t>9.6.1.2.2</w:t>
      </w:r>
      <w:r w:rsidRPr="00C43ACB">
        <w:tab/>
        <w:t>Specializations of &lt;</w:t>
      </w:r>
      <w:r w:rsidRPr="00C43ACB">
        <w:rPr>
          <w:i/>
        </w:rPr>
        <w:t>flexContainer</w:t>
      </w:r>
      <w:r w:rsidRPr="00C43ACB">
        <w:t>&gt;</w:t>
      </w:r>
      <w:bookmarkEnd w:id="404"/>
      <w:bookmarkEnd w:id="405"/>
    </w:p>
    <w:p w14:paraId="5D0C1D87" w14:textId="77777777" w:rsidR="006D39BC" w:rsidRPr="00C43ACB" w:rsidRDefault="006D39BC" w:rsidP="00025B67">
      <w:pPr>
        <w:pStyle w:val="H6"/>
      </w:pPr>
      <w:bookmarkStart w:id="40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8"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9" w:name="_Toc507429769"/>
      <w:bookmarkStart w:id="410" w:name="_Toc2171963"/>
      <w:r w:rsidRPr="00C43ACB">
        <w:t>9.6.1</w:t>
      </w:r>
      <w:r w:rsidR="00B91ECD" w:rsidRPr="00C43ACB">
        <w:t>.3</w:t>
      </w:r>
      <w:r w:rsidRPr="00C43ACB">
        <w:tab/>
        <w:t>Common</w:t>
      </w:r>
      <w:r w:rsidR="004B54D3" w:rsidRPr="00C43ACB">
        <w:t>ly Used</w:t>
      </w:r>
      <w:r w:rsidRPr="00C43ACB">
        <w:t xml:space="preserve"> Attributes</w:t>
      </w:r>
      <w:bookmarkEnd w:id="409"/>
      <w:bookmarkEnd w:id="410"/>
    </w:p>
    <w:p w14:paraId="0C08FE70" w14:textId="77777777" w:rsidR="00E10097" w:rsidRPr="00C43ACB" w:rsidRDefault="00E10097" w:rsidP="00A97152">
      <w:pPr>
        <w:pStyle w:val="50"/>
      </w:pPr>
      <w:bookmarkStart w:id="411" w:name="_Toc507429770"/>
      <w:bookmarkStart w:id="412" w:name="_Toc2171964"/>
      <w:r w:rsidRPr="00C43ACB">
        <w:rPr>
          <w:rFonts w:hint="eastAsia"/>
        </w:rPr>
        <w:t>9.6.1.3.0</w:t>
      </w:r>
      <w:r w:rsidRPr="00C43ACB">
        <w:rPr>
          <w:rFonts w:hint="eastAsia"/>
        </w:rPr>
        <w:tab/>
        <w:t>Overview</w:t>
      </w:r>
      <w:bookmarkEnd w:id="411"/>
      <w:bookmarkEnd w:id="41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3" w:name="_Toc507429771"/>
      <w:bookmarkStart w:id="414" w:name="_Toc2171965"/>
      <w:r w:rsidRPr="00C43ACB">
        <w:lastRenderedPageBreak/>
        <w:t>9.6.1.3.1</w:t>
      </w:r>
      <w:r w:rsidRPr="00C43ACB">
        <w:tab/>
        <w:t>Universal attributes</w:t>
      </w:r>
      <w:bookmarkEnd w:id="413"/>
      <w:bookmarkEnd w:id="41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5" w:name="_Toc507429772"/>
      <w:bookmarkStart w:id="416" w:name="_Toc2171966"/>
      <w:r w:rsidRPr="00C43ACB">
        <w:t>9.6.1.3.2</w:t>
      </w:r>
      <w:r w:rsidRPr="00C43ACB">
        <w:tab/>
        <w:t>Common attributes</w:t>
      </w:r>
      <w:bookmarkEnd w:id="415"/>
      <w:bookmarkEnd w:id="416"/>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7" w:name="_Toc507429773"/>
      <w:bookmarkStart w:id="418"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7"/>
      <w:bookmarkEnd w:id="418"/>
    </w:p>
    <w:p w14:paraId="1938EC78" w14:textId="77777777" w:rsidR="00E10097" w:rsidRPr="00C43ACB" w:rsidRDefault="00E10097" w:rsidP="00A97152">
      <w:pPr>
        <w:pStyle w:val="40"/>
        <w:rPr>
          <w:rFonts w:eastAsia="宋体"/>
          <w:lang w:eastAsia="zh-CN"/>
        </w:rPr>
      </w:pPr>
      <w:bookmarkStart w:id="419" w:name="_Toc507429774"/>
      <w:bookmarkStart w:id="420" w:name="_Toc2171968"/>
      <w:r w:rsidRPr="00C43ACB">
        <w:rPr>
          <w:rFonts w:hint="eastAsia"/>
        </w:rPr>
        <w:t>9.6.2.0</w:t>
      </w:r>
      <w:r w:rsidRPr="00C43ACB">
        <w:rPr>
          <w:rFonts w:hint="eastAsia"/>
        </w:rPr>
        <w:tab/>
      </w:r>
      <w:r w:rsidRPr="00C43ACB">
        <w:rPr>
          <w:rFonts w:eastAsia="宋体" w:hint="eastAsia"/>
          <w:lang w:eastAsia="zh-CN"/>
        </w:rPr>
        <w:t>Introduction</w:t>
      </w:r>
      <w:bookmarkEnd w:id="419"/>
      <w:bookmarkEnd w:id="42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4pt;height:128.95pt" o:ole="">
            <v:imagedata r:id="rId58" o:title=""/>
          </v:shape>
          <o:OLEObject Type="Embed" ProgID="VisioViewer.Viewer.1" ShapeID="_x0000_i1047" DrawAspect="Content" ObjectID="_1612785770"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1" w:name="_Toc507429775"/>
      <w:bookmarkStart w:id="422" w:name="_Toc2171969"/>
      <w:r w:rsidRPr="00C43ACB">
        <w:t>9.6.2.1</w:t>
      </w:r>
      <w:r w:rsidRPr="00C43ACB">
        <w:tab/>
      </w:r>
      <w:r w:rsidRPr="00C43ACB">
        <w:rPr>
          <w:i/>
        </w:rPr>
        <w:t>accessControlOriginators</w:t>
      </w:r>
      <w:bookmarkEnd w:id="421"/>
      <w:bookmarkEnd w:id="42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3" w:name="_Toc507429776"/>
      <w:bookmarkStart w:id="424" w:name="_Toc2171970"/>
      <w:r w:rsidRPr="00C43ACB">
        <w:t>9.6.2.2</w:t>
      </w:r>
      <w:r w:rsidRPr="00C43ACB">
        <w:tab/>
      </w:r>
      <w:r w:rsidRPr="00C43ACB">
        <w:rPr>
          <w:i/>
        </w:rPr>
        <w:t>accessControlContexts</w:t>
      </w:r>
      <w:bookmarkEnd w:id="423"/>
      <w:bookmarkEnd w:id="424"/>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5" w:name="_Toc507429777"/>
      <w:bookmarkStart w:id="426" w:name="_Toc2171971"/>
      <w:r w:rsidRPr="00C43ACB">
        <w:t>9.6.2.3</w:t>
      </w:r>
      <w:r w:rsidRPr="00C43ACB">
        <w:tab/>
      </w:r>
      <w:r w:rsidRPr="00C43ACB">
        <w:rPr>
          <w:i/>
        </w:rPr>
        <w:t>accessControlOperations</w:t>
      </w:r>
      <w:bookmarkEnd w:id="425"/>
      <w:bookmarkEnd w:id="42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7" w:name="_Toc507429778"/>
      <w:bookmarkStart w:id="428"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427"/>
      <w:bookmarkEnd w:id="428"/>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9" w:name="_Toc507429779"/>
      <w:bookmarkStart w:id="430" w:name="_Toc2171973"/>
      <w:r w:rsidRPr="00C43ACB">
        <w:t>9.6.2.5</w:t>
      </w:r>
      <w:r w:rsidRPr="00C43ACB">
        <w:tab/>
      </w:r>
      <w:r w:rsidRPr="00C43ACB">
        <w:rPr>
          <w:i/>
        </w:rPr>
        <w:t>accessControlAuthenticationFlag</w:t>
      </w:r>
      <w:bookmarkEnd w:id="429"/>
      <w:bookmarkEnd w:id="43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1" w:name="_Toc507429780"/>
      <w:bookmarkStart w:id="432" w:name="_Toc2171974"/>
      <w:r w:rsidRPr="00C43ACB">
        <w:t>9.6.</w:t>
      </w:r>
      <w:r w:rsidR="00666C32" w:rsidRPr="00C43ACB">
        <w:t>3</w:t>
      </w:r>
      <w:r w:rsidRPr="00C43ACB">
        <w:tab/>
        <w:t xml:space="preserve">Resource Type </w:t>
      </w:r>
      <w:r w:rsidRPr="00C43ACB">
        <w:rPr>
          <w:i/>
        </w:rPr>
        <w:t>CSEBase</w:t>
      </w:r>
      <w:bookmarkEnd w:id="431"/>
      <w:bookmarkEnd w:id="432"/>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6pt;height:671.8pt" o:ole="">
            <v:imagedata r:id="rId60" o:title="" croptop="1261f" cropbottom="639f" cropleft="2485f" cropright="822f"/>
          </v:shape>
          <o:OLEObject Type="Embed" ProgID="Visio.Drawing.11" ShapeID="_x0000_i1048" DrawAspect="Content" ObjectID="_1612785771"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3" w:name="_Toc507429781"/>
      <w:bookmarkStart w:id="434" w:name="_Toc2171975"/>
      <w:r w:rsidRPr="00C43ACB">
        <w:t>9.6.</w:t>
      </w:r>
      <w:r w:rsidR="00666C32" w:rsidRPr="00C43ACB">
        <w:t>4</w:t>
      </w:r>
      <w:r w:rsidRPr="00C43ACB">
        <w:tab/>
        <w:t xml:space="preserve">Resource Type </w:t>
      </w:r>
      <w:r w:rsidRPr="00C43ACB">
        <w:rPr>
          <w:i/>
        </w:rPr>
        <w:t>remoteCSE</w:t>
      </w:r>
      <w:bookmarkEnd w:id="433"/>
      <w:bookmarkEnd w:id="434"/>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pt;height:692.45pt" o:ole="">
            <v:imagedata r:id="rId62" o:title="" croptop="805f" cropbottom="805f" cropleft="2994f"/>
          </v:shape>
          <o:OLEObject Type="Embed" ProgID="Visio.Drawing.11" ShapeID="_x0000_i1049" DrawAspect="Content" ObjectID="_1612785772"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5" w:name="_Toc507429782"/>
      <w:bookmarkStart w:id="436" w:name="_Toc2171976"/>
      <w:r w:rsidRPr="00C43ACB">
        <w:lastRenderedPageBreak/>
        <w:t>9.6.</w:t>
      </w:r>
      <w:r w:rsidR="00666C32" w:rsidRPr="00C43ACB">
        <w:t>5</w:t>
      </w:r>
      <w:r w:rsidRPr="00C43ACB">
        <w:tab/>
        <w:t xml:space="preserve">Resource Type </w:t>
      </w:r>
      <w:r w:rsidR="00D82D06" w:rsidRPr="00C43ACB">
        <w:rPr>
          <w:i/>
        </w:rPr>
        <w:t>AE</w:t>
      </w:r>
      <w:bookmarkEnd w:id="435"/>
      <w:bookmarkEnd w:id="436"/>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6.05pt;height:507.75pt" o:ole="">
            <v:imagedata r:id="rId64" o:title="" croptop="1289f" cropbottom="1608f" cropleft="3054f" cropright="2366f"/>
          </v:shape>
          <o:OLEObject Type="Embed" ProgID="Visio.Drawing.11" ShapeID="_x0000_i1050" DrawAspect="Content" ObjectID="_1612785773"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7" w:name="_Toc507429783"/>
      <w:bookmarkStart w:id="438"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7"/>
      <w:bookmarkEnd w:id="438"/>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4pt;height:496.5pt" o:ole="">
            <v:imagedata r:id="rId66" o:title=""/>
          </v:shape>
          <o:OLEObject Type="Embed" ProgID="VisioViewer.Viewer.1" ShapeID="_x0000_i1051" DrawAspect="Content" ObjectID="_1612785774"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9" w:name="OLE_LINK11"/>
            <w:bookmarkStart w:id="440"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9"/>
      <w:bookmarkEnd w:id="440"/>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1" w:name="_Toc507429784"/>
      <w:bookmarkStart w:id="442"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1"/>
      <w:bookmarkEnd w:id="442"/>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75pt;height:242.9pt" o:ole="">
            <v:imagedata r:id="rId68" o:title=""/>
          </v:shape>
          <o:OLEObject Type="Embed" ProgID="VisioViewer.Viewer.1" ShapeID="_x0000_i1052" DrawAspect="Content" ObjectID="_1612785775"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3" w:name="_Toc507429785"/>
      <w:bookmarkStart w:id="444" w:name="_Toc2171979"/>
      <w:r w:rsidRPr="00C43ACB">
        <w:lastRenderedPageBreak/>
        <w:t>9.6.</w:t>
      </w:r>
      <w:r w:rsidR="00167E8B" w:rsidRPr="00C43ACB">
        <w:t>8</w:t>
      </w:r>
      <w:r w:rsidRPr="00C43ACB">
        <w:tab/>
        <w:t>Resource Type</w:t>
      </w:r>
      <w:r w:rsidRPr="00C43ACB">
        <w:rPr>
          <w:i/>
        </w:rPr>
        <w:t xml:space="preserve"> subscription</w:t>
      </w:r>
      <w:bookmarkEnd w:id="443"/>
      <w:bookmarkEnd w:id="444"/>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4pt;height:601.05pt" o:ole="">
            <v:imagedata r:id="rId70" o:title=""/>
          </v:shape>
          <o:OLEObject Type="Embed" ProgID="VisioViewer.Viewer.1" ShapeID="_x0000_i1053" DrawAspect="Content" ObjectID="_1612785776"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45" w:name="_Toc507429786"/>
      <w:bookmarkStart w:id="446" w:name="_Toc2171980"/>
      <w:r w:rsidRPr="00C43ACB">
        <w:t>9.6.</w:t>
      </w:r>
      <w:r w:rsidR="003A1AA8" w:rsidRPr="00C43ACB">
        <w:t>9</w:t>
      </w:r>
      <w:r w:rsidR="003A1AA8" w:rsidRPr="00C43ACB">
        <w:tab/>
        <w:t xml:space="preserve">Resource Type </w:t>
      </w:r>
      <w:r w:rsidR="003A1AA8" w:rsidRPr="00C43ACB">
        <w:rPr>
          <w:i/>
        </w:rPr>
        <w:t>schedule</w:t>
      </w:r>
      <w:bookmarkEnd w:id="445"/>
      <w:bookmarkEnd w:id="446"/>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4pt;height:98.9pt" o:ole="">
            <v:imagedata r:id="rId72" o:title=""/>
          </v:shape>
          <o:OLEObject Type="Embed" ProgID="VisioViewer.Viewer.1" ShapeID="_x0000_i1054" DrawAspect="Content" ObjectID="_1612785777"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7" w:name="_Toc507429787"/>
      <w:bookmarkStart w:id="448" w:name="_Toc2171981"/>
      <w:r w:rsidRPr="00C43ACB">
        <w:t>9.6.10</w:t>
      </w:r>
      <w:r w:rsidRPr="00C43ACB">
        <w:tab/>
        <w:t xml:space="preserve">Resource Type </w:t>
      </w:r>
      <w:r w:rsidRPr="00C43ACB">
        <w:rPr>
          <w:i/>
        </w:rPr>
        <w:t>locationPolicy</w:t>
      </w:r>
      <w:bookmarkEnd w:id="447"/>
      <w:bookmarkEnd w:id="448"/>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lastRenderedPageBreak/>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75pt;height:368.75pt" o:ole="">
            <v:imagedata r:id="rId75" o:title=""/>
          </v:shape>
          <o:OLEObject Type="Embed" ProgID="Visio.Drawing.11" ShapeID="_x0000_i1055" DrawAspect="Content" ObjectID="_1612785778"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9" w:name="_Toc507429788"/>
      <w:bookmarkStart w:id="450"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449"/>
      <w:bookmarkEnd w:id="450"/>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4pt;height:257.95pt" o:ole="">
            <v:imagedata r:id="rId77" o:title=""/>
          </v:shape>
          <o:OLEObject Type="Embed" ProgID="VisioViewer.Viewer.1" ShapeID="_x0000_i1056" DrawAspect="Content" ObjectID="_1612785779"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1" w:name="_Toc507429789"/>
      <w:bookmarkStart w:id="452" w:name="_Toc2171983"/>
      <w:r w:rsidRPr="00C43ACB">
        <w:t>9.6.</w:t>
      </w:r>
      <w:r w:rsidR="00167E8B" w:rsidRPr="00C43ACB">
        <w:t>12</w:t>
      </w:r>
      <w:r w:rsidRPr="00C43ACB">
        <w:tab/>
        <w:t xml:space="preserve">Resource Type </w:t>
      </w:r>
      <w:r w:rsidRPr="00C43ACB">
        <w:rPr>
          <w:i/>
        </w:rPr>
        <w:t>request</w:t>
      </w:r>
      <w:bookmarkEnd w:id="451"/>
      <w:bookmarkEnd w:id="452"/>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pt;height:325.55pt" o:ole="">
            <v:imagedata r:id="rId79" o:title=""/>
          </v:shape>
          <o:OLEObject Type="Embed" ProgID="Visio.Drawing.11" ShapeID="_x0000_i1057" DrawAspect="Content" ObjectID="_1612785780"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3" w:name="_Toc507429790"/>
      <w:bookmarkStart w:id="454" w:name="_Toc2171984"/>
      <w:r w:rsidRPr="00C43ACB">
        <w:lastRenderedPageBreak/>
        <w:t>9.6.</w:t>
      </w:r>
      <w:r w:rsidR="00167E8B" w:rsidRPr="00C43ACB">
        <w:t>13</w:t>
      </w:r>
      <w:r w:rsidRPr="00C43ACB">
        <w:tab/>
        <w:t xml:space="preserve">Resource Type </w:t>
      </w:r>
      <w:r w:rsidRPr="00C43ACB">
        <w:rPr>
          <w:i/>
        </w:rPr>
        <w:t>group</w:t>
      </w:r>
      <w:bookmarkEnd w:id="453"/>
      <w:bookmarkEnd w:id="454"/>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75pt;height:472.05pt" o:ole="">
            <v:imagedata r:id="rId81" o:title=""/>
          </v:shape>
          <o:OLEObject Type="Embed" ProgID="Visio.Drawing.11" ShapeID="_x0000_i1058" DrawAspect="Content" ObjectID="_1612785781"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5" w:name="_Toc507429791"/>
      <w:bookmarkStart w:id="456" w:name="_Toc2171985"/>
      <w:r w:rsidRPr="00C43ACB">
        <w:t>9.6.14</w:t>
      </w:r>
      <w:r w:rsidR="00791853" w:rsidRPr="00C43ACB">
        <w:tab/>
        <w:t xml:space="preserve">Resource Type </w:t>
      </w:r>
      <w:r w:rsidR="000D3A9C" w:rsidRPr="00C43ACB">
        <w:rPr>
          <w:i/>
        </w:rPr>
        <w:t>fanOutPoint</w:t>
      </w:r>
      <w:bookmarkEnd w:id="455"/>
      <w:bookmarkEnd w:id="456"/>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57" w:name="_Toc507429792"/>
      <w:bookmarkStart w:id="458"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57"/>
      <w:bookmarkEnd w:id="458"/>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59" w:name="_Toc507429793"/>
      <w:bookmarkStart w:id="460" w:name="_Toc2171987"/>
      <w:r w:rsidRPr="00C43ACB">
        <w:lastRenderedPageBreak/>
        <w:t>9.6.1</w:t>
      </w:r>
      <w:r w:rsidR="00167E8B" w:rsidRPr="00C43ACB">
        <w:t>5</w:t>
      </w:r>
      <w:r w:rsidRPr="00C43ACB">
        <w:tab/>
        <w:t xml:space="preserve">Resource Type </w:t>
      </w:r>
      <w:r w:rsidRPr="00C43ACB">
        <w:rPr>
          <w:i/>
        </w:rPr>
        <w:t>mgmtObj</w:t>
      </w:r>
      <w:bookmarkEnd w:id="459"/>
      <w:bookmarkEnd w:id="460"/>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65pt;height:293pt" o:ole="">
            <v:imagedata r:id="rId83" o:title="" croptop="2800f" cropbottom="3106f" cropleft="3079f" cropright="4163f"/>
          </v:shape>
          <o:OLEObject Type="Embed" ProgID="Visio.Drawing.11" ShapeID="_x0000_i1059" DrawAspect="Content" ObjectID="_1612785782"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1"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1"/>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2" w:name="_Toc507429794"/>
      <w:bookmarkStart w:id="463" w:name="_Toc2171988"/>
      <w:r w:rsidRPr="00C43ACB">
        <w:t>9.6.1</w:t>
      </w:r>
      <w:r w:rsidR="00E903A4" w:rsidRPr="00C43ACB">
        <w:t>6</w:t>
      </w:r>
      <w:r w:rsidRPr="00C43ACB">
        <w:tab/>
        <w:t xml:space="preserve">Resource Type </w:t>
      </w:r>
      <w:r w:rsidRPr="00C43ACB">
        <w:rPr>
          <w:i/>
        </w:rPr>
        <w:t>mgmtCmd</w:t>
      </w:r>
      <w:bookmarkEnd w:id="462"/>
      <w:bookmarkEnd w:id="463"/>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75pt;height:389.45pt" o:ole="">
            <v:imagedata r:id="rId85" o:title=""/>
          </v:shape>
          <o:OLEObject Type="Embed" ProgID="VisioViewer.Viewer.1" ShapeID="_x0000_i1060" DrawAspect="Content" ObjectID="_1612785783"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4" w:name="_Toc507429795"/>
      <w:bookmarkStart w:id="465" w:name="_Toc2171989"/>
      <w:r w:rsidRPr="00C43ACB">
        <w:lastRenderedPageBreak/>
        <w:t>9.6.1</w:t>
      </w:r>
      <w:r w:rsidR="00677029" w:rsidRPr="00C43ACB">
        <w:t>7</w:t>
      </w:r>
      <w:r w:rsidRPr="00C43ACB">
        <w:tab/>
        <w:t xml:space="preserve">Resource Type </w:t>
      </w:r>
      <w:r w:rsidRPr="00C43ACB">
        <w:rPr>
          <w:i/>
        </w:rPr>
        <w:t>execInstance</w:t>
      </w:r>
      <w:bookmarkEnd w:id="464"/>
      <w:bookmarkEnd w:id="465"/>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4pt;height:362.5pt" o:ole="">
            <v:imagedata r:id="rId87" o:title=""/>
          </v:shape>
          <o:OLEObject Type="Embed" ProgID="VisioViewer.Viewer.1" ShapeID="_x0000_i1061" DrawAspect="Content" ObjectID="_1612785784"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6" w:name="OLE_LINK9"/>
            <w:bookmarkStart w:id="467"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6"/>
      <w:bookmarkEnd w:id="467"/>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68" w:name="_Toc507429796"/>
      <w:bookmarkStart w:id="469" w:name="_Toc2171990"/>
      <w:r w:rsidRPr="00C43ACB">
        <w:t>9.6.</w:t>
      </w:r>
      <w:r w:rsidR="00167E8B" w:rsidRPr="00C43ACB">
        <w:t>1</w:t>
      </w:r>
      <w:r w:rsidR="00677029" w:rsidRPr="00C43ACB">
        <w:t>8</w:t>
      </w:r>
      <w:r w:rsidRPr="00C43ACB">
        <w:tab/>
        <w:t xml:space="preserve">Resource Type </w:t>
      </w:r>
      <w:r w:rsidRPr="00C43ACB">
        <w:rPr>
          <w:i/>
        </w:rPr>
        <w:t>node</w:t>
      </w:r>
      <w:bookmarkEnd w:id="468"/>
      <w:bookmarkEnd w:id="469"/>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2pt;height:189.7pt" o:ole="">
            <v:imagedata r:id="rId89" o:title=""/>
          </v:shape>
          <o:OLEObject Type="Embed" ProgID="Word.Document.12" ShapeID="_x0000_i1062" DrawAspect="Content" ObjectID="_1612785785"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25pt;height:563.5pt" o:ole="">
            <v:imagedata r:id="rId91" o:title=""/>
          </v:shape>
          <o:OLEObject Type="Embed" ProgID="VisioViewer.Viewer.1" ShapeID="_x0000_i1063" DrawAspect="Content" ObjectID="_1612785786"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0" w:name="_Toc507429797"/>
      <w:bookmarkStart w:id="471"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0"/>
      <w:bookmarkEnd w:id="471"/>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9pt;height:130.85pt" o:ole="">
            <v:imagedata r:id="rId93" o:title=""/>
          </v:shape>
          <o:OLEObject Type="Embed" ProgID="VisioViewer.Viewer.1" ShapeID="_x0000_i1064" DrawAspect="Content" ObjectID="_1612785787"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2.45pt;height:298.65pt" o:ole="">
            <v:imagedata r:id="rId95" o:title=""/>
          </v:shape>
          <o:OLEObject Type="Embed" ProgID="Visio.Drawing.15" ShapeID="_x0000_i1065" DrawAspect="Content" ObjectID="_1612785788"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2" w:name="_Toc507429798"/>
      <w:bookmarkStart w:id="473"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472"/>
      <w:bookmarkEnd w:id="473"/>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pt;height:196.6pt" o:ole="">
            <v:imagedata r:id="rId97" o:title=""/>
          </v:shape>
          <o:OLEObject Type="Embed" ProgID="VisioViewer.Viewer.1" ShapeID="_x0000_i1066" DrawAspect="Content" ObjectID="_1612785789"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4" w:name="_Toc507429799"/>
      <w:bookmarkStart w:id="475"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4"/>
      <w:bookmarkEnd w:id="475"/>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15pt;height:62.6pt" o:ole="">
            <v:imagedata r:id="rId99" o:title=""/>
          </v:shape>
          <o:OLEObject Type="Embed" ProgID="VisioViewer.Viewer.1" ShapeID="_x0000_i1067" DrawAspect="Content" ObjectID="_1612785790"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6" w:name="_Toc507429800"/>
      <w:bookmarkStart w:id="477" w:name="_Toc2171994"/>
      <w:r w:rsidRPr="00C43ACB">
        <w:t>9.6.22</w:t>
      </w:r>
      <w:r w:rsidRPr="00C43ACB">
        <w:tab/>
        <w:t xml:space="preserve">Resource Type </w:t>
      </w:r>
      <w:r w:rsidRPr="00C43ACB">
        <w:rPr>
          <w:i/>
        </w:rPr>
        <w:t>pollingChannelURI</w:t>
      </w:r>
      <w:bookmarkEnd w:id="476"/>
      <w:bookmarkEnd w:id="477"/>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pt" o:ole="">
            <v:imagedata r:id="rId101" o:title=""/>
          </v:shape>
          <o:OLEObject Type="Embed" ProgID="VisioViewer.Viewer.1" ShapeID="_x0000_i1068" DrawAspect="Content" ObjectID="_1612785791"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78" w:name="_Toc507429801"/>
      <w:bookmarkStart w:id="479"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478"/>
      <w:bookmarkEnd w:id="479"/>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4pt;height:95.15pt" o:ole="">
            <v:imagedata r:id="rId103" o:title=""/>
          </v:shape>
          <o:OLEObject Type="Embed" ProgID="VisioViewer.Viewer.1" ShapeID="_x0000_i1069" DrawAspect="Content" ObjectID="_1612785792"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0" w:name="_Toc507429802"/>
      <w:bookmarkStart w:id="481" w:name="_Toc2171996"/>
      <w:r w:rsidRPr="00C43ACB">
        <w:t>9.6.</w:t>
      </w:r>
      <w:r w:rsidR="009A22CC" w:rsidRPr="00C43ACB">
        <w:t>2</w:t>
      </w:r>
      <w:r w:rsidR="002C40B2" w:rsidRPr="00C43ACB">
        <w:t>4</w:t>
      </w:r>
      <w:r w:rsidRPr="00C43ACB">
        <w:tab/>
        <w:t xml:space="preserve">Resource Type </w:t>
      </w:r>
      <w:r w:rsidRPr="00C43ACB">
        <w:rPr>
          <w:i/>
        </w:rPr>
        <w:t>eventConfig</w:t>
      </w:r>
      <w:bookmarkEnd w:id="480"/>
      <w:bookmarkEnd w:id="481"/>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4pt;height:267.35pt" o:ole="">
            <v:imagedata r:id="rId105" o:title=""/>
          </v:shape>
          <o:OLEObject Type="Embed" ProgID="VisioViewer.Viewer.1" ShapeID="_x0000_i1070" DrawAspect="Content" ObjectID="_1612785793"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2" w:name="_Toc507429803"/>
      <w:bookmarkStart w:id="483"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2"/>
      <w:bookmarkEnd w:id="483"/>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29.75pt;height:286.1pt" o:ole="">
            <v:imagedata r:id="rId107" o:title=""/>
          </v:shape>
          <o:OLEObject Type="Embed" ProgID="Visio.Drawing.11" ShapeID="_x0000_i1071" DrawAspect="Content" ObjectID="_1612785794"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4" w:name="_Toc507429804"/>
      <w:bookmarkStart w:id="485" w:name="_Toc2171998"/>
      <w:r w:rsidRPr="00C43ACB">
        <w:t>9.6.</w:t>
      </w:r>
      <w:r w:rsidR="009A22CC" w:rsidRPr="00C43ACB">
        <w:t>2</w:t>
      </w:r>
      <w:r w:rsidR="002C40B2" w:rsidRPr="00C43ACB">
        <w:t>6</w:t>
      </w:r>
      <w:r w:rsidR="007C4C59" w:rsidRPr="00C43ACB">
        <w:tab/>
        <w:t>Resource Announcement</w:t>
      </w:r>
      <w:bookmarkEnd w:id="484"/>
      <w:bookmarkEnd w:id="485"/>
    </w:p>
    <w:p w14:paraId="1F91009B" w14:textId="77777777" w:rsidR="006E3591" w:rsidRPr="00C43ACB" w:rsidRDefault="00E65D0A" w:rsidP="00A97152">
      <w:pPr>
        <w:pStyle w:val="40"/>
      </w:pPr>
      <w:bookmarkStart w:id="486" w:name="_Toc507429805"/>
      <w:bookmarkStart w:id="487" w:name="_Toc2171999"/>
      <w:r w:rsidRPr="00C43ACB">
        <w:t>9.6.26.1</w:t>
      </w:r>
      <w:r w:rsidRPr="00C43ACB">
        <w:tab/>
      </w:r>
      <w:r w:rsidR="006E3591" w:rsidRPr="00C43ACB">
        <w:t>Overview</w:t>
      </w:r>
      <w:bookmarkEnd w:id="486"/>
      <w:bookmarkEnd w:id="487"/>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88"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88"/>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89" w:name="_Toc507429806"/>
      <w:bookmarkStart w:id="490"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89"/>
      <w:bookmarkEnd w:id="490"/>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1" w:name="_Toc507429807"/>
      <w:bookmarkStart w:id="492" w:name="_Toc2172001"/>
      <w:r w:rsidRPr="00C43ACB">
        <w:t>9.6.26.3</w:t>
      </w:r>
      <w:r w:rsidRPr="00C43ACB">
        <w:tab/>
        <w:t>Common Attributes for Announced Resources</w:t>
      </w:r>
      <w:bookmarkEnd w:id="491"/>
      <w:bookmarkEnd w:id="492"/>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3" w:name="_Toc507429808"/>
      <w:bookmarkStart w:id="494" w:name="_Toc2172002"/>
      <w:r w:rsidRPr="00C43ACB">
        <w:t>9.6.27</w:t>
      </w:r>
      <w:r w:rsidRPr="00C43ACB">
        <w:tab/>
        <w:t xml:space="preserve">Resource Type </w:t>
      </w:r>
      <w:r w:rsidRPr="00C43ACB">
        <w:rPr>
          <w:i/>
        </w:rPr>
        <w:t>latest</w:t>
      </w:r>
      <w:bookmarkEnd w:id="493"/>
      <w:bookmarkEnd w:id="494"/>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5" w:name="_Toc507429809"/>
      <w:bookmarkStart w:id="496" w:name="_Toc2172003"/>
      <w:r w:rsidRPr="00C43ACB">
        <w:t>9.6.28</w:t>
      </w:r>
      <w:r w:rsidRPr="00C43ACB">
        <w:tab/>
        <w:t xml:space="preserve">Resource Type </w:t>
      </w:r>
      <w:r w:rsidRPr="00C43ACB">
        <w:rPr>
          <w:i/>
        </w:rPr>
        <w:t>oldest</w:t>
      </w:r>
      <w:bookmarkEnd w:id="495"/>
      <w:bookmarkEnd w:id="496"/>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97" w:name="_Toc507429810"/>
      <w:bookmarkStart w:id="498" w:name="_Toc2172004"/>
      <w:r w:rsidRPr="00C43ACB">
        <w:t>9.6.29</w:t>
      </w:r>
      <w:r w:rsidRPr="00C43ACB">
        <w:tab/>
        <w:t xml:space="preserve">Resource Type </w:t>
      </w:r>
      <w:r w:rsidRPr="00C43ACB">
        <w:rPr>
          <w:i/>
        </w:rPr>
        <w:t>serviceSubscribedAppRule</w:t>
      </w:r>
      <w:bookmarkEnd w:id="497"/>
      <w:bookmarkEnd w:id="498"/>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55pt;height:196.6pt" o:ole="">
            <v:imagedata r:id="rId109" o:title=""/>
          </v:shape>
          <o:OLEObject Type="Embed" ProgID="VisioViewer.Viewer.1" ShapeID="_x0000_i1072" DrawAspect="Content" ObjectID="_1612785795"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499" w:name="_Toc507429811"/>
      <w:bookmarkStart w:id="500"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499"/>
      <w:bookmarkEnd w:id="500"/>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05pt;height:209.1pt" o:ole="">
            <v:imagedata r:id="rId111" o:title=""/>
          </v:shape>
          <o:OLEObject Type="Embed" ProgID="VisioViewer.Viewer.1" ShapeID="_x0000_i1073" DrawAspect="Content" ObjectID="_1612785796"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1" w:name="_Toc507429812"/>
      <w:bookmarkStart w:id="502"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1"/>
      <w:bookmarkEnd w:id="502"/>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pt;height:164.65pt" o:ole="">
            <v:imagedata r:id="rId113" o:title=""/>
          </v:shape>
          <o:OLEObject Type="Embed" ProgID="VisioViewer.Viewer.1" ShapeID="_x0000_i1074" DrawAspect="Content" ObjectID="_1612785797"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3" w:name="_Toc507429813"/>
      <w:bookmarkStart w:id="504"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3"/>
      <w:bookmarkEnd w:id="504"/>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3pt;height:170.9pt" o:ole="">
            <v:imagedata r:id="rId115" o:title=""/>
          </v:shape>
          <o:OLEObject Type="Embed" ProgID="VisioViewer.Viewer.1" ShapeID="_x0000_i1075" DrawAspect="Content" ObjectID="_1612785798"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5" w:name="_Toc507429814"/>
      <w:bookmarkStart w:id="506"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5"/>
      <w:bookmarkEnd w:id="506"/>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pt;height:164.65pt" o:ole="">
            <v:imagedata r:id="rId117" o:title=""/>
          </v:shape>
          <o:OLEObject Type="Embed" ProgID="VisioViewer.Viewer.1" ShapeID="_x0000_i1076" DrawAspect="Content" ObjectID="_1612785799"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07" w:name="_Toc507429815"/>
      <w:bookmarkStart w:id="508"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07"/>
      <w:bookmarkEnd w:id="508"/>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3pt;height:26.3pt" o:ole="">
            <v:imagedata r:id="rId119" o:title=""/>
          </v:shape>
          <o:OLEObject Type="Embed" ProgID="VisioViewer.Viewer.1" ShapeID="_x0000_i1077" DrawAspect="Content" ObjectID="_1612785800"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09" w:name="_Toc507429816"/>
      <w:bookmarkStart w:id="510"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09"/>
      <w:bookmarkEnd w:id="510"/>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8pt" o:ole="">
            <v:imagedata r:id="rId121" o:title="" cropright="13794f"/>
          </v:shape>
          <o:OLEObject Type="Embed" ProgID="Visio.Drawing.11" ShapeID="_x0000_i1078" DrawAspect="Content" ObjectID="_1612785801"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1" w:name="OLE_LINK13"/>
      <w:bookmarkStart w:id="512" w:name="OLE_LINK14"/>
      <w:r w:rsidRPr="00C43ACB">
        <w:rPr>
          <w:i/>
        </w:rPr>
        <w:t>flexContainer</w:t>
      </w:r>
      <w:bookmarkEnd w:id="511"/>
      <w:bookmarkEnd w:id="512"/>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3" w:name="_Toc507429817"/>
      <w:bookmarkStart w:id="514"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513"/>
      <w:bookmarkEnd w:id="514"/>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25pt;height:515.25pt" o:ole="">
            <v:imagedata r:id="rId123" o:title=""/>
          </v:shape>
          <o:OLEObject Type="Embed" ProgID="VisioViewer.Viewer.1" ShapeID="_x0000_i1079" DrawAspect="Content" ObjectID="_1612785802"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5" w:name="_Toc507429818"/>
      <w:bookmarkStart w:id="516"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5"/>
      <w:bookmarkEnd w:id="516"/>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55pt;height:174.05pt" o:ole="">
            <v:imagedata r:id="rId125" o:title="" cropbottom="6020f" cropright="17920f"/>
          </v:shape>
          <o:OLEObject Type="Embed" ProgID="Visio.Drawing.15" ShapeID="_x0000_i1080" DrawAspect="Content" ObjectID="_1612785803"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17" w:name="_Toc507429819"/>
      <w:bookmarkStart w:id="518"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17"/>
      <w:bookmarkEnd w:id="518"/>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4pt;height:286.75pt" o:ole="">
            <v:imagedata r:id="rId127" o:title=""/>
          </v:shape>
          <o:OLEObject Type="Embed" ProgID="VisioViewer.Viewer.1" ShapeID="_x0000_i1081" DrawAspect="Content" ObjectID="_1612785804"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19" w:name="_Toc507429820"/>
      <w:bookmarkStart w:id="520"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19"/>
      <w:bookmarkEnd w:id="520"/>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7.9pt;height:390.7pt" o:ole="">
            <v:imagedata r:id="rId129" o:title=""/>
          </v:shape>
          <o:OLEObject Type="Embed" ProgID="VisioViewer.Viewer.1" ShapeID="_x0000_i1082" DrawAspect="Content" ObjectID="_1612785805"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1" w:name="OLE_LINK31"/>
            <w:r w:rsidR="00C07033" w:rsidRPr="00C43ACB">
              <w:rPr>
                <w:rFonts w:eastAsia="Arial Unicode MS" w:hint="eastAsia"/>
                <w:lang w:eastAsia="zh-CN"/>
              </w:rPr>
              <w:t xml:space="preserve">7.3.2.4 </w:t>
            </w:r>
            <w:bookmarkEnd w:id="521"/>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2" w:name="_Toc507429821"/>
      <w:bookmarkStart w:id="523"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2"/>
      <w:bookmarkEnd w:id="523"/>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1.7pt;height:150.9pt" o:ole="">
            <v:imagedata r:id="rId131" o:title=""/>
          </v:shape>
          <o:OLEObject Type="Embed" ProgID="VisioViewer.Viewer.1" ShapeID="_x0000_i1083" DrawAspect="Content" ObjectID="_1612785806"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4" w:name="_Toc507429822"/>
      <w:bookmarkStart w:id="525"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4"/>
      <w:bookmarkEnd w:id="525"/>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29.95pt" o:ole="">
            <v:imagedata r:id="rId133" o:title="" croptop="3062f" cropbottom="2935f" cropleft="3140f" cropright="3141f"/>
          </v:shape>
          <o:OLEObject Type="Embed" ProgID="Visio.Drawing.15" ShapeID="_x0000_i1084" DrawAspect="Content" ObjectID="_1612785807"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26" w:name="_Toc507429823"/>
      <w:bookmarkStart w:id="527" w:name="_Toc2172017"/>
      <w:r w:rsidRPr="00C43ACB">
        <w:lastRenderedPageBreak/>
        <w:t>10</w:t>
      </w:r>
      <w:r w:rsidRPr="00C43ACB">
        <w:tab/>
      </w:r>
      <w:r w:rsidR="00176071" w:rsidRPr="00C43ACB">
        <w:t>Information Flows</w:t>
      </w:r>
      <w:bookmarkEnd w:id="526"/>
      <w:bookmarkEnd w:id="527"/>
    </w:p>
    <w:p w14:paraId="141C068D" w14:textId="77777777" w:rsidR="00177766" w:rsidRPr="00C43ACB" w:rsidRDefault="006255B3" w:rsidP="00A97152">
      <w:pPr>
        <w:pStyle w:val="2"/>
      </w:pPr>
      <w:bookmarkStart w:id="528" w:name="_Toc507429824"/>
      <w:bookmarkStart w:id="529" w:name="_Toc2172018"/>
      <w:r w:rsidRPr="00C43ACB">
        <w:t>10.1</w:t>
      </w:r>
      <w:r w:rsidRPr="00C43ACB">
        <w:tab/>
        <w:t>Basic Procedures</w:t>
      </w:r>
      <w:bookmarkEnd w:id="528"/>
      <w:bookmarkEnd w:id="529"/>
    </w:p>
    <w:p w14:paraId="1233FA62" w14:textId="77777777" w:rsidR="00B806A5" w:rsidRPr="00C43ACB" w:rsidRDefault="00B806A5" w:rsidP="00A97152">
      <w:pPr>
        <w:pStyle w:val="30"/>
      </w:pPr>
      <w:bookmarkStart w:id="530" w:name="_Toc507429825"/>
      <w:bookmarkStart w:id="531" w:name="_Toc2172019"/>
      <w:r w:rsidRPr="00C43ACB">
        <w:rPr>
          <w:rFonts w:hint="eastAsia"/>
        </w:rPr>
        <w:t>10.1.0</w:t>
      </w:r>
      <w:r w:rsidRPr="00C43ACB">
        <w:rPr>
          <w:rFonts w:hint="eastAsia"/>
        </w:rPr>
        <w:tab/>
        <w:t>Overview</w:t>
      </w:r>
      <w:bookmarkEnd w:id="530"/>
      <w:bookmarkEnd w:id="531"/>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2" w:name="_Toc507429826"/>
      <w:bookmarkStart w:id="533" w:name="_Toc2172020"/>
      <w:r w:rsidRPr="00C43ACB">
        <w:t>10.1.1</w:t>
      </w:r>
      <w:r w:rsidRPr="00C43ACB">
        <w:tab/>
        <w:t>CREATE (C)</w:t>
      </w:r>
      <w:bookmarkEnd w:id="532"/>
      <w:bookmarkEnd w:id="533"/>
    </w:p>
    <w:p w14:paraId="0208E59F" w14:textId="77777777" w:rsidR="00B806A5" w:rsidRPr="00C43ACB" w:rsidRDefault="00B806A5" w:rsidP="00B806A5">
      <w:pPr>
        <w:pStyle w:val="40"/>
      </w:pPr>
      <w:bookmarkStart w:id="534" w:name="_Toc507429827"/>
      <w:bookmarkStart w:id="535" w:name="_Toc2172021"/>
      <w:r w:rsidRPr="00C43ACB">
        <w:rPr>
          <w:rFonts w:hint="eastAsia"/>
        </w:rPr>
        <w:t>10.1.1.0</w:t>
      </w:r>
      <w:r w:rsidRPr="00C43ACB">
        <w:rPr>
          <w:rFonts w:hint="eastAsia"/>
        </w:rPr>
        <w:tab/>
        <w:t>Introduction</w:t>
      </w:r>
      <w:bookmarkEnd w:id="534"/>
      <w:bookmarkEnd w:id="535"/>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6" w:name="_Toc507429828"/>
      <w:bookmarkStart w:id="537" w:name="_Toc2172022"/>
      <w:r w:rsidRPr="00C43ACB">
        <w:t>10.1.1.1</w:t>
      </w:r>
      <w:r w:rsidRPr="00C43ACB">
        <w:tab/>
        <w:t>Non-registration related CREATE procedure</w:t>
      </w:r>
      <w:bookmarkEnd w:id="536"/>
      <w:bookmarkEnd w:id="537"/>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pt;height:184.05pt" o:ole="">
            <v:imagedata r:id="rId135" o:title=""/>
          </v:shape>
          <o:OLEObject Type="Embed" ProgID="VisioViewer.Viewer.1" ShapeID="_x0000_i1085" DrawAspect="Content" ObjectID="_1612785808"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38" w:name="_Toc507429829"/>
      <w:bookmarkStart w:id="539" w:name="_Toc2172023"/>
      <w:r w:rsidRPr="00C43ACB">
        <w:t>10.1.1.2</w:t>
      </w:r>
      <w:r w:rsidRPr="00C43ACB">
        <w:tab/>
        <w:t>Registration related CREATE procedure</w:t>
      </w:r>
      <w:bookmarkEnd w:id="538"/>
      <w:bookmarkEnd w:id="539"/>
    </w:p>
    <w:p w14:paraId="4B9EB197" w14:textId="77777777" w:rsidR="00B806A5" w:rsidRPr="00C43ACB" w:rsidRDefault="00B806A5" w:rsidP="00A97152">
      <w:pPr>
        <w:pStyle w:val="50"/>
      </w:pPr>
      <w:bookmarkStart w:id="540" w:name="_Toc507429830"/>
      <w:bookmarkStart w:id="541" w:name="_Toc2172024"/>
      <w:r w:rsidRPr="00C43ACB">
        <w:rPr>
          <w:rFonts w:hint="eastAsia"/>
        </w:rPr>
        <w:t>10.1.1.2.0</w:t>
      </w:r>
      <w:r w:rsidRPr="00C43ACB">
        <w:rPr>
          <w:rFonts w:hint="eastAsia"/>
        </w:rPr>
        <w:tab/>
        <w:t>Overview</w:t>
      </w:r>
      <w:bookmarkEnd w:id="540"/>
      <w:bookmarkEnd w:id="541"/>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2" w:name="_Toc507429831"/>
      <w:bookmarkStart w:id="543" w:name="_Toc2172025"/>
      <w:r w:rsidRPr="00C43ACB">
        <w:t>10.1.1.2.1</w:t>
      </w:r>
      <w:r w:rsidRPr="00C43ACB">
        <w:tab/>
        <w:t>CSE Registration procedure</w:t>
      </w:r>
      <w:bookmarkEnd w:id="542"/>
      <w:bookmarkEnd w:id="543"/>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75pt;height:417.6pt" o:ole="">
            <v:imagedata r:id="rId137" o:title=""/>
          </v:shape>
          <o:OLEObject Type="Embed" ProgID="VisioViewer.Viewer.1" ShapeID="_x0000_i1086" DrawAspect="Content" ObjectID="_1612785809"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4" w:name="_Toc507429832"/>
      <w:bookmarkStart w:id="545" w:name="_Toc2172026"/>
      <w:r w:rsidRPr="00C43ACB">
        <w:t>10.1.1.2.2</w:t>
      </w:r>
      <w:r w:rsidRPr="00C43ACB">
        <w:tab/>
        <w:t xml:space="preserve">Application </w:t>
      </w:r>
      <w:r w:rsidR="00D92DD5" w:rsidRPr="00C43ACB">
        <w:t xml:space="preserve">Entity </w:t>
      </w:r>
      <w:r w:rsidRPr="00C43ACB">
        <w:t>Registration procedure</w:t>
      </w:r>
      <w:bookmarkEnd w:id="544"/>
      <w:bookmarkEnd w:id="545"/>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65pt;height:562.85pt" o:ole="">
            <v:imagedata r:id="rId139" o:title="" croptop="1265f" cropbottom="1057f" cropleft="2780f" cropright="1051f"/>
          </v:shape>
          <o:OLEObject Type="Embed" ProgID="Visio.Drawing.11" ShapeID="_x0000_i1087" DrawAspect="Content" ObjectID="_1612785810"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6" w:name="_Toc507429833"/>
      <w:bookmarkStart w:id="547" w:name="_Toc2172027"/>
      <w:r w:rsidRPr="00C43ACB">
        <w:t>10.1.2</w:t>
      </w:r>
      <w:r w:rsidRPr="00C43ACB">
        <w:tab/>
        <w:t>RETRIEVE (R)</w:t>
      </w:r>
      <w:bookmarkEnd w:id="546"/>
      <w:bookmarkEnd w:id="547"/>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pt;height:184.05pt" o:ole="">
            <v:imagedata r:id="rId141" o:title=""/>
          </v:shape>
          <o:OLEObject Type="Embed" ProgID="VisioViewer.Viewer.1" ShapeID="_x0000_i1088" DrawAspect="Content" ObjectID="_1612785811"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48" w:name="_Toc507429834"/>
      <w:bookmarkStart w:id="549" w:name="_Toc2172028"/>
      <w:r w:rsidRPr="00C43ACB">
        <w:t>10.1.3</w:t>
      </w:r>
      <w:r w:rsidRPr="00C43ACB">
        <w:tab/>
        <w:t>UPDATE (U)</w:t>
      </w:r>
      <w:bookmarkEnd w:id="548"/>
      <w:bookmarkEnd w:id="549"/>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pt;height:184.05pt" o:ole="">
            <v:imagedata r:id="rId143" o:title=""/>
          </v:shape>
          <o:OLEObject Type="Embed" ProgID="VisioViewer.Viewer.1" ShapeID="_x0000_i1089" DrawAspect="Content" ObjectID="_1612785812"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50" w:name="_Toc507429835"/>
      <w:bookmarkStart w:id="551" w:name="_Toc2172029"/>
      <w:r w:rsidRPr="00C43ACB">
        <w:t>10.1.4</w:t>
      </w:r>
      <w:r w:rsidRPr="00C43ACB">
        <w:tab/>
        <w:t>DELETE (D)</w:t>
      </w:r>
      <w:bookmarkEnd w:id="550"/>
      <w:bookmarkEnd w:id="551"/>
    </w:p>
    <w:p w14:paraId="2A6666EB" w14:textId="77777777" w:rsidR="00B806A5" w:rsidRPr="00C43ACB" w:rsidRDefault="00B806A5" w:rsidP="00A97152">
      <w:pPr>
        <w:pStyle w:val="40"/>
      </w:pPr>
      <w:bookmarkStart w:id="552" w:name="_Toc507429836"/>
      <w:bookmarkStart w:id="553" w:name="_Toc2172030"/>
      <w:r w:rsidRPr="00C43ACB">
        <w:rPr>
          <w:rFonts w:hint="eastAsia"/>
        </w:rPr>
        <w:t>10.1.4.0</w:t>
      </w:r>
      <w:r w:rsidRPr="00C43ACB">
        <w:rPr>
          <w:rFonts w:hint="eastAsia"/>
        </w:rPr>
        <w:tab/>
        <w:t>Introduction</w:t>
      </w:r>
      <w:bookmarkEnd w:id="552"/>
      <w:bookmarkEnd w:id="553"/>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4" w:name="_Toc507429837"/>
      <w:bookmarkStart w:id="555"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4"/>
      <w:bookmarkEnd w:id="555"/>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pt;height:184.05pt" o:ole="">
            <v:imagedata r:id="rId145" o:title=""/>
          </v:shape>
          <o:OLEObject Type="Embed" ProgID="VisioViewer.Viewer.1" ShapeID="_x0000_i1090" DrawAspect="Content" ObjectID="_1612785813"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6" w:name="_Toc507429838"/>
      <w:bookmarkStart w:id="557" w:name="_Toc2172032"/>
      <w:r w:rsidRPr="00C43ACB">
        <w:t>10.1.4.2</w:t>
      </w:r>
      <w:r w:rsidRPr="00C43ACB">
        <w:tab/>
        <w:t>Deregistration related DELETE procedure</w:t>
      </w:r>
      <w:bookmarkEnd w:id="556"/>
      <w:bookmarkEnd w:id="557"/>
    </w:p>
    <w:p w14:paraId="0CEF242B" w14:textId="77777777" w:rsidR="00B806A5" w:rsidRPr="00C43ACB" w:rsidRDefault="00B806A5" w:rsidP="00A97152">
      <w:pPr>
        <w:pStyle w:val="50"/>
      </w:pPr>
      <w:bookmarkStart w:id="558" w:name="_Toc507429839"/>
      <w:bookmarkStart w:id="559" w:name="_Toc2172033"/>
      <w:r w:rsidRPr="00C43ACB">
        <w:rPr>
          <w:rFonts w:hint="eastAsia"/>
        </w:rPr>
        <w:t>10.1.4.2.0</w:t>
      </w:r>
      <w:r w:rsidRPr="00C43ACB">
        <w:rPr>
          <w:rFonts w:hint="eastAsia"/>
        </w:rPr>
        <w:tab/>
        <w:t>Overview</w:t>
      </w:r>
      <w:bookmarkEnd w:id="558"/>
      <w:bookmarkEnd w:id="559"/>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60" w:name="_Toc507429840"/>
      <w:bookmarkStart w:id="561" w:name="_Toc2172034"/>
      <w:r w:rsidRPr="00C43ACB">
        <w:t>10.1.4.2.1</w:t>
      </w:r>
      <w:r w:rsidRPr="00C43ACB">
        <w:tab/>
        <w:t>CSE Deregistration procedure</w:t>
      </w:r>
      <w:bookmarkEnd w:id="560"/>
      <w:bookmarkEnd w:id="561"/>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2.9pt" o:ole="">
            <v:imagedata r:id="rId147" o:title=""/>
          </v:shape>
          <o:OLEObject Type="Embed" ProgID="VisioViewer.Viewer.1" ShapeID="_x0000_i1091" DrawAspect="Content" ObjectID="_1612785814"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2" w:name="_Toc507429841"/>
      <w:bookmarkStart w:id="563" w:name="_Toc2172035"/>
      <w:r w:rsidRPr="00C43ACB">
        <w:t>10.1.4.2.2</w:t>
      </w:r>
      <w:r w:rsidRPr="00C43ACB">
        <w:tab/>
        <w:t>Application Entity Deregistration procedure</w:t>
      </w:r>
      <w:bookmarkEnd w:id="562"/>
      <w:bookmarkEnd w:id="563"/>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4" w:name="_Toc507429842"/>
      <w:bookmarkStart w:id="565" w:name="_Toc2172036"/>
      <w:r w:rsidRPr="00C43ACB">
        <w:t>10.1.5</w:t>
      </w:r>
      <w:r w:rsidRPr="00C43ACB">
        <w:tab/>
        <w:t>NOT</w:t>
      </w:r>
      <w:r w:rsidR="00990B88" w:rsidRPr="00C43ACB">
        <w:t>IFY (N)</w:t>
      </w:r>
      <w:bookmarkEnd w:id="564"/>
      <w:bookmarkEnd w:id="565"/>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35pt;height:3in" o:ole="">
            <v:imagedata r:id="rId149" o:title=""/>
          </v:shape>
          <o:OLEObject Type="Embed" ProgID="VisioViewer.Viewer.1" ShapeID="_x0000_i1092" DrawAspect="Content" ObjectID="_1612785815"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6" w:name="_Toc507429843"/>
      <w:bookmarkStart w:id="567"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6"/>
      <w:bookmarkEnd w:id="567"/>
    </w:p>
    <w:p w14:paraId="331118BF" w14:textId="77777777" w:rsidR="00DE5564" w:rsidRPr="00C43ACB" w:rsidRDefault="00DE5564" w:rsidP="00A97152">
      <w:pPr>
        <w:pStyle w:val="30"/>
      </w:pPr>
      <w:bookmarkStart w:id="568" w:name="_Toc507429844"/>
      <w:bookmarkStart w:id="569" w:name="_Toc2172038"/>
      <w:r w:rsidRPr="00C43ACB">
        <w:rPr>
          <w:rFonts w:hint="eastAsia"/>
        </w:rPr>
        <w:t>10.2.0</w:t>
      </w:r>
      <w:r w:rsidRPr="00C43ACB">
        <w:rPr>
          <w:rFonts w:hint="eastAsia"/>
        </w:rPr>
        <w:tab/>
        <w:t>Overview</w:t>
      </w:r>
      <w:bookmarkEnd w:id="568"/>
      <w:bookmarkEnd w:id="569"/>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70" w:name="_Toc507429845"/>
      <w:bookmarkStart w:id="571"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0"/>
      <w:bookmarkEnd w:id="571"/>
    </w:p>
    <w:p w14:paraId="130A041D" w14:textId="77777777" w:rsidR="003776A0" w:rsidRPr="00C43ACB" w:rsidRDefault="006A695C" w:rsidP="00A97152">
      <w:pPr>
        <w:pStyle w:val="40"/>
      </w:pPr>
      <w:bookmarkStart w:id="572" w:name="_Toc507429846"/>
      <w:bookmarkStart w:id="573"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2"/>
      <w:bookmarkEnd w:id="573"/>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4" w:name="_Toc507429847"/>
      <w:bookmarkStart w:id="575"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4"/>
      <w:bookmarkEnd w:id="575"/>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6" w:name="_Toc507429848"/>
      <w:bookmarkStart w:id="577"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6"/>
      <w:bookmarkEnd w:id="577"/>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78" w:name="_Toc507429849"/>
      <w:bookmarkStart w:id="579"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78"/>
      <w:bookmarkEnd w:id="579"/>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80" w:name="_Toc507429850"/>
      <w:bookmarkStart w:id="581" w:name="_Toc2172044"/>
      <w:r w:rsidRPr="00C43ACB">
        <w:lastRenderedPageBreak/>
        <w:t>10.2.1.5</w:t>
      </w:r>
      <w:r w:rsidRPr="00C43ACB">
        <w:tab/>
        <w:t xml:space="preserve">Notify </w:t>
      </w:r>
      <w:r w:rsidRPr="00C43ACB">
        <w:rPr>
          <w:i/>
        </w:rPr>
        <w:t>&lt;AE&gt;</w:t>
      </w:r>
      <w:bookmarkEnd w:id="580"/>
      <w:bookmarkEnd w:id="581"/>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2" w:name="_Toc507429851"/>
      <w:bookmarkStart w:id="583"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2"/>
      <w:bookmarkEnd w:id="583"/>
    </w:p>
    <w:p w14:paraId="1DD4CF21" w14:textId="77777777" w:rsidR="002E193C" w:rsidRPr="00C43ACB" w:rsidRDefault="006A695C" w:rsidP="00A97152">
      <w:pPr>
        <w:pStyle w:val="40"/>
      </w:pPr>
      <w:bookmarkStart w:id="584" w:name="_Toc507429852"/>
      <w:bookmarkStart w:id="585"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4"/>
      <w:bookmarkEnd w:id="585"/>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6" w:name="_Toc507429853"/>
      <w:bookmarkStart w:id="587"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6"/>
      <w:bookmarkEnd w:id="587"/>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88" w:name="_Toc507429854"/>
      <w:bookmarkStart w:id="589"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88"/>
      <w:bookmarkEnd w:id="589"/>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90" w:name="_Toc507429855"/>
      <w:bookmarkStart w:id="591"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0"/>
      <w:bookmarkEnd w:id="591"/>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2" w:name="_Toc507429856"/>
      <w:bookmarkStart w:id="593"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2"/>
      <w:bookmarkEnd w:id="593"/>
    </w:p>
    <w:p w14:paraId="772074B1" w14:textId="77777777" w:rsidR="0003577A" w:rsidRPr="00C43ACB" w:rsidRDefault="00DE5E13" w:rsidP="00A97152">
      <w:pPr>
        <w:pStyle w:val="40"/>
      </w:pPr>
      <w:bookmarkStart w:id="594" w:name="_Toc507429857"/>
      <w:bookmarkStart w:id="595"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4"/>
      <w:bookmarkEnd w:id="595"/>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6" w:name="_Toc507429858"/>
      <w:bookmarkStart w:id="597"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6"/>
      <w:bookmarkEnd w:id="597"/>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598" w:name="_Toc507429859"/>
      <w:bookmarkStart w:id="599"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598"/>
      <w:bookmarkEnd w:id="599"/>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00" w:name="_Toc507429860"/>
      <w:bookmarkStart w:id="601"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0"/>
      <w:bookmarkEnd w:id="601"/>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2" w:name="_Toc507429861"/>
      <w:bookmarkStart w:id="603" w:name="_Toc2172055"/>
      <w:r w:rsidRPr="00C43ACB">
        <w:lastRenderedPageBreak/>
        <w:t>10.2.3.5</w:t>
      </w:r>
      <w:r w:rsidRPr="00C43ACB">
        <w:tab/>
        <w:t xml:space="preserve">Notify </w:t>
      </w:r>
      <w:r w:rsidRPr="00C43ACB">
        <w:rPr>
          <w:i/>
        </w:rPr>
        <w:t>&lt;CSEBase&gt;</w:t>
      </w:r>
      <w:bookmarkEnd w:id="602"/>
      <w:bookmarkEnd w:id="603"/>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4" w:name="_Toc507429862"/>
      <w:bookmarkStart w:id="605"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4"/>
      <w:bookmarkEnd w:id="605"/>
    </w:p>
    <w:p w14:paraId="441AEF51" w14:textId="77777777" w:rsidR="007B344D" w:rsidRPr="00C43ACB" w:rsidRDefault="007B344D" w:rsidP="00A97152">
      <w:pPr>
        <w:pStyle w:val="40"/>
      </w:pPr>
      <w:bookmarkStart w:id="606" w:name="_Toc507429863"/>
      <w:bookmarkStart w:id="607" w:name="_Toc2172057"/>
      <w:r w:rsidRPr="00C43ACB">
        <w:t>10.2.</w:t>
      </w:r>
      <w:r w:rsidR="00DE5E13" w:rsidRPr="00C43ACB">
        <w:t>4</w:t>
      </w:r>
      <w:r w:rsidRPr="00C43ACB">
        <w:t>.1</w:t>
      </w:r>
      <w:r w:rsidRPr="00C43ACB">
        <w:tab/>
        <w:t xml:space="preserve">Create </w:t>
      </w:r>
      <w:r w:rsidRPr="00C43ACB">
        <w:rPr>
          <w:i/>
        </w:rPr>
        <w:t>&lt;container&gt;</w:t>
      </w:r>
      <w:bookmarkEnd w:id="606"/>
      <w:bookmarkEnd w:id="607"/>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08" w:name="_Toc507429864"/>
      <w:bookmarkStart w:id="609" w:name="_Toc2172058"/>
      <w:r w:rsidRPr="00C43ACB">
        <w:lastRenderedPageBreak/>
        <w:t>10.2.</w:t>
      </w:r>
      <w:r w:rsidR="00DE5E13" w:rsidRPr="00C43ACB">
        <w:t>4</w:t>
      </w:r>
      <w:r w:rsidRPr="00C43ACB">
        <w:t>.2</w:t>
      </w:r>
      <w:r w:rsidRPr="00C43ACB">
        <w:tab/>
        <w:t xml:space="preserve">Retrieve </w:t>
      </w:r>
      <w:r w:rsidRPr="00C43ACB">
        <w:rPr>
          <w:i/>
        </w:rPr>
        <w:t>&lt;container&gt;</w:t>
      </w:r>
      <w:bookmarkEnd w:id="608"/>
      <w:bookmarkEnd w:id="609"/>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10" w:name="_Toc507429865"/>
      <w:bookmarkStart w:id="611" w:name="_Toc2172059"/>
      <w:r w:rsidRPr="00C43ACB">
        <w:t>10.2.</w:t>
      </w:r>
      <w:r w:rsidR="00DE5E13" w:rsidRPr="00C43ACB">
        <w:t>4</w:t>
      </w:r>
      <w:r w:rsidRPr="00C43ACB">
        <w:t>.3</w:t>
      </w:r>
      <w:r w:rsidRPr="00C43ACB">
        <w:tab/>
        <w:t xml:space="preserve">Update </w:t>
      </w:r>
      <w:r w:rsidRPr="00C43ACB">
        <w:rPr>
          <w:i/>
        </w:rPr>
        <w:t>&lt;container&gt;</w:t>
      </w:r>
      <w:bookmarkEnd w:id="610"/>
      <w:bookmarkEnd w:id="611"/>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2" w:name="_Toc507429866"/>
      <w:bookmarkStart w:id="613" w:name="_Toc2172060"/>
      <w:r w:rsidRPr="00C43ACB">
        <w:lastRenderedPageBreak/>
        <w:t>10.2.</w:t>
      </w:r>
      <w:r w:rsidR="00DE5E13" w:rsidRPr="00C43ACB">
        <w:t>4</w:t>
      </w:r>
      <w:r w:rsidRPr="00C43ACB">
        <w:t>.4</w:t>
      </w:r>
      <w:r w:rsidRPr="00C43ACB">
        <w:tab/>
        <w:t xml:space="preserve">Delete </w:t>
      </w:r>
      <w:r w:rsidRPr="00C43ACB">
        <w:rPr>
          <w:i/>
        </w:rPr>
        <w:t>&lt;container&gt;</w:t>
      </w:r>
      <w:bookmarkEnd w:id="612"/>
      <w:bookmarkEnd w:id="613"/>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4" w:name="_Toc507429867"/>
      <w:bookmarkStart w:id="615"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4"/>
      <w:bookmarkEnd w:id="615"/>
    </w:p>
    <w:p w14:paraId="3038BD7E" w14:textId="77777777" w:rsidR="00C742B5" w:rsidRPr="00C43ACB" w:rsidRDefault="00C742B5" w:rsidP="00A97152">
      <w:pPr>
        <w:pStyle w:val="40"/>
      </w:pPr>
      <w:bookmarkStart w:id="616" w:name="_Toc507429868"/>
      <w:bookmarkStart w:id="617"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6"/>
      <w:bookmarkEnd w:id="617"/>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1" o:title=""/>
          </v:shape>
          <o:OLEObject Type="Embed" ProgID="VisioViewer.Viewer.1" ShapeID="_x0000_i1093" DrawAspect="Content" ObjectID="_1612785816"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18" w:name="_Toc507429869"/>
      <w:bookmarkStart w:id="619"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18"/>
      <w:bookmarkEnd w:id="619"/>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20" w:name="_Toc507429870"/>
      <w:bookmarkStart w:id="621"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0"/>
      <w:bookmarkEnd w:id="621"/>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2" w:name="_Toc507429871"/>
      <w:bookmarkStart w:id="623"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2"/>
      <w:bookmarkEnd w:id="623"/>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4" w:name="_Toc507429872"/>
      <w:bookmarkStart w:id="625"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4"/>
      <w:bookmarkEnd w:id="625"/>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6" w:name="_Toc507429873"/>
      <w:bookmarkStart w:id="627"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6"/>
      <w:bookmarkEnd w:id="627"/>
    </w:p>
    <w:p w14:paraId="0F6F5F97" w14:textId="77777777" w:rsidR="005F0E0F" w:rsidRPr="00C43ACB" w:rsidRDefault="005F0E0F" w:rsidP="00A97152">
      <w:pPr>
        <w:pStyle w:val="40"/>
      </w:pPr>
      <w:bookmarkStart w:id="628" w:name="_Toc507429874"/>
      <w:bookmarkStart w:id="629" w:name="_Toc2172068"/>
      <w:r w:rsidRPr="00C43ACB">
        <w:t>10.</w:t>
      </w:r>
      <w:r w:rsidR="008E236E" w:rsidRPr="00C43ACB">
        <w:t>2</w:t>
      </w:r>
      <w:r w:rsidRPr="00C43ACB">
        <w:t>.</w:t>
      </w:r>
      <w:r w:rsidR="007069A8" w:rsidRPr="00C43ACB">
        <w:t>6</w:t>
      </w:r>
      <w:r w:rsidRPr="00C43ACB">
        <w:t>.1</w:t>
      </w:r>
      <w:r w:rsidRPr="00C43ACB">
        <w:tab/>
        <w:t>Introduction</w:t>
      </w:r>
      <w:bookmarkEnd w:id="628"/>
      <w:bookmarkEnd w:id="629"/>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61403D79"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30" w:name="_Toc507429875"/>
      <w:bookmarkStart w:id="631"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30"/>
      <w:bookmarkEnd w:id="631"/>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2" w:name="_Toc507429876"/>
      <w:bookmarkStart w:id="633"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2"/>
      <w:bookmarkEnd w:id="633"/>
    </w:p>
    <w:p w14:paraId="33354CDB" w14:textId="77777777" w:rsidR="004B530B" w:rsidRPr="00C43ACB" w:rsidRDefault="004B530B" w:rsidP="00A97152">
      <w:pPr>
        <w:pStyle w:val="40"/>
      </w:pPr>
      <w:bookmarkStart w:id="634" w:name="_Toc507429877"/>
      <w:bookmarkStart w:id="635" w:name="_Toc2172071"/>
      <w:r w:rsidRPr="00C43ACB">
        <w:t>10.</w:t>
      </w:r>
      <w:r w:rsidR="008E236E" w:rsidRPr="00C43ACB">
        <w:t>2</w:t>
      </w:r>
      <w:r w:rsidRPr="00C43ACB">
        <w:t>.</w:t>
      </w:r>
      <w:r w:rsidR="007069A8" w:rsidRPr="00C43ACB">
        <w:t>7</w:t>
      </w:r>
      <w:r w:rsidRPr="00C43ACB">
        <w:t>.1</w:t>
      </w:r>
      <w:r w:rsidRPr="00C43ACB">
        <w:tab/>
        <w:t>Introduction</w:t>
      </w:r>
      <w:bookmarkEnd w:id="634"/>
      <w:bookmarkEnd w:id="635"/>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6" w:name="_Toc507429878"/>
      <w:bookmarkStart w:id="637"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6"/>
      <w:bookmarkEnd w:id="637"/>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38" w:name="_Toc507429879"/>
      <w:bookmarkStart w:id="639"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38"/>
      <w:bookmarkEnd w:id="639"/>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40" w:name="_Toc507429880"/>
      <w:bookmarkStart w:id="641"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0"/>
      <w:bookmarkEnd w:id="641"/>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2" w:name="_Toc507429881"/>
      <w:bookmarkStart w:id="643"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2"/>
      <w:bookmarkEnd w:id="643"/>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4" w:name="_Toc507429882"/>
      <w:bookmarkStart w:id="645" w:name="_Toc2172076"/>
      <w:r w:rsidRPr="00C43ACB">
        <w:lastRenderedPageBreak/>
        <w:t>10.2.7.6</w:t>
      </w:r>
      <w:r w:rsidRPr="00C43ACB">
        <w:tab/>
      </w:r>
      <w:r w:rsidRPr="00C43ACB">
        <w:rPr>
          <w:i/>
        </w:rPr>
        <w:t>&lt;fanOutPoint&gt;</w:t>
      </w:r>
      <w:r w:rsidRPr="00C43ACB">
        <w:t xml:space="preserve"> Management Procedures</w:t>
      </w:r>
      <w:bookmarkEnd w:id="644"/>
      <w:bookmarkEnd w:id="645"/>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46" w:name="_Toc507429883"/>
      <w:bookmarkStart w:id="647"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6"/>
      <w:bookmarkEnd w:id="647"/>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48"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48"/>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49" w:name="_Toc507429884"/>
      <w:bookmarkStart w:id="650"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49"/>
      <w:bookmarkEnd w:id="650"/>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1" w:name="_Toc507429885"/>
      <w:bookmarkStart w:id="652"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1"/>
      <w:bookmarkEnd w:id="652"/>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3" w:name="_Toc507429886"/>
      <w:bookmarkStart w:id="654"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3"/>
      <w:bookmarkEnd w:id="654"/>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5" w:name="_Toc507429887"/>
      <w:bookmarkStart w:id="656"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5"/>
      <w:bookmarkEnd w:id="656"/>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F46823" w:rsidRDefault="00F46823"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F46823" w:rsidRDefault="00F46823"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F46823" w:rsidRDefault="00F46823"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F46823" w:rsidRDefault="00F46823"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F46823" w:rsidRDefault="00F46823"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F46823" w:rsidRDefault="00F46823"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F46823" w:rsidRPr="004F211D" w:rsidRDefault="00F46823" w:rsidP="002E7FF6">
                              <w:pPr>
                                <w:spacing w:after="0"/>
                                <w:rPr>
                                  <w:i/>
                                  <w:sz w:val="16"/>
                                </w:rPr>
                              </w:pPr>
                              <w:r w:rsidRPr="004F211D">
                                <w:rPr>
                                  <w:i/>
                                  <w:sz w:val="16"/>
                                </w:rPr>
                                <w:t>&lt;subscription&gt;</w:t>
                              </w:r>
                            </w:p>
                            <w:p w14:paraId="02A55BAB"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F46823" w:rsidRPr="004F211D" w:rsidRDefault="00F46823" w:rsidP="002E7FF6">
                              <w:pPr>
                                <w:spacing w:after="0"/>
                                <w:rPr>
                                  <w:i/>
                                  <w:sz w:val="16"/>
                                </w:rPr>
                              </w:pPr>
                              <w:r w:rsidRPr="004F211D">
                                <w:rPr>
                                  <w:i/>
                                  <w:sz w:val="16"/>
                                </w:rPr>
                                <w:t>&lt;subscription&gt;</w:t>
                              </w:r>
                            </w:p>
                            <w:p w14:paraId="332F7504"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F46823" w:rsidRPr="004F211D" w:rsidRDefault="00F46823" w:rsidP="002E7FF6">
                              <w:pPr>
                                <w:spacing w:after="0"/>
                                <w:rPr>
                                  <w:i/>
                                  <w:sz w:val="16"/>
                                </w:rPr>
                              </w:pPr>
                              <w:r w:rsidRPr="004F211D">
                                <w:rPr>
                                  <w:i/>
                                  <w:sz w:val="16"/>
                                </w:rPr>
                                <w:t>&lt;subscription&gt;</w:t>
                              </w:r>
                            </w:p>
                            <w:p w14:paraId="1DC984EC"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F46823" w:rsidRDefault="00F46823"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F46823" w:rsidRDefault="00F46823"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F46823" w:rsidRDefault="00F46823"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F46823" w:rsidRDefault="00F46823"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F46823" w:rsidRDefault="00F46823"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F46823" w:rsidRDefault="00F46823"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F46823" w:rsidRPr="004F211D" w:rsidRDefault="00F46823" w:rsidP="002E7FF6">
                        <w:pPr>
                          <w:spacing w:after="0"/>
                          <w:rPr>
                            <w:i/>
                            <w:sz w:val="16"/>
                          </w:rPr>
                        </w:pPr>
                        <w:r w:rsidRPr="004F211D">
                          <w:rPr>
                            <w:i/>
                            <w:sz w:val="16"/>
                          </w:rPr>
                          <w:t>&lt;subscription&gt;</w:t>
                        </w:r>
                      </w:p>
                      <w:p w14:paraId="02A55BAB"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F46823" w:rsidRPr="004F211D" w:rsidRDefault="00F46823" w:rsidP="002E7FF6">
                        <w:pPr>
                          <w:spacing w:after="0"/>
                          <w:rPr>
                            <w:i/>
                            <w:sz w:val="16"/>
                          </w:rPr>
                        </w:pPr>
                        <w:r w:rsidRPr="004F211D">
                          <w:rPr>
                            <w:i/>
                            <w:sz w:val="16"/>
                          </w:rPr>
                          <w:t>&lt;subscription&gt;</w:t>
                        </w:r>
                      </w:p>
                      <w:p w14:paraId="332F7504"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F46823" w:rsidRPr="004F211D" w:rsidRDefault="00F46823" w:rsidP="002E7FF6">
                        <w:pPr>
                          <w:spacing w:after="0"/>
                          <w:rPr>
                            <w:i/>
                            <w:sz w:val="16"/>
                          </w:rPr>
                        </w:pPr>
                        <w:r w:rsidRPr="004F211D">
                          <w:rPr>
                            <w:i/>
                            <w:sz w:val="16"/>
                          </w:rPr>
                          <w:t>&lt;subscription&gt;</w:t>
                        </w:r>
                      </w:p>
                      <w:p w14:paraId="1DC984EC" w14:textId="77777777" w:rsidR="00F46823" w:rsidRPr="004F211D" w:rsidRDefault="00F4682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F46823" w:rsidRPr="004F211D" w:rsidRDefault="00F46823"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57" w:name="_Toc507429888"/>
      <w:bookmarkStart w:id="658" w:name="_Toc2172082"/>
      <w:r w:rsidRPr="00C43ACB">
        <w:t>10.2.7.12</w:t>
      </w:r>
      <w:r w:rsidR="003C7796" w:rsidRPr="00C43ACB">
        <w:tab/>
        <w:t xml:space="preserve">Aggregate the </w:t>
      </w:r>
      <w:r w:rsidR="00D01491" w:rsidRPr="00C43ACB">
        <w:t>N</w:t>
      </w:r>
      <w:r w:rsidR="003C7796" w:rsidRPr="00C43ACB">
        <w:t>otifications by group</w:t>
      </w:r>
      <w:bookmarkEnd w:id="657"/>
      <w:bookmarkEnd w:id="658"/>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59" w:name="_Toc507429889"/>
    <w:p w14:paraId="7C267591" w14:textId="1E77169F" w:rsidR="002E7FF6" w:rsidRPr="00C43ACB" w:rsidRDefault="00EB4DC1" w:rsidP="00025B67">
      <w:pPr>
        <w:pStyle w:val="FL"/>
      </w:pPr>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F46823" w:rsidRDefault="00F46823"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F46823" w:rsidRDefault="00F46823"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F46823" w:rsidRDefault="00F46823"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F46823" w:rsidRDefault="00F46823"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F46823" w:rsidRDefault="00F46823"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F46823" w:rsidRDefault="00F46823"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F46823" w:rsidRDefault="00F46823">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F46823" w:rsidRDefault="00F46823">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F46823" w:rsidRDefault="00F46823">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F46823" w:rsidRDefault="00F46823"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F46823" w:rsidRDefault="00F46823"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F46823" w:rsidRDefault="00F46823"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F46823" w:rsidRDefault="00F46823"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F46823" w:rsidRDefault="00F46823"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F46823" w:rsidRDefault="00F46823"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F46823" w:rsidRDefault="00F46823">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F46823" w:rsidRDefault="00F46823">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F46823" w:rsidRDefault="00F46823">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59"/>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60" w:name="_Toc507429890"/>
      <w:bookmarkStart w:id="661"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60"/>
      <w:bookmarkEnd w:id="661"/>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2" w:name="_Toc507429891"/>
      <w:bookmarkStart w:id="663"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2"/>
      <w:bookmarkEnd w:id="663"/>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4" w:name="_Toc507429892"/>
      <w:bookmarkStart w:id="665"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4"/>
      <w:bookmarkEnd w:id="665"/>
    </w:p>
    <w:p w14:paraId="321EDC20" w14:textId="77777777" w:rsidR="000E4243" w:rsidRPr="00C43ACB" w:rsidRDefault="009A0F72" w:rsidP="00A97152">
      <w:pPr>
        <w:pStyle w:val="40"/>
      </w:pPr>
      <w:bookmarkStart w:id="666" w:name="_Toc507429893"/>
      <w:bookmarkStart w:id="667"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666"/>
      <w:bookmarkEnd w:id="667"/>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68" w:name="_Toc507429894"/>
      <w:bookmarkStart w:id="669"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68"/>
      <w:bookmarkEnd w:id="669"/>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70" w:name="_Toc507429895"/>
      <w:bookmarkStart w:id="671"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0"/>
      <w:bookmarkEnd w:id="671"/>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2" w:name="_Toc507429896"/>
      <w:bookmarkStart w:id="673"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2"/>
      <w:bookmarkEnd w:id="673"/>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4" w:name="_Toc507429897"/>
      <w:bookmarkStart w:id="675"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4"/>
      <w:bookmarkEnd w:id="675"/>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6" w:name="_Toc507429898"/>
      <w:bookmarkStart w:id="677"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6"/>
      <w:bookmarkEnd w:id="677"/>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78" w:name="_Toc507429899"/>
      <w:bookmarkStart w:id="679" w:name="_Toc2172092"/>
      <w:r w:rsidRPr="00C43ACB">
        <w:t>10.2.9</w:t>
      </w:r>
      <w:r w:rsidRPr="00C43ACB">
        <w:tab/>
        <w:t xml:space="preserve">External Management Operations through </w:t>
      </w:r>
      <w:r w:rsidRPr="00C43ACB">
        <w:rPr>
          <w:i/>
        </w:rPr>
        <w:t>&lt;mgmtCmd&gt;</w:t>
      </w:r>
      <w:bookmarkEnd w:id="678"/>
      <w:bookmarkEnd w:id="679"/>
    </w:p>
    <w:p w14:paraId="16DF1661" w14:textId="77777777" w:rsidR="00CA0DF3" w:rsidRPr="00C43ACB" w:rsidRDefault="0023643D" w:rsidP="00A97152">
      <w:pPr>
        <w:pStyle w:val="40"/>
      </w:pPr>
      <w:bookmarkStart w:id="680" w:name="_Toc507429900"/>
      <w:bookmarkStart w:id="681" w:name="_Toc2172093"/>
      <w:r w:rsidRPr="00C43ACB">
        <w:t>10.</w:t>
      </w:r>
      <w:r w:rsidR="00CA0DF3" w:rsidRPr="00C43ACB">
        <w:t>2</w:t>
      </w:r>
      <w:r w:rsidRPr="00C43ACB">
        <w:t>.</w:t>
      </w:r>
      <w:r w:rsidR="00342581" w:rsidRPr="00C43ACB">
        <w:t>9</w:t>
      </w:r>
      <w:r w:rsidRPr="00C43ACB">
        <w:t>.1</w:t>
      </w:r>
      <w:r w:rsidRPr="00C43ACB">
        <w:tab/>
        <w:t>Introduction</w:t>
      </w:r>
      <w:bookmarkEnd w:id="680"/>
      <w:bookmarkEnd w:id="681"/>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2" w:name="_Toc507429901"/>
      <w:bookmarkStart w:id="683"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2"/>
      <w:bookmarkEnd w:id="683"/>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4" w:name="_Toc507429902"/>
      <w:bookmarkStart w:id="685"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4"/>
      <w:bookmarkEnd w:id="685"/>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6" w:name="_Toc507429903"/>
      <w:bookmarkStart w:id="687"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6"/>
      <w:bookmarkEnd w:id="687"/>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88" w:name="_Toc507429904"/>
      <w:bookmarkStart w:id="689"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88"/>
      <w:bookmarkEnd w:id="689"/>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90" w:name="_Toc507429905"/>
      <w:bookmarkStart w:id="691"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0"/>
      <w:bookmarkEnd w:id="691"/>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2" w:name="_Toc507429906"/>
      <w:bookmarkStart w:id="693"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2"/>
      <w:bookmarkEnd w:id="693"/>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4" w:name="_Toc507429907"/>
      <w:bookmarkStart w:id="695"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4"/>
      <w:bookmarkEnd w:id="695"/>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6" w:name="_Toc507429908"/>
      <w:bookmarkStart w:id="697"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6"/>
      <w:bookmarkEnd w:id="697"/>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698" w:name="_Toc507429909"/>
      <w:bookmarkStart w:id="699"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698"/>
      <w:bookmarkEnd w:id="699"/>
    </w:p>
    <w:p w14:paraId="4F54B7BC" w14:textId="77777777" w:rsidR="003A173F" w:rsidRPr="00C43ACB" w:rsidRDefault="003A173F" w:rsidP="00A97152">
      <w:pPr>
        <w:pStyle w:val="40"/>
      </w:pPr>
      <w:bookmarkStart w:id="700" w:name="_Toc507429910"/>
      <w:bookmarkStart w:id="701"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0"/>
      <w:bookmarkEnd w:id="701"/>
    </w:p>
    <w:p w14:paraId="0019832A" w14:textId="77777777" w:rsidR="00EC659B" w:rsidRPr="00C43ACB" w:rsidRDefault="00EC659B" w:rsidP="00A97152">
      <w:pPr>
        <w:pStyle w:val="50"/>
      </w:pPr>
      <w:bookmarkStart w:id="702" w:name="_Toc507429911"/>
      <w:bookmarkStart w:id="703" w:name="_Toc2172104"/>
      <w:r w:rsidRPr="00C43ACB">
        <w:rPr>
          <w:rFonts w:hint="eastAsia"/>
        </w:rPr>
        <w:t>10.2.10.1.0</w:t>
      </w:r>
      <w:r w:rsidRPr="00C43ACB">
        <w:rPr>
          <w:rFonts w:hint="eastAsia"/>
        </w:rPr>
        <w:tab/>
        <w:t>Overview</w:t>
      </w:r>
      <w:bookmarkEnd w:id="702"/>
      <w:bookmarkEnd w:id="703"/>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4" w:name="_Toc507429912"/>
      <w:bookmarkStart w:id="705"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4"/>
      <w:bookmarkEnd w:id="705"/>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6" w:name="_Toc507429913"/>
      <w:bookmarkStart w:id="707"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6"/>
      <w:bookmarkEnd w:id="707"/>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08" w:name="_Toc507429914"/>
      <w:bookmarkStart w:id="709"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08"/>
      <w:bookmarkEnd w:id="709"/>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10" w:name="_Toc507429915"/>
      <w:bookmarkStart w:id="711"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0"/>
      <w:bookmarkEnd w:id="711"/>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2" w:name="_Toc507429916"/>
      <w:bookmarkStart w:id="713"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2"/>
      <w:bookmarkEnd w:id="713"/>
    </w:p>
    <w:p w14:paraId="3B890746" w14:textId="77777777" w:rsidR="00EC659B" w:rsidRPr="00C43ACB" w:rsidRDefault="00EC659B" w:rsidP="00A97152">
      <w:pPr>
        <w:pStyle w:val="50"/>
      </w:pPr>
      <w:bookmarkStart w:id="714" w:name="_Toc507429917"/>
      <w:bookmarkStart w:id="715" w:name="_Toc2172110"/>
      <w:r w:rsidRPr="00C43ACB">
        <w:rPr>
          <w:rFonts w:hint="eastAsia"/>
        </w:rPr>
        <w:t>10.2.10.2.0</w:t>
      </w:r>
      <w:r w:rsidRPr="00C43ACB">
        <w:rPr>
          <w:rFonts w:hint="eastAsia"/>
        </w:rPr>
        <w:tab/>
        <w:t>Overview</w:t>
      </w:r>
      <w:bookmarkEnd w:id="714"/>
      <w:bookmarkEnd w:id="715"/>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6" w:name="_Toc507429918"/>
      <w:bookmarkStart w:id="717"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6"/>
      <w:bookmarkEnd w:id="717"/>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18" w:name="_Toc507429919"/>
      <w:bookmarkStart w:id="719"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18"/>
      <w:bookmarkEnd w:id="719"/>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20" w:name="_Toc507429920"/>
      <w:bookmarkStart w:id="721"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0"/>
      <w:bookmarkEnd w:id="721"/>
    </w:p>
    <w:p w14:paraId="3BAB1555" w14:textId="77777777" w:rsidR="00935CBB" w:rsidRPr="00C43ACB" w:rsidRDefault="005E1CBB" w:rsidP="00A97152">
      <w:pPr>
        <w:pStyle w:val="40"/>
        <w:rPr>
          <w:rFonts w:eastAsia="Arial Unicode MS"/>
        </w:rPr>
      </w:pPr>
      <w:bookmarkStart w:id="722" w:name="_Toc507429921"/>
      <w:bookmarkStart w:id="723"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2"/>
      <w:bookmarkEnd w:id="723"/>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4" w:name="_Toc507429922"/>
      <w:bookmarkStart w:id="725"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4"/>
      <w:bookmarkEnd w:id="725"/>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6" w:name="_Toc507429923"/>
      <w:bookmarkStart w:id="727"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6"/>
      <w:bookmarkEnd w:id="727"/>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28" w:name="_Toc507429924"/>
      <w:bookmarkStart w:id="729"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28"/>
      <w:bookmarkEnd w:id="729"/>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30" w:name="_Toc507429925"/>
      <w:bookmarkStart w:id="731"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0"/>
      <w:bookmarkEnd w:id="731"/>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2" w:name="_Toc507429926"/>
      <w:bookmarkStart w:id="733"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2"/>
      <w:bookmarkEnd w:id="733"/>
    </w:p>
    <w:p w14:paraId="0C13F010" w14:textId="77777777" w:rsidR="00EC659B" w:rsidRPr="00C43ACB" w:rsidRDefault="00EC659B" w:rsidP="00EC659B">
      <w:pPr>
        <w:pStyle w:val="40"/>
        <w:rPr>
          <w:rFonts w:eastAsia="Arial Unicode MS"/>
        </w:rPr>
      </w:pPr>
      <w:bookmarkStart w:id="734" w:name="_Toc507429927"/>
      <w:bookmarkStart w:id="735" w:name="_Toc2172120"/>
      <w:r w:rsidRPr="00C43ACB">
        <w:rPr>
          <w:rFonts w:eastAsia="Arial Unicode MS" w:hint="eastAsia"/>
        </w:rPr>
        <w:t>10.2.12.0</w:t>
      </w:r>
      <w:r w:rsidRPr="00C43ACB">
        <w:rPr>
          <w:rFonts w:eastAsia="Arial Unicode MS" w:hint="eastAsia"/>
        </w:rPr>
        <w:tab/>
        <w:t>Overview</w:t>
      </w:r>
      <w:bookmarkEnd w:id="734"/>
      <w:bookmarkEnd w:id="735"/>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6" w:name="_Toc507429928"/>
      <w:bookmarkStart w:id="737"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6"/>
      <w:bookmarkEnd w:id="737"/>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5pt;height:167.8pt" o:ole="">
            <v:imagedata r:id="rId154" o:title=""/>
          </v:shape>
          <o:OLEObject Type="Embed" ProgID="VisioViewer.Viewer.1" ShapeID="_x0000_i1094" DrawAspect="Content" ObjectID="_1612785817"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5pt;height:153.4pt" o:ole="">
            <v:imagedata r:id="rId156" o:title=""/>
          </v:shape>
          <o:OLEObject Type="Embed" ProgID="VisioViewer.Viewer.1" ShapeID="_x0000_i1095" DrawAspect="Content" ObjectID="_1612785818"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38" w:name="_Toc507429929"/>
      <w:bookmarkStart w:id="739"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38"/>
      <w:bookmarkEnd w:id="739"/>
    </w:p>
    <w:p w14:paraId="671D85B0" w14:textId="77777777" w:rsidR="00EC659B" w:rsidRPr="00C43ACB" w:rsidRDefault="00EC659B" w:rsidP="00A97152">
      <w:pPr>
        <w:pStyle w:val="50"/>
        <w:rPr>
          <w:rFonts w:eastAsia="Arial Unicode MS"/>
        </w:rPr>
      </w:pPr>
      <w:bookmarkStart w:id="740" w:name="_Toc507429930"/>
      <w:bookmarkStart w:id="741" w:name="_Toc2172123"/>
      <w:r w:rsidRPr="00C43ACB">
        <w:rPr>
          <w:rFonts w:eastAsia="Arial Unicode MS" w:hint="eastAsia"/>
        </w:rPr>
        <w:t>10.2.12.2.0</w:t>
      </w:r>
      <w:r w:rsidRPr="00C43ACB">
        <w:rPr>
          <w:rFonts w:eastAsia="Arial Unicode MS" w:hint="eastAsia"/>
        </w:rPr>
        <w:tab/>
        <w:t>Overview</w:t>
      </w:r>
      <w:bookmarkEnd w:id="740"/>
      <w:bookmarkEnd w:id="741"/>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2" w:name="_Toc507429931"/>
      <w:bookmarkStart w:id="743"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2"/>
      <w:bookmarkEnd w:id="743"/>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4" w:name="_Toc507429932"/>
      <w:bookmarkStart w:id="745" w:name="_Toc2172125"/>
      <w:r w:rsidRPr="00C43ACB">
        <w:t>10.2.1</w:t>
      </w:r>
      <w:r w:rsidR="00D4599B" w:rsidRPr="00C43ACB">
        <w:t>3</w:t>
      </w:r>
      <w:r w:rsidRPr="00C43ACB">
        <w:tab/>
      </w:r>
      <w:r w:rsidRPr="00C43ACB">
        <w:rPr>
          <w:rFonts w:eastAsia="Arial Unicode MS"/>
        </w:rPr>
        <w:t>Polling Channel Management Procedures</w:t>
      </w:r>
      <w:bookmarkEnd w:id="744"/>
      <w:bookmarkEnd w:id="745"/>
    </w:p>
    <w:p w14:paraId="2B9BFD8A" w14:textId="77777777" w:rsidR="00537728" w:rsidRPr="00C43ACB" w:rsidRDefault="00537728" w:rsidP="00A97152">
      <w:pPr>
        <w:pStyle w:val="40"/>
        <w:rPr>
          <w:rFonts w:eastAsia="Arial Unicode MS"/>
        </w:rPr>
      </w:pPr>
      <w:bookmarkStart w:id="746" w:name="_Toc507429933"/>
      <w:bookmarkStart w:id="747"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6"/>
      <w:bookmarkEnd w:id="747"/>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1pt;height:307.4pt" o:ole="">
            <v:imagedata r:id="rId158" o:title=""/>
          </v:shape>
          <o:OLEObject Type="Embed" ProgID="Visio.Drawing.15" ShapeID="_x0000_i1096" DrawAspect="Content" ObjectID="_1612785819"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48" w:name="_Toc507429934"/>
      <w:bookmarkStart w:id="749"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48"/>
      <w:bookmarkEnd w:id="749"/>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50" w:name="_Toc507429935"/>
      <w:bookmarkStart w:id="751"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0"/>
      <w:bookmarkEnd w:id="751"/>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2" w:name="_Toc507429936"/>
      <w:bookmarkStart w:id="753"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2"/>
      <w:bookmarkEnd w:id="753"/>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4" w:name="_Toc507429937"/>
      <w:bookmarkStart w:id="755"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4"/>
      <w:bookmarkEnd w:id="755"/>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6" w:name="_Toc507429938"/>
      <w:bookmarkStart w:id="757"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6"/>
      <w:bookmarkEnd w:id="757"/>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58" w:name="_Toc507429939"/>
      <w:bookmarkStart w:id="759"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58"/>
      <w:bookmarkEnd w:id="759"/>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60" w:name="_Toc507429940"/>
      <w:bookmarkStart w:id="761"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0"/>
      <w:bookmarkEnd w:id="761"/>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2" w:name="_Toc507429941"/>
      <w:bookmarkStart w:id="763"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2"/>
      <w:bookmarkEnd w:id="763"/>
    </w:p>
    <w:p w14:paraId="36ED12C0" w14:textId="77777777" w:rsidR="003410A5" w:rsidRPr="00C43ACB" w:rsidRDefault="003410A5" w:rsidP="00A97152">
      <w:pPr>
        <w:pStyle w:val="40"/>
      </w:pPr>
      <w:bookmarkStart w:id="764" w:name="_Toc507429942"/>
      <w:bookmarkStart w:id="765" w:name="_Toc2172135"/>
      <w:r w:rsidRPr="00C43ACB">
        <w:t>10.2.1</w:t>
      </w:r>
      <w:r w:rsidR="00D4599B" w:rsidRPr="00C43ACB">
        <w:t>4</w:t>
      </w:r>
      <w:r w:rsidRPr="00C43ACB">
        <w:t>.1</w:t>
      </w:r>
      <w:r w:rsidRPr="00C43ACB">
        <w:tab/>
        <w:t xml:space="preserve">Create </w:t>
      </w:r>
      <w:r w:rsidRPr="00C43ACB">
        <w:rPr>
          <w:i/>
        </w:rPr>
        <w:t>&lt;node&gt;</w:t>
      </w:r>
      <w:bookmarkEnd w:id="764"/>
      <w:bookmarkEnd w:id="765"/>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6" w:name="_Toc507429943"/>
      <w:bookmarkStart w:id="767"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6"/>
      <w:bookmarkEnd w:id="767"/>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68" w:name="_Toc507429944"/>
      <w:bookmarkStart w:id="769"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68"/>
      <w:bookmarkEnd w:id="769"/>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70" w:name="_Toc507429945"/>
      <w:bookmarkStart w:id="771"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0"/>
      <w:bookmarkEnd w:id="771"/>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2" w:name="_Toc507429946"/>
      <w:bookmarkStart w:id="773"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772"/>
      <w:bookmarkEnd w:id="773"/>
    </w:p>
    <w:p w14:paraId="1EDCF899" w14:textId="77777777" w:rsidR="00E37479" w:rsidRPr="00C43ACB" w:rsidRDefault="00E37479" w:rsidP="00A97152">
      <w:pPr>
        <w:pStyle w:val="40"/>
        <w:rPr>
          <w:rFonts w:eastAsia="Arial Unicode MS"/>
        </w:rPr>
      </w:pPr>
      <w:bookmarkStart w:id="774" w:name="_Toc507429947"/>
      <w:bookmarkStart w:id="775"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4"/>
      <w:bookmarkEnd w:id="775"/>
    </w:p>
    <w:p w14:paraId="1E39C13A" w14:textId="77777777" w:rsidR="00EC659B" w:rsidRPr="00C43ACB" w:rsidRDefault="00EC659B" w:rsidP="00A97152">
      <w:pPr>
        <w:pStyle w:val="50"/>
        <w:rPr>
          <w:rFonts w:eastAsia="Arial Unicode MS"/>
        </w:rPr>
      </w:pPr>
      <w:bookmarkStart w:id="776" w:name="_Toc507429948"/>
      <w:bookmarkStart w:id="777" w:name="_Toc2172141"/>
      <w:r w:rsidRPr="00C43ACB">
        <w:rPr>
          <w:rFonts w:eastAsia="Arial Unicode MS" w:hint="eastAsia"/>
        </w:rPr>
        <w:t>10.2.15.1.0</w:t>
      </w:r>
      <w:r w:rsidRPr="00C43ACB">
        <w:rPr>
          <w:rFonts w:eastAsia="Arial Unicode MS" w:hint="eastAsia"/>
        </w:rPr>
        <w:tab/>
        <w:t>Overview</w:t>
      </w:r>
      <w:bookmarkEnd w:id="776"/>
      <w:bookmarkEnd w:id="777"/>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78" w:name="_Toc507429949"/>
      <w:bookmarkStart w:id="779"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78"/>
      <w:bookmarkEnd w:id="779"/>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80" w:name="_Toc507429950"/>
      <w:bookmarkStart w:id="781"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0"/>
      <w:bookmarkEnd w:id="781"/>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2" w:name="_Toc507429951"/>
      <w:bookmarkStart w:id="783"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2"/>
      <w:bookmarkEnd w:id="783"/>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4" w:name="_Toc507429952"/>
      <w:bookmarkStart w:id="785"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4"/>
      <w:bookmarkEnd w:id="785"/>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6" w:name="_Toc507429953"/>
      <w:bookmarkStart w:id="787"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6"/>
      <w:bookmarkEnd w:id="787"/>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88" w:name="_Toc507429954"/>
      <w:bookmarkStart w:id="789"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88"/>
      <w:bookmarkEnd w:id="789"/>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90" w:name="_Toc507429955"/>
      <w:bookmarkStart w:id="791"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0"/>
      <w:bookmarkEnd w:id="791"/>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2" w:name="_Toc507429956"/>
      <w:bookmarkStart w:id="793"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2"/>
      <w:bookmarkEnd w:id="793"/>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4" w:name="_Toc507429957"/>
      <w:bookmarkStart w:id="795"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4"/>
      <w:bookmarkEnd w:id="795"/>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6" w:name="_Toc507429958"/>
      <w:bookmarkStart w:id="797"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6"/>
      <w:bookmarkEnd w:id="797"/>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798" w:name="_Toc507429959"/>
      <w:bookmarkStart w:id="799"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798"/>
      <w:bookmarkEnd w:id="799"/>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00" w:name="_Toc507429960"/>
      <w:bookmarkStart w:id="801"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0"/>
      <w:bookmarkEnd w:id="801"/>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2" w:name="_Toc507429961"/>
      <w:bookmarkStart w:id="803"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2"/>
      <w:bookmarkEnd w:id="803"/>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4" w:name="_Toc507429962"/>
      <w:bookmarkStart w:id="805" w:name="_Toc2172155"/>
      <w:r w:rsidRPr="00C43ACB">
        <w:t>10.2.15.14</w:t>
      </w:r>
      <w:r w:rsidR="00D4599B" w:rsidRPr="00C43ACB">
        <w:tab/>
      </w:r>
      <w:r w:rsidR="008703EA" w:rsidRPr="00C43ACB">
        <w:rPr>
          <w:rFonts w:eastAsia="Arial Unicode MS"/>
        </w:rPr>
        <w:t>Service Statistics Collection Record</w:t>
      </w:r>
      <w:bookmarkEnd w:id="804"/>
      <w:bookmarkEnd w:id="805"/>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6" w:name="_Toc507429963"/>
      <w:bookmarkStart w:id="807"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6"/>
      <w:bookmarkEnd w:id="807"/>
    </w:p>
    <w:p w14:paraId="24ACCB57" w14:textId="77777777" w:rsidR="00FE4B48" w:rsidRPr="00C43ACB" w:rsidRDefault="00FE4B48" w:rsidP="00A97152">
      <w:pPr>
        <w:pStyle w:val="40"/>
      </w:pPr>
      <w:bookmarkStart w:id="808" w:name="_Toc507429964"/>
      <w:bookmarkStart w:id="809"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08"/>
      <w:bookmarkEnd w:id="809"/>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10" w:name="_Toc507429965"/>
      <w:bookmarkStart w:id="811"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0"/>
      <w:bookmarkEnd w:id="811"/>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2" w:name="_Toc507429966"/>
      <w:bookmarkStart w:id="813"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2"/>
      <w:bookmarkEnd w:id="813"/>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4" w:name="_Toc507429967"/>
      <w:bookmarkStart w:id="815"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4"/>
      <w:bookmarkEnd w:id="815"/>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6" w:name="_Toc507429968"/>
      <w:bookmarkStart w:id="817"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6"/>
      <w:bookmarkEnd w:id="817"/>
    </w:p>
    <w:p w14:paraId="452040E8" w14:textId="77777777" w:rsidR="00F0134E" w:rsidRPr="00C43ACB" w:rsidRDefault="00F0134E" w:rsidP="00A97152">
      <w:pPr>
        <w:pStyle w:val="40"/>
      </w:pPr>
      <w:bookmarkStart w:id="818" w:name="_Toc507429969"/>
      <w:bookmarkStart w:id="819"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18"/>
      <w:bookmarkEnd w:id="819"/>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20" w:name="_Toc507429970"/>
      <w:bookmarkStart w:id="821"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0"/>
      <w:bookmarkEnd w:id="821"/>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2" w:name="_Toc507429971"/>
      <w:bookmarkStart w:id="823"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2"/>
      <w:bookmarkEnd w:id="823"/>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4" w:name="_Toc507429972"/>
      <w:bookmarkStart w:id="825"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4"/>
      <w:bookmarkEnd w:id="825"/>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6" w:name="_Toc507429973"/>
      <w:bookmarkStart w:id="827" w:name="_Toc2172166"/>
      <w:r w:rsidRPr="00C43ACB">
        <w:t>10.2.1</w:t>
      </w:r>
      <w:r w:rsidR="00F05B90" w:rsidRPr="00C43ACB">
        <w:t>8</w:t>
      </w:r>
      <w:r w:rsidRPr="00C43ACB">
        <w:tab/>
      </w:r>
      <w:r w:rsidR="00B55E7D" w:rsidRPr="00C43ACB">
        <w:t>Resource Announcement Procedure</w:t>
      </w:r>
      <w:r w:rsidR="00EF1A96" w:rsidRPr="00C43ACB">
        <w:t>s</w:t>
      </w:r>
      <w:bookmarkEnd w:id="826"/>
      <w:bookmarkEnd w:id="827"/>
    </w:p>
    <w:p w14:paraId="5D1B8385" w14:textId="77777777" w:rsidR="00B55E7D" w:rsidRPr="00C43ACB" w:rsidRDefault="00B55E7D" w:rsidP="00A97152">
      <w:pPr>
        <w:pStyle w:val="40"/>
      </w:pPr>
      <w:bookmarkStart w:id="828" w:name="_Toc507429974"/>
      <w:bookmarkStart w:id="829"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28"/>
      <w:bookmarkEnd w:id="829"/>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5.5pt" o:ole="">
            <v:imagedata r:id="rId161" o:title=""/>
          </v:shape>
          <o:OLEObject Type="Embed" ProgID="Visio.Drawing.11" ShapeID="_x0000_i1097" DrawAspect="Content" ObjectID="_1612785820"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30" w:name="_Toc507429975"/>
      <w:bookmarkStart w:id="831" w:name="_Toc2172168"/>
      <w:r w:rsidRPr="00C43ACB">
        <w:t>10.2.18.2</w:t>
      </w:r>
      <w:r w:rsidR="00457E6A" w:rsidRPr="00C43ACB">
        <w:tab/>
        <w:t>Procedure at AE or CSE to Retrieve information from an Announced Resource</w:t>
      </w:r>
      <w:bookmarkEnd w:id="830"/>
      <w:bookmarkEnd w:id="831"/>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3" o:title=""/>
          </v:shape>
          <o:OLEObject Type="Embed" ProgID="Visio.Drawing.15" ShapeID="_x0000_i1098" DrawAspect="Content" ObjectID="_1612785821"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2" w:name="_Toc507429976"/>
      <w:bookmarkStart w:id="833" w:name="_Toc2172169"/>
      <w:r w:rsidRPr="00C43ACB">
        <w:lastRenderedPageBreak/>
        <w:t>10.2.18.3</w:t>
      </w:r>
      <w:r w:rsidR="003A4573" w:rsidRPr="00C43ACB">
        <w:tab/>
        <w:t>Procedure for AE and CSE to initiate Deletion of an Announced Resource</w:t>
      </w:r>
      <w:bookmarkEnd w:id="832"/>
      <w:bookmarkEnd w:id="833"/>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7.7pt;height:302.4pt" o:ole="">
            <v:imagedata r:id="rId165" o:title=""/>
          </v:shape>
          <o:OLEObject Type="Embed" ProgID="Visio.Drawing.11" ShapeID="_x0000_i1099" DrawAspect="Content" ObjectID="_1612785822"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4" w:name="_Toc507429977"/>
      <w:bookmarkStart w:id="835"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4"/>
      <w:bookmarkEnd w:id="835"/>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6" w:name="_Toc507429978"/>
      <w:bookmarkStart w:id="837"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6"/>
      <w:bookmarkEnd w:id="837"/>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38" w:name="_Toc507429979"/>
      <w:bookmarkStart w:id="839"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38"/>
      <w:bookmarkEnd w:id="839"/>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40" w:name="_Toc507429980"/>
      <w:bookmarkStart w:id="841"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0"/>
      <w:bookmarkEnd w:id="841"/>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2" w:name="_Toc507429981"/>
      <w:bookmarkStart w:id="843"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2"/>
      <w:bookmarkEnd w:id="843"/>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4" w:name="_Toc507429982"/>
      <w:bookmarkStart w:id="845"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4"/>
      <w:bookmarkEnd w:id="845"/>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46" w:name="_Toc507429983"/>
      <w:bookmarkStart w:id="847" w:name="_Toc2172176"/>
      <w:r w:rsidRPr="00C43ACB">
        <w:t>10.2.18.10</w:t>
      </w:r>
      <w:r w:rsidRPr="00C43ACB">
        <w:tab/>
        <w:t>Procedure for original resource Hosting CSE for Updating Attributes</w:t>
      </w:r>
      <w:bookmarkEnd w:id="846"/>
      <w:bookmarkEnd w:id="847"/>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48" w:name="_Toc507429984"/>
      <w:bookmarkStart w:id="849"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848"/>
      <w:bookmarkEnd w:id="849"/>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50" w:name="_Toc507429985"/>
      <w:bookmarkStart w:id="851"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0"/>
      <w:bookmarkEnd w:id="851"/>
    </w:p>
    <w:p w14:paraId="581429CE" w14:textId="77777777" w:rsidR="0063585B" w:rsidRPr="00C43ACB" w:rsidRDefault="008A74DD" w:rsidP="00A97152">
      <w:pPr>
        <w:pStyle w:val="40"/>
        <w:rPr>
          <w:lang w:eastAsia="zh-CN"/>
        </w:rPr>
      </w:pPr>
      <w:bookmarkStart w:id="852" w:name="_Toc507429986"/>
      <w:bookmarkStart w:id="853"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2"/>
      <w:bookmarkEnd w:id="853"/>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4" w:name="_Toc507429987"/>
      <w:bookmarkStart w:id="855"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4"/>
      <w:bookmarkEnd w:id="855"/>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6" w:name="_Toc507429988"/>
      <w:bookmarkStart w:id="857"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6"/>
      <w:bookmarkEnd w:id="857"/>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58" w:name="_Toc507429989"/>
      <w:bookmarkStart w:id="859"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58"/>
      <w:bookmarkEnd w:id="859"/>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60" w:name="_Toc507429990"/>
      <w:bookmarkStart w:id="861"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0"/>
      <w:bookmarkEnd w:id="861"/>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2" w:name="_Toc507429991"/>
      <w:bookmarkStart w:id="863" w:name="_Toc2172184"/>
      <w:r w:rsidRPr="00C43ACB">
        <w:t>10.2.20</w:t>
      </w:r>
      <w:r w:rsidRPr="00C43ACB">
        <w:tab/>
      </w:r>
      <w:r w:rsidRPr="00C43ACB">
        <w:rPr>
          <w:i/>
        </w:rPr>
        <w:t>&lt;request&gt;</w:t>
      </w:r>
      <w:r w:rsidRPr="00C43ACB">
        <w:t xml:space="preserve"> Resource Procedure</w:t>
      </w:r>
      <w:r w:rsidR="00EF1A96" w:rsidRPr="00C43ACB">
        <w:t>s</w:t>
      </w:r>
      <w:bookmarkEnd w:id="862"/>
      <w:bookmarkEnd w:id="863"/>
    </w:p>
    <w:p w14:paraId="58902002" w14:textId="77777777" w:rsidR="007C0A7B" w:rsidRPr="00C43ACB" w:rsidRDefault="007C0A7B" w:rsidP="00A97152">
      <w:pPr>
        <w:pStyle w:val="40"/>
      </w:pPr>
      <w:bookmarkStart w:id="864" w:name="_Toc507429992"/>
      <w:bookmarkStart w:id="865" w:name="_Toc2172185"/>
      <w:r w:rsidRPr="00C43ACB">
        <w:t>10.2.20.1</w:t>
      </w:r>
      <w:r w:rsidRPr="00C43ACB">
        <w:tab/>
        <w:t xml:space="preserve">Create </w:t>
      </w:r>
      <w:r w:rsidRPr="00C43ACB">
        <w:rPr>
          <w:i/>
        </w:rPr>
        <w:t>&lt;request&gt;</w:t>
      </w:r>
      <w:bookmarkEnd w:id="864"/>
      <w:bookmarkEnd w:id="865"/>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6" w:name="_Toc507429993"/>
      <w:bookmarkStart w:id="867"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6"/>
      <w:bookmarkEnd w:id="867"/>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68" w:name="_Toc507429994"/>
      <w:bookmarkStart w:id="869"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68"/>
      <w:bookmarkEnd w:id="869"/>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70" w:name="_Toc507429995"/>
      <w:bookmarkStart w:id="871"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0"/>
      <w:bookmarkEnd w:id="871"/>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2" w:name="_Toc507429996"/>
      <w:bookmarkStart w:id="873" w:name="_Toc2172189"/>
      <w:r w:rsidRPr="00C43ACB">
        <w:t>10.2.21</w:t>
      </w:r>
      <w:r w:rsidRPr="00C43ACB">
        <w:tab/>
      </w:r>
      <w:r w:rsidRPr="00C43ACB">
        <w:rPr>
          <w:i/>
        </w:rPr>
        <w:t>&lt;accessControlPolicy&gt;</w:t>
      </w:r>
      <w:r w:rsidRPr="00C43ACB">
        <w:t xml:space="preserve"> Resource Procedures</w:t>
      </w:r>
      <w:bookmarkEnd w:id="872"/>
      <w:bookmarkEnd w:id="873"/>
    </w:p>
    <w:p w14:paraId="18FD0A9B" w14:textId="77777777" w:rsidR="00EF1A96" w:rsidRPr="00C43ACB" w:rsidRDefault="00EF1A96" w:rsidP="00A97152">
      <w:pPr>
        <w:pStyle w:val="40"/>
      </w:pPr>
      <w:bookmarkStart w:id="874" w:name="_Toc507429997"/>
      <w:bookmarkStart w:id="875" w:name="_Toc2172190"/>
      <w:r w:rsidRPr="00C43ACB">
        <w:t>10.2.21.1</w:t>
      </w:r>
      <w:r w:rsidRPr="00C43ACB">
        <w:tab/>
        <w:t xml:space="preserve">Create </w:t>
      </w:r>
      <w:r w:rsidR="00FE054D" w:rsidRPr="00C43ACB">
        <w:rPr>
          <w:i/>
        </w:rPr>
        <w:t>&lt;accessControlPolicy</w:t>
      </w:r>
      <w:r w:rsidRPr="00C43ACB">
        <w:rPr>
          <w:i/>
        </w:rPr>
        <w:t>&gt;</w:t>
      </w:r>
      <w:bookmarkEnd w:id="874"/>
      <w:bookmarkEnd w:id="875"/>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6" w:name="_Toc507429998"/>
      <w:bookmarkStart w:id="877" w:name="_Toc2172191"/>
      <w:r w:rsidRPr="00C43ACB">
        <w:t>10.2.21.2</w:t>
      </w:r>
      <w:r w:rsidRPr="00C43ACB">
        <w:tab/>
        <w:t xml:space="preserve">Retrieve </w:t>
      </w:r>
      <w:r w:rsidRPr="00C43ACB">
        <w:rPr>
          <w:i/>
        </w:rPr>
        <w:t>&lt;accessControlPolicy&gt;</w:t>
      </w:r>
      <w:bookmarkEnd w:id="876"/>
      <w:bookmarkEnd w:id="877"/>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78" w:name="_Toc507429999"/>
      <w:bookmarkStart w:id="879" w:name="_Toc2172192"/>
      <w:r w:rsidRPr="00C43ACB">
        <w:t>10.2.21.3</w:t>
      </w:r>
      <w:r w:rsidRPr="00C43ACB">
        <w:tab/>
        <w:t xml:space="preserve">Update </w:t>
      </w:r>
      <w:r w:rsidRPr="00C43ACB">
        <w:rPr>
          <w:i/>
        </w:rPr>
        <w:t>&lt;accessControlPolicy&gt;</w:t>
      </w:r>
      <w:bookmarkEnd w:id="878"/>
      <w:bookmarkEnd w:id="879"/>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80" w:name="_Toc507430000"/>
      <w:bookmarkStart w:id="881" w:name="_Toc2172193"/>
      <w:r w:rsidRPr="00C43ACB">
        <w:t>10.2.21.4</w:t>
      </w:r>
      <w:r w:rsidRPr="00C43ACB">
        <w:tab/>
        <w:t xml:space="preserve">Delete </w:t>
      </w:r>
      <w:r w:rsidRPr="00C43ACB">
        <w:rPr>
          <w:i/>
        </w:rPr>
        <w:t>&lt;accessControlPolicy&gt;</w:t>
      </w:r>
      <w:bookmarkEnd w:id="880"/>
      <w:bookmarkEnd w:id="881"/>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2" w:name="_Toc507430001"/>
      <w:bookmarkStart w:id="883" w:name="_Toc2172194"/>
      <w:r w:rsidRPr="00C43ACB">
        <w:t>10.2.22</w:t>
      </w:r>
      <w:r w:rsidRPr="00C43ACB">
        <w:tab/>
      </w:r>
      <w:r w:rsidRPr="00C43ACB">
        <w:rPr>
          <w:i/>
        </w:rPr>
        <w:t>&lt;latest&gt;</w:t>
      </w:r>
      <w:r w:rsidRPr="00C43ACB">
        <w:t xml:space="preserve"> Resource Procedures</w:t>
      </w:r>
      <w:bookmarkEnd w:id="882"/>
      <w:bookmarkEnd w:id="883"/>
    </w:p>
    <w:p w14:paraId="6A71C60B" w14:textId="77777777" w:rsidR="00EC659B" w:rsidRPr="00C43ACB" w:rsidRDefault="00EC659B" w:rsidP="00A97152">
      <w:pPr>
        <w:pStyle w:val="40"/>
      </w:pPr>
      <w:bookmarkStart w:id="884" w:name="_Toc507430002"/>
      <w:bookmarkStart w:id="885" w:name="_Toc2172195"/>
      <w:r w:rsidRPr="00C43ACB">
        <w:rPr>
          <w:rFonts w:hint="eastAsia"/>
        </w:rPr>
        <w:t>10.2.22.0</w:t>
      </w:r>
      <w:r w:rsidRPr="00C43ACB">
        <w:rPr>
          <w:rFonts w:hint="eastAsia"/>
        </w:rPr>
        <w:tab/>
        <w:t>Overview</w:t>
      </w:r>
      <w:bookmarkEnd w:id="884"/>
      <w:bookmarkEnd w:id="885"/>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6" w:name="_Toc507430003"/>
      <w:bookmarkStart w:id="887" w:name="_Toc2172196"/>
      <w:r w:rsidRPr="00C43ACB">
        <w:t>10.2.22.1</w:t>
      </w:r>
      <w:r w:rsidRPr="00C43ACB">
        <w:tab/>
        <w:t xml:space="preserve">Retrieve </w:t>
      </w:r>
      <w:r w:rsidRPr="00C43ACB">
        <w:rPr>
          <w:i/>
        </w:rPr>
        <w:t>&lt;latest&gt;</w:t>
      </w:r>
      <w:bookmarkEnd w:id="886"/>
      <w:bookmarkEnd w:id="887"/>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88" w:name="_Toc507430004"/>
      <w:bookmarkStart w:id="889" w:name="_Toc2172197"/>
      <w:r w:rsidRPr="00C43ACB">
        <w:lastRenderedPageBreak/>
        <w:t>10.2.22.2</w:t>
      </w:r>
      <w:r w:rsidRPr="00C43ACB">
        <w:tab/>
        <w:t xml:space="preserve">Delete </w:t>
      </w:r>
      <w:r w:rsidRPr="00C43ACB">
        <w:rPr>
          <w:i/>
        </w:rPr>
        <w:t>&lt;latest&gt;</w:t>
      </w:r>
      <w:bookmarkEnd w:id="888"/>
      <w:bookmarkEnd w:id="889"/>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90" w:name="_Toc507430005"/>
      <w:bookmarkStart w:id="891" w:name="_Toc2172198"/>
      <w:r w:rsidRPr="00C43ACB">
        <w:t>10.2.23</w:t>
      </w:r>
      <w:r w:rsidRPr="00C43ACB">
        <w:tab/>
      </w:r>
      <w:r w:rsidRPr="00C43ACB">
        <w:rPr>
          <w:i/>
        </w:rPr>
        <w:t>&lt;oldest&gt;</w:t>
      </w:r>
      <w:r w:rsidRPr="00C43ACB">
        <w:t xml:space="preserve"> Resource Procedure</w:t>
      </w:r>
      <w:bookmarkEnd w:id="890"/>
      <w:bookmarkEnd w:id="891"/>
    </w:p>
    <w:p w14:paraId="2CE6CA9C" w14:textId="77777777" w:rsidR="00EC659B" w:rsidRPr="00C43ACB" w:rsidRDefault="00EC659B" w:rsidP="00A97152">
      <w:pPr>
        <w:pStyle w:val="40"/>
      </w:pPr>
      <w:bookmarkStart w:id="892" w:name="_Toc507430006"/>
      <w:bookmarkStart w:id="893" w:name="_Toc2172199"/>
      <w:r w:rsidRPr="00C43ACB">
        <w:rPr>
          <w:rFonts w:hint="eastAsia"/>
        </w:rPr>
        <w:t>10.2.23.0</w:t>
      </w:r>
      <w:r w:rsidRPr="00C43ACB">
        <w:rPr>
          <w:rFonts w:hint="eastAsia"/>
        </w:rPr>
        <w:tab/>
        <w:t>Overview</w:t>
      </w:r>
      <w:bookmarkEnd w:id="892"/>
      <w:bookmarkEnd w:id="893"/>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4" w:name="_Toc507430007"/>
      <w:bookmarkStart w:id="895" w:name="_Toc2172200"/>
      <w:r w:rsidRPr="00C43ACB">
        <w:t>10.2.23.1</w:t>
      </w:r>
      <w:r w:rsidRPr="00C43ACB">
        <w:tab/>
        <w:t xml:space="preserve">Retrieve </w:t>
      </w:r>
      <w:r w:rsidRPr="00C43ACB">
        <w:rPr>
          <w:i/>
        </w:rPr>
        <w:t>&lt;oldest&gt;</w:t>
      </w:r>
      <w:bookmarkEnd w:id="894"/>
      <w:bookmarkEnd w:id="895"/>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6" w:name="_Toc507430008"/>
      <w:bookmarkStart w:id="897" w:name="_Toc2172201"/>
      <w:r w:rsidRPr="00C43ACB">
        <w:t>10.2.23.2</w:t>
      </w:r>
      <w:r w:rsidRPr="00C43ACB">
        <w:tab/>
        <w:t xml:space="preserve">Delete </w:t>
      </w:r>
      <w:r w:rsidRPr="00C43ACB">
        <w:rPr>
          <w:i/>
        </w:rPr>
        <w:t>&lt;oldest&gt;</w:t>
      </w:r>
      <w:bookmarkEnd w:id="896"/>
      <w:bookmarkEnd w:id="897"/>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898" w:name="_Toc507430009"/>
      <w:bookmarkStart w:id="899" w:name="_Toc2172202"/>
      <w:r w:rsidRPr="00C43ACB">
        <w:t>10.2.24</w:t>
      </w:r>
      <w:r w:rsidRPr="00C43ACB">
        <w:tab/>
      </w:r>
      <w:r w:rsidRPr="00C43ACB">
        <w:rPr>
          <w:i/>
        </w:rPr>
        <w:t>&lt;serviceSubscribedAppRule&gt;</w:t>
      </w:r>
      <w:r w:rsidRPr="00C43ACB">
        <w:t xml:space="preserve"> Resource Procedures</w:t>
      </w:r>
      <w:bookmarkEnd w:id="898"/>
      <w:bookmarkEnd w:id="899"/>
    </w:p>
    <w:p w14:paraId="7609EB2B" w14:textId="77777777" w:rsidR="00E26C24" w:rsidRPr="00C43ACB" w:rsidRDefault="00E26C24" w:rsidP="00A97152">
      <w:pPr>
        <w:pStyle w:val="40"/>
      </w:pPr>
      <w:bookmarkStart w:id="900" w:name="_Toc507430010"/>
      <w:bookmarkStart w:id="901" w:name="_Toc2172203"/>
      <w:r w:rsidRPr="00C43ACB">
        <w:t>10.2.24.1</w:t>
      </w:r>
      <w:r w:rsidRPr="00C43ACB">
        <w:tab/>
        <w:t xml:space="preserve">Create </w:t>
      </w:r>
      <w:r w:rsidRPr="00C43ACB">
        <w:rPr>
          <w:i/>
        </w:rPr>
        <w:t>&lt;serviceSubscribedAppRule&gt;</w:t>
      </w:r>
      <w:bookmarkEnd w:id="900"/>
      <w:bookmarkEnd w:id="901"/>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2" w:name="_Toc507430011"/>
      <w:bookmarkStart w:id="903" w:name="_Toc2172204"/>
      <w:r w:rsidRPr="00C43ACB">
        <w:lastRenderedPageBreak/>
        <w:t>10.2.24.2</w:t>
      </w:r>
      <w:r w:rsidRPr="00C43ACB">
        <w:tab/>
        <w:t xml:space="preserve">Retrieve </w:t>
      </w:r>
      <w:r w:rsidRPr="00C43ACB">
        <w:rPr>
          <w:i/>
        </w:rPr>
        <w:t>&lt;serviceSubscribedAppRule&gt;</w:t>
      </w:r>
      <w:bookmarkEnd w:id="902"/>
      <w:bookmarkEnd w:id="903"/>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4" w:name="_Toc507430012"/>
      <w:bookmarkStart w:id="905" w:name="_Toc2172205"/>
      <w:r w:rsidRPr="00C43ACB">
        <w:t>10.2.24.3</w:t>
      </w:r>
      <w:r w:rsidRPr="00C43ACB">
        <w:tab/>
        <w:t xml:space="preserve">Update </w:t>
      </w:r>
      <w:r w:rsidRPr="00C43ACB">
        <w:rPr>
          <w:i/>
        </w:rPr>
        <w:t>&lt;serviceSubscribedAppRule&gt;</w:t>
      </w:r>
      <w:bookmarkEnd w:id="904"/>
      <w:bookmarkEnd w:id="905"/>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6" w:name="_Toc507430013"/>
      <w:bookmarkStart w:id="907" w:name="_Toc2172206"/>
      <w:r w:rsidRPr="00C43ACB">
        <w:t>10.2.24.4</w:t>
      </w:r>
      <w:r w:rsidRPr="00C43ACB">
        <w:tab/>
        <w:t xml:space="preserve">Delete </w:t>
      </w:r>
      <w:r w:rsidRPr="00C43ACB">
        <w:rPr>
          <w:i/>
        </w:rPr>
        <w:t>&lt;serviceSubscribedAppRule&gt;</w:t>
      </w:r>
      <w:bookmarkEnd w:id="906"/>
      <w:bookmarkEnd w:id="907"/>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08" w:name="_Toc507430014"/>
      <w:bookmarkStart w:id="909"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08"/>
      <w:bookmarkEnd w:id="909"/>
    </w:p>
    <w:p w14:paraId="4914B7F3" w14:textId="77777777" w:rsidR="00EC659B" w:rsidRPr="00C43ACB" w:rsidRDefault="00EC659B" w:rsidP="00EC659B">
      <w:pPr>
        <w:pStyle w:val="40"/>
      </w:pPr>
      <w:bookmarkStart w:id="910" w:name="_Toc507430015"/>
      <w:bookmarkStart w:id="911" w:name="_Toc2172208"/>
      <w:r w:rsidRPr="00C43ACB">
        <w:rPr>
          <w:rFonts w:hint="eastAsia"/>
        </w:rPr>
        <w:t>10.2.25.0</w:t>
      </w:r>
      <w:r w:rsidRPr="00C43ACB">
        <w:rPr>
          <w:rFonts w:hint="eastAsia"/>
        </w:rPr>
        <w:tab/>
        <w:t>Overview</w:t>
      </w:r>
      <w:bookmarkEnd w:id="910"/>
      <w:bookmarkEnd w:id="911"/>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2" w:name="_Toc507430016"/>
      <w:bookmarkStart w:id="913"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2"/>
      <w:bookmarkEnd w:id="913"/>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4" w:name="_Toc507430017"/>
      <w:bookmarkStart w:id="915"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4"/>
      <w:bookmarkEnd w:id="915"/>
    </w:p>
    <w:p w14:paraId="68CB7B73" w14:textId="77777777" w:rsidR="001742FC" w:rsidRPr="00C43ACB" w:rsidRDefault="00213EA7" w:rsidP="00A97152">
      <w:pPr>
        <w:pStyle w:val="40"/>
      </w:pPr>
      <w:bookmarkStart w:id="916" w:name="_Toc507430018"/>
      <w:bookmarkStart w:id="917"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6"/>
      <w:bookmarkEnd w:id="917"/>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18" w:name="_Toc507430019"/>
      <w:bookmarkStart w:id="919"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18"/>
      <w:bookmarkEnd w:id="919"/>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20" w:name="_Toc507430020"/>
      <w:bookmarkStart w:id="921"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2" w:name="_Toc507430021"/>
      <w:bookmarkStart w:id="923"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2"/>
      <w:bookmarkEnd w:id="923"/>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4" w:name="_Toc507430022"/>
      <w:bookmarkStart w:id="925"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4"/>
      <w:bookmarkEnd w:id="925"/>
    </w:p>
    <w:p w14:paraId="01C73B14" w14:textId="77777777" w:rsidR="00354F72" w:rsidRPr="00C43ACB" w:rsidRDefault="00354F72" w:rsidP="00A97152">
      <w:pPr>
        <w:pStyle w:val="40"/>
      </w:pPr>
      <w:bookmarkStart w:id="926" w:name="_Toc507430023"/>
      <w:bookmarkStart w:id="927"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26"/>
      <w:bookmarkEnd w:id="927"/>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28" w:name="_Toc507430024"/>
      <w:bookmarkStart w:id="929"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28"/>
      <w:bookmarkEnd w:id="929"/>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30" w:name="_Toc507430025"/>
      <w:bookmarkStart w:id="931"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30"/>
      <w:bookmarkEnd w:id="931"/>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2" w:name="_Toc507430026"/>
      <w:bookmarkStart w:id="933"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2"/>
      <w:bookmarkEnd w:id="933"/>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4" w:name="_Toc507430027"/>
      <w:bookmarkStart w:id="935"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4"/>
      <w:bookmarkEnd w:id="935"/>
    </w:p>
    <w:p w14:paraId="4743F2D2" w14:textId="77777777" w:rsidR="00354F72" w:rsidRPr="00C43ACB" w:rsidRDefault="006666DD" w:rsidP="00A97152">
      <w:pPr>
        <w:pStyle w:val="40"/>
      </w:pPr>
      <w:bookmarkStart w:id="936" w:name="_Toc507430028"/>
      <w:bookmarkStart w:id="937"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36"/>
      <w:bookmarkEnd w:id="937"/>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38" w:name="_Toc507430029"/>
      <w:bookmarkStart w:id="939"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38"/>
      <w:bookmarkEnd w:id="939"/>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40" w:name="_Toc507430030"/>
      <w:bookmarkStart w:id="941"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40"/>
      <w:bookmarkEnd w:id="941"/>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2" w:name="_Toc507430031"/>
      <w:bookmarkStart w:id="943"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2"/>
      <w:bookmarkEnd w:id="943"/>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4" w:name="_Toc507430032"/>
      <w:bookmarkStart w:id="945"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4"/>
      <w:bookmarkEnd w:id="945"/>
    </w:p>
    <w:p w14:paraId="6D6CE4D1" w14:textId="77777777" w:rsidR="00160622" w:rsidRPr="00C43ACB" w:rsidRDefault="00160622" w:rsidP="00A97152">
      <w:pPr>
        <w:pStyle w:val="40"/>
        <w:rPr>
          <w:rFonts w:eastAsia="宋体"/>
          <w:lang w:eastAsia="zh-CN"/>
        </w:rPr>
      </w:pPr>
      <w:bookmarkStart w:id="946" w:name="_Toc507430033"/>
      <w:bookmarkStart w:id="947"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46"/>
      <w:bookmarkEnd w:id="947"/>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48" w:name="_Toc507430034"/>
      <w:bookmarkStart w:id="949"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48"/>
      <w:bookmarkEnd w:id="949"/>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50" w:name="_Toc507430035"/>
      <w:bookmarkStart w:id="951"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50"/>
      <w:bookmarkEnd w:id="951"/>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2" w:name="_Toc507430036"/>
      <w:bookmarkStart w:id="953"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2"/>
      <w:bookmarkEnd w:id="953"/>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4" w:name="_Toc507430037"/>
      <w:bookmarkStart w:id="955"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4"/>
      <w:bookmarkEnd w:id="955"/>
    </w:p>
    <w:p w14:paraId="31467951" w14:textId="77777777" w:rsidR="009B3114" w:rsidRPr="00C43ACB" w:rsidRDefault="009B3114" w:rsidP="00A97152">
      <w:pPr>
        <w:pStyle w:val="40"/>
        <w:rPr>
          <w:rFonts w:eastAsia="宋体"/>
          <w:lang w:eastAsia="zh-CN"/>
        </w:rPr>
      </w:pPr>
      <w:bookmarkStart w:id="956" w:name="_Toc507430038"/>
      <w:bookmarkStart w:id="957"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56"/>
      <w:bookmarkEnd w:id="957"/>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58" w:name="_Toc507430039"/>
      <w:bookmarkStart w:id="959"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58"/>
      <w:bookmarkEnd w:id="959"/>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60" w:name="_Toc507430040"/>
      <w:bookmarkStart w:id="961"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60"/>
      <w:bookmarkEnd w:id="961"/>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2" w:name="_Toc507430041"/>
      <w:bookmarkStart w:id="963"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2"/>
      <w:bookmarkEnd w:id="963"/>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4" w:name="_Toc507430042"/>
      <w:bookmarkStart w:id="965"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4"/>
      <w:bookmarkEnd w:id="965"/>
    </w:p>
    <w:p w14:paraId="55EF583E" w14:textId="77777777" w:rsidR="00861DB4" w:rsidRPr="00C43ACB" w:rsidRDefault="00861DB4" w:rsidP="00A97152">
      <w:pPr>
        <w:pStyle w:val="40"/>
        <w:rPr>
          <w:rFonts w:eastAsia="宋体"/>
          <w:lang w:eastAsia="zh-CN"/>
        </w:rPr>
      </w:pPr>
      <w:bookmarkStart w:id="966" w:name="_Toc507430043"/>
      <w:bookmarkStart w:id="967"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6"/>
      <w:bookmarkEnd w:id="967"/>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68" w:name="_Toc507430044"/>
      <w:bookmarkStart w:id="969"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8"/>
      <w:bookmarkEnd w:id="969"/>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70" w:name="_Toc507430045"/>
      <w:bookmarkStart w:id="971"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0"/>
      <w:bookmarkEnd w:id="971"/>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2" w:name="_Toc507430046"/>
      <w:bookmarkStart w:id="973"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2"/>
      <w:bookmarkEnd w:id="973"/>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4" w:name="_Toc507430047"/>
      <w:bookmarkStart w:id="975"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4"/>
      <w:bookmarkEnd w:id="975"/>
    </w:p>
    <w:p w14:paraId="48EB745B" w14:textId="77777777" w:rsidR="00CD2233" w:rsidRPr="00C43ACB" w:rsidRDefault="00CD2233" w:rsidP="00A97152">
      <w:pPr>
        <w:pStyle w:val="40"/>
      </w:pPr>
      <w:bookmarkStart w:id="976" w:name="_Toc507430048"/>
      <w:bookmarkStart w:id="977"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76"/>
      <w:bookmarkEnd w:id="977"/>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78" w:name="_Toc507430049"/>
      <w:bookmarkStart w:id="979"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78"/>
      <w:bookmarkEnd w:id="979"/>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80" w:name="_Toc507430050"/>
      <w:bookmarkStart w:id="981"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0"/>
      <w:bookmarkEnd w:id="981"/>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2" w:name="_Toc507430051"/>
      <w:bookmarkStart w:id="983"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2"/>
      <w:bookmarkEnd w:id="983"/>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4" w:name="_Toc507430052"/>
      <w:bookmarkStart w:id="985"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4"/>
      <w:bookmarkEnd w:id="985"/>
    </w:p>
    <w:p w14:paraId="2A782140" w14:textId="77777777" w:rsidR="00013EA9" w:rsidRPr="00C43ACB" w:rsidRDefault="00013EA9" w:rsidP="00A97152">
      <w:pPr>
        <w:pStyle w:val="40"/>
      </w:pPr>
      <w:bookmarkStart w:id="986" w:name="_Toc507430053"/>
      <w:bookmarkStart w:id="987"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86"/>
      <w:bookmarkEnd w:id="987"/>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88" w:name="_Toc507430054"/>
      <w:bookmarkStart w:id="989" w:name="_Toc2172247"/>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88"/>
      <w:bookmarkEnd w:id="989"/>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90" w:name="_Toc507430055"/>
      <w:bookmarkStart w:id="991"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0"/>
      <w:bookmarkEnd w:id="991"/>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2" w:name="_Toc507430056"/>
      <w:bookmarkStart w:id="993" w:name="_Toc2172249"/>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2"/>
      <w:bookmarkEnd w:id="993"/>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4" w:name="_Toc507430057"/>
      <w:bookmarkStart w:id="995"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4"/>
      <w:bookmarkEnd w:id="995"/>
    </w:p>
    <w:p w14:paraId="21566EF5" w14:textId="77777777" w:rsidR="006704AE" w:rsidRPr="00C43ACB" w:rsidRDefault="006704AE" w:rsidP="00A97152">
      <w:pPr>
        <w:pStyle w:val="40"/>
      </w:pPr>
      <w:bookmarkStart w:id="996" w:name="_Toc507430058"/>
      <w:bookmarkStart w:id="997"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6"/>
      <w:bookmarkEnd w:id="997"/>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998" w:name="_Toc507430059"/>
      <w:bookmarkStart w:id="999"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998"/>
      <w:bookmarkEnd w:id="999"/>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00" w:name="_Toc507430060"/>
      <w:bookmarkStart w:id="1001" w:name="_Toc2172253"/>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0"/>
      <w:bookmarkEnd w:id="1001"/>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2" w:name="_Toc507430061"/>
      <w:bookmarkStart w:id="1003" w:name="_Toc2172254"/>
      <w:r w:rsidRPr="00C43ACB">
        <w:lastRenderedPageBreak/>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2"/>
      <w:bookmarkEnd w:id="1003"/>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4" w:name="_Toc507430062"/>
      <w:bookmarkStart w:id="1005" w:name="_Toc2172255"/>
      <w:r w:rsidRPr="00C43ACB">
        <w:rPr>
          <w:rFonts w:hint="eastAsia"/>
        </w:rPr>
        <w:t>10.2.35</w:t>
      </w:r>
      <w:r w:rsidR="009A4A02" w:rsidRPr="00C43ACB">
        <w:rPr>
          <w:rFonts w:eastAsia="宋体" w:hint="eastAsia"/>
          <w:lang w:eastAsia="zh-CN"/>
        </w:rPr>
        <w:tab/>
      </w:r>
      <w:r w:rsidRPr="00C43ACB">
        <w:t>Semantic Discovery Procedures</w:t>
      </w:r>
      <w:bookmarkEnd w:id="1004"/>
      <w:bookmarkEnd w:id="1005"/>
    </w:p>
    <w:p w14:paraId="6B3F9632" w14:textId="77777777" w:rsidR="00DD7867" w:rsidRPr="00C43ACB" w:rsidRDefault="00DD7867" w:rsidP="00383D72">
      <w:pPr>
        <w:pStyle w:val="40"/>
      </w:pPr>
      <w:bookmarkStart w:id="1006" w:name="_Toc507430063"/>
      <w:bookmarkStart w:id="1007" w:name="_Toc2172256"/>
      <w:r w:rsidRPr="00C43ACB">
        <w:t>10.2.</w:t>
      </w:r>
      <w:r w:rsidR="00DA5617" w:rsidRPr="00C43ACB">
        <w:rPr>
          <w:rFonts w:hint="eastAsia"/>
        </w:rPr>
        <w:t>35</w:t>
      </w:r>
      <w:r w:rsidRPr="00C43ACB">
        <w:t>.1</w:t>
      </w:r>
      <w:r w:rsidRPr="00C43ACB">
        <w:tab/>
        <w:t>Introduction</w:t>
      </w:r>
      <w:bookmarkEnd w:id="1006"/>
      <w:bookmarkEnd w:id="1007"/>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08" w:name="_Toc507430064"/>
      <w:bookmarkStart w:id="1009"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08"/>
      <w:bookmarkEnd w:id="1009"/>
    </w:p>
    <w:p w14:paraId="3B6171F2" w14:textId="77777777" w:rsidR="00EC659B" w:rsidRPr="00C43ACB" w:rsidRDefault="00EC659B" w:rsidP="00A97152">
      <w:pPr>
        <w:pStyle w:val="50"/>
        <w:rPr>
          <w:rFonts w:eastAsia="Arial Unicode MS"/>
        </w:rPr>
      </w:pPr>
      <w:bookmarkStart w:id="1010" w:name="_Toc507430065"/>
      <w:bookmarkStart w:id="1011" w:name="_Toc2172258"/>
      <w:r w:rsidRPr="00C43ACB">
        <w:rPr>
          <w:rFonts w:eastAsia="Arial Unicode MS" w:hint="eastAsia"/>
        </w:rPr>
        <w:t>10.2.35.2.0</w:t>
      </w:r>
      <w:r w:rsidRPr="00C43ACB">
        <w:rPr>
          <w:rFonts w:eastAsia="Arial Unicode MS" w:hint="eastAsia"/>
        </w:rPr>
        <w:tab/>
        <w:t>Overview</w:t>
      </w:r>
      <w:bookmarkEnd w:id="1010"/>
      <w:bookmarkEnd w:id="1011"/>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2" w:name="_Toc507430066"/>
      <w:bookmarkStart w:id="1013"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2"/>
      <w:bookmarkEnd w:id="1013"/>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4" w:name="_Toc507430067"/>
      <w:bookmarkStart w:id="1015"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4"/>
      <w:bookmarkEnd w:id="1015"/>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6" w:name="_Toc507430068"/>
      <w:bookmarkStart w:id="1017" w:name="_Toc2172261"/>
      <w:r w:rsidRPr="00C43ACB">
        <w:rPr>
          <w:rFonts w:hint="eastAsia"/>
        </w:rPr>
        <w:lastRenderedPageBreak/>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16"/>
      <w:bookmarkEnd w:id="1017"/>
    </w:p>
    <w:p w14:paraId="7CBD8146" w14:textId="77777777" w:rsidR="004C3067" w:rsidRPr="00C43ACB" w:rsidRDefault="004C3067" w:rsidP="004C3067">
      <w:pPr>
        <w:pStyle w:val="30"/>
      </w:pPr>
      <w:bookmarkStart w:id="1018" w:name="_Toc507430069"/>
      <w:bookmarkStart w:id="1019"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18"/>
      <w:bookmarkEnd w:id="1019"/>
    </w:p>
    <w:p w14:paraId="0D1544E8" w14:textId="77777777" w:rsidR="004C3067" w:rsidRPr="00C43ACB" w:rsidRDefault="004C3067" w:rsidP="00A97152">
      <w:pPr>
        <w:pStyle w:val="40"/>
      </w:pPr>
      <w:bookmarkStart w:id="1020" w:name="_Toc507430070"/>
      <w:bookmarkStart w:id="1021"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20"/>
      <w:bookmarkEnd w:id="1021"/>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2" w:name="_Toc507430071"/>
      <w:bookmarkStart w:id="1023"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022"/>
      <w:bookmarkEnd w:id="1023"/>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4" w:name="_Toc507430072"/>
      <w:bookmarkStart w:id="1025"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24"/>
      <w:bookmarkEnd w:id="1025"/>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26" w:name="_Toc507430073"/>
      <w:bookmarkStart w:id="1027"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026"/>
      <w:bookmarkEnd w:id="1027"/>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28" w:name="_Toc507430074"/>
      <w:bookmarkStart w:id="1029"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28"/>
      <w:bookmarkEnd w:id="1029"/>
    </w:p>
    <w:p w14:paraId="36020BDF" w14:textId="77777777" w:rsidR="00386555" w:rsidRPr="00C43ACB" w:rsidRDefault="00386555" w:rsidP="00A97152">
      <w:pPr>
        <w:pStyle w:val="40"/>
      </w:pPr>
      <w:bookmarkStart w:id="1030" w:name="_Toc507430075"/>
      <w:bookmarkStart w:id="1031"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30"/>
      <w:bookmarkEnd w:id="1031"/>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2" w:name="_Toc507430076"/>
      <w:bookmarkStart w:id="1033"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2"/>
      <w:bookmarkEnd w:id="1033"/>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4" w:name="_Toc507430077"/>
      <w:bookmarkStart w:id="1035"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4"/>
      <w:bookmarkEnd w:id="1035"/>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6" w:name="_Toc507430078"/>
      <w:bookmarkStart w:id="1037"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6"/>
      <w:bookmarkEnd w:id="1037"/>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38" w:name="_Toc507430079"/>
      <w:bookmarkStart w:id="1039"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38"/>
      <w:bookmarkEnd w:id="1039"/>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6.4pt;height:122.1pt" o:ole="">
            <v:imagedata r:id="rId167" o:title="" croptop="7950f" cropbottom="2570f" cropright="5181f"/>
          </v:shape>
          <o:OLEObject Type="Embed" ProgID="VisioViewer.Viewer.1" ShapeID="_x0000_i1100" DrawAspect="Content" ObjectID="_1612785823"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40" w:name="_Toc507430080"/>
      <w:bookmarkStart w:id="1041"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0"/>
      <w:bookmarkEnd w:id="1041"/>
    </w:p>
    <w:p w14:paraId="2FC88423" w14:textId="77777777" w:rsidR="00C40870" w:rsidRPr="00C43ACB" w:rsidRDefault="00C40870" w:rsidP="00C40870">
      <w:pPr>
        <w:pStyle w:val="40"/>
      </w:pPr>
      <w:bookmarkStart w:id="1042" w:name="_Toc507430081"/>
      <w:bookmarkStart w:id="1043"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2"/>
      <w:bookmarkEnd w:id="1043"/>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4" w:name="_Toc507430082"/>
      <w:bookmarkStart w:id="1045"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4"/>
      <w:bookmarkEnd w:id="1045"/>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6" w:name="_Toc507430083"/>
      <w:bookmarkStart w:id="1047"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6"/>
      <w:bookmarkEnd w:id="1047"/>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48" w:name="_Toc507430084"/>
      <w:bookmarkStart w:id="1049"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48"/>
      <w:bookmarkEnd w:id="1049"/>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50" w:name="_Toc507430085"/>
      <w:bookmarkStart w:id="1051" w:name="_Toc2172278"/>
      <w:r w:rsidRPr="00C43ACB">
        <w:rPr>
          <w:rFonts w:hint="eastAsia"/>
        </w:rPr>
        <w:lastRenderedPageBreak/>
        <w:t>10.3</w:t>
      </w:r>
      <w:r w:rsidRPr="00C43ACB">
        <w:rPr>
          <w:rFonts w:hint="eastAsia"/>
        </w:rPr>
        <w:tab/>
        <w:t>Notification procedures</w:t>
      </w:r>
      <w:bookmarkEnd w:id="1050"/>
      <w:bookmarkEnd w:id="1051"/>
    </w:p>
    <w:p w14:paraId="236FF8B4" w14:textId="77777777" w:rsidR="00DE5564" w:rsidRPr="00C43ACB" w:rsidRDefault="00DA23E6" w:rsidP="00A97152">
      <w:pPr>
        <w:pStyle w:val="30"/>
        <w:rPr>
          <w:rFonts w:eastAsia="宋体"/>
          <w:lang w:eastAsia="zh-CN"/>
        </w:rPr>
      </w:pPr>
      <w:bookmarkStart w:id="1052" w:name="_Toc507430086"/>
      <w:bookmarkStart w:id="1053" w:name="_Toc2172279"/>
      <w:r w:rsidRPr="00C43ACB">
        <w:rPr>
          <w:rFonts w:eastAsia="宋体" w:hint="eastAsia"/>
          <w:lang w:eastAsia="zh-CN"/>
        </w:rPr>
        <w:t>10.3.1</w:t>
      </w:r>
      <w:r w:rsidR="00DE5564" w:rsidRPr="00C43ACB">
        <w:rPr>
          <w:rFonts w:eastAsia="宋体" w:hint="eastAsia"/>
          <w:lang w:eastAsia="zh-CN"/>
        </w:rPr>
        <w:tab/>
        <w:t>Overview</w:t>
      </w:r>
      <w:bookmarkEnd w:id="1052"/>
      <w:bookmarkEnd w:id="1053"/>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4" w:name="_Toc507430087"/>
      <w:bookmarkStart w:id="1055" w:name="_Toc2172280"/>
      <w:r w:rsidRPr="00C43ACB">
        <w:t>11</w:t>
      </w:r>
      <w:r w:rsidRPr="00C43ACB">
        <w:tab/>
      </w:r>
      <w:r w:rsidR="00DB63FE" w:rsidRPr="00C43ACB">
        <w:t>Trust Enabling Architecture</w:t>
      </w:r>
      <w:bookmarkEnd w:id="1054"/>
      <w:bookmarkEnd w:id="1055"/>
    </w:p>
    <w:p w14:paraId="00486EBB" w14:textId="77777777" w:rsidR="0023118C" w:rsidRPr="00C43ACB" w:rsidRDefault="0023118C" w:rsidP="0023118C">
      <w:pPr>
        <w:pStyle w:val="2"/>
      </w:pPr>
      <w:bookmarkStart w:id="1056" w:name="_Toc507430088"/>
      <w:bookmarkStart w:id="1057" w:name="_Toc2172281"/>
      <w:r w:rsidRPr="00C43ACB">
        <w:rPr>
          <w:rFonts w:hint="eastAsia"/>
        </w:rPr>
        <w:t>11.0</w:t>
      </w:r>
      <w:r w:rsidRPr="00C43ACB">
        <w:rPr>
          <w:rFonts w:hint="eastAsia"/>
        </w:rPr>
        <w:tab/>
        <w:t>Overview</w:t>
      </w:r>
      <w:bookmarkEnd w:id="1056"/>
      <w:bookmarkEnd w:id="1057"/>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58" w:name="_Toc507430089"/>
      <w:bookmarkStart w:id="1059"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58"/>
      <w:bookmarkEnd w:id="1059"/>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60" w:name="_Toc507430090"/>
      <w:bookmarkStart w:id="1061"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0"/>
      <w:bookmarkEnd w:id="1061"/>
    </w:p>
    <w:p w14:paraId="5967261A" w14:textId="77777777" w:rsidR="00DB63FE" w:rsidRPr="00C43ACB" w:rsidRDefault="00DB63FE" w:rsidP="00A97152">
      <w:pPr>
        <w:pStyle w:val="30"/>
      </w:pPr>
      <w:bookmarkStart w:id="1062" w:name="_Toc507430091"/>
      <w:bookmarkStart w:id="1063" w:name="_Toc2172284"/>
      <w:r w:rsidRPr="00C43ACB">
        <w:t>11.2.1</w:t>
      </w:r>
      <w:r w:rsidRPr="00C43ACB">
        <w:tab/>
        <w:t>M2M Node Enrolment and Service Provisioning</w:t>
      </w:r>
      <w:bookmarkEnd w:id="1062"/>
      <w:bookmarkEnd w:id="1063"/>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4" w:name="_Toc507430092"/>
      <w:bookmarkStart w:id="1065" w:name="_Toc2172285"/>
      <w:r w:rsidRPr="00C43ACB">
        <w:t>11.2.</w:t>
      </w:r>
      <w:r w:rsidR="00715DC0" w:rsidRPr="00C43ACB">
        <w:t>2</w:t>
      </w:r>
      <w:r w:rsidRPr="00C43ACB">
        <w:tab/>
        <w:t xml:space="preserve">M2M Application </w:t>
      </w:r>
      <w:r w:rsidR="00B4517C" w:rsidRPr="00C43ACB">
        <w:t>E</w:t>
      </w:r>
      <w:r w:rsidRPr="00C43ACB">
        <w:t>nrolment</w:t>
      </w:r>
      <w:bookmarkEnd w:id="1064"/>
      <w:bookmarkEnd w:id="1065"/>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6" w:name="_Toc507430093"/>
      <w:bookmarkStart w:id="1067"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6"/>
      <w:bookmarkEnd w:id="1067"/>
    </w:p>
    <w:p w14:paraId="7DE9858F" w14:textId="77777777" w:rsidR="00736BB4" w:rsidRPr="00C43ACB" w:rsidRDefault="00736BB4" w:rsidP="00A97152">
      <w:pPr>
        <w:pStyle w:val="30"/>
      </w:pPr>
      <w:bookmarkStart w:id="1068" w:name="_Toc507430094"/>
      <w:bookmarkStart w:id="1069" w:name="_Toc2172287"/>
      <w:r w:rsidRPr="00C43ACB">
        <w:rPr>
          <w:rFonts w:hint="eastAsia"/>
        </w:rPr>
        <w:t>11.3.0</w:t>
      </w:r>
      <w:r w:rsidRPr="00C43ACB">
        <w:rPr>
          <w:rFonts w:hint="eastAsia"/>
        </w:rPr>
        <w:tab/>
        <w:t>Overview</w:t>
      </w:r>
      <w:bookmarkEnd w:id="1068"/>
      <w:bookmarkEnd w:id="1069"/>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6.8pt;height:4in" o:ole="">
            <v:imagedata r:id="rId169" o:title="" cropright="17229f"/>
          </v:shape>
          <o:OLEObject Type="Embed" ProgID="VisioViewer.Viewer.1" ShapeID="_x0000_i1101" DrawAspect="Content" ObjectID="_1612785824"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12785825"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70" w:name="_Toc507430095"/>
      <w:bookmarkStart w:id="1071" w:name="_Toc2172288"/>
      <w:r w:rsidRPr="00C43ACB">
        <w:t>11.3.1</w:t>
      </w:r>
      <w:r w:rsidRPr="00C43ACB">
        <w:tab/>
        <w:t>Identification of CSE and AE</w:t>
      </w:r>
      <w:bookmarkEnd w:id="1070"/>
      <w:bookmarkEnd w:id="1071"/>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2" w:name="_Toc507430096"/>
      <w:bookmarkStart w:id="1073"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2"/>
      <w:bookmarkEnd w:id="1073"/>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4" w:name="_Toc507430097"/>
      <w:bookmarkStart w:id="1075" w:name="_Toc2172290"/>
      <w:r w:rsidRPr="00C43ACB">
        <w:t>11.3.</w:t>
      </w:r>
      <w:r w:rsidRPr="00C43ACB">
        <w:rPr>
          <w:rFonts w:eastAsia="宋体" w:hint="eastAsia"/>
          <w:lang w:eastAsia="zh-CN"/>
        </w:rPr>
        <w:t>3</w:t>
      </w:r>
      <w:r w:rsidRPr="00C43ACB">
        <w:tab/>
      </w:r>
      <w:r w:rsidR="00642922" w:rsidRPr="00C43ACB">
        <w:t>Void</w:t>
      </w:r>
      <w:bookmarkEnd w:id="1074"/>
      <w:bookmarkEnd w:id="1075"/>
    </w:p>
    <w:p w14:paraId="3229B14F" w14:textId="77777777" w:rsidR="003678AC" w:rsidRPr="00C43ACB" w:rsidRDefault="003678AC" w:rsidP="00A97152">
      <w:pPr>
        <w:pStyle w:val="30"/>
      </w:pPr>
      <w:bookmarkStart w:id="1076" w:name="_Toc507430098"/>
      <w:bookmarkStart w:id="1077" w:name="_Toc2172291"/>
      <w:r w:rsidRPr="00C43ACB">
        <w:t>11.3.4</w:t>
      </w:r>
      <w:r w:rsidRPr="00C43ACB">
        <w:tab/>
        <w:t xml:space="preserve">M2M Authorization </w:t>
      </w:r>
      <w:r w:rsidR="00B4517C" w:rsidRPr="00C43ACB">
        <w:t>P</w:t>
      </w:r>
      <w:r w:rsidRPr="00C43ACB">
        <w:t>rocedure</w:t>
      </w:r>
      <w:bookmarkEnd w:id="1076"/>
      <w:bookmarkEnd w:id="1077"/>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78" w:name="_Toc507430099"/>
      <w:bookmarkStart w:id="1079"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78"/>
      <w:bookmarkEnd w:id="1079"/>
    </w:p>
    <w:p w14:paraId="0F43CD52" w14:textId="77777777" w:rsidR="00A56B0B" w:rsidRPr="00C43ACB" w:rsidRDefault="00A56B0B" w:rsidP="00383D72">
      <w:pPr>
        <w:pStyle w:val="30"/>
      </w:pPr>
      <w:bookmarkStart w:id="1080" w:name="_Toc507430100"/>
      <w:bookmarkStart w:id="1081" w:name="_Toc2172293"/>
      <w:r w:rsidRPr="00C43ACB">
        <w:t>11.4.1</w:t>
      </w:r>
      <w:r w:rsidRPr="00C43ACB">
        <w:tab/>
        <w:t>Functional Architecture Specifications for End-to-End Security of Data (ESData)</w:t>
      </w:r>
      <w:bookmarkEnd w:id="1080"/>
      <w:bookmarkEnd w:id="1081"/>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2" w:name="_Toc507430101"/>
      <w:bookmarkStart w:id="1083" w:name="_Toc2172294"/>
      <w:r w:rsidRPr="00C43ACB">
        <w:t>11.4.2</w:t>
      </w:r>
      <w:r w:rsidRPr="00C43ACB">
        <w:tab/>
        <w:t>Functional Architecture Specifications for End-to-End Security of Primitives (ESPrim)</w:t>
      </w:r>
      <w:bookmarkEnd w:id="1082"/>
      <w:bookmarkEnd w:id="1083"/>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2pt;height:395.7pt" o:ole="">
            <v:imagedata r:id="rId173" o:title=""/>
          </v:shape>
          <o:OLEObject Type="Embed" ProgID="VisioViewer.Viewer.1" ShapeID="_x0000_i1103" DrawAspect="Content" ObjectID="_1612785826"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3pt;height:475.2pt" o:ole="">
            <v:imagedata r:id="rId175" o:title="" croptop="2281f" cropbottom="3538f" cropleft="3032f" cropright="3110f"/>
          </v:shape>
          <o:OLEObject Type="Embed" ProgID="VisioViewer.Viewer.1" ShapeID="_x0000_i1104" DrawAspect="Content" ObjectID="_1612785827"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4" w:name="_Toc507430102"/>
      <w:bookmarkStart w:id="1085"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4"/>
      <w:bookmarkEnd w:id="1085"/>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12785828"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6" w:name="_Toc507430103"/>
      <w:bookmarkStart w:id="1087"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086"/>
      <w:bookmarkEnd w:id="1087"/>
    </w:p>
    <w:p w14:paraId="3802ECF9" w14:textId="77777777" w:rsidR="000111D5" w:rsidRPr="00C43ACB" w:rsidRDefault="000111D5" w:rsidP="00A97152">
      <w:pPr>
        <w:pStyle w:val="30"/>
      </w:pPr>
      <w:bookmarkStart w:id="1088" w:name="_Toc507430104"/>
      <w:bookmarkStart w:id="1089" w:name="_Toc2172297"/>
      <w:r w:rsidRPr="00C43ACB">
        <w:rPr>
          <w:rFonts w:hint="eastAsia"/>
        </w:rPr>
        <w:t>11.5.1</w:t>
      </w:r>
      <w:r w:rsidR="009A4A02" w:rsidRPr="00C43ACB">
        <w:rPr>
          <w:rFonts w:eastAsia="宋体" w:hint="eastAsia"/>
          <w:lang w:eastAsia="zh-CN"/>
        </w:rPr>
        <w:tab/>
      </w:r>
      <w:r w:rsidRPr="00C43ACB">
        <w:t>Dynamic Authorization Reference Model</w:t>
      </w:r>
      <w:bookmarkEnd w:id="1088"/>
      <w:bookmarkEnd w:id="1089"/>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1pt;height:209.1pt" o:ole="">
            <v:imagedata r:id="rId179" o:title="" croptop="5206f" cropbottom="2783f" cropleft="2919f" cropright="1943f"/>
          </v:shape>
          <o:OLEObject Type="Embed" ProgID="VisioViewer.Viewer.1" ShapeID="_x0000_i1106" DrawAspect="Content" ObjectID="_1612785829"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1pt;height:172.8pt" o:ole="">
            <v:imagedata r:id="rId181" o:title="" croptop="3267f" cropbottom="6111f" cropleft="1973f" cropright="1399f"/>
          </v:shape>
          <o:OLEObject Type="Embed" ProgID="VisioViewer.Viewer.1" ShapeID="_x0000_i1107" DrawAspect="Content" ObjectID="_1612785830"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8pt;height:230.4pt" o:ole="">
            <v:imagedata r:id="rId183" o:title="" croptop="3464f" cropbottom="3765f" cropleft="2554f" cropright="1763f"/>
          </v:shape>
          <o:OLEObject Type="Embed" ProgID="VisioViewer.Viewer.1" ShapeID="_x0000_i1108" DrawAspect="Content" ObjectID="_1612785831"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90" w:name="_Toc507430105"/>
      <w:bookmarkStart w:id="1091" w:name="_Toc2172298"/>
      <w:r w:rsidRPr="00C43ACB">
        <w:rPr>
          <w:rFonts w:hint="eastAsia"/>
        </w:rPr>
        <w:t>11.5.2</w:t>
      </w:r>
      <w:r w:rsidR="009A4A02" w:rsidRPr="00C43ACB">
        <w:rPr>
          <w:rFonts w:eastAsia="宋体" w:hint="eastAsia"/>
          <w:lang w:eastAsia="zh-CN"/>
        </w:rPr>
        <w:tab/>
      </w:r>
      <w:r w:rsidRPr="00C43ACB">
        <w:t>Direct Dynamic Authorization</w:t>
      </w:r>
      <w:bookmarkEnd w:id="1090"/>
      <w:bookmarkEnd w:id="1091"/>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2pt;height:280.5pt" o:ole="">
            <v:imagedata r:id="rId185" o:title="" croptop="5987f" cropbottom="1538f"/>
          </v:shape>
          <o:OLEObject Type="Embed" ProgID="VisioViewer.Viewer.1" ShapeID="_x0000_i1109" DrawAspect="Content" ObjectID="_1612785832"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2" w:name="_Toc507430106"/>
      <w:bookmarkStart w:id="1093" w:name="_Toc2172299"/>
      <w:r w:rsidRPr="00C43ACB">
        <w:rPr>
          <w:rFonts w:hint="eastAsia"/>
        </w:rPr>
        <w:t>11.5.3</w:t>
      </w:r>
      <w:r w:rsidR="009A4A02" w:rsidRPr="00C43ACB">
        <w:rPr>
          <w:rFonts w:eastAsia="宋体" w:hint="eastAsia"/>
          <w:lang w:eastAsia="zh-CN"/>
        </w:rPr>
        <w:tab/>
      </w:r>
      <w:r w:rsidRPr="00C43ACB">
        <w:t>Indirect Dynamic Authorization</w:t>
      </w:r>
      <w:bookmarkEnd w:id="1092"/>
      <w:bookmarkEnd w:id="1093"/>
    </w:p>
    <w:p w14:paraId="476418CA" w14:textId="77777777" w:rsidR="000111D5" w:rsidRPr="00C43ACB" w:rsidRDefault="000111D5" w:rsidP="000111D5">
      <w:r w:rsidRPr="00C43ACB">
        <w:t xml:space="preserve">The parameters exchanged for Indirect </w:t>
      </w:r>
      <w:bookmarkStart w:id="1094" w:name="OLE_LINK3"/>
      <w:r w:rsidRPr="00C43ACB">
        <w:t>Dynamic Authorization</w:t>
      </w:r>
      <w:bookmarkEnd w:id="1094"/>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9pt;height:366.9pt" o:ole="">
            <v:imagedata r:id="rId187" o:title="" croptop="4043f" cropbottom="5388f" cropright="4007f"/>
          </v:shape>
          <o:OLEObject Type="Embed" ProgID="VisioViewer.Viewer.1" ShapeID="_x0000_i1110" DrawAspect="Content" ObjectID="_1612785833"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5" w:name="_Toc507430107"/>
      <w:bookmarkStart w:id="1096" w:name="_Toc2172300"/>
      <w:r w:rsidRPr="00C43ACB">
        <w:t>12</w:t>
      </w:r>
      <w:r w:rsidR="00B16F61" w:rsidRPr="00C43ACB">
        <w:tab/>
        <w:t>Information Recording</w:t>
      </w:r>
      <w:bookmarkEnd w:id="1095"/>
      <w:bookmarkEnd w:id="1096"/>
    </w:p>
    <w:p w14:paraId="154BE805" w14:textId="77777777" w:rsidR="00B16F61" w:rsidRPr="00C43ACB" w:rsidRDefault="00B16F61" w:rsidP="00A97152">
      <w:pPr>
        <w:pStyle w:val="2"/>
      </w:pPr>
      <w:bookmarkStart w:id="1097" w:name="_Toc507430108"/>
      <w:bookmarkStart w:id="1098" w:name="_Toc2172301"/>
      <w:r w:rsidRPr="00C43ACB">
        <w:t>12.1</w:t>
      </w:r>
      <w:r w:rsidRPr="00C43ACB">
        <w:tab/>
        <w:t>M2M Infrastructure Node (IN) Information Recording</w:t>
      </w:r>
      <w:bookmarkEnd w:id="1097"/>
      <w:bookmarkEnd w:id="1098"/>
    </w:p>
    <w:p w14:paraId="1C10CB08" w14:textId="77777777" w:rsidR="00736BB4" w:rsidRPr="00C43ACB" w:rsidRDefault="00736BB4" w:rsidP="00A97152">
      <w:pPr>
        <w:pStyle w:val="30"/>
      </w:pPr>
      <w:bookmarkStart w:id="1099" w:name="_Toc507430109"/>
      <w:bookmarkStart w:id="1100" w:name="_Toc2172302"/>
      <w:r w:rsidRPr="00C43ACB">
        <w:rPr>
          <w:rFonts w:hint="eastAsia"/>
        </w:rPr>
        <w:t>12.1.0</w:t>
      </w:r>
      <w:r w:rsidRPr="00C43ACB">
        <w:rPr>
          <w:rFonts w:hint="eastAsia"/>
        </w:rPr>
        <w:tab/>
        <w:t>Overview</w:t>
      </w:r>
      <w:bookmarkEnd w:id="1099"/>
      <w:bookmarkEnd w:id="1100"/>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1" w:name="_Toc507430110"/>
      <w:bookmarkStart w:id="1102" w:name="_Toc2172303"/>
      <w:r w:rsidRPr="00C43ACB">
        <w:t>12.1.1</w:t>
      </w:r>
      <w:r w:rsidRPr="00C43ACB">
        <w:tab/>
        <w:t>Information Recording Triggers</w:t>
      </w:r>
      <w:bookmarkEnd w:id="1101"/>
      <w:bookmarkEnd w:id="1102"/>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3" w:name="_Toc507430111"/>
      <w:bookmarkStart w:id="1104" w:name="_Toc2172304"/>
      <w:r w:rsidRPr="00C43ACB">
        <w:t>12.1.2</w:t>
      </w:r>
      <w:r w:rsidRPr="00C43ACB">
        <w:tab/>
        <w:t>M2M Recorded Information Elements</w:t>
      </w:r>
      <w:bookmarkEnd w:id="1103"/>
      <w:bookmarkEnd w:id="1104"/>
    </w:p>
    <w:p w14:paraId="1F7FC393" w14:textId="77777777" w:rsidR="00B16F61" w:rsidRPr="00C43ACB" w:rsidRDefault="00B16F61" w:rsidP="00A97152">
      <w:pPr>
        <w:pStyle w:val="40"/>
      </w:pPr>
      <w:bookmarkStart w:id="1105" w:name="_Toc507430112"/>
      <w:bookmarkStart w:id="1106" w:name="_Toc2172305"/>
      <w:r w:rsidRPr="00C43ACB">
        <w:t>12.1.2.1</w:t>
      </w:r>
      <w:r w:rsidR="00EE38E0" w:rsidRPr="00C43ACB">
        <w:tab/>
      </w:r>
      <w:r w:rsidRPr="00C43ACB">
        <w:t>Unit of Recording</w:t>
      </w:r>
      <w:bookmarkEnd w:id="1105"/>
      <w:bookmarkEnd w:id="1106"/>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07" w:name="_Toc507430113"/>
      <w:bookmarkStart w:id="1108" w:name="_Toc2172306"/>
      <w:r w:rsidRPr="00C43ACB">
        <w:t>12.1.2.2</w:t>
      </w:r>
      <w:r w:rsidRPr="00C43ACB">
        <w:tab/>
        <w:t>Information Elements within an M2M Event Record</w:t>
      </w:r>
      <w:bookmarkEnd w:id="1107"/>
      <w:bookmarkEnd w:id="1108"/>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09" w:name="_Toc507430114"/>
      <w:bookmarkStart w:id="1110" w:name="_Toc2172307"/>
      <w:r w:rsidRPr="00C43ACB">
        <w:t>12.1.3</w:t>
      </w:r>
      <w:r w:rsidRPr="00C43ACB">
        <w:tab/>
        <w:t xml:space="preserve">Identities Associations in </w:t>
      </w:r>
      <w:r w:rsidR="00533058" w:rsidRPr="00C43ACB">
        <w:t>S</w:t>
      </w:r>
      <w:r w:rsidRPr="00C43ACB">
        <w:t>upport of Recorded Information</w:t>
      </w:r>
      <w:bookmarkEnd w:id="1109"/>
      <w:bookmarkEnd w:id="1110"/>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1" w:name="_Toc507430115"/>
      <w:bookmarkStart w:id="1112" w:name="_Toc2172308"/>
      <w:r w:rsidRPr="00C43ACB">
        <w:t>12.2</w:t>
      </w:r>
      <w:r w:rsidRPr="00C43ACB">
        <w:tab/>
        <w:t>Offline Charging</w:t>
      </w:r>
      <w:bookmarkEnd w:id="1111"/>
      <w:bookmarkEnd w:id="1112"/>
    </w:p>
    <w:p w14:paraId="0ACECE19" w14:textId="60C074DB" w:rsidR="0000710E" w:rsidRPr="00C43ACB" w:rsidRDefault="0000710E" w:rsidP="00A97152">
      <w:pPr>
        <w:pStyle w:val="30"/>
      </w:pPr>
      <w:bookmarkStart w:id="1113" w:name="_Toc507430116"/>
      <w:bookmarkStart w:id="1114" w:name="_Toc2172309"/>
      <w:r w:rsidRPr="00C43ACB">
        <w:t>12.2.1</w:t>
      </w:r>
      <w:r w:rsidRPr="00C43ACB">
        <w:tab/>
        <w:t>Architecture</w:t>
      </w:r>
      <w:bookmarkEnd w:id="1113"/>
      <w:bookmarkEnd w:id="1114"/>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4pt;height:259.2pt" o:ole="">
            <v:imagedata r:id="rId189" o:title=""/>
          </v:shape>
          <o:OLEObject Type="Embed" ProgID="VisioViewer.Viewer.1" ShapeID="_x0000_i1111" DrawAspect="Content" ObjectID="_1612785834"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5" w:name="_Toc2172310"/>
      <w:bookmarkStart w:id="1116" w:name="_Toc507430117"/>
      <w:r w:rsidRPr="00C43ACB">
        <w:t>12.2.2</w:t>
      </w:r>
      <w:r w:rsidRPr="00C43ACB">
        <w:tab/>
        <w:t>Filtering of Recorded Information for Offline Charging</w:t>
      </w:r>
      <w:bookmarkEnd w:id="1115"/>
      <w:r w:rsidRPr="00C43ACB">
        <w:t xml:space="preserve"> </w:t>
      </w:r>
      <w:bookmarkEnd w:id="1116"/>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17" w:name="_Toc507430118"/>
      <w:bookmarkStart w:id="1118" w:name="_Toc2172311"/>
      <w:r w:rsidRPr="00C43ACB">
        <w:t>12.2.3</w:t>
      </w:r>
      <w:r w:rsidRPr="00C43ACB">
        <w:tab/>
        <w:t>Examples of Charging Scenarios</w:t>
      </w:r>
      <w:bookmarkEnd w:id="1117"/>
      <w:bookmarkEnd w:id="1118"/>
    </w:p>
    <w:p w14:paraId="62EE6FE8" w14:textId="77777777" w:rsidR="00736BB4" w:rsidRPr="00C43ACB" w:rsidRDefault="00736BB4" w:rsidP="00A97152">
      <w:pPr>
        <w:pStyle w:val="40"/>
      </w:pPr>
      <w:bookmarkStart w:id="1119" w:name="_Toc507430119"/>
      <w:bookmarkStart w:id="1120" w:name="_Toc2172312"/>
      <w:r w:rsidRPr="00C43ACB">
        <w:rPr>
          <w:rFonts w:hint="eastAsia"/>
        </w:rPr>
        <w:t>12.2.3.0</w:t>
      </w:r>
      <w:r w:rsidRPr="00C43ACB">
        <w:rPr>
          <w:rFonts w:hint="eastAsia"/>
        </w:rPr>
        <w:tab/>
        <w:t>Overview</w:t>
      </w:r>
      <w:bookmarkEnd w:id="1119"/>
      <w:bookmarkEnd w:id="1120"/>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1" w:name="_Toc507430120"/>
      <w:bookmarkStart w:id="1122"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1"/>
      <w:bookmarkEnd w:id="1122"/>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3" w:name="_Toc507430121"/>
      <w:bookmarkStart w:id="1124" w:name="_Toc2172314"/>
      <w:r w:rsidRPr="00C43ACB">
        <w:t>12.2.3.2</w:t>
      </w:r>
      <w:r w:rsidRPr="00C43ACB">
        <w:tab/>
        <w:t xml:space="preserve">Example Charging Scenario 2 </w:t>
      </w:r>
      <w:r w:rsidR="00DB546B" w:rsidRPr="00C43ACB">
        <w:t>-</w:t>
      </w:r>
      <w:r w:rsidRPr="00C43ACB">
        <w:t xml:space="preserve"> Data transfer</w:t>
      </w:r>
      <w:bookmarkEnd w:id="1123"/>
      <w:bookmarkEnd w:id="1124"/>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5" w:name="_Toc507430122"/>
      <w:bookmarkStart w:id="1126" w:name="_Toc2172315"/>
      <w:r w:rsidRPr="00C43ACB">
        <w:t>12.2.3.3</w:t>
      </w:r>
      <w:r w:rsidRPr="00C43ACB">
        <w:tab/>
        <w:t xml:space="preserve">Example Charging Scenario 3 </w:t>
      </w:r>
      <w:r w:rsidR="00DB546B" w:rsidRPr="00C43ACB">
        <w:t>-</w:t>
      </w:r>
      <w:r w:rsidRPr="00C43ACB">
        <w:t xml:space="preserve"> Connectivity</w:t>
      </w:r>
      <w:bookmarkEnd w:id="1125"/>
      <w:bookmarkEnd w:id="1126"/>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27" w:name="_Toc507430123"/>
      <w:bookmarkStart w:id="1128" w:name="_Toc2172316"/>
      <w:r w:rsidRPr="00C43ACB">
        <w:t>12.2.</w:t>
      </w:r>
      <w:r w:rsidR="00F30902" w:rsidRPr="00C43ACB">
        <w:t>4</w:t>
      </w:r>
      <w:r w:rsidRPr="00C43ACB">
        <w:tab/>
      </w:r>
      <w:r w:rsidR="00FF52ED" w:rsidRPr="00C43ACB">
        <w:t>Definition of Charging Information</w:t>
      </w:r>
      <w:bookmarkEnd w:id="1127"/>
      <w:bookmarkEnd w:id="1128"/>
    </w:p>
    <w:p w14:paraId="0F73B0D4" w14:textId="77777777" w:rsidR="00736BB4" w:rsidRPr="00C43ACB" w:rsidRDefault="00736BB4" w:rsidP="00A97152">
      <w:pPr>
        <w:pStyle w:val="40"/>
      </w:pPr>
      <w:bookmarkStart w:id="1129" w:name="_Toc507430124"/>
      <w:bookmarkStart w:id="1130" w:name="_Toc2172317"/>
      <w:r w:rsidRPr="00C43ACB">
        <w:rPr>
          <w:rFonts w:hint="eastAsia"/>
        </w:rPr>
        <w:t>12.2.4.0</w:t>
      </w:r>
      <w:r w:rsidRPr="00C43ACB">
        <w:rPr>
          <w:rFonts w:hint="eastAsia"/>
        </w:rPr>
        <w:tab/>
        <w:t>Overview</w:t>
      </w:r>
      <w:bookmarkEnd w:id="1129"/>
      <w:bookmarkEnd w:id="1130"/>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1" w:name="_Toc507430125"/>
      <w:bookmarkStart w:id="1132" w:name="_Toc2172318"/>
      <w:r w:rsidRPr="00C43ACB">
        <w:t>12.2.</w:t>
      </w:r>
      <w:r w:rsidR="00F30902" w:rsidRPr="00C43ACB">
        <w:t>4</w:t>
      </w:r>
      <w:r w:rsidRPr="00C43ACB">
        <w:t>.1</w:t>
      </w:r>
      <w:r w:rsidRPr="00C43ACB">
        <w:tab/>
        <w:t>Triggers for Charging Information</w:t>
      </w:r>
      <w:bookmarkEnd w:id="1131"/>
      <w:bookmarkEnd w:id="1132"/>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3" w:name="_Toc507430126"/>
      <w:bookmarkStart w:id="1134"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3"/>
      <w:bookmarkEnd w:id="1134"/>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5" w:name="_Toc507430127"/>
      <w:bookmarkStart w:id="1136" w:name="_Toc2172320"/>
      <w:r w:rsidRPr="00C43ACB">
        <w:t>12.2.</w:t>
      </w:r>
      <w:r w:rsidR="00F30902" w:rsidRPr="00C43ACB">
        <w:t>4</w:t>
      </w:r>
      <w:r w:rsidRPr="00C43ACB">
        <w:t>.3</w:t>
      </w:r>
      <w:r w:rsidRPr="00C43ACB">
        <w:tab/>
        <w:t>Structure of the Accounting Message Formats</w:t>
      </w:r>
      <w:bookmarkEnd w:id="1135"/>
      <w:bookmarkEnd w:id="1136"/>
    </w:p>
    <w:p w14:paraId="30474D1D" w14:textId="77777777" w:rsidR="007D27D8" w:rsidRPr="00C43ACB" w:rsidRDefault="007D27D8" w:rsidP="00A97152">
      <w:pPr>
        <w:pStyle w:val="50"/>
      </w:pPr>
      <w:bookmarkStart w:id="1137" w:name="_Toc507430128"/>
      <w:bookmarkStart w:id="1138" w:name="_Toc2172321"/>
      <w:r w:rsidRPr="00C43ACB">
        <w:t>12.2.</w:t>
      </w:r>
      <w:r w:rsidR="00F30902" w:rsidRPr="00C43ACB">
        <w:t>4</w:t>
      </w:r>
      <w:r w:rsidRPr="00C43ACB">
        <w:t>.3.1</w:t>
      </w:r>
      <w:r w:rsidRPr="00C43ACB">
        <w:tab/>
        <w:t>Accounting-Request Message</w:t>
      </w:r>
      <w:bookmarkEnd w:id="1137"/>
      <w:bookmarkEnd w:id="1138"/>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39" w:name="_Toc507430129"/>
      <w:bookmarkStart w:id="1140" w:name="_Toc2172322"/>
      <w:r w:rsidRPr="00C43ACB">
        <w:lastRenderedPageBreak/>
        <w:t>12.2.</w:t>
      </w:r>
      <w:r w:rsidR="00F30902" w:rsidRPr="00C43ACB">
        <w:t>4</w:t>
      </w:r>
      <w:r w:rsidRPr="00C43ACB">
        <w:t>.3.2</w:t>
      </w:r>
      <w:r w:rsidRPr="00C43ACB">
        <w:tab/>
        <w:t>Accounting-Answer Message</w:t>
      </w:r>
      <w:bookmarkEnd w:id="1139"/>
      <w:bookmarkEnd w:id="1140"/>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1" w:name="_Toc507430130"/>
      <w:bookmarkStart w:id="1142"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1"/>
      <w:bookmarkEnd w:id="1142"/>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3" w:name="_Toc507430131"/>
      <w:bookmarkStart w:id="1144"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3"/>
      <w:bookmarkEnd w:id="1144"/>
    </w:p>
    <w:p w14:paraId="2CAB19C6" w14:textId="77777777" w:rsidR="00240857" w:rsidRPr="00C43ACB" w:rsidRDefault="00240857" w:rsidP="009F29A5">
      <w:pPr>
        <w:pStyle w:val="1"/>
      </w:pPr>
      <w:bookmarkStart w:id="1145" w:name="_Toc507430132"/>
      <w:bookmarkStart w:id="1146" w:name="_Toc2172325"/>
      <w:r w:rsidRPr="00C43ACB">
        <w:t>B.1</w:t>
      </w:r>
      <w:r w:rsidRPr="00C43ACB">
        <w:tab/>
        <w:t>3GPP MTC Underlying Network Introduction</w:t>
      </w:r>
      <w:bookmarkEnd w:id="1145"/>
      <w:bookmarkEnd w:id="1146"/>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47" w:name="_Toc507430133"/>
      <w:bookmarkStart w:id="1148" w:name="_Toc2172326"/>
      <w:r w:rsidRPr="00C43ACB">
        <w:t>B.2</w:t>
      </w:r>
      <w:r w:rsidRPr="00C43ACB">
        <w:tab/>
        <w:t xml:space="preserve">3GPP MTC </w:t>
      </w:r>
      <w:r w:rsidR="003C7F05" w:rsidRPr="00C43ACB">
        <w:t>F</w:t>
      </w:r>
      <w:r w:rsidRPr="00C43ACB">
        <w:t>unctionality</w:t>
      </w:r>
      <w:bookmarkEnd w:id="1147"/>
      <w:bookmarkEnd w:id="1148"/>
    </w:p>
    <w:p w14:paraId="7575B60B" w14:textId="77777777" w:rsidR="009239DA" w:rsidRPr="00C43ACB" w:rsidRDefault="009239DA" w:rsidP="009F29A5">
      <w:pPr>
        <w:pStyle w:val="2"/>
      </w:pPr>
      <w:bookmarkStart w:id="1149" w:name="_Toc507430134"/>
      <w:bookmarkStart w:id="1150" w:name="_Toc2172327"/>
      <w:r w:rsidRPr="00C43ACB">
        <w:rPr>
          <w:rFonts w:hint="eastAsia"/>
        </w:rPr>
        <w:t>B.2.1</w:t>
      </w:r>
      <w:r w:rsidR="009A4A02" w:rsidRPr="00C43ACB">
        <w:rPr>
          <w:rFonts w:eastAsia="宋体" w:hint="eastAsia"/>
          <w:lang w:eastAsia="zh-CN"/>
        </w:rPr>
        <w:tab/>
      </w:r>
      <w:r w:rsidRPr="00C43ACB">
        <w:t>3GPP Release-11 MTC Functionality</w:t>
      </w:r>
      <w:bookmarkEnd w:id="1149"/>
      <w:bookmarkEnd w:id="1150"/>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1" w:name="_Toc507430135"/>
      <w:bookmarkStart w:id="1152"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1"/>
      <w:bookmarkEnd w:id="1152"/>
    </w:p>
    <w:p w14:paraId="092BBDA8" w14:textId="77777777" w:rsidR="009239DA" w:rsidRPr="00C43ACB" w:rsidRDefault="009239DA" w:rsidP="003F5B5D">
      <w:pPr>
        <w:pStyle w:val="30"/>
      </w:pPr>
      <w:bookmarkStart w:id="1153" w:name="_Toc507430136"/>
      <w:bookmarkStart w:id="1154"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3"/>
      <w:bookmarkEnd w:id="1154"/>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1pt;height:425.1pt" o:ole="">
            <v:imagedata r:id="rId193" o:title=""/>
          </v:shape>
          <o:OLEObject Type="Embed" ProgID="Visio.Drawing.15" ShapeID="_x0000_i1112" DrawAspect="Content" ObjectID="_1612785835"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2.1pt;height:417.6pt" o:ole="">
            <v:imagedata r:id="rId195" o:title=""/>
          </v:shape>
          <o:OLEObject Type="Embed" ProgID="Visio.Drawing.15" ShapeID="_x0000_i1113" DrawAspect="Content" ObjectID="_1612785836"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lastRenderedPageBreak/>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5" w:name="_Toc507430137"/>
      <w:bookmarkStart w:id="1156" w:name="_Toc2172330"/>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5"/>
      <w:bookmarkEnd w:id="1156"/>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8pt;height:252.3pt" o:ole="">
            <v:imagedata r:id="rId197" o:title=""/>
          </v:shape>
          <o:OLEObject Type="Embed" ProgID="Word.Picture.8" ShapeID="_x0000_i1114" DrawAspect="Content" ObjectID="_1612785837"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8pt;height:252.3pt" o:ole="">
            <v:imagedata r:id="rId199" o:title=""/>
          </v:shape>
          <o:OLEObject Type="Embed" ProgID="Word.Picture.8" ShapeID="_x0000_i1115" DrawAspect="Content" ObjectID="_1612785838"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57" w:name="_Toc507430138"/>
      <w:bookmarkStart w:id="1158" w:name="_Toc2172331"/>
      <w:r w:rsidRPr="00C43ACB">
        <w:t>B.3</w:t>
      </w:r>
      <w:r w:rsidRPr="00C43ACB">
        <w:tab/>
        <w:t>ASN</w:t>
      </w:r>
      <w:r w:rsidR="00B5152F" w:rsidRPr="00C43ACB">
        <w:t>/MN</w:t>
      </w:r>
      <w:r w:rsidRPr="00C43ACB">
        <w:t>-CSE initiated connectivity establishment</w:t>
      </w:r>
      <w:bookmarkEnd w:id="1157"/>
      <w:bookmarkEnd w:id="1158"/>
    </w:p>
    <w:p w14:paraId="0CA35E7C" w14:textId="77777777" w:rsidR="00736BB4" w:rsidRPr="00C43ACB" w:rsidRDefault="00736BB4" w:rsidP="00A97152">
      <w:pPr>
        <w:pStyle w:val="2"/>
      </w:pPr>
      <w:bookmarkStart w:id="1159" w:name="_Toc507430139"/>
      <w:bookmarkStart w:id="1160" w:name="_Toc2172332"/>
      <w:r w:rsidRPr="00C43ACB">
        <w:rPr>
          <w:rFonts w:hint="eastAsia"/>
        </w:rPr>
        <w:t>B.3.0</w:t>
      </w:r>
      <w:r w:rsidRPr="00C43ACB">
        <w:rPr>
          <w:rFonts w:hint="eastAsia"/>
        </w:rPr>
        <w:tab/>
        <w:t>Overview</w:t>
      </w:r>
      <w:bookmarkEnd w:id="1159"/>
      <w:bookmarkEnd w:id="1160"/>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1" w:name="_Toc507430140"/>
      <w:bookmarkStart w:id="1162" w:name="_Toc2172333"/>
      <w:r w:rsidRPr="00C43ACB">
        <w:t>B.3.1</w:t>
      </w:r>
      <w:r w:rsidRPr="00C43ACB">
        <w:tab/>
        <w:t>Use of DHCP and DNS</w:t>
      </w:r>
      <w:bookmarkEnd w:id="1161"/>
      <w:bookmarkEnd w:id="1162"/>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3" w:name="_Toc507430141"/>
      <w:bookmarkStart w:id="1164" w:name="_Toc2172334"/>
      <w:r w:rsidRPr="00C43ACB">
        <w:t>B.3.2</w:t>
      </w:r>
      <w:r w:rsidRPr="00C43ACB">
        <w:tab/>
        <w:t>Pre-configuration</w:t>
      </w:r>
      <w:bookmarkEnd w:id="1163"/>
      <w:bookmarkEnd w:id="1164"/>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5" w:name="_Toc507430142"/>
      <w:bookmarkStart w:id="1166" w:name="_Toc2172335"/>
      <w:r w:rsidRPr="00C43ACB">
        <w:t>B</w:t>
      </w:r>
      <w:r w:rsidR="00FA432C" w:rsidRPr="00C43ACB">
        <w:t>.4</w:t>
      </w:r>
      <w:r w:rsidR="00FA432C" w:rsidRPr="00C43ACB">
        <w:tab/>
        <w:t>Serving IN-CSE initiated connectivity establishment</w:t>
      </w:r>
      <w:bookmarkEnd w:id="1165"/>
      <w:bookmarkEnd w:id="1166"/>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67" w:name="_Toc507430143"/>
      <w:bookmarkStart w:id="1168"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67"/>
      <w:bookmarkEnd w:id="1168"/>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2pt;height:214.75pt" o:ole="">
            <v:imagedata r:id="rId201" o:title=""/>
          </v:shape>
          <o:OLEObject Type="Embed" ProgID="VisioViewer.Viewer.1" ShapeID="_x0000_i1116" DrawAspect="Content" ObjectID="_1612785839"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69" w:name="_Toc507430144"/>
      <w:bookmarkStart w:id="1170" w:name="_Toc2172337"/>
      <w:r w:rsidRPr="00C43ACB">
        <w:t>B.6</w:t>
      </w:r>
      <w:r w:rsidRPr="00C43ACB">
        <w:tab/>
        <w:t>Connectivity Establishment Procedures</w:t>
      </w:r>
      <w:bookmarkEnd w:id="1169"/>
      <w:bookmarkEnd w:id="1170"/>
    </w:p>
    <w:p w14:paraId="7BAFCC4E" w14:textId="77777777" w:rsidR="00910EB7" w:rsidRPr="00C43ACB" w:rsidRDefault="00910EB7" w:rsidP="003F5B5D">
      <w:pPr>
        <w:pStyle w:val="2"/>
      </w:pPr>
      <w:bookmarkStart w:id="1171" w:name="_Toc507430145"/>
      <w:bookmarkStart w:id="1172" w:name="_Toc2172338"/>
      <w:r w:rsidRPr="00C43ACB">
        <w:t>B.6.1</w:t>
      </w:r>
      <w:r w:rsidRPr="00C43ACB">
        <w:tab/>
        <w:t>General</w:t>
      </w:r>
      <w:bookmarkEnd w:id="1171"/>
      <w:bookmarkEnd w:id="1172"/>
    </w:p>
    <w:p w14:paraId="223DB649" w14:textId="77777777" w:rsidR="00736BB4" w:rsidRPr="00C43ACB" w:rsidRDefault="00736BB4" w:rsidP="00A97152">
      <w:pPr>
        <w:pStyle w:val="30"/>
      </w:pPr>
      <w:bookmarkStart w:id="1173" w:name="_Toc507430146"/>
      <w:bookmarkStart w:id="1174" w:name="_Toc2172339"/>
      <w:r w:rsidRPr="00C43ACB">
        <w:rPr>
          <w:rFonts w:hint="eastAsia"/>
        </w:rPr>
        <w:t>B.6.1.0</w:t>
      </w:r>
      <w:r w:rsidRPr="00C43ACB">
        <w:rPr>
          <w:rFonts w:hint="eastAsia"/>
        </w:rPr>
        <w:tab/>
        <w:t>Overview</w:t>
      </w:r>
      <w:bookmarkEnd w:id="1173"/>
      <w:bookmarkEnd w:id="1174"/>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5" w:name="_Toc507430147"/>
      <w:bookmarkStart w:id="1176"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5"/>
      <w:bookmarkEnd w:id="1176"/>
    </w:p>
    <w:p w14:paraId="3B77B9A9" w14:textId="77777777" w:rsidR="00A631BA" w:rsidRPr="00C43ACB" w:rsidRDefault="00B20A28" w:rsidP="0049241F">
      <w:pPr>
        <w:pStyle w:val="FL"/>
      </w:pPr>
      <w:r w:rsidRPr="00C43ACB">
        <w:object w:dxaOrig="7230" w:dyaOrig="5415" w14:anchorId="4616A64E">
          <v:shape id="_x0000_i1117" type="#_x0000_t75" style="width:362.5pt;height:284.25pt" o:ole="">
            <v:imagedata r:id="rId203" o:title="" croptop="2824f" cropleft="2296f" cropright="3276f"/>
          </v:shape>
          <o:OLEObject Type="Embed" ProgID="PowerPoint.Slide.12" ShapeID="_x0000_i1117" DrawAspect="Content" ObjectID="_1612785840"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77" w:name="_Toc507430148"/>
      <w:bookmarkStart w:id="1178"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77"/>
      <w:bookmarkEnd w:id="1178"/>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9pt;height:332.45pt" o:ole="">
            <v:imagedata r:id="rId205" o:title=""/>
          </v:shape>
          <o:OLEObject Type="Embed" ProgID="PowerPoint.Slide.12" ShapeID="_x0000_i1118" DrawAspect="Content" ObjectID="_1612785841"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79" w:name="_Toc507430149"/>
      <w:bookmarkStart w:id="1180"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79"/>
      <w:bookmarkEnd w:id="1180"/>
    </w:p>
    <w:p w14:paraId="6589F060" w14:textId="77777777" w:rsidR="009D4064" w:rsidRPr="00C43ACB" w:rsidRDefault="000E23B7" w:rsidP="00A97152">
      <w:pPr>
        <w:pStyle w:val="1"/>
      </w:pPr>
      <w:bookmarkStart w:id="1181" w:name="_Toc507430150"/>
      <w:bookmarkStart w:id="1182" w:name="_Toc2172343"/>
      <w:r w:rsidRPr="00C43ACB">
        <w:t>C.</w:t>
      </w:r>
      <w:r w:rsidR="009D4064" w:rsidRPr="00C43ACB">
        <w:t>1</w:t>
      </w:r>
      <w:r w:rsidR="009D4064" w:rsidRPr="00C43ACB">
        <w:tab/>
        <w:t>General Concepts</w:t>
      </w:r>
      <w:bookmarkEnd w:id="1181"/>
      <w:bookmarkEnd w:id="1182"/>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3" w:name="_Toc507430151"/>
      <w:bookmarkStart w:id="1184" w:name="_Toc2172344"/>
      <w:r w:rsidRPr="00C43ACB">
        <w:t>C.2</w:t>
      </w:r>
      <w:r w:rsidRPr="00C43ACB">
        <w:tab/>
        <w:t>M2M Communication Models</w:t>
      </w:r>
      <w:bookmarkEnd w:id="1183"/>
      <w:bookmarkEnd w:id="1184"/>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05pt;height:314.9pt" o:ole="">
            <v:imagedata r:id="rId207" o:title=""/>
          </v:shape>
          <o:OLEObject Type="Embed" ProgID="VisioViewer.Viewer.1" ShapeID="_x0000_i1119" DrawAspect="Content" ObjectID="_1612785842"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7pt;height:309.9pt" o:ole="">
            <v:imagedata r:id="rId209" o:title=""/>
          </v:shape>
          <o:OLEObject Type="Embed" ProgID="VisioViewer.Viewer.1" ShapeID="_x0000_i1120" DrawAspect="Content" ObjectID="_1612785843"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5" w:name="_Toc507430152"/>
      <w:bookmarkStart w:id="1186" w:name="_Toc2172345"/>
      <w:r w:rsidRPr="00C43ACB">
        <w:t>C.3</w:t>
      </w:r>
      <w:r w:rsidRPr="00C43ACB">
        <w:tab/>
        <w:t>3GPP2 Architectural Reference Model for M2M</w:t>
      </w:r>
      <w:bookmarkEnd w:id="1185"/>
      <w:bookmarkEnd w:id="1186"/>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15pt;height:211pt" o:ole="">
            <v:imagedata r:id="rId211" o:title=""/>
          </v:shape>
          <o:OLEObject Type="Embed" ProgID="VisioViewer.Viewer.1" ShapeID="_x0000_i1121" DrawAspect="Content" ObjectID="_1612785844"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87" w:name="_Toc507430153"/>
      <w:bookmarkStart w:id="1188" w:name="_Toc2172346"/>
      <w:r w:rsidRPr="00C43ACB">
        <w:t>C.4</w:t>
      </w:r>
      <w:r w:rsidRPr="00C43ACB">
        <w:tab/>
        <w:t>Communication between oneM2M Service Layer and 3GPP2 Underlying Network</w:t>
      </w:r>
      <w:bookmarkEnd w:id="1187"/>
      <w:bookmarkEnd w:id="1188"/>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8pt;height:214.75pt" o:ole="">
            <v:imagedata r:id="rId213" o:title=""/>
          </v:shape>
          <o:OLEObject Type="Embed" ProgID="VisioViewer.Viewer.1" ShapeID="_x0000_i1122" DrawAspect="Content" ObjectID="_1612785845"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89" w:name="_Toc507430154"/>
      <w:bookmarkStart w:id="1190" w:name="_Toc2172347"/>
      <w:r w:rsidRPr="00C43ACB">
        <w:t>C.5</w:t>
      </w:r>
      <w:r w:rsidRPr="00C43ACB">
        <w:tab/>
      </w:r>
      <w:r w:rsidR="00E601C4" w:rsidRPr="00C43ACB">
        <w:t>Information Flows</w:t>
      </w:r>
      <w:bookmarkEnd w:id="1189"/>
      <w:bookmarkEnd w:id="1190"/>
    </w:p>
    <w:p w14:paraId="59BF9094" w14:textId="77777777" w:rsidR="00736BB4" w:rsidRPr="00C43ACB" w:rsidRDefault="00736BB4" w:rsidP="00A97152">
      <w:pPr>
        <w:pStyle w:val="2"/>
      </w:pPr>
      <w:bookmarkStart w:id="1191" w:name="_Toc507430155"/>
      <w:bookmarkStart w:id="1192" w:name="_Toc2172348"/>
      <w:r w:rsidRPr="00C43ACB">
        <w:rPr>
          <w:rFonts w:hint="eastAsia"/>
        </w:rPr>
        <w:t>C.5.0</w:t>
      </w:r>
      <w:r w:rsidRPr="00C43ACB">
        <w:rPr>
          <w:rFonts w:hint="eastAsia"/>
        </w:rPr>
        <w:tab/>
        <w:t>Overview</w:t>
      </w:r>
      <w:bookmarkEnd w:id="1191"/>
      <w:bookmarkEnd w:id="1192"/>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3" w:name="_Toc507430156"/>
      <w:bookmarkStart w:id="1194" w:name="_Toc2172349"/>
      <w:r w:rsidRPr="00C43ACB">
        <w:lastRenderedPageBreak/>
        <w:t>C.5.</w:t>
      </w:r>
      <w:r w:rsidR="0030520C" w:rsidRPr="00C43ACB">
        <w:t>1</w:t>
      </w:r>
      <w:r w:rsidRPr="00C43ACB">
        <w:tab/>
        <w:t>Tsp Interface Call Flow</w:t>
      </w:r>
      <w:bookmarkEnd w:id="1193"/>
      <w:bookmarkEnd w:id="1194"/>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05pt;height:418.25pt" o:ole="">
            <v:imagedata r:id="rId215" o:title=""/>
          </v:shape>
          <o:OLEObject Type="Embed" ProgID="VisioViewer.Viewer.1" ShapeID="_x0000_i1123" DrawAspect="Content" ObjectID="_1612785846"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5" w:name="_Toc507430157"/>
      <w:bookmarkStart w:id="1196"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5"/>
      <w:bookmarkEnd w:id="1196"/>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197" w:name="_Toc507430158"/>
      <w:bookmarkStart w:id="1198"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197"/>
      <w:bookmarkEnd w:id="1198"/>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199" w:name="_Toc507430159"/>
      <w:bookmarkStart w:id="1200"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199"/>
      <w:bookmarkEnd w:id="1200"/>
    </w:p>
    <w:p w14:paraId="03271B87" w14:textId="77777777" w:rsidR="00050A79" w:rsidRPr="00C43ACB" w:rsidRDefault="00B6746D" w:rsidP="00A97152">
      <w:pPr>
        <w:pStyle w:val="1"/>
      </w:pPr>
      <w:bookmarkStart w:id="1201" w:name="_Toc507430160"/>
      <w:bookmarkStart w:id="1202" w:name="_Toc2172353"/>
      <w:r w:rsidRPr="00C43ACB">
        <w:t>D</w:t>
      </w:r>
      <w:r w:rsidR="00050A79" w:rsidRPr="00C43ACB">
        <w:t>.1</w:t>
      </w:r>
      <w:r w:rsidR="00050A79" w:rsidRPr="00C43ACB">
        <w:tab/>
        <w:t>oneM2M Management Functions</w:t>
      </w:r>
      <w:bookmarkEnd w:id="1201"/>
      <w:bookmarkEnd w:id="1202"/>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3" w:name="_Toc507430161"/>
      <w:bookmarkStart w:id="1204" w:name="_Toc2172354"/>
      <w:r w:rsidRPr="00C43ACB">
        <w:t>D.</w:t>
      </w:r>
      <w:r w:rsidR="008D1969" w:rsidRPr="00C43ACB">
        <w:t>2</w:t>
      </w:r>
      <w:r w:rsidR="008D1969" w:rsidRPr="00C43ACB">
        <w:tab/>
        <w:t xml:space="preserve">Resource </w:t>
      </w:r>
      <w:r w:rsidR="008D1969" w:rsidRPr="00C43ACB">
        <w:rPr>
          <w:i/>
        </w:rPr>
        <w:t>firmware</w:t>
      </w:r>
      <w:bookmarkEnd w:id="1203"/>
      <w:bookmarkEnd w:id="1204"/>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3pt;height:396.95pt" o:ole="">
            <v:imagedata r:id="rId217" o:title="" croptop="2217f" cropbottom="2309f" cropleft="3242f" cropright="3564f"/>
          </v:shape>
          <o:OLEObject Type="Embed" ProgID="Visio.Drawing.11" ShapeID="_x0000_i1124" DrawAspect="Content" ObjectID="_1612785847"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5" w:name="_Toc507430162"/>
      <w:bookmarkStart w:id="1206" w:name="_Toc2172355"/>
      <w:r w:rsidRPr="00C43ACB">
        <w:t>D</w:t>
      </w:r>
      <w:r w:rsidR="00240C67" w:rsidRPr="00C43ACB">
        <w:t>.3</w:t>
      </w:r>
      <w:r w:rsidR="00240C67" w:rsidRPr="00C43ACB">
        <w:tab/>
        <w:t xml:space="preserve">Resource </w:t>
      </w:r>
      <w:r w:rsidR="00240C67" w:rsidRPr="00C43ACB">
        <w:rPr>
          <w:i/>
        </w:rPr>
        <w:t>software</w:t>
      </w:r>
      <w:bookmarkEnd w:id="1205"/>
      <w:bookmarkEnd w:id="1206"/>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65pt;height:529.05pt" o:ole="">
            <v:imagedata r:id="rId219" o:title="" croptop="1690f" cropbottom="1760f" cropleft="3854f" cropright="3386f"/>
          </v:shape>
          <o:OLEObject Type="Embed" ProgID="Visio.Drawing.11" ShapeID="_x0000_i1125" DrawAspect="Content" ObjectID="_1612785848"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F46823" w:rsidRDefault="00F46823"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F46823" w:rsidRPr="00F467C2" w:rsidRDefault="00F46823"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F46823" w:rsidRPr="00F467C2" w:rsidRDefault="00F46823"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F46823" w:rsidRDefault="00F46823"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F46823" w:rsidRDefault="00F46823"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F46823" w:rsidRPr="00F467C2" w:rsidRDefault="00F46823"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F46823" w:rsidRPr="00F467C2" w:rsidRDefault="00F46823"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F46823" w:rsidRDefault="00F46823"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F46823" w:rsidRPr="00F467C2" w:rsidRDefault="00F4682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F46823" w:rsidRPr="00F467C2" w:rsidRDefault="00F4682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F46823" w:rsidRDefault="00F46823"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F46823" w:rsidRDefault="00F46823"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F46823" w:rsidRPr="00F467C2" w:rsidRDefault="00F46823"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F46823" w:rsidRPr="00F467C2" w:rsidRDefault="00F4682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8pt;height:57.6pt" o:ole="">
            <v:imagedata r:id="rId221" o:title=""/>
          </v:shape>
          <o:OLEObject Type="Embed" ProgID="Word.Document.12" ShapeID="_x0000_i1126" DrawAspect="Content" ObjectID="_1612785849"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07" w:name="_Toc507430163"/>
      <w:bookmarkStart w:id="1208" w:name="_Toc2172356"/>
      <w:r w:rsidRPr="00C43ACB">
        <w:t>D</w:t>
      </w:r>
      <w:r w:rsidR="00061A38" w:rsidRPr="00C43ACB">
        <w:t>.4</w:t>
      </w:r>
      <w:r w:rsidR="00061A38" w:rsidRPr="00C43ACB">
        <w:tab/>
        <w:t xml:space="preserve">Resource </w:t>
      </w:r>
      <w:r w:rsidR="00061A38" w:rsidRPr="00C43ACB">
        <w:rPr>
          <w:i/>
        </w:rPr>
        <w:t>memory</w:t>
      </w:r>
      <w:bookmarkEnd w:id="1207"/>
      <w:bookmarkEnd w:id="1208"/>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3pt;height:295.5pt" o:ole="">
            <v:imagedata r:id="rId223" o:title="" croptop="2773f" cropbottom="2653f" cropleft="3873f" cropright="3415f"/>
          </v:shape>
          <o:OLEObject Type="Embed" ProgID="Visio.Drawing.11" ShapeID="_x0000_i1127" DrawAspect="Content" ObjectID="_1612785850"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09" w:name="_Toc507430164"/>
      <w:bookmarkStart w:id="1210" w:name="_Toc2172357"/>
      <w:r w:rsidRPr="00C43ACB">
        <w:t>D</w:t>
      </w:r>
      <w:r w:rsidR="00743588" w:rsidRPr="00C43ACB">
        <w:t>.5</w:t>
      </w:r>
      <w:r w:rsidR="00743588" w:rsidRPr="00C43ACB">
        <w:tab/>
        <w:t xml:space="preserve">Resource </w:t>
      </w:r>
      <w:r w:rsidR="00743588" w:rsidRPr="00C43ACB">
        <w:rPr>
          <w:i/>
        </w:rPr>
        <w:t>areaNwkInfo</w:t>
      </w:r>
      <w:bookmarkEnd w:id="1209"/>
      <w:bookmarkEnd w:id="1210"/>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4pt;height:259.2pt" o:ole="">
            <v:imagedata r:id="rId225" o:title=""/>
          </v:shape>
          <o:OLEObject Type="Embed" ProgID="VisioViewer.Viewer.1" ShapeID="_x0000_i1128" DrawAspect="Content" ObjectID="_1612785851"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1" w:name="_Toc507430165"/>
      <w:bookmarkStart w:id="1212" w:name="_Toc2172358"/>
      <w:r w:rsidRPr="00C43ACB">
        <w:lastRenderedPageBreak/>
        <w:t>D</w:t>
      </w:r>
      <w:r w:rsidR="00F552E4" w:rsidRPr="00C43ACB">
        <w:t>.6</w:t>
      </w:r>
      <w:r w:rsidR="00F552E4" w:rsidRPr="00C43ACB">
        <w:tab/>
        <w:t>Resource areaNwkDeviceInfo</w:t>
      </w:r>
      <w:bookmarkEnd w:id="1211"/>
      <w:bookmarkEnd w:id="1212"/>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2pt;height:489.6pt" o:ole="">
            <v:imagedata r:id="rId227" o:title=""/>
          </v:shape>
          <o:OLEObject Type="Embed" ProgID="Visio.Drawing.11" ShapeID="_x0000_i1129" DrawAspect="Content" ObjectID="_1612785852"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3" w:name="_Toc507430166"/>
      <w:bookmarkStart w:id="1214" w:name="_Toc2172359"/>
      <w:r w:rsidRPr="00C43ACB">
        <w:lastRenderedPageBreak/>
        <w:t>D.7</w:t>
      </w:r>
      <w:r w:rsidRPr="00C43ACB">
        <w:tab/>
      </w:r>
      <w:r w:rsidR="00057CE4" w:rsidRPr="00C43ACB">
        <w:t xml:space="preserve">Resource </w:t>
      </w:r>
      <w:r w:rsidR="00057CE4" w:rsidRPr="00C43ACB">
        <w:rPr>
          <w:i/>
        </w:rPr>
        <w:t>battery</w:t>
      </w:r>
      <w:bookmarkEnd w:id="1213"/>
      <w:bookmarkEnd w:id="1214"/>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4pt;height:302.4pt" o:ole="">
            <v:imagedata r:id="rId229" o:title="" croptop="2492f" cropbottom="2872f" cropleft="3712f" cropright="4022f"/>
          </v:shape>
          <o:OLEObject Type="Embed" ProgID="Visio.Drawing.11" ShapeID="_x0000_i1130" DrawAspect="Content" ObjectID="_1612785853"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5" w:name="_Toc507430167"/>
      <w:bookmarkStart w:id="1216" w:name="_Toc2172360"/>
      <w:r w:rsidRPr="00C43ACB">
        <w:lastRenderedPageBreak/>
        <w:t>D.8</w:t>
      </w:r>
      <w:r w:rsidR="00057CE4" w:rsidRPr="00C43ACB">
        <w:tab/>
        <w:t xml:space="preserve">Resource </w:t>
      </w:r>
      <w:r w:rsidR="00057CE4" w:rsidRPr="00C43ACB">
        <w:rPr>
          <w:i/>
        </w:rPr>
        <w:t>deviceInfo</w:t>
      </w:r>
      <w:bookmarkEnd w:id="1215"/>
      <w:bookmarkEnd w:id="1216"/>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4pt;height:460.8pt" o:ole="">
            <v:imagedata r:id="rId231" o:title="" cropright="21532f"/>
          </v:shape>
          <o:OLEObject Type="Embed" ProgID="Visio.Drawing.11" ShapeID="_x0000_i1131" DrawAspect="Content" ObjectID="_1612785854"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17" w:name="_Toc507430168"/>
      <w:bookmarkStart w:id="1218"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17"/>
      <w:bookmarkEnd w:id="1218"/>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9pt;height:374.4pt" o:ole="">
            <v:imagedata r:id="rId233" o:title="" croptop="2253f" cropbottom="2363f" cropleft="3331f" cropright="3467f"/>
          </v:shape>
          <o:OLEObject Type="Embed" ProgID="Visio.Drawing.11" ShapeID="_x0000_i1132" DrawAspect="Content" ObjectID="_1612785855"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19" w:name="_Toc507430169"/>
      <w:bookmarkStart w:id="1220" w:name="_Toc2172362"/>
      <w:r w:rsidRPr="00C43ACB">
        <w:lastRenderedPageBreak/>
        <w:t>D.</w:t>
      </w:r>
      <w:r w:rsidR="00456F6C" w:rsidRPr="00C43ACB">
        <w:t>10</w:t>
      </w:r>
      <w:r w:rsidR="00057CE4" w:rsidRPr="00C43ACB">
        <w:tab/>
        <w:t xml:space="preserve">Resource </w:t>
      </w:r>
      <w:r w:rsidR="00057CE4" w:rsidRPr="00C43ACB">
        <w:rPr>
          <w:i/>
        </w:rPr>
        <w:t>reboot</w:t>
      </w:r>
      <w:bookmarkEnd w:id="1219"/>
      <w:bookmarkEnd w:id="1220"/>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4pt;height:302.4pt" o:ole="">
            <v:imagedata r:id="rId235" o:title="" croptop="3240f" cropbottom="2862f" cropleft="3873f" cropright="3712f"/>
          </v:shape>
          <o:OLEObject Type="Embed" ProgID="Visio.Drawing.11" ShapeID="_x0000_i1133" DrawAspect="Content" ObjectID="_1612785856"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1" w:name="_Toc507430170"/>
      <w:bookmarkStart w:id="1222" w:name="_Toc2172363"/>
      <w:r w:rsidRPr="00C43ACB">
        <w:lastRenderedPageBreak/>
        <w:t>D.1</w:t>
      </w:r>
      <w:r w:rsidR="00456F6C" w:rsidRPr="00C43ACB">
        <w:t>1</w:t>
      </w:r>
      <w:r w:rsidR="00057CE4" w:rsidRPr="00C43ACB">
        <w:tab/>
        <w:t xml:space="preserve">Resource </w:t>
      </w:r>
      <w:r w:rsidR="00057CE4" w:rsidRPr="00C43ACB">
        <w:rPr>
          <w:i/>
        </w:rPr>
        <w:t>eventLog</w:t>
      </w:r>
      <w:bookmarkEnd w:id="1221"/>
      <w:bookmarkEnd w:id="1222"/>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3pt;height:395.7pt" o:ole="">
            <v:imagedata r:id="rId237" o:title="" croptop="2282f" cropbottom="2572f" cropleft="3563f" cropright="3873f"/>
          </v:shape>
          <o:OLEObject Type="Embed" ProgID="Visio.Drawing.11" ShapeID="_x0000_i1134" DrawAspect="Content" ObjectID="_1612785857"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3" w:name="_Toc507430171"/>
      <w:bookmarkStart w:id="1224" w:name="_Toc2172364"/>
      <w:r w:rsidRPr="00C43ACB">
        <w:t>D.12</w:t>
      </w:r>
      <w:r w:rsidRPr="00C43ACB">
        <w:tab/>
        <w:t xml:space="preserve">Resource </w:t>
      </w:r>
      <w:r w:rsidRPr="00C43ACB">
        <w:rPr>
          <w:i/>
        </w:rPr>
        <w:t>cmdhPolicy</w:t>
      </w:r>
      <w:bookmarkEnd w:id="1223"/>
      <w:bookmarkEnd w:id="1224"/>
    </w:p>
    <w:p w14:paraId="48ECA798" w14:textId="77777777" w:rsidR="00736BB4" w:rsidRPr="00C43ACB" w:rsidRDefault="00736BB4" w:rsidP="00736BB4">
      <w:pPr>
        <w:pStyle w:val="2"/>
      </w:pPr>
      <w:bookmarkStart w:id="1225" w:name="_Toc507430172"/>
      <w:bookmarkStart w:id="1226" w:name="_Toc2172365"/>
      <w:r w:rsidRPr="00C43ACB">
        <w:rPr>
          <w:rFonts w:hint="eastAsia"/>
        </w:rPr>
        <w:t>D.12.0</w:t>
      </w:r>
      <w:r w:rsidRPr="00C43ACB">
        <w:rPr>
          <w:rFonts w:hint="eastAsia"/>
        </w:rPr>
        <w:tab/>
        <w:t>Overview</w:t>
      </w:r>
      <w:bookmarkEnd w:id="1225"/>
      <w:bookmarkEnd w:id="1226"/>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12785858"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4pt;height:230.4pt" o:ole="">
            <v:imagedata r:id="rId241" o:title=""/>
          </v:shape>
          <o:OLEObject Type="Embed" ProgID="VisioViewer.Viewer.1" ShapeID="_x0000_i1136" DrawAspect="Content" ObjectID="_1612785859"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27" w:name="_Toc507430173"/>
      <w:bookmarkStart w:id="1228" w:name="_Toc2172366"/>
      <w:r w:rsidRPr="00C43ACB">
        <w:t>D.12.1</w:t>
      </w:r>
      <w:r w:rsidRPr="00C43ACB">
        <w:tab/>
        <w:t xml:space="preserve">Resource </w:t>
      </w:r>
      <w:r w:rsidRPr="00C43ACB">
        <w:rPr>
          <w:i/>
        </w:rPr>
        <w:t>activeCmdhPolicy</w:t>
      </w:r>
      <w:bookmarkEnd w:id="1227"/>
      <w:bookmarkEnd w:id="1228"/>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4pt;height:194.7pt" o:ole="">
            <v:imagedata r:id="rId243" o:title=""/>
          </v:shape>
          <o:OLEObject Type="Embed" ProgID="VisioViewer.Viewer.1" ShapeID="_x0000_i1137" DrawAspect="Content" ObjectID="_1612785860"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29" w:name="_Toc507430174"/>
      <w:bookmarkStart w:id="1230" w:name="_Toc2172367"/>
      <w:r w:rsidRPr="00C43ACB">
        <w:t>D.12.</w:t>
      </w:r>
      <w:r w:rsidR="00351A31" w:rsidRPr="00C43ACB">
        <w:t>2</w:t>
      </w:r>
      <w:r w:rsidRPr="00C43ACB">
        <w:tab/>
        <w:t xml:space="preserve">Resource </w:t>
      </w:r>
      <w:r w:rsidRPr="00C43ACB">
        <w:rPr>
          <w:i/>
        </w:rPr>
        <w:t>cmdhDefaults</w:t>
      </w:r>
      <w:bookmarkEnd w:id="1229"/>
      <w:bookmarkEnd w:id="1230"/>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4pt;height:194.1pt" o:ole="">
            <v:imagedata r:id="rId245" o:title=""/>
          </v:shape>
          <o:OLEObject Type="Embed" ProgID="VisioViewer.Viewer.1" ShapeID="_x0000_i1138" DrawAspect="Content" ObjectID="_1612785861"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1" w:name="_Toc507430175"/>
      <w:bookmarkStart w:id="1232" w:name="_Toc2172368"/>
      <w:r w:rsidRPr="00C43ACB">
        <w:t>D.12.</w:t>
      </w:r>
      <w:r w:rsidR="008E1C45" w:rsidRPr="00C43ACB">
        <w:t>3</w:t>
      </w:r>
      <w:r w:rsidRPr="00C43ACB">
        <w:tab/>
        <w:t xml:space="preserve">Resource </w:t>
      </w:r>
      <w:r w:rsidRPr="00C43ACB">
        <w:rPr>
          <w:i/>
        </w:rPr>
        <w:t>cmdhDefEcValue</w:t>
      </w:r>
      <w:bookmarkEnd w:id="1231"/>
      <w:bookmarkEnd w:id="1232"/>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4pt;height:353.1pt" o:ole="">
            <v:imagedata r:id="rId247" o:title=""/>
          </v:shape>
          <o:OLEObject Type="Embed" ProgID="VisioViewer.Viewer.1" ShapeID="_x0000_i1139" DrawAspect="Content" ObjectID="_1612785862"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3" w:name="_Toc507430176"/>
      <w:bookmarkStart w:id="1234" w:name="_Toc2172369"/>
      <w:r w:rsidRPr="00C43ACB">
        <w:lastRenderedPageBreak/>
        <w:t>D.12.</w:t>
      </w:r>
      <w:r w:rsidR="008E1C45" w:rsidRPr="00C43ACB">
        <w:t>4</w:t>
      </w:r>
      <w:r w:rsidRPr="00C43ACB">
        <w:tab/>
        <w:t>Resource cmdhEcDefParamValues</w:t>
      </w:r>
      <w:bookmarkEnd w:id="1233"/>
      <w:bookmarkEnd w:id="1234"/>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4pt;height:353.1pt" o:ole="">
            <v:imagedata r:id="rId249" o:title=""/>
          </v:shape>
          <o:OLEObject Type="Embed" ProgID="VisioViewer.Viewer.1" ShapeID="_x0000_i1140" DrawAspect="Content" ObjectID="_1612785863"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5" w:name="_Toc507430177"/>
      <w:bookmarkStart w:id="1236" w:name="_Toc2172370"/>
      <w:r w:rsidRPr="00C43ACB">
        <w:t>D.12.</w:t>
      </w:r>
      <w:r w:rsidR="008E1C45" w:rsidRPr="00C43ACB">
        <w:t>5</w:t>
      </w:r>
      <w:r w:rsidRPr="00C43ACB">
        <w:tab/>
        <w:t xml:space="preserve">Resource </w:t>
      </w:r>
      <w:r w:rsidRPr="00C43ACB">
        <w:rPr>
          <w:i/>
        </w:rPr>
        <w:t>cmdhLimits</w:t>
      </w:r>
      <w:bookmarkEnd w:id="1235"/>
      <w:bookmarkEnd w:id="1236"/>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9pt;height:496.5pt" o:ole="">
            <v:imagedata r:id="rId251" o:title=""/>
          </v:shape>
          <o:OLEObject Type="Embed" ProgID="VisioViewer.Viewer.1" ShapeID="_x0000_i1141" DrawAspect="Content" ObjectID="_1612785864"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37" w:name="_Toc507430178"/>
      <w:bookmarkStart w:id="1238" w:name="_Toc2172371"/>
      <w:r w:rsidRPr="00C43ACB">
        <w:t>D.12.</w:t>
      </w:r>
      <w:r w:rsidR="008E1C45" w:rsidRPr="00C43ACB">
        <w:t>6</w:t>
      </w:r>
      <w:r w:rsidRPr="00C43ACB">
        <w:tab/>
        <w:t>Resource cmdhNetworkAccessRules</w:t>
      </w:r>
      <w:bookmarkEnd w:id="1237"/>
      <w:bookmarkEnd w:id="1238"/>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4pt;height:223.5pt" o:ole="">
            <v:imagedata r:id="rId253" o:title=""/>
          </v:shape>
          <o:OLEObject Type="Embed" ProgID="VisioViewer.Viewer.1" ShapeID="_x0000_i1142" DrawAspect="Content" ObjectID="_1612785865"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39" w:name="_Toc507430179"/>
      <w:bookmarkStart w:id="1240" w:name="_Toc2172372"/>
      <w:r w:rsidRPr="00C43ACB">
        <w:t>D.12.</w:t>
      </w:r>
      <w:r w:rsidR="008E1C45" w:rsidRPr="00C43ACB">
        <w:t>7</w:t>
      </w:r>
      <w:r w:rsidRPr="00C43ACB">
        <w:tab/>
        <w:t xml:space="preserve">Resource </w:t>
      </w:r>
      <w:r w:rsidRPr="00C43ACB">
        <w:rPr>
          <w:i/>
        </w:rPr>
        <w:t>cmdhNwAccessRule</w:t>
      </w:r>
      <w:bookmarkEnd w:id="1239"/>
      <w:bookmarkEnd w:id="1240"/>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8.7pt" o:ole="">
            <v:imagedata r:id="rId255" o:title="" cropbottom="3946f" cropright="5085f"/>
          </v:shape>
          <o:OLEObject Type="Embed" ProgID="VisioViewer.Viewer.1" ShapeID="_x0000_i1143" DrawAspect="Content" ObjectID="_1612785866"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1" w:name="OLE_LINK6"/>
            <w:bookmarkStart w:id="1242" w:name="OLE_LINK19"/>
            <w:r w:rsidR="00BF1D3C" w:rsidRPr="00C43ACB">
              <w:rPr>
                <w:rFonts w:eastAsia="宋体"/>
                <w:lang w:eastAsia="zh-CN"/>
              </w:rPr>
              <w:t>initial</w:t>
            </w:r>
            <w:r w:rsidRPr="00C43ACB">
              <w:t xml:space="preserve"> back-off time</w:t>
            </w:r>
            <w:bookmarkEnd w:id="1241"/>
            <w:bookmarkEnd w:id="1242"/>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3" w:name="OLE_LINK20"/>
            <w:r w:rsidRPr="00C43ACB">
              <w:t xml:space="preserve">maximum back-off time </w:t>
            </w:r>
            <w:bookmarkEnd w:id="1243"/>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4" w:name="OLE_LINK21"/>
            <w:bookmarkStart w:id="1245" w:name="OLE_LINK22"/>
            <w:r w:rsidRPr="00C43ACB">
              <w:t>random back-off time</w:t>
            </w:r>
            <w:bookmarkEnd w:id="1244"/>
            <w:bookmarkEnd w:id="1245"/>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6" w:name="_Toc507430180"/>
      <w:bookmarkStart w:id="1247" w:name="_Toc2172373"/>
      <w:r w:rsidRPr="00C43ACB">
        <w:t>D.12.</w:t>
      </w:r>
      <w:r w:rsidR="008E1C45" w:rsidRPr="00C43ACB">
        <w:t>8</w:t>
      </w:r>
      <w:r w:rsidRPr="00C43ACB">
        <w:tab/>
        <w:t xml:space="preserve">Resource </w:t>
      </w:r>
      <w:r w:rsidRPr="00C43ACB">
        <w:rPr>
          <w:i/>
        </w:rPr>
        <w:t>cmdhBuffer</w:t>
      </w:r>
      <w:bookmarkEnd w:id="1246"/>
      <w:bookmarkEnd w:id="1247"/>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4pt;height:259.2pt" o:ole="">
            <v:imagedata r:id="rId257" o:title=""/>
          </v:shape>
          <o:OLEObject Type="Embed" ProgID="VisioViewer.Viewer.1" ShapeID="_x0000_i1144" DrawAspect="Content" ObjectID="_1612785867"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48" w:name="_Toc507430181"/>
      <w:bookmarkStart w:id="1249"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48"/>
      <w:bookmarkEnd w:id="1249"/>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50" w:name="_Toc507430182"/>
      <w:bookmarkStart w:id="1251"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0"/>
      <w:bookmarkEnd w:id="1251"/>
    </w:p>
    <w:p w14:paraId="07ECEB23" w14:textId="77777777" w:rsidR="008D6502" w:rsidRPr="00C43ACB" w:rsidRDefault="00DC3FA1" w:rsidP="00A97152">
      <w:pPr>
        <w:pStyle w:val="1"/>
      </w:pPr>
      <w:bookmarkStart w:id="1252" w:name="_Toc507430183"/>
      <w:bookmarkStart w:id="1253" w:name="_Toc2172376"/>
      <w:r w:rsidRPr="00C43ACB">
        <w:t>F</w:t>
      </w:r>
      <w:r w:rsidR="008D6502" w:rsidRPr="00C43ACB">
        <w:t>.1</w:t>
      </w:r>
      <w:r w:rsidR="009E4400" w:rsidRPr="00C43ACB">
        <w:tab/>
      </w:r>
      <w:r w:rsidR="008D6502" w:rsidRPr="00C43ACB">
        <w:t>Introduction</w:t>
      </w:r>
      <w:bookmarkEnd w:id="1252"/>
      <w:bookmarkEnd w:id="1253"/>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4" w:name="_Toc507430184"/>
      <w:bookmarkStart w:id="1255" w:name="_Toc2172377"/>
      <w:r w:rsidRPr="00C43ACB">
        <w:t>F</w:t>
      </w:r>
      <w:r w:rsidR="008D6502" w:rsidRPr="00C43ACB">
        <w:t>.2</w:t>
      </w:r>
      <w:r w:rsidR="009E4400" w:rsidRPr="00C43ACB">
        <w:tab/>
      </w:r>
      <w:r w:rsidR="008D6502" w:rsidRPr="00C43ACB">
        <w:t>Interworking with non-oneM2M solutions through specialized interworking applications</w:t>
      </w:r>
      <w:bookmarkEnd w:id="1254"/>
      <w:bookmarkEnd w:id="1255"/>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F46823" w:rsidRDefault="00F4682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F46823" w:rsidRDefault="00F4682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F46823" w:rsidRDefault="00F46823"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F46823" w:rsidRDefault="00F46823"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F46823" w:rsidRDefault="00F4682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F46823" w:rsidRDefault="00F4682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F46823" w:rsidRDefault="00F4682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F46823" w:rsidRDefault="00F4682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F46823" w:rsidRDefault="00F46823"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F46823" w:rsidRDefault="00F4682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F46823" w:rsidRDefault="00F4682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F46823" w:rsidRDefault="00F46823"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F46823" w:rsidRDefault="00F46823"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F46823" w:rsidRDefault="00F46823"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F46823" w:rsidRDefault="00F46823"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F46823" w:rsidRDefault="00F46823"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F46823" w:rsidRDefault="00F46823"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F46823" w:rsidRDefault="00F46823"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F46823" w:rsidRDefault="00F46823"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F46823" w:rsidRDefault="00F46823"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F46823" w:rsidRDefault="00F46823"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F46823" w:rsidRDefault="00F46823"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F46823"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F46823" w:rsidRPr="00873158" w:rsidRDefault="00F4682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F46823" w:rsidRPr="00873158" w:rsidRDefault="00F4682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F46823"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F46823" w:rsidRPr="00873158" w:rsidRDefault="00F4682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F46823" w:rsidRPr="00873158" w:rsidRDefault="00F4682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F46823" w:rsidRPr="00873158" w:rsidRDefault="00F4682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F46823" w:rsidRPr="00873158" w:rsidRDefault="00F4682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F46823" w:rsidRPr="008B56EB" w:rsidRDefault="00F4682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F46823" w:rsidRPr="008B56EB" w:rsidRDefault="00F4682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F46823" w:rsidRPr="008B56EB" w:rsidRDefault="00F4682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F46823" w:rsidRPr="008B56EB" w:rsidRDefault="00F4682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F46823" w:rsidRPr="008B56EB" w:rsidRDefault="00F4682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F46823" w:rsidRPr="00E4559F" w:rsidRDefault="00F46823" w:rsidP="001C13B4">
                              <w:pPr>
                                <w:spacing w:after="0"/>
                                <w:rPr>
                                  <w:rFonts w:ascii="Calibri" w:hAnsi="Calibri" w:cs="Calibri"/>
                                  <w:color w:val="000000"/>
                                </w:rPr>
                              </w:pPr>
                              <w:r>
                                <w:rPr>
                                  <w:rFonts w:ascii="Calibri" w:hAnsi="Calibri" w:cs="Calibri"/>
                                  <w:color w:val="000000"/>
                                </w:rPr>
                                <w:t>specific</w:t>
                              </w:r>
                            </w:p>
                            <w:p w14:paraId="3D4BA2F9"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F46823" w:rsidRPr="008B56EB" w:rsidRDefault="00F4682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F46823" w:rsidRPr="008B56EB" w:rsidRDefault="00F4682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F46823" w:rsidRPr="008B56EB" w:rsidRDefault="00F4682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F46823" w:rsidRPr="008B56EB" w:rsidRDefault="00F4682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F46823" w:rsidRPr="008B56EB" w:rsidRDefault="00F4682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F46823" w:rsidRPr="008B56EB" w:rsidRDefault="00F4682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F46823" w:rsidRPr="008B56EB" w:rsidRDefault="00F4682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F46823" w:rsidRPr="00E4559F" w:rsidRDefault="00F46823" w:rsidP="001C13B4">
                        <w:pPr>
                          <w:spacing w:after="0"/>
                          <w:rPr>
                            <w:rFonts w:ascii="Calibri" w:hAnsi="Calibri" w:cs="Calibri"/>
                            <w:color w:val="000000"/>
                          </w:rPr>
                        </w:pPr>
                        <w:r>
                          <w:rPr>
                            <w:rFonts w:ascii="Calibri" w:hAnsi="Calibri" w:cs="Calibri"/>
                            <w:color w:val="000000"/>
                          </w:rPr>
                          <w:t>specific</w:t>
                        </w:r>
                      </w:p>
                      <w:p w14:paraId="3D4BA2F9"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F46823" w:rsidRPr="00E4559F" w:rsidRDefault="00F4682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6" w:name="_Toc507430185"/>
      <w:bookmarkStart w:id="1257" w:name="_Toc2172378"/>
      <w:r w:rsidRPr="00C43ACB">
        <w:t>F</w:t>
      </w:r>
      <w:r w:rsidR="004B08FC" w:rsidRPr="00C43ACB">
        <w:t>.3</w:t>
      </w:r>
      <w:r w:rsidR="009E4400" w:rsidRPr="00C43ACB">
        <w:tab/>
      </w:r>
      <w:r w:rsidR="004B08FC" w:rsidRPr="00C43ACB">
        <w:t>Interworking versus integration of non-oneM2M solutions</w:t>
      </w:r>
      <w:bookmarkEnd w:id="1256"/>
      <w:bookmarkEnd w:id="1257"/>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58" w:name="_Toc507430186"/>
      <w:bookmarkStart w:id="1259"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58"/>
      <w:bookmarkEnd w:id="1259"/>
    </w:p>
    <w:p w14:paraId="087814BC" w14:textId="77777777" w:rsidR="00DA7DEE" w:rsidRPr="00C43ACB" w:rsidRDefault="00DA7DEE" w:rsidP="00DA7DEE">
      <w:pPr>
        <w:pStyle w:val="2"/>
      </w:pPr>
      <w:bookmarkStart w:id="1260" w:name="_Toc507430187"/>
      <w:bookmarkStart w:id="1261" w:name="_Toc2172380"/>
      <w:r w:rsidRPr="00C43ACB">
        <w:rPr>
          <w:rFonts w:hint="eastAsia"/>
        </w:rPr>
        <w:t>F.4.0</w:t>
      </w:r>
      <w:r w:rsidRPr="00C43ACB">
        <w:rPr>
          <w:rFonts w:hint="eastAsia"/>
        </w:rPr>
        <w:tab/>
        <w:t>Overview</w:t>
      </w:r>
      <w:bookmarkEnd w:id="1260"/>
      <w:bookmarkEnd w:id="1261"/>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F46823" w:rsidRPr="002B1E32" w:rsidRDefault="00F46823"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F46823" w:rsidRPr="002B1E32" w:rsidRDefault="00F4682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F46823" w:rsidRPr="002B1E32" w:rsidRDefault="00F4682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F46823" w:rsidRPr="002B1E32" w:rsidRDefault="00F4682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F46823" w:rsidRPr="002B1E32" w:rsidRDefault="00F4682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F46823" w:rsidRPr="002B1E32" w:rsidRDefault="00F4682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2" w:name="_Toc507430188"/>
      <w:bookmarkStart w:id="1263" w:name="_Toc2172381"/>
      <w:r w:rsidRPr="00C43ACB">
        <w:t>F</w:t>
      </w:r>
      <w:r w:rsidR="00DC3FA1" w:rsidRPr="00C43ACB">
        <w:t>.4.1</w:t>
      </w:r>
      <w:r w:rsidR="009E4400" w:rsidRPr="00C43ACB">
        <w:tab/>
      </w:r>
      <w:r w:rsidR="00DC3FA1" w:rsidRPr="00C43ACB">
        <w:t>Responsibilities of Interworking Proxy Application Entity (IPE)</w:t>
      </w:r>
      <w:bookmarkEnd w:id="1262"/>
      <w:bookmarkEnd w:id="1263"/>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4" w:name="_Toc507430189"/>
      <w:bookmarkStart w:id="1265" w:name="_Toc2172382"/>
      <w:r w:rsidR="005160FB" w:rsidRPr="00C43ACB">
        <w:lastRenderedPageBreak/>
        <w:t>Annex G</w:t>
      </w:r>
      <w:r w:rsidR="00DF4D9B" w:rsidRPr="00C43ACB">
        <w:t>:</w:t>
      </w:r>
      <w:r w:rsidR="00DF4D9B" w:rsidRPr="00C43ACB">
        <w:br/>
      </w:r>
      <w:r w:rsidR="004544B0" w:rsidRPr="00C43ACB">
        <w:rPr>
          <w:rFonts w:hint="eastAsia"/>
        </w:rPr>
        <w:t>Void</w:t>
      </w:r>
      <w:bookmarkEnd w:id="1264"/>
      <w:bookmarkEnd w:id="1265"/>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6" w:name="_Toc507430190"/>
      <w:bookmarkStart w:id="1267"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6"/>
      <w:bookmarkEnd w:id="1267"/>
    </w:p>
    <w:p w14:paraId="759CD354" w14:textId="77777777" w:rsidR="002E56F2" w:rsidRPr="00C43ACB" w:rsidRDefault="00340FF7" w:rsidP="00A97152">
      <w:pPr>
        <w:pStyle w:val="1"/>
      </w:pPr>
      <w:bookmarkStart w:id="1268" w:name="_Toc507430191"/>
      <w:bookmarkStart w:id="1269" w:name="_Toc2172384"/>
      <w:r w:rsidRPr="00C43ACB">
        <w:t>H</w:t>
      </w:r>
      <w:r w:rsidR="006B3F01" w:rsidRPr="00C43ACB">
        <w:t>.1</w:t>
      </w:r>
      <w:r w:rsidR="002E56F2" w:rsidRPr="00C43ACB">
        <w:tab/>
        <w:t>Overview of Object Identifier</w:t>
      </w:r>
      <w:bookmarkEnd w:id="1268"/>
      <w:bookmarkEnd w:id="1269"/>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3pt;height:201.6pt" o:ole="">
            <v:imagedata r:id="rId259" o:title=""/>
          </v:shape>
          <o:OLEObject Type="Embed" ProgID="Visio.Drawing.11" ShapeID="_x0000_i1145" DrawAspect="Content" ObjectID="_1612785868"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70" w:name="_Toc507430192"/>
      <w:bookmarkStart w:id="1271"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270"/>
      <w:bookmarkEnd w:id="1271"/>
    </w:p>
    <w:p w14:paraId="1960571F" w14:textId="77777777" w:rsidR="00DA7DEE" w:rsidRPr="00C43ACB" w:rsidRDefault="00DA7DEE" w:rsidP="00DA7DEE">
      <w:pPr>
        <w:pStyle w:val="2"/>
      </w:pPr>
      <w:bookmarkStart w:id="1272" w:name="_Toc507430193"/>
      <w:bookmarkStart w:id="1273" w:name="_Toc2172386"/>
      <w:r w:rsidRPr="00C43ACB">
        <w:rPr>
          <w:rFonts w:hint="eastAsia"/>
        </w:rPr>
        <w:t>H.2.0</w:t>
      </w:r>
      <w:r w:rsidRPr="00C43ACB">
        <w:rPr>
          <w:rFonts w:hint="eastAsia"/>
        </w:rPr>
        <w:tab/>
        <w:t>Overview</w:t>
      </w:r>
      <w:bookmarkEnd w:id="1272"/>
      <w:bookmarkEnd w:id="1273"/>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9pt;height:79.5pt" o:ole="">
            <v:imagedata r:id="rId261" o:title=""/>
          </v:shape>
          <o:OLEObject Type="Embed" ProgID="Visio.Drawing.11" ShapeID="_x0000_i1146" DrawAspect="Content" ObjectID="_1612785869"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4" w:name="_Toc507430194"/>
      <w:bookmarkStart w:id="1275"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4"/>
      <w:bookmarkEnd w:id="1275"/>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6" w:name="_Toc507430195"/>
      <w:bookmarkStart w:id="1277"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6"/>
      <w:bookmarkEnd w:id="1277"/>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78" w:name="_Toc507430196"/>
      <w:bookmarkStart w:id="1279"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278"/>
      <w:bookmarkEnd w:id="1279"/>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80" w:name="_Toc507430197"/>
      <w:bookmarkStart w:id="1281"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0"/>
      <w:bookmarkEnd w:id="1281"/>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2" w:name="_Toc507430198"/>
      <w:bookmarkStart w:id="1283"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282"/>
      <w:bookmarkEnd w:id="1283"/>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4" w:name="_Toc507430199"/>
      <w:bookmarkStart w:id="1285" w:name="_Toc2172392"/>
      <w:r w:rsidRPr="00C43ACB">
        <w:t>H</w:t>
      </w:r>
      <w:r w:rsidR="006B3F01" w:rsidRPr="00C43ACB">
        <w:t>.3</w:t>
      </w:r>
      <w:r w:rsidR="007A6AEA" w:rsidRPr="00C43ACB">
        <w:tab/>
        <w:t>Example of M2M device ID based on OID</w:t>
      </w:r>
      <w:bookmarkEnd w:id="1284"/>
      <w:bookmarkEnd w:id="1285"/>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286" w:name="_Toc507430200"/>
      <w:bookmarkStart w:id="1287"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286"/>
      <w:bookmarkEnd w:id="1287"/>
    </w:p>
    <w:p w14:paraId="01E47D3A" w14:textId="092346D8" w:rsidR="00365FAD" w:rsidRPr="00C43ACB" w:rsidRDefault="00365FAD" w:rsidP="00E00E18">
      <w:pPr>
        <w:pStyle w:val="8"/>
      </w:pPr>
      <w:bookmarkStart w:id="1288" w:name="_Toc507430203"/>
      <w:bookmarkStart w:id="1289"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288"/>
      <w:bookmarkEnd w:id="1289"/>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0" w:name="_Toc507430204"/>
      <w:bookmarkStart w:id="1291"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0"/>
      <w:bookmarkEnd w:id="1291"/>
    </w:p>
    <w:p w14:paraId="06BA88A7" w14:textId="77777777" w:rsidR="00B769C3" w:rsidRPr="00C43ACB" w:rsidRDefault="009708A5" w:rsidP="00E00E18">
      <w:pPr>
        <w:pStyle w:val="1"/>
      </w:pPr>
      <w:bookmarkStart w:id="1292" w:name="_Toc507430205"/>
      <w:bookmarkStart w:id="1293" w:name="_Toc2172396"/>
      <w:r w:rsidRPr="00C43ACB">
        <w:rPr>
          <w:rFonts w:eastAsia="宋体" w:hint="eastAsia"/>
          <w:lang w:eastAsia="zh-CN"/>
        </w:rPr>
        <w:t>K</w:t>
      </w:r>
      <w:r w:rsidR="00B769C3" w:rsidRPr="00C43ACB">
        <w:t>.1</w:t>
      </w:r>
      <w:r w:rsidR="00B769C3" w:rsidRPr="00C43ACB">
        <w:tab/>
        <w:t>Introduction</w:t>
      </w:r>
      <w:bookmarkEnd w:id="1292"/>
      <w:bookmarkEnd w:id="1293"/>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4" w:name="_Toc507430206"/>
      <w:bookmarkStart w:id="1295" w:name="_Toc2172397"/>
      <w:r w:rsidRPr="00C43ACB">
        <w:rPr>
          <w:rFonts w:eastAsia="宋体" w:hint="eastAsia"/>
          <w:lang w:eastAsia="zh-CN"/>
        </w:rPr>
        <w:t>K</w:t>
      </w:r>
      <w:r w:rsidR="00B769C3" w:rsidRPr="00C43ACB">
        <w:t>.2</w:t>
      </w:r>
      <w:r w:rsidR="00B769C3" w:rsidRPr="00C43ACB">
        <w:tab/>
        <w:t>'jsonpath' query syntax</w:t>
      </w:r>
      <w:bookmarkEnd w:id="1294"/>
      <w:bookmarkEnd w:id="1295"/>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296" w:name="_Toc507430207"/>
      <w:bookmarkStart w:id="1297" w:name="_Toc2172398"/>
      <w:r w:rsidR="00BB6418" w:rsidRPr="00C43ACB">
        <w:lastRenderedPageBreak/>
        <w:t>History</w:t>
      </w:r>
      <w:bookmarkEnd w:id="1296"/>
      <w:bookmarkEnd w:id="129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298" w:name="OLE_LINK27"/>
            <w:r w:rsidRPr="00C43ACB">
              <w:t xml:space="preserve">Clean-up done by </w:t>
            </w:r>
            <w:r w:rsidRPr="00C43ACB">
              <w:rPr>
                <w:rFonts w:ascii="Arial" w:hAnsi="Arial"/>
                <w:b/>
                <w:i/>
                <w:color w:val="4F81BD"/>
                <w:sz w:val="18"/>
                <w:szCs w:val="18"/>
              </w:rPr>
              <w:t>editHelp!</w:t>
            </w:r>
            <w:bookmarkEnd w:id="1298"/>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A94D86"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A94D86"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A94D86"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A94D86"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bl>
    <w:p w14:paraId="73601857" w14:textId="77777777" w:rsidR="00220499" w:rsidRPr="00F46823" w:rsidRDefault="00220499" w:rsidP="00147924"/>
    <w:sectPr w:rsidR="00220499" w:rsidRPr="00F4682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EC21E7" w14:textId="77777777" w:rsidR="00817B6D" w:rsidRDefault="00817B6D">
      <w:r>
        <w:separator/>
      </w:r>
    </w:p>
  </w:endnote>
  <w:endnote w:type="continuationSeparator" w:id="0">
    <w:p w14:paraId="2E20C9D9" w14:textId="77777777" w:rsidR="00817B6D" w:rsidRDefault="00817B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F46823" w:rsidRDefault="00F46823"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883861">
      <w:t>80</w:t>
    </w:r>
    <w:r>
      <w:fldChar w:fldCharType="end"/>
    </w:r>
    <w:r>
      <w:t xml:space="preserve"> of </w:t>
    </w:r>
    <w:r w:rsidR="00817B6D">
      <w:fldChar w:fldCharType="begin"/>
    </w:r>
    <w:r w:rsidR="00817B6D">
      <w:instrText xml:space="preserve"> NUMPAGES   \* MERGEFORMAT </w:instrText>
    </w:r>
    <w:r w:rsidR="00817B6D">
      <w:fldChar w:fldCharType="separate"/>
    </w:r>
    <w:r w:rsidR="00883861">
      <w:t>424</w:t>
    </w:r>
    <w:r w:rsidR="00817B6D">
      <w:fldChar w:fldCharType="end"/>
    </w:r>
  </w:p>
  <w:p w14:paraId="5CD70A41" w14:textId="77777777" w:rsidR="00F46823" w:rsidRPr="00424964" w:rsidRDefault="00F46823"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F46823" w:rsidRPr="008C0176" w:rsidRDefault="00F46823"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5B493B" w14:textId="77777777" w:rsidR="00817B6D" w:rsidRDefault="00817B6D">
      <w:r>
        <w:separator/>
      </w:r>
    </w:p>
  </w:footnote>
  <w:footnote w:type="continuationSeparator" w:id="0">
    <w:p w14:paraId="0DF7D446" w14:textId="77777777" w:rsidR="00817B6D" w:rsidRDefault="00817B6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6"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8"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1"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2"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5"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7"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0"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2"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3"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5"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8"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9"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1"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2"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6"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7"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8"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9"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0"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1"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2"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3"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4"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5"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6"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1"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4"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9"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2"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4"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1"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3"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5"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0"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1"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2"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6"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9"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0"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3"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7"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1"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2"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3"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7"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0"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2"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3"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5"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6"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7"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9"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1"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2"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3"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4"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7"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8"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9"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2"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3"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4"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7"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8"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9"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1"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3"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4"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9"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0"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1"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6"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8"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1"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2"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3"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4"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5"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7"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4"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6"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8"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1"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2"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3"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5"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6"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7"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8"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9"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0"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1"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3"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5"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6"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7"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8"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0"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1"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3"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4"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5"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6"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1"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2"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3"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4"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5"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6"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7"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9"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3"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5"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6"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7"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1"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3"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5"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6"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8"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1"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2"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6"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7"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8"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9"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1"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2"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3"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4"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5"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6"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8"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1"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5"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9"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0"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2"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4"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5"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6"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3"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8"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9"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3"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4"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5"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9"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0"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2"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8"/>
  </w:num>
  <w:num w:numId="3">
    <w:abstractNumId w:val="336"/>
  </w:num>
  <w:num w:numId="4">
    <w:abstractNumId w:val="53"/>
  </w:num>
  <w:num w:numId="5">
    <w:abstractNumId w:val="141"/>
  </w:num>
  <w:num w:numId="6">
    <w:abstractNumId w:val="225"/>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1"/>
  </w:num>
  <w:num w:numId="12">
    <w:abstractNumId w:val="153"/>
  </w:num>
  <w:num w:numId="13">
    <w:abstractNumId w:val="148"/>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5"/>
  </w:num>
  <w:num w:numId="22">
    <w:abstractNumId w:val="274"/>
  </w:num>
  <w:num w:numId="23">
    <w:abstractNumId w:val="180"/>
  </w:num>
  <w:num w:numId="24">
    <w:abstractNumId w:val="234"/>
  </w:num>
  <w:num w:numId="25">
    <w:abstractNumId w:val="84"/>
  </w:num>
  <w:num w:numId="26">
    <w:abstractNumId w:val="36"/>
  </w:num>
  <w:num w:numId="27">
    <w:abstractNumId w:val="79"/>
  </w:num>
  <w:num w:numId="28">
    <w:abstractNumId w:val="181"/>
  </w:num>
  <w:num w:numId="29">
    <w:abstractNumId w:val="300"/>
  </w:num>
  <w:num w:numId="30">
    <w:abstractNumId w:val="144"/>
  </w:num>
  <w:num w:numId="31">
    <w:abstractNumId w:val="32"/>
  </w:num>
  <w:num w:numId="32">
    <w:abstractNumId w:val="172"/>
  </w:num>
  <w:num w:numId="33">
    <w:abstractNumId w:val="83"/>
  </w:num>
  <w:num w:numId="34">
    <w:abstractNumId w:val="138"/>
  </w:num>
  <w:num w:numId="35">
    <w:abstractNumId w:val="28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4"/>
  </w:num>
  <w:num w:numId="39">
    <w:abstractNumId w:val="126"/>
  </w:num>
  <w:num w:numId="40">
    <w:abstractNumId w:val="178"/>
  </w:num>
  <w:num w:numId="41">
    <w:abstractNumId w:val="316"/>
  </w:num>
  <w:num w:numId="42">
    <w:abstractNumId w:val="170"/>
  </w:num>
  <w:num w:numId="43">
    <w:abstractNumId w:val="262"/>
  </w:num>
  <w:num w:numId="44">
    <w:abstractNumId w:val="34"/>
  </w:num>
  <w:num w:numId="45">
    <w:abstractNumId w:val="292"/>
  </w:num>
  <w:num w:numId="46">
    <w:abstractNumId w:val="107"/>
  </w:num>
  <w:num w:numId="47">
    <w:abstractNumId w:val="132"/>
  </w:num>
  <w:num w:numId="48">
    <w:abstractNumId w:val="277"/>
  </w:num>
  <w:num w:numId="49">
    <w:abstractNumId w:val="157"/>
  </w:num>
  <w:num w:numId="50">
    <w:abstractNumId w:val="284"/>
  </w:num>
  <w:num w:numId="51">
    <w:abstractNumId w:val="255"/>
  </w:num>
  <w:num w:numId="52">
    <w:abstractNumId w:val="121"/>
  </w:num>
  <w:num w:numId="53">
    <w:abstractNumId w:val="259"/>
  </w:num>
  <w:num w:numId="54">
    <w:abstractNumId w:val="61"/>
  </w:num>
  <w:num w:numId="55">
    <w:abstractNumId w:val="213"/>
  </w:num>
  <w:num w:numId="56">
    <w:abstractNumId w:val="25"/>
  </w:num>
  <w:num w:numId="57">
    <w:abstractNumId w:val="329"/>
  </w:num>
  <w:num w:numId="58">
    <w:abstractNumId w:val="340"/>
  </w:num>
  <w:num w:numId="59">
    <w:abstractNumId w:val="52"/>
  </w:num>
  <w:num w:numId="60">
    <w:abstractNumId w:val="134"/>
  </w:num>
  <w:num w:numId="61">
    <w:abstractNumId w:val="50"/>
  </w:num>
  <w:num w:numId="62">
    <w:abstractNumId w:val="227"/>
  </w:num>
  <w:num w:numId="63">
    <w:abstractNumId w:val="317"/>
  </w:num>
  <w:num w:numId="64">
    <w:abstractNumId w:val="173"/>
  </w:num>
  <w:num w:numId="65">
    <w:abstractNumId w:val="33"/>
  </w:num>
  <w:num w:numId="66">
    <w:abstractNumId w:val="184"/>
  </w:num>
  <w:num w:numId="67">
    <w:abstractNumId w:val="251"/>
  </w:num>
  <w:num w:numId="68">
    <w:abstractNumId w:val="247"/>
  </w:num>
  <w:num w:numId="69">
    <w:abstractNumId w:val="320"/>
  </w:num>
  <w:num w:numId="70">
    <w:abstractNumId w:val="301"/>
  </w:num>
  <w:num w:numId="71">
    <w:abstractNumId w:val="156"/>
  </w:num>
  <w:num w:numId="72">
    <w:abstractNumId w:val="192"/>
  </w:num>
  <w:num w:numId="73">
    <w:abstractNumId w:val="319"/>
  </w:num>
  <w:num w:numId="74">
    <w:abstractNumId w:val="72"/>
  </w:num>
  <w:num w:numId="75">
    <w:abstractNumId w:val="68"/>
  </w:num>
  <w:num w:numId="76">
    <w:abstractNumId w:val="235"/>
  </w:num>
  <w:num w:numId="77">
    <w:abstractNumId w:val="233"/>
  </w:num>
  <w:num w:numId="78">
    <w:abstractNumId w:val="311"/>
  </w:num>
  <w:num w:numId="79">
    <w:abstractNumId w:val="185"/>
  </w:num>
  <w:num w:numId="80">
    <w:abstractNumId w:val="228"/>
  </w:num>
  <w:num w:numId="81">
    <w:abstractNumId w:val="347"/>
  </w:num>
  <w:num w:numId="82">
    <w:abstractNumId w:val="313"/>
  </w:num>
  <w:num w:numId="83">
    <w:abstractNumId w:val="44"/>
  </w:num>
  <w:num w:numId="84">
    <w:abstractNumId w:val="18"/>
  </w:num>
  <w:num w:numId="85">
    <w:abstractNumId w:val="159"/>
  </w:num>
  <w:num w:numId="86">
    <w:abstractNumId w:val="203"/>
  </w:num>
  <w:num w:numId="87">
    <w:abstractNumId w:val="267"/>
  </w:num>
  <w:num w:numId="88">
    <w:abstractNumId w:val="183"/>
  </w:num>
  <w:num w:numId="89">
    <w:abstractNumId w:val="151"/>
  </w:num>
  <w:num w:numId="90">
    <w:abstractNumId w:val="24"/>
  </w:num>
  <w:num w:numId="91">
    <w:abstractNumId w:val="81"/>
  </w:num>
  <w:num w:numId="92">
    <w:abstractNumId w:val="250"/>
  </w:num>
  <w:num w:numId="93">
    <w:abstractNumId w:val="147"/>
  </w:num>
  <w:num w:numId="94">
    <w:abstractNumId w:val="104"/>
  </w:num>
  <w:num w:numId="95">
    <w:abstractNumId w:val="290"/>
  </w:num>
  <w:num w:numId="96">
    <w:abstractNumId w:val="343"/>
  </w:num>
  <w:num w:numId="97">
    <w:abstractNumId w:val="76"/>
  </w:num>
  <w:num w:numId="98">
    <w:abstractNumId w:val="349"/>
  </w:num>
  <w:num w:numId="99">
    <w:abstractNumId w:val="201"/>
  </w:num>
  <w:num w:numId="100">
    <w:abstractNumId w:val="163"/>
  </w:num>
  <w:num w:numId="101">
    <w:abstractNumId w:val="177"/>
  </w:num>
  <w:num w:numId="102">
    <w:abstractNumId w:val="14"/>
  </w:num>
  <w:num w:numId="103">
    <w:abstractNumId w:val="318"/>
  </w:num>
  <w:num w:numId="104">
    <w:abstractNumId w:val="42"/>
  </w:num>
  <w:num w:numId="105">
    <w:abstractNumId w:val="261"/>
  </w:num>
  <w:num w:numId="106">
    <w:abstractNumId w:val="108"/>
  </w:num>
  <w:num w:numId="107">
    <w:abstractNumId w:val="295"/>
  </w:num>
  <w:num w:numId="108">
    <w:abstractNumId w:val="189"/>
  </w:num>
  <w:num w:numId="109">
    <w:abstractNumId w:val="220"/>
  </w:num>
  <w:num w:numId="110">
    <w:abstractNumId w:val="89"/>
  </w:num>
  <w:num w:numId="111">
    <w:abstractNumId w:val="258"/>
  </w:num>
  <w:num w:numId="112">
    <w:abstractNumId w:val="171"/>
  </w:num>
  <w:num w:numId="113">
    <w:abstractNumId w:val="30"/>
  </w:num>
  <w:num w:numId="114">
    <w:abstractNumId w:val="43"/>
  </w:num>
  <w:num w:numId="115">
    <w:abstractNumId w:val="325"/>
  </w:num>
  <w:num w:numId="116">
    <w:abstractNumId w:val="335"/>
  </w:num>
  <w:num w:numId="117">
    <w:abstractNumId w:val="96"/>
  </w:num>
  <w:num w:numId="118">
    <w:abstractNumId w:val="312"/>
  </w:num>
  <w:num w:numId="119">
    <w:abstractNumId w:val="293"/>
  </w:num>
  <w:num w:numId="120">
    <w:abstractNumId w:val="28"/>
  </w:num>
  <w:num w:numId="121">
    <w:abstractNumId w:val="26"/>
  </w:num>
  <w:num w:numId="122">
    <w:abstractNumId w:val="63"/>
  </w:num>
  <w:num w:numId="123">
    <w:abstractNumId w:val="326"/>
  </w:num>
  <w:num w:numId="124">
    <w:abstractNumId w:val="240"/>
  </w:num>
  <w:num w:numId="125">
    <w:abstractNumId w:val="269"/>
  </w:num>
  <w:num w:numId="126">
    <w:abstractNumId w:val="211"/>
  </w:num>
  <w:num w:numId="127">
    <w:abstractNumId w:val="249"/>
  </w:num>
  <w:num w:numId="128">
    <w:abstractNumId w:val="73"/>
  </w:num>
  <w:num w:numId="129">
    <w:abstractNumId w:val="164"/>
  </w:num>
  <w:num w:numId="130">
    <w:abstractNumId w:val="287"/>
  </w:num>
  <w:num w:numId="131">
    <w:abstractNumId w:val="212"/>
  </w:num>
  <w:num w:numId="132">
    <w:abstractNumId w:val="308"/>
  </w:num>
  <w:num w:numId="133">
    <w:abstractNumId w:val="241"/>
  </w:num>
  <w:num w:numId="134">
    <w:abstractNumId w:val="286"/>
  </w:num>
  <w:num w:numId="135">
    <w:abstractNumId w:val="23"/>
  </w:num>
  <w:num w:numId="136">
    <w:abstractNumId w:val="137"/>
  </w:num>
  <w:num w:numId="137">
    <w:abstractNumId w:val="29"/>
  </w:num>
  <w:num w:numId="138">
    <w:abstractNumId w:val="244"/>
  </w:num>
  <w:num w:numId="139">
    <w:abstractNumId w:val="342"/>
  </w:num>
  <w:num w:numId="140">
    <w:abstractNumId w:val="35"/>
  </w:num>
  <w:num w:numId="141">
    <w:abstractNumId w:val="279"/>
  </w:num>
  <w:num w:numId="142">
    <w:abstractNumId w:val="309"/>
  </w:num>
  <w:num w:numId="143">
    <w:abstractNumId w:val="350"/>
  </w:num>
  <w:num w:numId="144">
    <w:abstractNumId w:val="62"/>
  </w:num>
  <w:num w:numId="145">
    <w:abstractNumId w:val="217"/>
  </w:num>
  <w:num w:numId="146">
    <w:abstractNumId w:val="334"/>
  </w:num>
  <w:num w:numId="147">
    <w:abstractNumId w:val="31"/>
  </w:num>
  <w:num w:numId="148">
    <w:abstractNumId w:val="125"/>
  </w:num>
  <w:num w:numId="149">
    <w:abstractNumId w:val="271"/>
  </w:num>
  <w:num w:numId="150">
    <w:abstractNumId w:val="136"/>
  </w:num>
  <w:num w:numId="151">
    <w:abstractNumId w:val="281"/>
  </w:num>
  <w:num w:numId="152">
    <w:abstractNumId w:val="221"/>
  </w:num>
  <w:num w:numId="153">
    <w:abstractNumId w:val="127"/>
  </w:num>
  <w:num w:numId="154">
    <w:abstractNumId w:val="82"/>
  </w:num>
  <w:num w:numId="155">
    <w:abstractNumId w:val="167"/>
  </w:num>
  <w:num w:numId="156">
    <w:abstractNumId w:val="330"/>
  </w:num>
  <w:num w:numId="157">
    <w:abstractNumId w:val="206"/>
  </w:num>
  <w:num w:numId="158">
    <w:abstractNumId w:val="229"/>
  </w:num>
  <w:num w:numId="159">
    <w:abstractNumId w:val="123"/>
  </w:num>
  <w:num w:numId="160">
    <w:abstractNumId w:val="204"/>
  </w:num>
  <w:num w:numId="161">
    <w:abstractNumId w:val="345"/>
  </w:num>
  <w:num w:numId="162">
    <w:abstractNumId w:val="74"/>
  </w:num>
  <w:num w:numId="163">
    <w:abstractNumId w:val="160"/>
  </w:num>
  <w:num w:numId="164">
    <w:abstractNumId w:val="219"/>
  </w:num>
  <w:num w:numId="165">
    <w:abstractNumId w:val="146"/>
  </w:num>
  <w:num w:numId="166">
    <w:abstractNumId w:val="109"/>
  </w:num>
  <w:num w:numId="167">
    <w:abstractNumId w:val="215"/>
  </w:num>
  <w:num w:numId="168">
    <w:abstractNumId w:val="254"/>
  </w:num>
  <w:num w:numId="169">
    <w:abstractNumId w:val="179"/>
  </w:num>
  <w:num w:numId="170">
    <w:abstractNumId w:val="94"/>
  </w:num>
  <w:num w:numId="171">
    <w:abstractNumId w:val="162"/>
  </w:num>
  <w:num w:numId="172">
    <w:abstractNumId w:val="256"/>
  </w:num>
  <w:num w:numId="173">
    <w:abstractNumId w:val="105"/>
  </w:num>
  <w:num w:numId="174">
    <w:abstractNumId w:val="214"/>
  </w:num>
  <w:num w:numId="175">
    <w:abstractNumId w:val="322"/>
  </w:num>
  <w:num w:numId="176">
    <w:abstractNumId w:val="248"/>
  </w:num>
  <w:num w:numId="177">
    <w:abstractNumId w:val="333"/>
  </w:num>
  <w:num w:numId="178">
    <w:abstractNumId w:val="315"/>
  </w:num>
  <w:num w:numId="179">
    <w:abstractNumId w:val="344"/>
  </w:num>
  <w:num w:numId="180">
    <w:abstractNumId w:val="339"/>
  </w:num>
  <w:num w:numId="181">
    <w:abstractNumId w:val="176"/>
  </w:num>
  <w:num w:numId="182">
    <w:abstractNumId w:val="39"/>
  </w:num>
  <w:num w:numId="183">
    <w:abstractNumId w:val="297"/>
  </w:num>
  <w:num w:numId="184">
    <w:abstractNumId w:val="327"/>
  </w:num>
  <w:num w:numId="185">
    <w:abstractNumId w:val="57"/>
  </w:num>
  <w:num w:numId="186">
    <w:abstractNumId w:val="341"/>
  </w:num>
  <w:num w:numId="187">
    <w:abstractNumId w:val="270"/>
  </w:num>
  <w:num w:numId="188">
    <w:abstractNumId w:val="12"/>
  </w:num>
  <w:num w:numId="189">
    <w:abstractNumId w:val="46"/>
  </w:num>
  <w:num w:numId="190">
    <w:abstractNumId w:val="337"/>
  </w:num>
  <w:num w:numId="191">
    <w:abstractNumId w:val="141"/>
    <w:lvlOverride w:ilvl="0">
      <w:startOverride w:val="1"/>
    </w:lvlOverride>
  </w:num>
  <w:num w:numId="192">
    <w:abstractNumId w:val="141"/>
    <w:lvlOverride w:ilvl="0">
      <w:startOverride w:val="1"/>
    </w:lvlOverride>
  </w:num>
  <w:num w:numId="193">
    <w:abstractNumId w:val="141"/>
  </w:num>
  <w:num w:numId="194">
    <w:abstractNumId w:val="141"/>
    <w:lvlOverride w:ilvl="0">
      <w:startOverride w:val="1"/>
    </w:lvlOverride>
  </w:num>
  <w:num w:numId="195">
    <w:abstractNumId w:val="141"/>
    <w:lvlOverride w:ilvl="0">
      <w:startOverride w:val="1"/>
    </w:lvlOverride>
  </w:num>
  <w:num w:numId="196">
    <w:abstractNumId w:val="141"/>
    <w:lvlOverride w:ilvl="0">
      <w:startOverride w:val="1"/>
    </w:lvlOverride>
  </w:num>
  <w:num w:numId="197">
    <w:abstractNumId w:val="141"/>
    <w:lvlOverride w:ilvl="0">
      <w:startOverride w:val="1"/>
    </w:lvlOverride>
  </w:num>
  <w:num w:numId="198">
    <w:abstractNumId w:val="141"/>
    <w:lvlOverride w:ilvl="0">
      <w:startOverride w:val="1"/>
    </w:lvlOverride>
  </w:num>
  <w:num w:numId="199">
    <w:abstractNumId w:val="141"/>
    <w:lvlOverride w:ilvl="0">
      <w:startOverride w:val="1"/>
    </w:lvlOverride>
  </w:num>
  <w:num w:numId="200">
    <w:abstractNumId w:val="141"/>
    <w:lvlOverride w:ilvl="0">
      <w:startOverride w:val="1"/>
    </w:lvlOverride>
  </w:num>
  <w:num w:numId="201">
    <w:abstractNumId w:val="141"/>
    <w:lvlOverride w:ilvl="0">
      <w:startOverride w:val="1"/>
    </w:lvlOverride>
  </w:num>
  <w:num w:numId="202">
    <w:abstractNumId w:val="141"/>
    <w:lvlOverride w:ilvl="0">
      <w:startOverride w:val="1"/>
    </w:lvlOverride>
  </w:num>
  <w:num w:numId="203">
    <w:abstractNumId w:val="141"/>
    <w:lvlOverride w:ilvl="0">
      <w:startOverride w:val="1"/>
    </w:lvlOverride>
  </w:num>
  <w:num w:numId="204">
    <w:abstractNumId w:val="141"/>
    <w:lvlOverride w:ilvl="0">
      <w:startOverride w:val="1"/>
    </w:lvlOverride>
  </w:num>
  <w:num w:numId="205">
    <w:abstractNumId w:val="141"/>
    <w:lvlOverride w:ilvl="0">
      <w:startOverride w:val="1"/>
    </w:lvlOverride>
  </w:num>
  <w:num w:numId="206">
    <w:abstractNumId w:val="230"/>
  </w:num>
  <w:num w:numId="207">
    <w:abstractNumId w:val="141"/>
    <w:lvlOverride w:ilvl="0">
      <w:startOverride w:val="1"/>
    </w:lvlOverride>
  </w:num>
  <w:num w:numId="208">
    <w:abstractNumId w:val="141"/>
    <w:lvlOverride w:ilvl="0">
      <w:startOverride w:val="1"/>
    </w:lvlOverride>
  </w:num>
  <w:num w:numId="209">
    <w:abstractNumId w:val="135"/>
  </w:num>
  <w:num w:numId="210">
    <w:abstractNumId w:val="133"/>
  </w:num>
  <w:num w:numId="211">
    <w:abstractNumId w:val="78"/>
  </w:num>
  <w:num w:numId="212">
    <w:abstractNumId w:val="186"/>
  </w:num>
  <w:num w:numId="213">
    <w:abstractNumId w:val="161"/>
  </w:num>
  <w:num w:numId="214">
    <w:abstractNumId w:val="77"/>
  </w:num>
  <w:num w:numId="215">
    <w:abstractNumId w:val="218"/>
  </w:num>
  <w:num w:numId="216">
    <w:abstractNumId w:val="141"/>
    <w:lvlOverride w:ilvl="0">
      <w:startOverride w:val="1"/>
    </w:lvlOverride>
  </w:num>
  <w:num w:numId="217">
    <w:abstractNumId w:val="141"/>
    <w:lvlOverride w:ilvl="0">
      <w:startOverride w:val="1"/>
    </w:lvlOverride>
  </w:num>
  <w:num w:numId="218">
    <w:abstractNumId w:val="225"/>
    <w:lvlOverride w:ilvl="0">
      <w:startOverride w:val="1"/>
    </w:lvlOverride>
  </w:num>
  <w:num w:numId="219">
    <w:abstractNumId w:val="141"/>
    <w:lvlOverride w:ilvl="0">
      <w:startOverride w:val="1"/>
    </w:lvlOverride>
  </w:num>
  <w:num w:numId="220">
    <w:abstractNumId w:val="17"/>
  </w:num>
  <w:num w:numId="221">
    <w:abstractNumId w:val="112"/>
  </w:num>
  <w:num w:numId="222">
    <w:abstractNumId w:val="0"/>
  </w:num>
  <w:num w:numId="223">
    <w:abstractNumId w:val="202"/>
  </w:num>
  <w:num w:numId="224">
    <w:abstractNumId w:val="275"/>
  </w:num>
  <w:num w:numId="225">
    <w:abstractNumId w:val="336"/>
  </w:num>
  <w:num w:numId="226">
    <w:abstractNumId w:val="41"/>
  </w:num>
  <w:num w:numId="227">
    <w:abstractNumId w:val="298"/>
  </w:num>
  <w:num w:numId="228">
    <w:abstractNumId w:val="260"/>
  </w:num>
  <w:num w:numId="229">
    <w:abstractNumId w:val="141"/>
    <w:lvlOverride w:ilvl="0">
      <w:startOverride w:val="1"/>
    </w:lvlOverride>
  </w:num>
  <w:num w:numId="230">
    <w:abstractNumId w:val="141"/>
    <w:lvlOverride w:ilvl="0">
      <w:startOverride w:val="1"/>
    </w:lvlOverride>
  </w:num>
  <w:num w:numId="231">
    <w:abstractNumId w:val="141"/>
    <w:lvlOverride w:ilvl="0">
      <w:startOverride w:val="1"/>
    </w:lvlOverride>
  </w:num>
  <w:num w:numId="232">
    <w:abstractNumId w:val="257"/>
  </w:num>
  <w:num w:numId="233">
    <w:abstractNumId w:val="285"/>
  </w:num>
  <w:num w:numId="234">
    <w:abstractNumId w:val="216"/>
  </w:num>
  <w:num w:numId="235">
    <w:abstractNumId w:val="196"/>
  </w:num>
  <w:num w:numId="236">
    <w:abstractNumId w:val="272"/>
  </w:num>
  <w:num w:numId="237">
    <w:abstractNumId w:val="246"/>
  </w:num>
  <w:num w:numId="238">
    <w:abstractNumId w:val="98"/>
  </w:num>
  <w:num w:numId="239">
    <w:abstractNumId w:val="141"/>
    <w:lvlOverride w:ilvl="0">
      <w:startOverride w:val="1"/>
    </w:lvlOverride>
  </w:num>
  <w:num w:numId="240">
    <w:abstractNumId w:val="239"/>
  </w:num>
  <w:num w:numId="241">
    <w:abstractNumId w:val="348"/>
  </w:num>
  <w:num w:numId="242">
    <w:abstractNumId w:val="194"/>
  </w:num>
  <w:num w:numId="243">
    <w:abstractNumId w:val="348"/>
  </w:num>
  <w:num w:numId="244">
    <w:abstractNumId w:val="49"/>
  </w:num>
  <w:num w:numId="245">
    <w:abstractNumId w:val="331"/>
  </w:num>
  <w:num w:numId="246">
    <w:abstractNumId w:val="48"/>
  </w:num>
  <w:num w:numId="247">
    <w:abstractNumId w:val="145"/>
  </w:num>
  <w:num w:numId="248">
    <w:abstractNumId w:val="328"/>
  </w:num>
  <w:num w:numId="249">
    <w:abstractNumId w:val="289"/>
  </w:num>
  <w:num w:numId="250">
    <w:abstractNumId w:val="294"/>
  </w:num>
  <w:num w:numId="251">
    <w:abstractNumId w:val="197"/>
  </w:num>
  <w:num w:numId="252">
    <w:abstractNumId w:val="54"/>
  </w:num>
  <w:num w:numId="253">
    <w:abstractNumId w:val="209"/>
  </w:num>
  <w:num w:numId="254">
    <w:abstractNumId w:val="175"/>
  </w:num>
  <w:num w:numId="255">
    <w:abstractNumId w:val="70"/>
  </w:num>
  <w:num w:numId="256">
    <w:abstractNumId w:val="141"/>
    <w:lvlOverride w:ilvl="0">
      <w:startOverride w:val="1"/>
    </w:lvlOverride>
  </w:num>
  <w:num w:numId="257">
    <w:abstractNumId w:val="99"/>
  </w:num>
  <w:num w:numId="258">
    <w:abstractNumId w:val="143"/>
  </w:num>
  <w:num w:numId="259">
    <w:abstractNumId w:val="226"/>
  </w:num>
  <w:num w:numId="260">
    <w:abstractNumId w:val="40"/>
  </w:num>
  <w:num w:numId="261">
    <w:abstractNumId w:val="190"/>
  </w:num>
  <w:num w:numId="262">
    <w:abstractNumId w:val="118"/>
  </w:num>
  <w:num w:numId="263">
    <w:abstractNumId w:val="7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0"/>
  </w:num>
  <w:num w:numId="265">
    <w:abstractNumId w:val="122"/>
  </w:num>
  <w:num w:numId="266">
    <w:abstractNumId w:val="140"/>
  </w:num>
  <w:num w:numId="267">
    <w:abstractNumId w:val="19"/>
  </w:num>
  <w:num w:numId="268">
    <w:abstractNumId w:val="224"/>
  </w:num>
  <w:num w:numId="269">
    <w:abstractNumId w:val="336"/>
  </w:num>
  <w:num w:numId="270">
    <w:abstractNumId w:val="116"/>
  </w:num>
  <w:num w:numId="271">
    <w:abstractNumId w:val="154"/>
  </w:num>
  <w:num w:numId="272">
    <w:abstractNumId w:val="317"/>
  </w:num>
  <w:num w:numId="273">
    <w:abstractNumId w:val="317"/>
  </w:num>
  <w:num w:numId="274">
    <w:abstractNumId w:val="21"/>
  </w:num>
  <w:num w:numId="275">
    <w:abstractNumId w:val="223"/>
  </w:num>
  <w:num w:numId="276">
    <w:abstractNumId w:val="69"/>
  </w:num>
  <w:num w:numId="277">
    <w:abstractNumId w:val="324"/>
  </w:num>
  <w:num w:numId="278">
    <w:abstractNumId w:val="198"/>
  </w:num>
  <w:num w:numId="279">
    <w:abstractNumId w:val="265"/>
  </w:num>
  <w:num w:numId="280">
    <w:abstractNumId w:val="85"/>
  </w:num>
  <w:num w:numId="281">
    <w:abstractNumId w:val="296"/>
  </w:num>
  <w:num w:numId="282">
    <w:abstractNumId w:val="142"/>
  </w:num>
  <w:num w:numId="283">
    <w:abstractNumId w:val="197"/>
  </w:num>
  <w:num w:numId="284">
    <w:abstractNumId w:val="207"/>
  </w:num>
  <w:num w:numId="285">
    <w:abstractNumId w:val="103"/>
  </w:num>
  <w:num w:numId="286">
    <w:abstractNumId w:val="199"/>
  </w:num>
  <w:num w:numId="287">
    <w:abstractNumId w:val="187"/>
  </w:num>
  <w:num w:numId="288">
    <w:abstractNumId w:val="232"/>
  </w:num>
  <w:num w:numId="289">
    <w:abstractNumId w:val="55"/>
  </w:num>
  <w:num w:numId="290">
    <w:abstractNumId w:val="86"/>
  </w:num>
  <w:num w:numId="291">
    <w:abstractNumId w:val="90"/>
  </w:num>
  <w:num w:numId="292">
    <w:abstractNumId w:val="93"/>
  </w:num>
  <w:num w:numId="293">
    <w:abstractNumId w:val="283"/>
  </w:num>
  <w:num w:numId="294">
    <w:abstractNumId w:val="59"/>
  </w:num>
  <w:num w:numId="295">
    <w:abstractNumId w:val="106"/>
  </w:num>
  <w:num w:numId="296">
    <w:abstractNumId w:val="317"/>
  </w:num>
  <w:num w:numId="297">
    <w:abstractNumId w:val="114"/>
  </w:num>
  <w:num w:numId="298">
    <w:abstractNumId w:val="158"/>
  </w:num>
  <w:num w:numId="299">
    <w:abstractNumId w:val="80"/>
  </w:num>
  <w:num w:numId="300">
    <w:abstractNumId w:val="111"/>
  </w:num>
  <w:num w:numId="301">
    <w:abstractNumId w:val="336"/>
  </w:num>
  <w:num w:numId="302">
    <w:abstractNumId w:val="346"/>
  </w:num>
  <w:num w:numId="303">
    <w:abstractNumId w:val="303"/>
  </w:num>
  <w:num w:numId="304">
    <w:abstractNumId w:val="100"/>
  </w:num>
  <w:num w:numId="305">
    <w:abstractNumId w:val="210"/>
  </w:num>
  <w:num w:numId="306">
    <w:abstractNumId w:val="152"/>
  </w:num>
  <w:num w:numId="307">
    <w:abstractNumId w:val="168"/>
  </w:num>
  <w:num w:numId="30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8"/>
  </w:num>
  <w:num w:numId="310">
    <w:abstractNumId w:val="118"/>
  </w:num>
  <w:num w:numId="311">
    <w:abstractNumId w:val="222"/>
  </w:num>
  <w:num w:numId="312">
    <w:abstractNumId w:val="278"/>
  </w:num>
  <w:num w:numId="313">
    <w:abstractNumId w:val="236"/>
  </w:num>
  <w:num w:numId="314">
    <w:abstractNumId w:val="306"/>
  </w:num>
  <w:num w:numId="315">
    <w:abstractNumId w:val="15"/>
  </w:num>
  <w:num w:numId="316">
    <w:abstractNumId w:val="155"/>
  </w:num>
  <w:num w:numId="317">
    <w:abstractNumId w:val="243"/>
  </w:num>
  <w:num w:numId="318">
    <w:abstractNumId w:val="118"/>
  </w:num>
  <w:num w:numId="319">
    <w:abstractNumId w:val="47"/>
  </w:num>
  <w:num w:numId="320">
    <w:abstractNumId w:val="113"/>
  </w:num>
  <w:num w:numId="321">
    <w:abstractNumId w:val="67"/>
  </w:num>
  <w:num w:numId="322">
    <w:abstractNumId w:val="302"/>
  </w:num>
  <w:num w:numId="323">
    <w:abstractNumId w:val="307"/>
  </w:num>
  <w:num w:numId="324">
    <w:abstractNumId w:val="317"/>
  </w:num>
  <w:num w:numId="325">
    <w:abstractNumId w:val="268"/>
  </w:num>
  <w:num w:numId="326">
    <w:abstractNumId w:val="27"/>
  </w:num>
  <w:num w:numId="327">
    <w:abstractNumId w:val="20"/>
  </w:num>
  <w:num w:numId="328">
    <w:abstractNumId w:val="117"/>
  </w:num>
  <w:num w:numId="329">
    <w:abstractNumId w:val="118"/>
  </w:num>
  <w:num w:numId="330">
    <w:abstractNumId w:val="182"/>
  </w:num>
  <w:num w:numId="331">
    <w:abstractNumId w:val="75"/>
  </w:num>
  <w:num w:numId="332">
    <w:abstractNumId w:val="13"/>
  </w:num>
  <w:num w:numId="333">
    <w:abstractNumId w:val="128"/>
  </w:num>
  <w:num w:numId="334">
    <w:abstractNumId w:val="208"/>
  </w:num>
  <w:num w:numId="335">
    <w:abstractNumId w:val="56"/>
  </w:num>
  <w:num w:numId="336">
    <w:abstractNumId w:val="200"/>
  </w:num>
  <w:num w:numId="337">
    <w:abstractNumId w:val="101"/>
  </w:num>
  <w:num w:numId="338">
    <w:abstractNumId w:val="102"/>
  </w:num>
  <w:num w:numId="339">
    <w:abstractNumId w:val="58"/>
  </w:num>
  <w:num w:numId="340">
    <w:abstractNumId w:val="115"/>
  </w:num>
  <w:num w:numId="341">
    <w:abstractNumId w:val="225"/>
    <w:lvlOverride w:ilvl="0">
      <w:startOverride w:val="1"/>
    </w:lvlOverride>
  </w:num>
  <w:num w:numId="342">
    <w:abstractNumId w:val="225"/>
    <w:lvlOverride w:ilvl="0">
      <w:startOverride w:val="1"/>
    </w:lvlOverride>
  </w:num>
  <w:num w:numId="343">
    <w:abstractNumId w:val="225"/>
    <w:lvlOverride w:ilvl="0">
      <w:startOverride w:val="1"/>
    </w:lvlOverride>
  </w:num>
  <w:num w:numId="344">
    <w:abstractNumId w:val="225"/>
    <w:lvlOverride w:ilvl="0">
      <w:startOverride w:val="1"/>
    </w:lvlOverride>
  </w:num>
  <w:num w:numId="345">
    <w:abstractNumId w:val="141"/>
    <w:lvlOverride w:ilvl="0">
      <w:startOverride w:val="1"/>
    </w:lvlOverride>
  </w:num>
  <w:num w:numId="346">
    <w:abstractNumId w:val="141"/>
    <w:lvlOverride w:ilvl="0">
      <w:startOverride w:val="1"/>
    </w:lvlOverride>
  </w:num>
  <w:num w:numId="347">
    <w:abstractNumId w:val="242"/>
  </w:num>
  <w:num w:numId="348">
    <w:abstractNumId w:val="118"/>
  </w:num>
  <w:num w:numId="349">
    <w:abstractNumId w:val="169"/>
  </w:num>
  <w:num w:numId="350">
    <w:abstractNumId w:val="4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0"/>
  </w:num>
  <w:num w:numId="353">
    <w:abstractNumId w:val="139"/>
  </w:num>
  <w:num w:numId="354">
    <w:abstractNumId w:val="119"/>
  </w:num>
  <w:num w:numId="355">
    <w:abstractNumId w:val="310"/>
  </w:num>
  <w:num w:numId="356">
    <w:abstractNumId w:val="338"/>
  </w:num>
  <w:num w:numId="357">
    <w:abstractNumId w:val="150"/>
  </w:num>
  <w:num w:numId="358">
    <w:abstractNumId w:val="38"/>
  </w:num>
  <w:num w:numId="359">
    <w:abstractNumId w:val="263"/>
  </w:num>
  <w:num w:numId="360">
    <w:abstractNumId w:val="314"/>
  </w:num>
  <w:num w:numId="361">
    <w:abstractNumId w:val="166"/>
  </w:num>
  <w:num w:numId="362">
    <w:abstractNumId w:val="299"/>
  </w:num>
  <w:num w:numId="363">
    <w:abstractNumId w:val="205"/>
  </w:num>
  <w:num w:numId="364">
    <w:abstractNumId w:val="129"/>
  </w:num>
  <w:num w:numId="365">
    <w:abstractNumId w:val="124"/>
  </w:num>
  <w:num w:numId="366">
    <w:abstractNumId w:val="3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2"/>
  </w:num>
  <w:num w:numId="368">
    <w:abstractNumId w:val="193"/>
  </w:num>
  <w:num w:numId="369">
    <w:abstractNumId w:val="65"/>
  </w:num>
  <w:num w:numId="370">
    <w:abstractNumId w:val="22"/>
  </w:num>
  <w:num w:numId="371">
    <w:abstractNumId w:val="305"/>
  </w:num>
  <w:num w:numId="372">
    <w:abstractNumId w:val="276"/>
  </w:num>
  <w:num w:numId="373">
    <w:abstractNumId w:val="51"/>
  </w:num>
  <w:num w:numId="374">
    <w:abstractNumId w:val="245"/>
  </w:num>
  <w:num w:numId="375">
    <w:abstractNumId w:val="97"/>
  </w:num>
  <w:num w:numId="376">
    <w:abstractNumId w:val="352"/>
  </w:num>
  <w:num w:numId="377">
    <w:abstractNumId w:val="288"/>
  </w:num>
  <w:num w:numId="378">
    <w:abstractNumId w:val="321"/>
  </w:num>
  <w:num w:numId="379">
    <w:abstractNumId w:val="253"/>
  </w:num>
  <w:num w:numId="380">
    <w:abstractNumId w:val="323"/>
  </w:num>
  <w:num w:numId="381">
    <w:abstractNumId w:val="252"/>
  </w:num>
  <w:num w:numId="382">
    <w:abstractNumId w:val="280"/>
  </w:num>
  <w:num w:numId="383">
    <w:abstractNumId w:val="336"/>
  </w:num>
  <w:num w:numId="384">
    <w:abstractNumId w:val="149"/>
  </w:num>
  <w:num w:numId="385">
    <w:abstractNumId w:val="197"/>
  </w:num>
  <w:num w:numId="386">
    <w:abstractNumId w:val="118"/>
  </w:num>
  <w:num w:numId="387">
    <w:abstractNumId w:val="88"/>
  </w:num>
  <w:num w:numId="388">
    <w:abstractNumId w:val="37"/>
  </w:num>
  <w:num w:numId="389">
    <w:abstractNumId w:val="188"/>
  </w:num>
  <w:num w:numId="390">
    <w:abstractNumId w:val="304"/>
  </w:num>
  <w:num w:numId="391">
    <w:abstractNumId w:val="264"/>
  </w:num>
  <w:num w:numId="392">
    <w:abstractNumId w:val="131"/>
  </w:num>
  <w:num w:numId="393">
    <w:abstractNumId w:val="165"/>
  </w:num>
  <w:num w:numId="394">
    <w:abstractNumId w:val="238"/>
  </w:num>
  <w:num w:numId="395">
    <w:abstractNumId w:val="2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6"/>
  </w:num>
  <w:num w:numId="397">
    <w:abstractNumId w:val="64"/>
  </w:num>
  <w:num w:numId="398">
    <w:abstractNumId w:val="118"/>
  </w:num>
  <w:num w:numId="399">
    <w:abstractNumId w:val="110"/>
  </w:num>
  <w:num w:numId="400">
    <w:abstractNumId w:val="130"/>
  </w:num>
  <w:num w:numId="401">
    <w:abstractNumId w:val="118"/>
  </w:num>
  <w:num w:numId="402">
    <w:abstractNumId w:val="118"/>
  </w:num>
  <w:num w:numId="403">
    <w:abstractNumId w:val="195"/>
  </w:num>
  <w:num w:numId="404">
    <w:abstractNumId w:val="351"/>
  </w:num>
  <w:num w:numId="405">
    <w:abstractNumId w:val="2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2"/>
  </w:num>
  <w:num w:numId="407">
    <w:abstractNumId w:val="273"/>
  </w:num>
  <w:num w:numId="408">
    <w:abstractNumId w:val="66"/>
  </w:num>
  <w:num w:numId="409">
    <w:abstractNumId w:val="291"/>
  </w:num>
  <w:num w:numId="410">
    <w:abstractNumId w:val="237"/>
  </w:num>
  <w:num w:numId="411">
    <w:abstractNumId w:val="45"/>
  </w:num>
  <w:num w:numId="412">
    <w:abstractNumId w:val="87"/>
  </w:num>
  <w:numIdMacAtCleanup w:val="4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vsd"/><Relationship Id="rId84" Type="http://schemas.openxmlformats.org/officeDocument/2006/relationships/oleObject" Target="embeddings/Microsoft_Visio_2003-2010_Drawing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vsdx"/><Relationship Id="rId140" Type="http://schemas.openxmlformats.org/officeDocument/2006/relationships/oleObject" Target="embeddings/Microsoft_Visio_2003-2010_Drawing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vsd"/><Relationship Id="rId234" Type="http://schemas.openxmlformats.org/officeDocument/2006/relationships/oleObject" Target="embeddings/Microsoft_Visio_2003-2010_Drawing1919191919191919191919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vsd"/><Relationship Id="rId82" Type="http://schemas.openxmlformats.org/officeDocument/2006/relationships/oleObject" Target="embeddings/Microsoft_Visio_2003-2010_Drawing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vsdx"/><Relationship Id="rId80" Type="http://schemas.openxmlformats.org/officeDocument/2006/relationships/oleObject" Target="embeddings/Microsoft_Visio_2003-2010_Drawing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805C9A-2792-4D83-92C1-13245AACCE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60</TotalTime>
  <Pages>424</Pages>
  <Words>144122</Words>
  <Characters>821497</Characters>
  <Application>Microsoft Office Word</Application>
  <DocSecurity>0</DocSecurity>
  <Lines>6845</Lines>
  <Paragraphs>1927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963692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14</cp:revision>
  <cp:lastPrinted>2016-08-26T14:37:00Z</cp:lastPrinted>
  <dcterms:created xsi:type="dcterms:W3CDTF">2018-07-30T03:48:00Z</dcterms:created>
  <dcterms:modified xsi:type="dcterms:W3CDTF">2019-02-27T07:14:00Z</dcterms:modified>
</cp:coreProperties>
</file>