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7EC9DEAA" w:rsidR="00424964" w:rsidRPr="007151A0" w:rsidRDefault="00370D64"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r w:rsidR="00463591">
              <w:rPr>
                <w:rFonts w:ascii="Myriad Pro" w:eastAsia="MS Mincho" w:hAnsi="Myriad Pro"/>
                <w:sz w:val="22"/>
                <w:szCs w:val="24"/>
                <w:lang w:eastAsia="ja-JP"/>
              </w:rPr>
              <w:t>3</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6264F61F" w:rsidR="00424964" w:rsidRPr="007151A0" w:rsidRDefault="003A7E20"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r w:rsidR="00463591">
              <w:rPr>
                <w:rFonts w:ascii="Myriad Pro" w:eastAsia="BatangChe" w:hAnsi="Myriad Pro"/>
                <w:sz w:val="22"/>
                <w:szCs w:val="24"/>
                <w:lang w:eastAsia="ko-KR"/>
              </w:rPr>
              <w:t>0</w:t>
            </w:r>
            <w:r w:rsidR="00463591">
              <w:rPr>
                <w:rFonts w:ascii="Myriad Pro" w:eastAsia="BatangChe" w:hAnsi="Myriad Pro"/>
                <w:sz w:val="22"/>
                <w:szCs w:val="24"/>
                <w:lang w:eastAsia="ko-KR"/>
              </w:rPr>
              <w:t>5</w:t>
            </w:r>
            <w:r w:rsidR="001A2104" w:rsidRPr="007151A0">
              <w:rPr>
                <w:rFonts w:ascii="Myriad Pro" w:eastAsia="BatangChe" w:hAnsi="Myriad Pro"/>
                <w:sz w:val="22"/>
                <w:szCs w:val="24"/>
                <w:lang w:eastAsia="ko-KR"/>
              </w:rPr>
              <w:t>-</w:t>
            </w:r>
            <w:r w:rsidR="00463591">
              <w:rPr>
                <w:rFonts w:ascii="Myriad Pro" w:eastAsia="BatangChe" w:hAnsi="Myriad Pro"/>
                <w:sz w:val="22"/>
                <w:szCs w:val="24"/>
                <w:lang w:eastAsia="ko-KR"/>
              </w:rPr>
              <w:t>20</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Malgun Gothic"/>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sidRPr="000C3822">
        <w:rPr>
          <w:rFonts w:eastAsia="Malgun Gothic"/>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TOC3"/>
        <w:rPr>
          <w:rFonts w:asciiTheme="minorHAnsi" w:eastAsiaTheme="minorEastAsia" w:hAnsiTheme="minorHAnsi" w:cstheme="minorBidi"/>
          <w:kern w:val="2"/>
          <w:szCs w:val="22"/>
          <w:lang w:val="en-US" w:eastAsia="ko-KR"/>
        </w:rPr>
      </w:pPr>
      <w:r>
        <w:t>6.4.9</w:t>
      </w:r>
      <w:r>
        <w:tab/>
      </w:r>
      <w:r w:rsidRPr="000C3822">
        <w:rPr>
          <w:rFonts w:eastAsia="Malgun Gothic"/>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Heading1"/>
      </w:pPr>
      <w:r w:rsidRPr="007151A0">
        <w:rPr>
          <w:szCs w:val="36"/>
        </w:rPr>
        <w:br w:type="page"/>
      </w:r>
      <w:bookmarkStart w:id="3" w:name="_Toc300919384"/>
      <w:bookmarkStart w:id="4" w:name="_Toc399484780"/>
      <w:bookmarkStart w:id="5" w:name="_Toc408823639"/>
      <w:bookmarkStart w:id="6" w:name="_Toc457223569"/>
      <w:bookmarkStart w:id="7" w:name="_Toc515391720"/>
      <w:r w:rsidR="00FC236D">
        <w:rPr>
          <w:szCs w:val="36"/>
        </w:rPr>
        <w:lastRenderedPageBreak/>
        <w:t>1</w:t>
      </w:r>
      <w:r w:rsidR="00FC236D">
        <w:rPr>
          <w:szCs w:val="36"/>
        </w:rPr>
        <w:tab/>
      </w:r>
      <w:r w:rsidRPr="007151A0">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A962C7"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pt;height:274.6pt;mso-width-percent:0;mso-height-percent:0;mso-width-percent:0;mso-height-percent:0" o:ole="">
            <v:imagedata r:id="rId10" o:title=""/>
          </v:shape>
          <o:OLEObject Type="Embed" ProgID="Visio.Drawing.11" ShapeID="_x0000_i1026" DrawAspect="Content" ObjectID="_1619857364"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2042DBA9" w14:textId="77777777" w:rsidTr="00B233B6">
        <w:trPr>
          <w:jc w:val="center"/>
        </w:trPr>
        <w:tc>
          <w:tcPr>
            <w:tcW w:w="6038" w:type="dxa"/>
            <w:tcBorders>
              <w:top w:val="single" w:sz="2" w:space="0" w:color="auto"/>
            </w:tcBorders>
            <w:shd w:val="clear" w:color="auto" w:fill="auto"/>
          </w:tcPr>
          <w:p w14:paraId="6E698EE8" w14:textId="2FF3F047" w:rsidR="00475040" w:rsidRPr="007151A0" w:rsidRDefault="00475040" w:rsidP="00CD6B6B">
            <w:pPr>
              <w:pStyle w:val="TAL"/>
              <w:rPr>
                <w:lang w:eastAsia="ko-KR"/>
              </w:rPr>
            </w:pPr>
            <w:r>
              <w:rPr>
                <w:lang w:eastAsia="ko-KR"/>
              </w:rPr>
              <w:t>4001 (RELEASE_VERSION_NOT_SUPPORTED)</w:t>
            </w:r>
          </w:p>
        </w:tc>
        <w:tc>
          <w:tcPr>
            <w:tcW w:w="2575" w:type="dxa"/>
            <w:vMerge/>
            <w:shd w:val="clear" w:color="auto" w:fill="auto"/>
            <w:vAlign w:val="center"/>
          </w:tcPr>
          <w:p w14:paraId="629C4653" w14:textId="77777777" w:rsidR="00475040" w:rsidRPr="007151A0" w:rsidRDefault="00475040" w:rsidP="00CD6B6B">
            <w:pPr>
              <w:pStyle w:val="TAL"/>
              <w:rPr>
                <w:lang w:eastAsia="ko-KR"/>
              </w:rPr>
            </w:pP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77777777" w:rsidR="00475040" w:rsidRPr="007151A0" w:rsidRDefault="00475040" w:rsidP="00CD6B6B">
            <w:pPr>
              <w:pStyle w:val="TAL"/>
              <w:rPr>
                <w:lang w:eastAsia="ko-KR"/>
              </w:rPr>
            </w:pPr>
            <w:r w:rsidRPr="007151A0">
              <w:rPr>
                <w:lang w:eastAsia="ko-KR"/>
              </w:rPr>
              <w:t>6028 (ALREADY_COMPLETE)</w:t>
            </w: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777777" w:rsidR="00475040" w:rsidRPr="007151A0" w:rsidRDefault="00475040" w:rsidP="00CD6B6B">
            <w:pPr>
              <w:pStyle w:val="TAL"/>
              <w:rPr>
                <w:lang w:eastAsia="ko-KR"/>
              </w:rPr>
            </w:pPr>
            <w:r w:rsidRPr="007151A0">
              <w:rPr>
                <w:lang w:eastAsia="ko-KR"/>
              </w:rPr>
              <w:t>6029 (MGMT_COMMAND_NOT_CANCELLABLE)</w:t>
            </w: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463591" w:rsidRPr="007151A0" w14:paraId="483FAFA9" w14:textId="77777777" w:rsidTr="00B233B6">
        <w:trPr>
          <w:jc w:val="center"/>
        </w:trPr>
        <w:tc>
          <w:tcPr>
            <w:tcW w:w="6038" w:type="dxa"/>
            <w:shd w:val="clear" w:color="auto" w:fill="auto"/>
            <w:hideMark/>
          </w:tcPr>
          <w:p w14:paraId="533A4DB7" w14:textId="77777777" w:rsidR="00463591" w:rsidRPr="007151A0" w:rsidRDefault="00463591" w:rsidP="00475040">
            <w:pPr>
              <w:pStyle w:val="TAL"/>
              <w:rPr>
                <w:lang w:eastAsia="ko-KR"/>
              </w:rPr>
            </w:pPr>
            <w:r w:rsidRPr="007151A0">
              <w:rPr>
                <w:lang w:eastAsia="ko-KR"/>
              </w:rPr>
              <w:t>4101 (SUBSCRIPTION_CREATOR_HAS_NO_PRIVILEGE)</w:t>
            </w:r>
          </w:p>
        </w:tc>
        <w:tc>
          <w:tcPr>
            <w:tcW w:w="2575" w:type="dxa"/>
            <w:vMerge w:val="restart"/>
            <w:shd w:val="clear" w:color="auto" w:fill="auto"/>
            <w:vAlign w:val="center"/>
            <w:hideMark/>
          </w:tcPr>
          <w:p w14:paraId="7EC4355A" w14:textId="4BB8AD0B" w:rsidR="00463591" w:rsidRPr="007151A0" w:rsidRDefault="00463591" w:rsidP="00475040">
            <w:pPr>
              <w:pStyle w:val="TAL"/>
              <w:rPr>
                <w:lang w:eastAsia="ko-KR"/>
              </w:rPr>
            </w:pPr>
            <w:r w:rsidRPr="007151A0">
              <w:rPr>
                <w:lang w:eastAsia="ko-KR"/>
              </w:rPr>
              <w:t>403 (Forbidden)</w:t>
            </w:r>
          </w:p>
        </w:tc>
      </w:tr>
      <w:tr w:rsidR="00463591" w:rsidRPr="007151A0" w14:paraId="53FC8475" w14:textId="77777777" w:rsidTr="00B233B6">
        <w:trPr>
          <w:jc w:val="center"/>
        </w:trPr>
        <w:tc>
          <w:tcPr>
            <w:tcW w:w="6038" w:type="dxa"/>
            <w:shd w:val="clear" w:color="auto" w:fill="auto"/>
            <w:hideMark/>
          </w:tcPr>
          <w:p w14:paraId="4E42CADF" w14:textId="77777777" w:rsidR="00463591" w:rsidRPr="007151A0" w:rsidRDefault="0046359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463591" w:rsidRPr="007151A0" w:rsidRDefault="00463591" w:rsidP="00475040">
            <w:pPr>
              <w:pStyle w:val="TAL"/>
              <w:rPr>
                <w:lang w:eastAsia="ko-KR"/>
              </w:rPr>
            </w:pPr>
          </w:p>
        </w:tc>
      </w:tr>
      <w:tr w:rsidR="00463591" w:rsidRPr="007151A0" w14:paraId="521B8328" w14:textId="77777777" w:rsidTr="00B233B6">
        <w:trPr>
          <w:jc w:val="center"/>
        </w:trPr>
        <w:tc>
          <w:tcPr>
            <w:tcW w:w="6038" w:type="dxa"/>
            <w:shd w:val="clear" w:color="auto" w:fill="auto"/>
            <w:hideMark/>
          </w:tcPr>
          <w:p w14:paraId="197259A4" w14:textId="77777777" w:rsidR="00463591" w:rsidRPr="007151A0" w:rsidRDefault="0046359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463591" w:rsidRPr="007151A0" w:rsidRDefault="00463591" w:rsidP="00475040">
            <w:pPr>
              <w:pStyle w:val="TAL"/>
              <w:rPr>
                <w:lang w:eastAsia="ko-KR"/>
              </w:rPr>
            </w:pPr>
          </w:p>
        </w:tc>
      </w:tr>
      <w:tr w:rsidR="00463591" w:rsidRPr="007151A0" w14:paraId="5D02045B" w14:textId="77777777" w:rsidTr="00B233B6">
        <w:trPr>
          <w:jc w:val="center"/>
        </w:trPr>
        <w:tc>
          <w:tcPr>
            <w:tcW w:w="6038" w:type="dxa"/>
            <w:shd w:val="clear" w:color="auto" w:fill="auto"/>
            <w:hideMark/>
          </w:tcPr>
          <w:p w14:paraId="0483743F" w14:textId="77777777" w:rsidR="00463591" w:rsidRPr="007151A0" w:rsidRDefault="00463591" w:rsidP="00475040">
            <w:pPr>
              <w:pStyle w:val="TAL"/>
              <w:rPr>
                <w:lang w:eastAsia="ko-KR"/>
              </w:rPr>
            </w:pPr>
            <w:r w:rsidRPr="007151A0">
              <w:rPr>
                <w:lang w:eastAsia="ko-KR"/>
              </w:rPr>
              <w:t>5106 (ALREADY_EXISTS)</w:t>
            </w:r>
          </w:p>
        </w:tc>
        <w:tc>
          <w:tcPr>
            <w:tcW w:w="2575" w:type="dxa"/>
            <w:vMerge/>
            <w:shd w:val="clear" w:color="auto" w:fill="auto"/>
            <w:hideMark/>
          </w:tcPr>
          <w:p w14:paraId="420F38C7" w14:textId="77777777" w:rsidR="00463591" w:rsidRPr="007151A0" w:rsidRDefault="00463591" w:rsidP="00475040">
            <w:pPr>
              <w:pStyle w:val="TAL"/>
              <w:rPr>
                <w:lang w:eastAsia="ko-KR"/>
              </w:rPr>
            </w:pPr>
          </w:p>
        </w:tc>
      </w:tr>
      <w:tr w:rsidR="00463591" w:rsidRPr="007151A0" w14:paraId="445CD0DF" w14:textId="77777777" w:rsidTr="00B233B6">
        <w:trPr>
          <w:jc w:val="center"/>
        </w:trPr>
        <w:tc>
          <w:tcPr>
            <w:tcW w:w="6038" w:type="dxa"/>
            <w:shd w:val="clear" w:color="auto" w:fill="auto"/>
            <w:hideMark/>
          </w:tcPr>
          <w:p w14:paraId="316DFDA3" w14:textId="77777777" w:rsidR="00463591" w:rsidRPr="007151A0" w:rsidRDefault="0046359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463591" w:rsidRPr="007151A0" w:rsidRDefault="00463591" w:rsidP="00475040">
            <w:pPr>
              <w:pStyle w:val="TAL"/>
              <w:rPr>
                <w:lang w:eastAsia="ko-KR"/>
              </w:rPr>
            </w:pPr>
          </w:p>
        </w:tc>
      </w:tr>
      <w:tr w:rsidR="00463591" w:rsidRPr="007151A0" w14:paraId="13495008" w14:textId="77777777" w:rsidTr="00B233B6">
        <w:trPr>
          <w:jc w:val="center"/>
        </w:trPr>
        <w:tc>
          <w:tcPr>
            <w:tcW w:w="6038" w:type="dxa"/>
            <w:shd w:val="clear" w:color="auto" w:fill="auto"/>
            <w:hideMark/>
          </w:tcPr>
          <w:p w14:paraId="37C5E290" w14:textId="77777777" w:rsidR="00463591" w:rsidRPr="007151A0" w:rsidRDefault="0046359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463591" w:rsidRPr="007151A0" w:rsidRDefault="00463591" w:rsidP="00475040">
            <w:pPr>
              <w:pStyle w:val="TAL"/>
              <w:rPr>
                <w:lang w:eastAsia="ko-KR"/>
              </w:rPr>
            </w:pPr>
          </w:p>
        </w:tc>
      </w:tr>
      <w:tr w:rsidR="00463591"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463591" w:rsidRPr="007151A0" w:rsidRDefault="00463591" w:rsidP="00475040">
            <w:pPr>
              <w:pStyle w:val="TAL"/>
              <w:rPr>
                <w:lang w:eastAsia="ko-KR"/>
              </w:rPr>
            </w:pPr>
            <w:r w:rsidRPr="007151A0">
              <w:t>4106 (ORIGINATOR_HAS_NOT_REGISTERED)</w:t>
            </w:r>
          </w:p>
        </w:tc>
        <w:tc>
          <w:tcPr>
            <w:tcW w:w="2575" w:type="dxa"/>
            <w:vMerge/>
            <w:shd w:val="clear" w:color="auto" w:fill="auto"/>
          </w:tcPr>
          <w:p w14:paraId="76B4BF33" w14:textId="77777777" w:rsidR="00463591" w:rsidRPr="007151A0" w:rsidRDefault="00463591" w:rsidP="00475040">
            <w:pPr>
              <w:pStyle w:val="TAL"/>
              <w:rPr>
                <w:lang w:eastAsia="ko-KR"/>
              </w:rPr>
            </w:pPr>
          </w:p>
        </w:tc>
      </w:tr>
      <w:tr w:rsidR="00463591"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463591" w:rsidRPr="007151A0" w:rsidRDefault="00463591" w:rsidP="00475040">
            <w:pPr>
              <w:pStyle w:val="TAL"/>
              <w:rPr>
                <w:lang w:eastAsia="ko-KR"/>
              </w:rPr>
            </w:pPr>
            <w:r w:rsidRPr="007151A0">
              <w:t>4107 (SECURITY_ASSOCIATION_REQUIRED)</w:t>
            </w:r>
          </w:p>
        </w:tc>
        <w:tc>
          <w:tcPr>
            <w:tcW w:w="2575" w:type="dxa"/>
            <w:vMerge/>
            <w:shd w:val="clear" w:color="auto" w:fill="auto"/>
          </w:tcPr>
          <w:p w14:paraId="559E39DE" w14:textId="77777777" w:rsidR="00463591" w:rsidRPr="007151A0" w:rsidRDefault="00463591" w:rsidP="00475040">
            <w:pPr>
              <w:pStyle w:val="TAL"/>
              <w:rPr>
                <w:lang w:eastAsia="ko-KR"/>
              </w:rPr>
            </w:pPr>
          </w:p>
        </w:tc>
      </w:tr>
      <w:tr w:rsidR="00463591"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463591" w:rsidRPr="007151A0" w:rsidRDefault="00463591" w:rsidP="00475040">
            <w:pPr>
              <w:pStyle w:val="TAL"/>
              <w:rPr>
                <w:lang w:eastAsia="ko-KR"/>
              </w:rPr>
            </w:pPr>
            <w:r w:rsidRPr="007151A0">
              <w:t>4108 (INVALID_CHILD_RESOURCE_TYPE)</w:t>
            </w:r>
          </w:p>
        </w:tc>
        <w:tc>
          <w:tcPr>
            <w:tcW w:w="2575" w:type="dxa"/>
            <w:vMerge/>
            <w:shd w:val="clear" w:color="auto" w:fill="auto"/>
          </w:tcPr>
          <w:p w14:paraId="5A64838E" w14:textId="77777777" w:rsidR="00463591" w:rsidRPr="007151A0" w:rsidRDefault="00463591" w:rsidP="00475040">
            <w:pPr>
              <w:pStyle w:val="TAL"/>
              <w:rPr>
                <w:lang w:eastAsia="ko-KR"/>
              </w:rPr>
            </w:pPr>
          </w:p>
        </w:tc>
      </w:tr>
      <w:tr w:rsidR="00463591" w:rsidRPr="007151A0" w14:paraId="2D09DAF3" w14:textId="77777777" w:rsidTr="00B233B6">
        <w:trPr>
          <w:jc w:val="center"/>
        </w:trPr>
        <w:tc>
          <w:tcPr>
            <w:tcW w:w="6038" w:type="dxa"/>
            <w:tcBorders>
              <w:top w:val="single" w:sz="2" w:space="0" w:color="auto"/>
            </w:tcBorders>
            <w:shd w:val="clear" w:color="auto" w:fill="auto"/>
          </w:tcPr>
          <w:p w14:paraId="748C026D" w14:textId="77777777" w:rsidR="00463591" w:rsidRPr="007151A0" w:rsidRDefault="00463591" w:rsidP="00475040">
            <w:pPr>
              <w:pStyle w:val="TAL"/>
              <w:rPr>
                <w:lang w:eastAsia="ko-KR"/>
              </w:rPr>
            </w:pPr>
            <w:r w:rsidRPr="007151A0">
              <w:t>4109 (NO_MEMBERS)</w:t>
            </w:r>
          </w:p>
        </w:tc>
        <w:tc>
          <w:tcPr>
            <w:tcW w:w="2575" w:type="dxa"/>
            <w:vMerge/>
            <w:shd w:val="clear" w:color="auto" w:fill="auto"/>
          </w:tcPr>
          <w:p w14:paraId="3A461113" w14:textId="77777777" w:rsidR="00463591" w:rsidRPr="007151A0" w:rsidRDefault="00463591" w:rsidP="00475040">
            <w:pPr>
              <w:pStyle w:val="TAL"/>
              <w:rPr>
                <w:lang w:eastAsia="ko-KR"/>
              </w:rPr>
            </w:pPr>
          </w:p>
        </w:tc>
      </w:tr>
      <w:tr w:rsidR="00463591" w:rsidRPr="007151A0" w14:paraId="6CB0FD68" w14:textId="77777777" w:rsidTr="00B233B6">
        <w:trPr>
          <w:jc w:val="center"/>
        </w:trPr>
        <w:tc>
          <w:tcPr>
            <w:tcW w:w="6038" w:type="dxa"/>
            <w:tcBorders>
              <w:top w:val="single" w:sz="2" w:space="0" w:color="auto"/>
            </w:tcBorders>
            <w:shd w:val="clear" w:color="auto" w:fill="auto"/>
          </w:tcPr>
          <w:p w14:paraId="6E2155F8" w14:textId="77777777" w:rsidR="00463591" w:rsidRPr="007151A0" w:rsidRDefault="0046359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463591" w:rsidRPr="007151A0" w:rsidRDefault="00463591" w:rsidP="00475040">
            <w:pPr>
              <w:pStyle w:val="TAL"/>
              <w:rPr>
                <w:lang w:eastAsia="ko-KR"/>
              </w:rPr>
            </w:pPr>
          </w:p>
        </w:tc>
      </w:tr>
      <w:tr w:rsidR="00463591" w:rsidRPr="007151A0" w14:paraId="7B66881D" w14:textId="77777777" w:rsidTr="00B233B6">
        <w:trPr>
          <w:jc w:val="center"/>
        </w:trPr>
        <w:tc>
          <w:tcPr>
            <w:tcW w:w="6038" w:type="dxa"/>
            <w:tcBorders>
              <w:top w:val="single" w:sz="2" w:space="0" w:color="auto"/>
            </w:tcBorders>
            <w:shd w:val="clear" w:color="auto" w:fill="auto"/>
          </w:tcPr>
          <w:p w14:paraId="5CF67312" w14:textId="77777777" w:rsidR="00463591" w:rsidRPr="007151A0" w:rsidRDefault="0046359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463591" w:rsidRPr="007151A0" w:rsidRDefault="00463591" w:rsidP="00475040">
            <w:pPr>
              <w:pStyle w:val="TAL"/>
              <w:rPr>
                <w:lang w:eastAsia="ko-KR"/>
              </w:rPr>
            </w:pPr>
          </w:p>
        </w:tc>
      </w:tr>
      <w:tr w:rsidR="00463591" w:rsidRPr="007151A0" w14:paraId="2324B9D5" w14:textId="77777777" w:rsidTr="00B233B6">
        <w:trPr>
          <w:jc w:val="center"/>
        </w:trPr>
        <w:tc>
          <w:tcPr>
            <w:tcW w:w="6038" w:type="dxa"/>
            <w:tcBorders>
              <w:top w:val="single" w:sz="2" w:space="0" w:color="auto"/>
            </w:tcBorders>
            <w:shd w:val="clear" w:color="auto" w:fill="auto"/>
          </w:tcPr>
          <w:p w14:paraId="2780C66F" w14:textId="77777777" w:rsidR="00463591" w:rsidRPr="007151A0" w:rsidRDefault="0046359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463591" w:rsidRPr="007151A0" w:rsidRDefault="00463591" w:rsidP="00475040">
            <w:pPr>
              <w:pStyle w:val="TAL"/>
              <w:rPr>
                <w:lang w:eastAsia="ko-KR"/>
              </w:rPr>
            </w:pPr>
          </w:p>
        </w:tc>
      </w:tr>
      <w:tr w:rsidR="00463591" w:rsidRPr="007151A0" w14:paraId="7F8BE43B" w14:textId="77777777" w:rsidTr="00B233B6">
        <w:trPr>
          <w:jc w:val="center"/>
        </w:trPr>
        <w:tc>
          <w:tcPr>
            <w:tcW w:w="6038" w:type="dxa"/>
            <w:tcBorders>
              <w:top w:val="single" w:sz="2" w:space="0" w:color="auto"/>
            </w:tcBorders>
            <w:shd w:val="clear" w:color="auto" w:fill="auto"/>
          </w:tcPr>
          <w:p w14:paraId="52F9E097" w14:textId="77777777" w:rsidR="00463591" w:rsidRPr="007151A0" w:rsidRDefault="0046359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463591" w:rsidRPr="007151A0" w:rsidRDefault="00463591" w:rsidP="00475040">
            <w:pPr>
              <w:pStyle w:val="TAL"/>
              <w:rPr>
                <w:lang w:eastAsia="ko-KR"/>
              </w:rPr>
            </w:pPr>
          </w:p>
        </w:tc>
      </w:tr>
      <w:tr w:rsidR="00463591" w:rsidRPr="007151A0" w14:paraId="54021896" w14:textId="77777777" w:rsidTr="00B233B6">
        <w:trPr>
          <w:jc w:val="center"/>
        </w:trPr>
        <w:tc>
          <w:tcPr>
            <w:tcW w:w="6038" w:type="dxa"/>
            <w:tcBorders>
              <w:top w:val="single" w:sz="2" w:space="0" w:color="auto"/>
            </w:tcBorders>
            <w:shd w:val="clear" w:color="auto" w:fill="auto"/>
          </w:tcPr>
          <w:p w14:paraId="34BFB959" w14:textId="77777777" w:rsidR="00463591" w:rsidRPr="007151A0" w:rsidRDefault="0046359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463591" w:rsidRPr="007151A0" w:rsidRDefault="00463591" w:rsidP="00475040">
            <w:pPr>
              <w:pStyle w:val="TAL"/>
              <w:rPr>
                <w:lang w:eastAsia="ko-KR"/>
              </w:rPr>
            </w:pPr>
          </w:p>
        </w:tc>
      </w:tr>
      <w:tr w:rsidR="00463591" w:rsidRPr="007151A0" w14:paraId="059C8021" w14:textId="77777777" w:rsidTr="00B233B6">
        <w:trPr>
          <w:jc w:val="center"/>
        </w:trPr>
        <w:tc>
          <w:tcPr>
            <w:tcW w:w="6038" w:type="dxa"/>
            <w:tcBorders>
              <w:top w:val="single" w:sz="2" w:space="0" w:color="auto"/>
            </w:tcBorders>
            <w:shd w:val="clear" w:color="auto" w:fill="auto"/>
          </w:tcPr>
          <w:p w14:paraId="16408BC3" w14:textId="48A33DD9" w:rsidR="00463591" w:rsidRPr="007151A0" w:rsidRDefault="0046359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463591" w:rsidRPr="007151A0" w:rsidRDefault="00463591" w:rsidP="00475040">
            <w:pPr>
              <w:pStyle w:val="TAL"/>
              <w:rPr>
                <w:lang w:eastAsia="ko-KR"/>
              </w:rPr>
            </w:pPr>
          </w:p>
        </w:tc>
      </w:tr>
      <w:tr w:rsidR="00463591" w:rsidRPr="007151A0" w14:paraId="26AA793B" w14:textId="77777777" w:rsidTr="00B233B6">
        <w:trPr>
          <w:jc w:val="center"/>
        </w:trPr>
        <w:tc>
          <w:tcPr>
            <w:tcW w:w="6038" w:type="dxa"/>
            <w:tcBorders>
              <w:top w:val="single" w:sz="2" w:space="0" w:color="auto"/>
            </w:tcBorders>
            <w:shd w:val="clear" w:color="auto" w:fill="auto"/>
          </w:tcPr>
          <w:p w14:paraId="1C228170" w14:textId="64EBC7F1" w:rsidR="00463591" w:rsidRDefault="0046359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463591" w:rsidRPr="007151A0" w:rsidRDefault="00463591" w:rsidP="00475040">
            <w:pPr>
              <w:pStyle w:val="TAL"/>
              <w:rPr>
                <w:lang w:eastAsia="ko-KR"/>
              </w:rPr>
            </w:pPr>
          </w:p>
        </w:tc>
      </w:tr>
      <w:tr w:rsidR="00463591" w:rsidRPr="007151A0" w14:paraId="58C090AD" w14:textId="77777777" w:rsidTr="00B233B6">
        <w:trPr>
          <w:jc w:val="center"/>
        </w:trPr>
        <w:tc>
          <w:tcPr>
            <w:tcW w:w="6038" w:type="dxa"/>
            <w:tcBorders>
              <w:top w:val="single" w:sz="2" w:space="0" w:color="auto"/>
            </w:tcBorders>
            <w:shd w:val="clear" w:color="auto" w:fill="auto"/>
          </w:tcPr>
          <w:p w14:paraId="17987907" w14:textId="39889190" w:rsidR="00463591" w:rsidRPr="007151A0" w:rsidRDefault="0046359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463591" w:rsidRPr="007151A0" w:rsidRDefault="00463591" w:rsidP="00475040">
            <w:pPr>
              <w:pStyle w:val="TAL"/>
              <w:rPr>
                <w:lang w:eastAsia="ko-KR"/>
              </w:rPr>
            </w:pPr>
          </w:p>
        </w:tc>
      </w:tr>
      <w:tr w:rsidR="00463591" w:rsidRPr="007151A0" w14:paraId="5CAA17A0" w14:textId="77777777" w:rsidTr="00B233B6">
        <w:trPr>
          <w:jc w:val="center"/>
        </w:trPr>
        <w:tc>
          <w:tcPr>
            <w:tcW w:w="6038" w:type="dxa"/>
            <w:tcBorders>
              <w:top w:val="single" w:sz="2" w:space="0" w:color="auto"/>
            </w:tcBorders>
            <w:shd w:val="clear" w:color="auto" w:fill="auto"/>
          </w:tcPr>
          <w:p w14:paraId="158146C8" w14:textId="201B1145" w:rsidR="00463591" w:rsidRDefault="0046359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463591" w:rsidRPr="007151A0" w:rsidRDefault="00463591" w:rsidP="00475040">
            <w:pPr>
              <w:pStyle w:val="TAL"/>
              <w:rPr>
                <w:lang w:eastAsia="ko-KR"/>
              </w:rPr>
            </w:pPr>
          </w:p>
        </w:tc>
      </w:tr>
      <w:tr w:rsidR="00463591" w:rsidRPr="007151A0" w14:paraId="69C30EEA" w14:textId="77777777" w:rsidTr="00B233B6">
        <w:trPr>
          <w:jc w:val="center"/>
        </w:trPr>
        <w:tc>
          <w:tcPr>
            <w:tcW w:w="6038" w:type="dxa"/>
            <w:tcBorders>
              <w:top w:val="single" w:sz="2" w:space="0" w:color="auto"/>
            </w:tcBorders>
            <w:shd w:val="clear" w:color="auto" w:fill="auto"/>
          </w:tcPr>
          <w:p w14:paraId="1B024F7A" w14:textId="497236CB" w:rsidR="00463591" w:rsidRDefault="0046359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463591" w:rsidRPr="007151A0" w:rsidRDefault="00463591" w:rsidP="00475040">
            <w:pPr>
              <w:pStyle w:val="TAL"/>
              <w:rPr>
                <w:lang w:eastAsia="ko-KR"/>
              </w:rPr>
            </w:pPr>
          </w:p>
        </w:tc>
      </w:tr>
      <w:tr w:rsidR="00463591" w:rsidRPr="007151A0" w14:paraId="4BC0661C" w14:textId="77777777" w:rsidTr="00B233B6">
        <w:trPr>
          <w:jc w:val="center"/>
        </w:trPr>
        <w:tc>
          <w:tcPr>
            <w:tcW w:w="6038" w:type="dxa"/>
            <w:tcBorders>
              <w:top w:val="single" w:sz="2" w:space="0" w:color="auto"/>
            </w:tcBorders>
            <w:shd w:val="clear" w:color="auto" w:fill="auto"/>
          </w:tcPr>
          <w:p w14:paraId="1FC6CE5B" w14:textId="4BD46A31" w:rsidR="00463591" w:rsidRDefault="00463591" w:rsidP="00475040">
            <w:pPr>
              <w:pStyle w:val="TAL"/>
              <w:rPr>
                <w:rFonts w:hint="eastAsia"/>
              </w:rPr>
            </w:pPr>
            <w:r>
              <w:t>4124 (BLOCKING_SUBSCRIPTION_ALREADY_EXISTS)</w:t>
            </w:r>
          </w:p>
        </w:tc>
        <w:tc>
          <w:tcPr>
            <w:tcW w:w="2575" w:type="dxa"/>
            <w:vMerge/>
            <w:shd w:val="clear" w:color="auto" w:fill="auto"/>
          </w:tcPr>
          <w:p w14:paraId="28E747F6" w14:textId="77777777" w:rsidR="00463591" w:rsidRPr="007151A0" w:rsidRDefault="00463591" w:rsidP="00475040">
            <w:pPr>
              <w:pStyle w:val="TAL"/>
              <w:rPr>
                <w:lang w:eastAsia="ko-KR"/>
              </w:rPr>
            </w:pPr>
          </w:p>
        </w:tc>
      </w:tr>
      <w:tr w:rsidR="00475040" w:rsidRPr="007151A0" w14:paraId="4EFF1186" w14:textId="77777777" w:rsidTr="00B233B6">
        <w:trPr>
          <w:jc w:val="center"/>
        </w:trPr>
        <w:tc>
          <w:tcPr>
            <w:tcW w:w="6038" w:type="dxa"/>
            <w:shd w:val="clear" w:color="auto" w:fill="auto"/>
            <w:hideMark/>
          </w:tcPr>
          <w:p w14:paraId="6F7616AB" w14:textId="77777777" w:rsidR="00475040" w:rsidRPr="007151A0" w:rsidRDefault="00475040" w:rsidP="0047504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475040" w:rsidRPr="007151A0" w:rsidRDefault="00475040" w:rsidP="00475040">
            <w:pPr>
              <w:pStyle w:val="TAL"/>
              <w:rPr>
                <w:lang w:eastAsia="ko-KR"/>
              </w:rPr>
            </w:pPr>
            <w:r w:rsidRPr="007151A0">
              <w:rPr>
                <w:lang w:eastAsia="ko-KR"/>
              </w:rPr>
              <w:t>404 (No</w:t>
            </w:r>
            <w:bookmarkStart w:id="99" w:name="_GoBack"/>
            <w:bookmarkEnd w:id="99"/>
            <w:r w:rsidRPr="007151A0">
              <w:rPr>
                <w:lang w:eastAsia="ko-KR"/>
              </w:rPr>
              <w:t>t Found)</w:t>
            </w:r>
          </w:p>
        </w:tc>
      </w:tr>
      <w:tr w:rsidR="00B233B6" w:rsidRPr="007151A0" w14:paraId="0769EF00" w14:textId="77777777" w:rsidTr="00B233B6">
        <w:trPr>
          <w:jc w:val="center"/>
        </w:trPr>
        <w:tc>
          <w:tcPr>
            <w:tcW w:w="6038" w:type="dxa"/>
            <w:shd w:val="clear" w:color="auto" w:fill="auto"/>
          </w:tcPr>
          <w:p w14:paraId="1F7C722F" w14:textId="5FFBA829" w:rsidR="00B233B6" w:rsidRPr="007151A0" w:rsidRDefault="00B233B6" w:rsidP="00B233B6">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B233B6" w:rsidRPr="007151A0" w:rsidRDefault="00B233B6" w:rsidP="00B233B6">
            <w:pPr>
              <w:pStyle w:val="TAL"/>
              <w:rPr>
                <w:lang w:eastAsia="ko-KR"/>
              </w:rPr>
            </w:pPr>
          </w:p>
        </w:tc>
      </w:tr>
      <w:tr w:rsidR="00B233B6" w:rsidRPr="007151A0" w14:paraId="6EF228E5" w14:textId="77777777" w:rsidTr="00B233B6">
        <w:trPr>
          <w:jc w:val="center"/>
        </w:trPr>
        <w:tc>
          <w:tcPr>
            <w:tcW w:w="6038" w:type="dxa"/>
            <w:shd w:val="clear" w:color="auto" w:fill="auto"/>
          </w:tcPr>
          <w:p w14:paraId="2DF016EF" w14:textId="546F26BA" w:rsidR="00B233B6" w:rsidRPr="007151A0" w:rsidRDefault="00B233B6" w:rsidP="00B233B6">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B233B6" w:rsidRPr="007151A0" w:rsidRDefault="00B233B6" w:rsidP="00B233B6">
            <w:pPr>
              <w:pStyle w:val="TAL"/>
              <w:rPr>
                <w:lang w:eastAsia="ko-KR"/>
              </w:rPr>
            </w:pPr>
          </w:p>
        </w:tc>
      </w:tr>
      <w:tr w:rsidR="00B233B6" w:rsidRPr="007151A0" w14:paraId="3C99DCC9" w14:textId="77777777" w:rsidTr="00B233B6">
        <w:trPr>
          <w:jc w:val="center"/>
        </w:trPr>
        <w:tc>
          <w:tcPr>
            <w:tcW w:w="6038" w:type="dxa"/>
            <w:shd w:val="clear" w:color="auto" w:fill="auto"/>
            <w:hideMark/>
          </w:tcPr>
          <w:p w14:paraId="2A501D3E" w14:textId="77777777" w:rsidR="00B233B6" w:rsidRPr="007151A0" w:rsidRDefault="00B233B6" w:rsidP="00B233B6">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B233B6" w:rsidRPr="007151A0" w:rsidRDefault="00B233B6" w:rsidP="00B233B6">
            <w:pPr>
              <w:pStyle w:val="TAL"/>
              <w:rPr>
                <w:lang w:eastAsia="ko-KR"/>
              </w:rPr>
            </w:pPr>
          </w:p>
        </w:tc>
      </w:tr>
      <w:tr w:rsidR="00B233B6" w:rsidRPr="007151A0" w14:paraId="58511E21" w14:textId="77777777" w:rsidTr="00B233B6">
        <w:trPr>
          <w:jc w:val="center"/>
        </w:trPr>
        <w:tc>
          <w:tcPr>
            <w:tcW w:w="6038" w:type="dxa"/>
            <w:shd w:val="clear" w:color="auto" w:fill="auto"/>
            <w:hideMark/>
          </w:tcPr>
          <w:p w14:paraId="75B7E1DC" w14:textId="77777777" w:rsidR="00B233B6" w:rsidRPr="007151A0" w:rsidRDefault="00B233B6" w:rsidP="00B233B6">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B233B6" w:rsidRPr="007151A0" w:rsidRDefault="00B233B6" w:rsidP="00B233B6">
            <w:pPr>
              <w:pStyle w:val="TAL"/>
              <w:rPr>
                <w:lang w:eastAsia="ko-KR"/>
              </w:rPr>
            </w:pPr>
          </w:p>
        </w:tc>
      </w:tr>
      <w:tr w:rsidR="00B233B6"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B233B6" w:rsidRPr="007151A0" w:rsidRDefault="00B233B6" w:rsidP="00B233B6">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B233B6" w:rsidRPr="007151A0" w:rsidRDefault="00B233B6" w:rsidP="00B233B6">
            <w:pPr>
              <w:pStyle w:val="TAL"/>
              <w:rPr>
                <w:lang w:eastAsia="ko-KR"/>
              </w:rPr>
            </w:pPr>
          </w:p>
        </w:tc>
      </w:tr>
      <w:tr w:rsidR="00463591" w:rsidRPr="007151A0" w14:paraId="7BECEB2D" w14:textId="77777777" w:rsidTr="00F52FCC">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63591" w:rsidRPr="007151A0" w:rsidRDefault="00463591" w:rsidP="00B233B6">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463591" w:rsidRPr="007151A0" w:rsidRDefault="00463591" w:rsidP="00463591">
            <w:pPr>
              <w:pStyle w:val="TAL"/>
              <w:rPr>
                <w:lang w:eastAsia="ko-KR"/>
              </w:rPr>
            </w:pPr>
            <w:r w:rsidRPr="007151A0">
              <w:rPr>
                <w:lang w:eastAsia="ko-KR"/>
              </w:rPr>
              <w:t>405 (Method Not Allowed)</w:t>
            </w:r>
          </w:p>
        </w:tc>
      </w:tr>
      <w:tr w:rsidR="00463591" w:rsidRPr="007151A0" w14:paraId="5ED411A7" w14:textId="77777777" w:rsidTr="00E011AD">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463591" w:rsidRPr="007151A0" w:rsidRDefault="00463591" w:rsidP="0046359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463591" w:rsidRPr="007151A0" w:rsidRDefault="00463591" w:rsidP="00463591">
            <w:pPr>
              <w:pStyle w:val="TAL"/>
              <w:rPr>
                <w:lang w:eastAsia="ko-KR"/>
              </w:rPr>
            </w:pPr>
          </w:p>
        </w:tc>
      </w:tr>
      <w:tr w:rsidR="00463591" w:rsidRPr="007151A0" w14:paraId="4D8F617C" w14:textId="77777777" w:rsidTr="00E011AD">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463591" w:rsidRPr="007151A0" w:rsidRDefault="00463591" w:rsidP="0046359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463591" w:rsidRPr="007151A0" w:rsidRDefault="00463591" w:rsidP="00463591">
            <w:pPr>
              <w:pStyle w:val="TAL"/>
              <w:rPr>
                <w:lang w:eastAsia="ko-KR"/>
              </w:rPr>
            </w:pPr>
          </w:p>
        </w:tc>
      </w:tr>
      <w:tr w:rsidR="00463591"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63591" w:rsidRPr="007151A0" w:rsidRDefault="00463591" w:rsidP="0046359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63591" w:rsidRPr="007151A0" w:rsidRDefault="00463591" w:rsidP="00463591">
            <w:pPr>
              <w:pStyle w:val="TAL"/>
              <w:rPr>
                <w:lang w:eastAsia="ko-KR"/>
              </w:rPr>
            </w:pPr>
            <w:r w:rsidRPr="007151A0">
              <w:rPr>
                <w:lang w:eastAsia="ko-KR"/>
              </w:rPr>
              <w:t>406 (Not Acceptable)</w:t>
            </w:r>
          </w:p>
        </w:tc>
      </w:tr>
      <w:tr w:rsidR="00463591"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463591" w:rsidRPr="007151A0" w:rsidRDefault="00463591" w:rsidP="00463591">
            <w:pPr>
              <w:pStyle w:val="TAL"/>
              <w:rPr>
                <w:lang w:eastAsia="ko-KR"/>
              </w:rPr>
            </w:pPr>
            <w:r w:rsidRPr="007151A0">
              <w:rPr>
                <w:lang w:eastAsia="ko-KR"/>
              </w:rPr>
              <w:t>4008 (REQUEST_TIMEOUT)</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463591" w:rsidRPr="007151A0" w:rsidRDefault="00463591" w:rsidP="00463591">
            <w:pPr>
              <w:pStyle w:val="TAL"/>
              <w:rPr>
                <w:lang w:eastAsia="ko-KR"/>
              </w:rPr>
            </w:pPr>
            <w:r w:rsidRPr="007151A0">
              <w:rPr>
                <w:lang w:eastAsia="ko-KR"/>
              </w:rPr>
              <w:t>408 (Request Timeout)</w:t>
            </w:r>
          </w:p>
        </w:tc>
      </w:tr>
      <w:tr w:rsidR="00463591"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463591" w:rsidRPr="007151A0" w:rsidRDefault="00463591" w:rsidP="0046359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463591" w:rsidRPr="007151A0" w:rsidRDefault="00463591" w:rsidP="00463591">
            <w:pPr>
              <w:pStyle w:val="TAL"/>
              <w:rPr>
                <w:lang w:eastAsia="ko-KR"/>
              </w:rPr>
            </w:pPr>
            <w:r w:rsidRPr="007151A0">
              <w:rPr>
                <w:lang w:eastAsia="ko-KR"/>
              </w:rPr>
              <w:t>409 (Conflict)</w:t>
            </w:r>
          </w:p>
        </w:tc>
      </w:tr>
      <w:tr w:rsidR="00463591" w:rsidRPr="007151A0" w14:paraId="7499E1C6" w14:textId="77777777" w:rsidTr="00526B33">
        <w:trPr>
          <w:jc w:val="center"/>
        </w:trPr>
        <w:tc>
          <w:tcPr>
            <w:tcW w:w="6038" w:type="dxa"/>
            <w:tcBorders>
              <w:bottom w:val="single" w:sz="2" w:space="0" w:color="auto"/>
            </w:tcBorders>
            <w:shd w:val="clear" w:color="auto" w:fill="auto"/>
            <w:hideMark/>
          </w:tcPr>
          <w:p w14:paraId="76E585E2" w14:textId="77777777" w:rsidR="00463591" w:rsidRPr="007151A0" w:rsidRDefault="00463591" w:rsidP="0046359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bottom w:val="single" w:sz="2" w:space="0" w:color="auto"/>
            </w:tcBorders>
            <w:shd w:val="clear" w:color="auto" w:fill="auto"/>
            <w:vAlign w:val="center"/>
            <w:hideMark/>
          </w:tcPr>
          <w:p w14:paraId="5E4E1574" w14:textId="77777777" w:rsidR="00463591" w:rsidRPr="007151A0" w:rsidRDefault="00463591" w:rsidP="00463591">
            <w:pPr>
              <w:pStyle w:val="TAL"/>
              <w:rPr>
                <w:lang w:eastAsia="ko-KR"/>
              </w:rPr>
            </w:pPr>
          </w:p>
        </w:tc>
      </w:tr>
      <w:tr w:rsidR="00463591" w:rsidRPr="007151A0" w14:paraId="1F6D8681" w14:textId="77777777" w:rsidTr="00526B33">
        <w:trPr>
          <w:jc w:val="center"/>
        </w:trPr>
        <w:tc>
          <w:tcPr>
            <w:tcW w:w="6038" w:type="dxa"/>
            <w:tcBorders>
              <w:top w:val="single" w:sz="2" w:space="0" w:color="auto"/>
            </w:tcBorders>
            <w:shd w:val="clear" w:color="auto" w:fill="auto"/>
          </w:tcPr>
          <w:p w14:paraId="4E1EBDE9" w14:textId="3606ECF7" w:rsidR="00463591" w:rsidRPr="007151A0" w:rsidRDefault="00463591" w:rsidP="0046359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463591" w:rsidRPr="007151A0" w:rsidRDefault="00463591" w:rsidP="00463591">
            <w:pPr>
              <w:pStyle w:val="TAL"/>
              <w:rPr>
                <w:lang w:eastAsia="ko-KR"/>
              </w:rPr>
            </w:pPr>
            <w:r>
              <w:rPr>
                <w:lang w:eastAsia="ko-KR"/>
              </w:rPr>
              <w:t>415 (Unsupported Media Type)</w:t>
            </w:r>
          </w:p>
        </w:tc>
      </w:tr>
      <w:tr w:rsidR="00463591" w:rsidRPr="007151A0" w14:paraId="0BCD7139" w14:textId="77777777" w:rsidTr="00B233B6">
        <w:trPr>
          <w:jc w:val="center"/>
        </w:trPr>
        <w:tc>
          <w:tcPr>
            <w:tcW w:w="6038" w:type="dxa"/>
            <w:shd w:val="clear" w:color="auto" w:fill="auto"/>
            <w:hideMark/>
          </w:tcPr>
          <w:p w14:paraId="4E775294" w14:textId="77777777" w:rsidR="00463591" w:rsidRPr="007151A0" w:rsidRDefault="00463591" w:rsidP="0046359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463591" w:rsidRPr="007151A0" w:rsidRDefault="00463591" w:rsidP="00463591">
            <w:pPr>
              <w:pStyle w:val="TAL"/>
              <w:rPr>
                <w:lang w:eastAsia="ko-KR"/>
              </w:rPr>
            </w:pPr>
            <w:r w:rsidRPr="007151A0">
              <w:rPr>
                <w:lang w:eastAsia="ko-KR"/>
              </w:rPr>
              <w:t>500 (Internal Server Error)</w:t>
            </w:r>
          </w:p>
        </w:tc>
      </w:tr>
      <w:tr w:rsidR="00463591" w:rsidRPr="007151A0" w14:paraId="373E4562" w14:textId="77777777" w:rsidTr="00B233B6">
        <w:trPr>
          <w:jc w:val="center"/>
        </w:trPr>
        <w:tc>
          <w:tcPr>
            <w:tcW w:w="6038" w:type="dxa"/>
            <w:shd w:val="clear" w:color="auto" w:fill="auto"/>
            <w:hideMark/>
          </w:tcPr>
          <w:p w14:paraId="637D6003" w14:textId="77777777" w:rsidR="00463591" w:rsidRPr="007151A0" w:rsidRDefault="00463591" w:rsidP="0046359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463591" w:rsidRPr="007151A0" w:rsidRDefault="00463591" w:rsidP="00463591">
            <w:pPr>
              <w:pStyle w:val="TAL"/>
              <w:rPr>
                <w:lang w:eastAsia="ko-KR"/>
              </w:rPr>
            </w:pPr>
          </w:p>
        </w:tc>
      </w:tr>
      <w:tr w:rsidR="00463591" w:rsidRPr="007151A0" w14:paraId="238FBB95" w14:textId="77777777" w:rsidTr="00B233B6">
        <w:trPr>
          <w:jc w:val="center"/>
        </w:trPr>
        <w:tc>
          <w:tcPr>
            <w:tcW w:w="6038" w:type="dxa"/>
            <w:shd w:val="clear" w:color="auto" w:fill="auto"/>
          </w:tcPr>
          <w:p w14:paraId="6AF883E3" w14:textId="77777777" w:rsidR="00463591" w:rsidRPr="007151A0" w:rsidRDefault="00463591" w:rsidP="0046359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463591" w:rsidRPr="007151A0" w:rsidRDefault="00463591" w:rsidP="00463591">
            <w:pPr>
              <w:pStyle w:val="TAL"/>
              <w:rPr>
                <w:lang w:eastAsia="ko-KR"/>
              </w:rPr>
            </w:pPr>
          </w:p>
        </w:tc>
      </w:tr>
      <w:tr w:rsidR="00463591" w:rsidRPr="007151A0" w14:paraId="03CB90FC" w14:textId="77777777" w:rsidTr="00B233B6">
        <w:trPr>
          <w:jc w:val="center"/>
        </w:trPr>
        <w:tc>
          <w:tcPr>
            <w:tcW w:w="6038" w:type="dxa"/>
            <w:shd w:val="clear" w:color="auto" w:fill="auto"/>
          </w:tcPr>
          <w:p w14:paraId="5C1C1AA5" w14:textId="77777777" w:rsidR="00463591" w:rsidRPr="007151A0" w:rsidRDefault="00463591" w:rsidP="0046359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463591" w:rsidRPr="007151A0" w:rsidRDefault="00463591" w:rsidP="00463591">
            <w:pPr>
              <w:pStyle w:val="TAL"/>
              <w:rPr>
                <w:lang w:eastAsia="ko-KR"/>
              </w:rPr>
            </w:pPr>
          </w:p>
        </w:tc>
      </w:tr>
      <w:tr w:rsidR="00463591" w:rsidRPr="007151A0" w14:paraId="2CD6CC80" w14:textId="77777777" w:rsidTr="00B233B6">
        <w:trPr>
          <w:jc w:val="center"/>
        </w:trPr>
        <w:tc>
          <w:tcPr>
            <w:tcW w:w="6038" w:type="dxa"/>
            <w:shd w:val="clear" w:color="auto" w:fill="auto"/>
          </w:tcPr>
          <w:p w14:paraId="3385D629" w14:textId="77777777" w:rsidR="00463591" w:rsidRPr="007151A0" w:rsidRDefault="00463591" w:rsidP="0046359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463591" w:rsidRPr="007151A0" w:rsidRDefault="00463591" w:rsidP="00463591">
            <w:pPr>
              <w:pStyle w:val="TAL"/>
              <w:rPr>
                <w:lang w:eastAsia="ko-KR"/>
              </w:rPr>
            </w:pPr>
          </w:p>
        </w:tc>
      </w:tr>
      <w:tr w:rsidR="00463591" w:rsidRPr="007151A0" w14:paraId="3B2268A9" w14:textId="77777777" w:rsidTr="00B233B6">
        <w:trPr>
          <w:jc w:val="center"/>
        </w:trPr>
        <w:tc>
          <w:tcPr>
            <w:tcW w:w="6038" w:type="dxa"/>
            <w:shd w:val="clear" w:color="auto" w:fill="auto"/>
          </w:tcPr>
          <w:p w14:paraId="477017AD" w14:textId="77777777" w:rsidR="00463591" w:rsidRPr="007151A0" w:rsidRDefault="00463591" w:rsidP="00463591">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463591" w:rsidRPr="007151A0" w:rsidRDefault="00463591" w:rsidP="00463591">
            <w:pPr>
              <w:pStyle w:val="TAL"/>
              <w:rPr>
                <w:lang w:eastAsia="ko-KR"/>
              </w:rPr>
            </w:pPr>
          </w:p>
        </w:tc>
      </w:tr>
      <w:tr w:rsidR="00463591" w:rsidRPr="007151A0" w14:paraId="6CF4762E" w14:textId="77777777" w:rsidTr="00B233B6">
        <w:trPr>
          <w:jc w:val="center"/>
        </w:trPr>
        <w:tc>
          <w:tcPr>
            <w:tcW w:w="6038" w:type="dxa"/>
            <w:shd w:val="clear" w:color="auto" w:fill="auto"/>
          </w:tcPr>
          <w:p w14:paraId="31E8B424" w14:textId="01F74C6F" w:rsidR="00463591" w:rsidRPr="007151A0" w:rsidRDefault="00463591" w:rsidP="0046359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463591" w:rsidRPr="007151A0" w:rsidRDefault="00463591" w:rsidP="00463591">
            <w:pPr>
              <w:pStyle w:val="TAL"/>
              <w:rPr>
                <w:lang w:eastAsia="ko-KR"/>
              </w:rPr>
            </w:pPr>
          </w:p>
        </w:tc>
      </w:tr>
      <w:tr w:rsidR="00463591" w:rsidRPr="007151A0" w14:paraId="597D525C" w14:textId="77777777" w:rsidTr="00B233B6">
        <w:trPr>
          <w:jc w:val="center"/>
        </w:trPr>
        <w:tc>
          <w:tcPr>
            <w:tcW w:w="6038" w:type="dxa"/>
            <w:shd w:val="clear" w:color="auto" w:fill="auto"/>
            <w:hideMark/>
          </w:tcPr>
          <w:p w14:paraId="3215F708" w14:textId="440B75F3" w:rsidR="00463591" w:rsidRPr="007151A0" w:rsidRDefault="00463591" w:rsidP="00463591">
            <w:pPr>
              <w:pStyle w:val="TAL"/>
              <w:rPr>
                <w:lang w:eastAsia="ko-KR"/>
              </w:rPr>
            </w:pPr>
            <w:r w:rsidRPr="007151A0">
              <w:rPr>
                <w:lang w:eastAsia="ko-KR"/>
              </w:rPr>
              <w:lastRenderedPageBreak/>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463591" w:rsidRPr="007151A0" w:rsidRDefault="00463591" w:rsidP="00463591">
            <w:pPr>
              <w:pStyle w:val="TAL"/>
              <w:rPr>
                <w:lang w:eastAsia="ko-KR"/>
              </w:rPr>
            </w:pPr>
          </w:p>
        </w:tc>
      </w:tr>
      <w:tr w:rsidR="00463591" w:rsidRPr="007151A0" w14:paraId="1026534F" w14:textId="77777777" w:rsidTr="00B233B6">
        <w:trPr>
          <w:jc w:val="center"/>
        </w:trPr>
        <w:tc>
          <w:tcPr>
            <w:tcW w:w="6038" w:type="dxa"/>
            <w:shd w:val="clear" w:color="auto" w:fill="auto"/>
            <w:hideMark/>
          </w:tcPr>
          <w:p w14:paraId="37CD6AA4" w14:textId="06B8CF9C" w:rsidR="00463591" w:rsidRPr="007151A0" w:rsidRDefault="00463591" w:rsidP="0046359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463591" w:rsidRPr="007151A0" w:rsidRDefault="00463591" w:rsidP="00463591">
            <w:pPr>
              <w:pStyle w:val="TAL"/>
              <w:rPr>
                <w:lang w:eastAsia="ko-KR"/>
              </w:rPr>
            </w:pPr>
          </w:p>
        </w:tc>
      </w:tr>
      <w:tr w:rsidR="00463591" w:rsidRPr="007151A0" w14:paraId="43562A4F" w14:textId="77777777" w:rsidTr="00B233B6">
        <w:trPr>
          <w:jc w:val="center"/>
        </w:trPr>
        <w:tc>
          <w:tcPr>
            <w:tcW w:w="6038" w:type="dxa"/>
            <w:shd w:val="clear" w:color="auto" w:fill="auto"/>
            <w:hideMark/>
          </w:tcPr>
          <w:p w14:paraId="2956BED0" w14:textId="77777777" w:rsidR="00463591" w:rsidRPr="007151A0" w:rsidRDefault="00463591" w:rsidP="0046359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463591" w:rsidRPr="007151A0" w:rsidRDefault="00463591" w:rsidP="00463591">
            <w:pPr>
              <w:pStyle w:val="TAL"/>
              <w:rPr>
                <w:lang w:eastAsia="ko-KR"/>
              </w:rPr>
            </w:pPr>
          </w:p>
        </w:tc>
      </w:tr>
      <w:tr w:rsidR="00463591" w:rsidRPr="007151A0" w14:paraId="0D4B0288" w14:textId="77777777" w:rsidTr="00B233B6">
        <w:trPr>
          <w:jc w:val="center"/>
        </w:trPr>
        <w:tc>
          <w:tcPr>
            <w:tcW w:w="6038" w:type="dxa"/>
            <w:shd w:val="clear" w:color="auto" w:fill="auto"/>
            <w:hideMark/>
          </w:tcPr>
          <w:p w14:paraId="5BA1DE75" w14:textId="77777777" w:rsidR="00463591" w:rsidRPr="007151A0" w:rsidRDefault="00463591" w:rsidP="0046359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463591" w:rsidRPr="007151A0" w:rsidRDefault="00463591" w:rsidP="00463591">
            <w:pPr>
              <w:pStyle w:val="TAL"/>
              <w:rPr>
                <w:lang w:eastAsia="ko-KR"/>
              </w:rPr>
            </w:pPr>
          </w:p>
        </w:tc>
      </w:tr>
      <w:tr w:rsidR="00463591" w:rsidRPr="007151A0" w14:paraId="276B35BB" w14:textId="77777777" w:rsidTr="00B233B6">
        <w:trPr>
          <w:jc w:val="center"/>
        </w:trPr>
        <w:tc>
          <w:tcPr>
            <w:tcW w:w="6038" w:type="dxa"/>
            <w:shd w:val="clear" w:color="auto" w:fill="auto"/>
            <w:hideMark/>
          </w:tcPr>
          <w:p w14:paraId="11ACD208" w14:textId="77777777" w:rsidR="00463591" w:rsidRPr="007151A0" w:rsidRDefault="00463591" w:rsidP="00463591">
            <w:pPr>
              <w:pStyle w:val="TAL"/>
              <w:rPr>
                <w:lang w:eastAsia="ko-KR"/>
              </w:rPr>
            </w:pPr>
            <w:r w:rsidRPr="007151A0">
              <w:rPr>
                <w:lang w:eastAsia="ko-KR"/>
              </w:rPr>
              <w:t>5001 (NOT_IMPLEMENTED)</w:t>
            </w:r>
          </w:p>
        </w:tc>
        <w:tc>
          <w:tcPr>
            <w:tcW w:w="2575" w:type="dxa"/>
            <w:vMerge w:val="restart"/>
            <w:shd w:val="clear" w:color="auto" w:fill="auto"/>
            <w:vAlign w:val="center"/>
            <w:hideMark/>
          </w:tcPr>
          <w:p w14:paraId="2E024058" w14:textId="77777777" w:rsidR="00463591" w:rsidRPr="007151A0" w:rsidRDefault="00463591" w:rsidP="00463591">
            <w:pPr>
              <w:pStyle w:val="TAL"/>
              <w:rPr>
                <w:lang w:eastAsia="ko-KR"/>
              </w:rPr>
            </w:pPr>
            <w:r w:rsidRPr="007151A0">
              <w:rPr>
                <w:lang w:eastAsia="ko-KR"/>
              </w:rPr>
              <w:t>501 (Not Implemented)</w:t>
            </w:r>
          </w:p>
        </w:tc>
      </w:tr>
      <w:tr w:rsidR="00463591" w:rsidRPr="007151A0" w14:paraId="02A86E4E" w14:textId="77777777" w:rsidTr="00B233B6">
        <w:trPr>
          <w:jc w:val="center"/>
        </w:trPr>
        <w:tc>
          <w:tcPr>
            <w:tcW w:w="6038" w:type="dxa"/>
            <w:shd w:val="clear" w:color="auto" w:fill="auto"/>
            <w:hideMark/>
          </w:tcPr>
          <w:p w14:paraId="56F8FE88" w14:textId="587CEE1A" w:rsidR="00463591" w:rsidRPr="007151A0" w:rsidRDefault="00463591" w:rsidP="0046359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463591" w:rsidRPr="007151A0" w:rsidRDefault="00463591" w:rsidP="00463591">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00" w:name="_Toc457223590"/>
      <w:bookmarkStart w:id="101"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2" w:name="_Toc399484797"/>
      <w:bookmarkStart w:id="103" w:name="_Toc408823660"/>
      <w:bookmarkStart w:id="104" w:name="_Toc457223591"/>
      <w:bookmarkStart w:id="105"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Heading3"/>
      </w:pPr>
      <w:bookmarkStart w:id="106" w:name="_Toc51539174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8" w:name="_Toc457223592"/>
      <w:bookmarkStart w:id="109"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10" w:name="_Toc408823662"/>
      <w:bookmarkStart w:id="111" w:name="_Toc457223593"/>
      <w:bookmarkStart w:id="112"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3" w:name="_Toc408823663"/>
      <w:bookmarkStart w:id="114" w:name="_Toc457223594"/>
      <w:bookmarkStart w:id="115"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Malgun Gothic"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16" w:name="_Toc408823664"/>
      <w:bookmarkStart w:id="117" w:name="_Toc457223595"/>
      <w:bookmarkStart w:id="118" w:name="_Toc51539174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9" w:name="_Toc408823665"/>
      <w:bookmarkStart w:id="120" w:name="_Toc457223596"/>
      <w:bookmarkStart w:id="121"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2" w:name="_Toc408823666"/>
      <w:bookmarkStart w:id="123" w:name="_Toc457223597"/>
      <w:bookmarkStart w:id="124"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5" w:name="_Toc457223598"/>
      <w:bookmarkStart w:id="126" w:name="_Toc51539175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7" w:name="_Toc408823669"/>
      <w:bookmarkStart w:id="128" w:name="_Toc457223599"/>
      <w:bookmarkStart w:id="129"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30" w:name="_Toc457223600"/>
      <w:bookmarkStart w:id="131"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30"/>
      <w:bookmarkEnd w:id="131"/>
    </w:p>
    <w:p w14:paraId="12C0EEEA" w14:textId="77777777" w:rsidR="00E95BDB" w:rsidRPr="007151A0" w:rsidRDefault="00E95BDB" w:rsidP="00F311D5">
      <w:pPr>
        <w:pStyle w:val="Heading3"/>
      </w:pPr>
      <w:bookmarkStart w:id="132" w:name="_Toc457223601"/>
      <w:bookmarkStart w:id="133" w:name="_Toc51539175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4" w:name="_Toc457223602"/>
      <w:bookmarkStart w:id="135" w:name="_Toc51539175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6" w:name="_Toc408823670"/>
      <w:bookmarkStart w:id="137" w:name="_Toc457223603"/>
      <w:bookmarkStart w:id="138"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9" w:name="_Toc408823671"/>
      <w:bookmarkStart w:id="140" w:name="_Toc457223604"/>
      <w:bookmarkStart w:id="141"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2" w:name="_Toc457223605"/>
      <w:bookmarkStart w:id="143" w:name="_Toc51539175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4" w:name="_Toc457223606"/>
      <w:bookmarkStart w:id="145" w:name="_Toc51539175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6" w:name="_Toc408823672"/>
      <w:bookmarkStart w:id="147" w:name="_Toc457223607"/>
      <w:bookmarkStart w:id="148" w:name="_Toc51539176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9" w:name="_Toc408823674"/>
      <w:bookmarkStart w:id="150" w:name="_Toc457223608"/>
      <w:bookmarkStart w:id="151"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2" w:name="_Toc457223609"/>
      <w:bookmarkStart w:id="153" w:name="_Toc51539176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4" w:name="_Toc457223610"/>
      <w:bookmarkStart w:id="155" w:name="_Toc51539176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6" w:name="_Toc515391764"/>
      <w:bookmarkStart w:id="157" w:name="_Toc399484798"/>
      <w:bookmarkStart w:id="158" w:name="_Toc408823675"/>
      <w:bookmarkStart w:id="159" w:name="_Toc457223611"/>
      <w:r>
        <w:rPr>
          <w:rFonts w:hint="eastAsia"/>
        </w:rPr>
        <w:lastRenderedPageBreak/>
        <w:t>6.4.20</w:t>
      </w:r>
      <w:r>
        <w:rPr>
          <w:rFonts w:hint="eastAsia"/>
        </w:rPr>
        <w:tab/>
      </w:r>
      <w:r>
        <w:t>X-M2M-</w:t>
      </w:r>
      <w:r>
        <w:rPr>
          <w:rFonts w:hint="eastAsia"/>
        </w:rPr>
        <w:t>CTS</w:t>
      </w:r>
      <w:bookmarkEnd w:id="156"/>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60"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1" w:name="_Toc467122780"/>
      <w:bookmarkStart w:id="162"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3" w:name="_Toc51539176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4"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77777777"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IWijxQjUrcXBYoCei4QxjWo9Kg8D3p9tlWoT4t0_gyTE96639In0FZFY2_rvP-_bMJ01EArmKZsR5VW3rwoPxw=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5" w:name="_Toc515391769"/>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6"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w:t>
      </w:r>
      <w:r w:rsidRPr="007151A0">
        <w:rPr>
          <w:lang w:eastAsia="ko-KR"/>
        </w:rPr>
        <w:lastRenderedPageBreak/>
        <w:t xml:space="preserve">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7" w:name="_Toc408823676"/>
      <w:bookmarkStart w:id="168" w:name="_Toc457223612"/>
      <w:bookmarkStart w:id="169" w:name="_Toc515391771"/>
      <w:r w:rsidRPr="007151A0">
        <w:rPr>
          <w:lang w:eastAsia="ko-KR"/>
        </w:rPr>
        <w:t>6.6</w:t>
      </w:r>
      <w:r w:rsidRPr="007151A0">
        <w:rPr>
          <w:lang w:eastAsia="ko-KR"/>
        </w:rPr>
        <w:tab/>
        <w:t>Message Routing</w:t>
      </w:r>
      <w:bookmarkEnd w:id="167"/>
      <w:bookmarkEnd w:id="168"/>
      <w:bookmarkEnd w:id="16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70" w:name="_Toc399484799"/>
      <w:bookmarkStart w:id="171" w:name="_Toc408823677"/>
      <w:bookmarkStart w:id="172" w:name="_Toc457223613"/>
      <w:bookmarkStart w:id="173"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0"/>
      <w:bookmarkEnd w:id="171"/>
      <w:bookmarkEnd w:id="172"/>
      <w:bookmarkEnd w:id="173"/>
    </w:p>
    <w:p w14:paraId="6F481D64" w14:textId="77777777" w:rsidR="007B59E8" w:rsidRPr="007151A0" w:rsidRDefault="007B59E8" w:rsidP="00FE5635">
      <w:pPr>
        <w:pStyle w:val="Heading2"/>
      </w:pPr>
      <w:bookmarkStart w:id="174" w:name="_Toc408823678"/>
      <w:bookmarkStart w:id="175" w:name="_Toc457223614"/>
      <w:bookmarkStart w:id="176" w:name="_Toc515391773"/>
      <w:r w:rsidRPr="007151A0">
        <w:rPr>
          <w:rFonts w:hint="eastAsia"/>
          <w:lang w:eastAsia="ko-KR"/>
        </w:rPr>
        <w:t>7.1</w:t>
      </w:r>
      <w:r w:rsidRPr="007151A0">
        <w:tab/>
        <w:t>Authentication on HTTP Request</w:t>
      </w:r>
      <w:r w:rsidRPr="007151A0">
        <w:rPr>
          <w:rFonts w:hint="eastAsia"/>
        </w:rPr>
        <w:t xml:space="preserve"> Message</w:t>
      </w:r>
      <w:bookmarkEnd w:id="174"/>
      <w:bookmarkEnd w:id="175"/>
      <w:bookmarkEnd w:id="17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7" w:name="_Toc408823679"/>
      <w:bookmarkStart w:id="178" w:name="_Toc457223615"/>
      <w:bookmarkStart w:id="179" w:name="_Toc515391774"/>
      <w:r w:rsidRPr="007151A0">
        <w:rPr>
          <w:rFonts w:hint="eastAsia"/>
          <w:lang w:eastAsia="ko-KR"/>
        </w:rPr>
        <w:t>7.2</w:t>
      </w:r>
      <w:r w:rsidRPr="007151A0">
        <w:tab/>
      </w:r>
      <w:r w:rsidRPr="007151A0">
        <w:rPr>
          <w:rFonts w:hint="eastAsia"/>
          <w:lang w:eastAsia="ko-KR"/>
        </w:rPr>
        <w:t>Transport Layer Security</w:t>
      </w:r>
      <w:bookmarkEnd w:id="177"/>
      <w:bookmarkEnd w:id="178"/>
      <w:bookmarkEnd w:id="17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80" w:name="_Toc408823680"/>
      <w:bookmarkStart w:id="181" w:name="_Toc457223616"/>
      <w:bookmarkStart w:id="182"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0"/>
      <w:bookmarkEnd w:id="181"/>
      <w:bookmarkEnd w:id="182"/>
    </w:p>
    <w:p w14:paraId="3606054F" w14:textId="77777777" w:rsidR="007B59E8" w:rsidRPr="007151A0" w:rsidRDefault="007B59E8" w:rsidP="00FE5635">
      <w:pPr>
        <w:pStyle w:val="Heading1"/>
        <w:rPr>
          <w:lang w:eastAsia="ko-KR"/>
        </w:rPr>
      </w:pPr>
      <w:bookmarkStart w:id="183" w:name="_Toc408823681"/>
      <w:bookmarkStart w:id="184" w:name="_Toc457223617"/>
      <w:bookmarkStart w:id="185"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3"/>
      <w:bookmarkEnd w:id="184"/>
      <w:bookmarkEnd w:id="185"/>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A962C7" w:rsidP="001A1015">
      <w:pPr>
        <w:pStyle w:val="FL"/>
        <w:rPr>
          <w:lang w:eastAsia="ko-KR"/>
        </w:rPr>
      </w:pPr>
      <w:r w:rsidRPr="007151A0">
        <w:rPr>
          <w:noProof/>
        </w:rPr>
        <w:object w:dxaOrig="7155" w:dyaOrig="7515" w14:anchorId="1D2C81A6">
          <v:shape id="_x0000_i1025" type="#_x0000_t75" alt="" style="width:357.75pt;height:375.65pt;mso-width-percent:0;mso-height-percent:0;mso-width-percent:0;mso-height-percent:0" o:ole="">
            <v:imagedata r:id="rId14" o:title=""/>
          </v:shape>
          <o:OLEObject Type="Embed" ProgID="Visio.Drawing.11" ShapeID="_x0000_i1025" DrawAspect="Content" ObjectID="_1619857365"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6" w:name="_Toc408823682"/>
      <w:bookmarkStart w:id="187" w:name="_Toc457223618"/>
      <w:bookmarkStart w:id="188"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6"/>
      <w:bookmarkEnd w:id="187"/>
      <w:bookmarkEnd w:id="188"/>
    </w:p>
    <w:p w14:paraId="5A8352BD" w14:textId="77777777" w:rsidR="007B59E8" w:rsidRPr="007151A0" w:rsidRDefault="007B59E8" w:rsidP="001A1015">
      <w:pPr>
        <w:pStyle w:val="Heading1"/>
      </w:pPr>
      <w:bookmarkStart w:id="189" w:name="_Toc408823683"/>
      <w:bookmarkStart w:id="190" w:name="_Toc457223619"/>
      <w:bookmarkStart w:id="191" w:name="_Toc515391778"/>
      <w:r w:rsidRPr="007151A0">
        <w:rPr>
          <w:rFonts w:hint="eastAsia"/>
          <w:lang w:eastAsia="ko-KR"/>
        </w:rPr>
        <w:t>B.1</w:t>
      </w:r>
      <w:r w:rsidRPr="007151A0">
        <w:tab/>
        <w:t>Notification using WebSocket</w:t>
      </w:r>
      <w:bookmarkEnd w:id="189"/>
      <w:bookmarkEnd w:id="190"/>
      <w:bookmarkEnd w:id="191"/>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2" w:name="_Toc300919400"/>
      <w:bookmarkStart w:id="193" w:name="_Toc399484802"/>
      <w:r w:rsidRPr="007151A0">
        <w:rPr>
          <w:rStyle w:val="Guidance"/>
          <w:color w:val="auto"/>
          <w:sz w:val="36"/>
        </w:rPr>
        <w:br w:type="page"/>
      </w:r>
      <w:bookmarkStart w:id="194" w:name="_Toc408823684"/>
      <w:bookmarkStart w:id="195" w:name="_Toc457223620"/>
      <w:bookmarkStart w:id="196" w:name="_Toc515391779"/>
      <w:r w:rsidR="00BB6418" w:rsidRPr="007151A0">
        <w:lastRenderedPageBreak/>
        <w:t>History</w:t>
      </w:r>
      <w:bookmarkEnd w:id="192"/>
      <w:bookmarkEnd w:id="193"/>
      <w:bookmarkEnd w:id="194"/>
      <w:bookmarkEnd w:id="195"/>
      <w:bookmarkEnd w:id="19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F721B6">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F721B6">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F721B6">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hint="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hint="eastAsia"/>
                <w:lang w:eastAsia="ko-KR"/>
              </w:rPr>
            </w:pPr>
            <w:r>
              <w:rPr>
                <w:rFonts w:eastAsiaTheme="minorEastAsia" w:hint="eastAsia"/>
                <w:lang w:eastAsia="ko-KR"/>
              </w:rPr>
              <w:t>201</w:t>
            </w:r>
            <w:r>
              <w:rPr>
                <w:rFonts w:eastAsiaTheme="minorEastAsia"/>
                <w:lang w:eastAsia="ko-KR"/>
              </w:rPr>
              <w:t>9-0</w:t>
            </w:r>
            <w:r>
              <w:rPr>
                <w:rFonts w:eastAsiaTheme="minorEastAsia"/>
                <w:lang w:eastAsia="ko-KR"/>
              </w:rPr>
              <w:t>5</w:t>
            </w:r>
            <w:r>
              <w:rPr>
                <w:rFonts w:eastAsiaTheme="minorEastAsia"/>
                <w:lang w:eastAsia="ko-KR"/>
              </w:rPr>
              <w:t>-</w:t>
            </w:r>
            <w:r>
              <w:rPr>
                <w:rFonts w:eastAsiaTheme="minorEastAsia"/>
                <w:lang w:eastAsia="ko-KR"/>
              </w:rPr>
              <w:t>20</w:t>
            </w:r>
          </w:p>
        </w:tc>
        <w:tc>
          <w:tcPr>
            <w:tcW w:w="6804" w:type="dxa"/>
            <w:tcBorders>
              <w:top w:val="single" w:sz="6" w:space="0" w:color="auto"/>
              <w:left w:val="nil"/>
              <w:bottom w:val="single" w:sz="6" w:space="0" w:color="auto"/>
              <w:right w:val="single" w:sz="6" w:space="0" w:color="auto"/>
            </w:tcBorders>
          </w:tcPr>
          <w:p w14:paraId="73916F1D" w14:textId="030891CF"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Includes agreed contribution at PRO#3</w:t>
            </w:r>
            <w:r>
              <w:rPr>
                <w:rFonts w:eastAsia="Malgun Gothic"/>
                <w:lang w:eastAsia="ko-KR"/>
              </w:rPr>
              <w:t>9</w:t>
            </w:r>
            <w:r>
              <w:rPr>
                <w:rFonts w:eastAsia="Malgun Gothic"/>
                <w:lang w:eastAsia="ko-KR"/>
              </w:rPr>
              <w:t xml:space="preserve"> meeting:</w:t>
            </w:r>
          </w:p>
          <w:p w14:paraId="045ADD71" w14:textId="77571988"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1. </w:t>
            </w:r>
            <w:r w:rsidRPr="00463591">
              <w:rPr>
                <w:rFonts w:eastAsia="Malgun Gothic"/>
                <w:lang w:eastAsia="ko-KR"/>
              </w:rPr>
              <w:t>SDS-2019-0157R01-TS-0009_Recall_request_rsc_R3</w:t>
            </w: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F5338" w14:textId="77777777" w:rsidR="00A962C7" w:rsidRDefault="00A962C7">
      <w:r>
        <w:separator/>
      </w:r>
    </w:p>
  </w:endnote>
  <w:endnote w:type="continuationSeparator" w:id="0">
    <w:p w14:paraId="523638DA" w14:textId="77777777" w:rsidR="00A962C7" w:rsidRDefault="00A9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3DDC137F"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7777B2">
      <w:t>23</w:t>
    </w:r>
    <w:r>
      <w:fldChar w:fldCharType="end"/>
    </w:r>
    <w:r>
      <w:t xml:space="preserve"> of </w:t>
    </w:r>
    <w:r w:rsidR="00A962C7">
      <w:fldChar w:fldCharType="begin"/>
    </w:r>
    <w:r w:rsidR="00A962C7">
      <w:instrText xml:space="preserve"> NUMPAGES   \* MERGEFORMAT </w:instrText>
    </w:r>
    <w:r w:rsidR="00A962C7">
      <w:fldChar w:fldCharType="separate"/>
    </w:r>
    <w:r w:rsidR="007777B2">
      <w:t>23</w:t>
    </w:r>
    <w:r w:rsidR="00A962C7">
      <w:fldChar w:fldCharType="end"/>
    </w:r>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5CBA7" w14:textId="77777777" w:rsidR="00A962C7" w:rsidRDefault="00A962C7">
      <w:r>
        <w:separator/>
      </w:r>
    </w:p>
  </w:footnote>
  <w:footnote w:type="continuationSeparator" w:id="0">
    <w:p w14:paraId="47348815" w14:textId="77777777" w:rsidR="00A962C7" w:rsidRDefault="00A962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4"/>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1E55"/>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722B"/>
    <w:rsid w:val="00A6262E"/>
    <w:rsid w:val="00A6642E"/>
    <w:rsid w:val="00A76208"/>
    <w:rsid w:val="00A857FD"/>
    <w:rsid w:val="00A87D81"/>
    <w:rsid w:val="00A94635"/>
    <w:rsid w:val="00A962C7"/>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C23F3-B147-B04C-B9C2-E45AF2648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0</TotalTime>
  <Pages>23</Pages>
  <Words>6540</Words>
  <Characters>37284</Characters>
  <Application>Microsoft Office Word</Application>
  <DocSecurity>0</DocSecurity>
  <Lines>310</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43737</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3</cp:revision>
  <cp:lastPrinted>2016-08-29T08:22:00Z</cp:lastPrinted>
  <dcterms:created xsi:type="dcterms:W3CDTF">2019-05-20T18:34:00Z</dcterms:created>
  <dcterms:modified xsi:type="dcterms:W3CDTF">2019-05-20T18:34:00Z</dcterms:modified>
</cp:coreProperties>
</file>