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1CA60754"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333AB4" w:rsidRPr="009C5273">
              <w:rPr>
                <w:rFonts w:eastAsia="BatangChe"/>
                <w:sz w:val="22"/>
                <w:szCs w:val="24"/>
              </w:rPr>
              <w:t>6</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A4412EA"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333AB4" w:rsidRPr="009C5273">
              <w:rPr>
                <w:rFonts w:eastAsia="BatangChe"/>
                <w:sz w:val="22"/>
                <w:szCs w:val="24"/>
              </w:rPr>
              <w:t>1</w:t>
            </w:r>
            <w:r w:rsidR="00EB4DC1" w:rsidRPr="004E164A">
              <w:rPr>
                <w:rFonts w:eastAsia="BatangChe"/>
                <w:sz w:val="22"/>
                <w:szCs w:val="24"/>
              </w:rPr>
              <w:t>0</w:t>
            </w:r>
            <w:r w:rsidR="00C12762" w:rsidRPr="004E164A">
              <w:rPr>
                <w:rFonts w:eastAsia="BatangChe"/>
                <w:sz w:val="22"/>
                <w:szCs w:val="24"/>
              </w:rPr>
              <w:t>-</w:t>
            </w:r>
            <w:r w:rsidR="00333AB4" w:rsidRPr="009C5273">
              <w:rPr>
                <w:rFonts w:eastAsia="BatangChe"/>
                <w:sz w:val="22"/>
                <w:szCs w:val="24"/>
              </w:rPr>
              <w:t>08</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2171792"/>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2171793"/>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2171794"/>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2171795"/>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2171797"/>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2171798"/>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2171799"/>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2171800"/>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2171801"/>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2" o:title=""/>
          </v:shape>
          <o:OLEObject Type="Embed" ProgID="VisioViewer.Viewer.1" ShapeID="_x0000_i1025" DrawAspect="Content" ObjectID="_163204998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2171802"/>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2171803"/>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2pt;height:265.2pt" o:ole="">
            <v:imagedata r:id="rId14" o:title=""/>
          </v:shape>
          <o:OLEObject Type="Embed" ProgID="VisioViewer.Viewer.1" ShapeID="_x0000_i1026" DrawAspect="Content" ObjectID="_163204998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2171804"/>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2171805"/>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2171806"/>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2171807"/>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2171808"/>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2171809"/>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2171811"/>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2171812"/>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2171813"/>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2171814"/>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3204999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2171815"/>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2171816"/>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2171817"/>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2171818"/>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8pt;height:116.4pt" o:ole="">
            <v:imagedata r:id="rId19" o:title=""/>
          </v:shape>
          <o:OLEObject Type="Embed" ProgID="VisioViewer.Viewer.1" ShapeID="_x0000_i1028" DrawAspect="Content" ObjectID="_163204999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2171819"/>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2171820"/>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2171821"/>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2171822"/>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2171823"/>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2171824"/>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2171825"/>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2171826"/>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2171827"/>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2171828"/>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2171829"/>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pt" o:ole="">
            <v:imagedata r:id="rId21" o:title=""/>
          </v:shape>
          <o:OLEObject Type="Embed" ProgID="VisioViewer.Viewer.1" ShapeID="_x0000_i1029" DrawAspect="Content" ObjectID="_163204999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2171830"/>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pt;height:166.2pt" o:ole="">
            <v:imagedata r:id="rId23" o:title=""/>
          </v:shape>
          <o:OLEObject Type="Embed" ProgID="VisioViewer.Viewer.1" ShapeID="_x0000_i1030" DrawAspect="Content" ObjectID="_163204999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pt" o:ole="">
            <v:imagedata r:id="rId25" o:title=""/>
          </v:shape>
          <o:OLEObject Type="Embed" ProgID="VisioViewer.Viewer.1" ShapeID="_x0000_i1031" DrawAspect="Content" ObjectID="_163204999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2171831"/>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2pt;height:170.4pt" o:ole="">
            <v:imagedata r:id="rId27" o:title=""/>
          </v:shape>
          <o:OLEObject Type="Embed" ProgID="VisioViewer.Viewer.1" ShapeID="_x0000_i1032" DrawAspect="Content" ObjectID="_163204999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2171832"/>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2171833"/>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2171834"/>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3.8pt" o:ole="">
            <v:imagedata r:id="rId29" o:title=""/>
          </v:shape>
          <o:OLEObject Type="Embed" ProgID="VisioViewer.Viewer.1" ShapeID="_x0000_i1033" DrawAspect="Content" ObjectID="_163204999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2171835"/>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2171839"/>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2171840"/>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2171841"/>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2171842"/>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2171843"/>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2171844"/>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2171845"/>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2171846"/>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2171847"/>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2171849"/>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2171850"/>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2171851"/>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2171852"/>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2171853"/>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2171854"/>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2171855"/>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2171856"/>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2171857"/>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2171858"/>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2171859"/>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2171860"/>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2171861"/>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2171862"/>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2171863"/>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E16059">
        <w:fldChar w:fldCharType="begin"/>
      </w:r>
      <w:r w:rsidR="00E16059">
        <w:instrText xml:space="preserve"> REF REF_oneM2MTS_0003  \* MERGEFORMAT </w:instrText>
      </w:r>
      <w:r w:rsidR="00E16059">
        <w:fldChar w:fldCharType="separate"/>
      </w:r>
      <w:r w:rsidR="00004B9F">
        <w:t>2</w:t>
      </w:r>
      <w:r w:rsidR="00E16059">
        <w:fldChar w:fldCharType="end"/>
      </w:r>
      <w:r w:rsidRPr="00C43ACB">
        <w:t>].</w:t>
      </w:r>
    </w:p>
    <w:p w14:paraId="6CFEE365" w14:textId="77777777" w:rsidR="0090528A" w:rsidRPr="00C43ACB" w:rsidRDefault="0090528A" w:rsidP="00A97152">
      <w:pPr>
        <w:pStyle w:val="2"/>
      </w:pPr>
      <w:bookmarkStart w:id="198" w:name="_Toc507429663"/>
      <w:bookmarkStart w:id="199" w:name="_Toc2171864"/>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2171865"/>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2171867"/>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2171868"/>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2171869"/>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2171870"/>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2171874"/>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2171875"/>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2171876"/>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2171877"/>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2171878"/>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2171879"/>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2171880"/>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2171881"/>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2171882"/>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2171884"/>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2171885"/>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2171886"/>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2171887"/>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2171888"/>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2171889"/>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2171890"/>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2171891"/>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2171892"/>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2171893"/>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2171894"/>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2171895"/>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2171899"/>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2171900"/>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2171901"/>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2171902"/>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6pt" o:ole="">
            <v:imagedata r:id="rId32" o:title=""/>
          </v:shape>
          <o:OLEObject Type="Embed" ProgID="VisioViewer.Viewer.1" ShapeID="_x0000_i1034" DrawAspect="Content" ObjectID="_1632049997"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2171906"/>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2171907"/>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2171909"/>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8pt" o:ole="">
            <v:imagedata r:id="rId34" o:title=""/>
          </v:shape>
          <o:OLEObject Type="Embed" ProgID="VisioViewer.Viewer.1" ShapeID="_x0000_i1035" DrawAspect="Content" ObjectID="_1632049998"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8pt;height:414.6pt" o:ole="">
            <v:imagedata r:id="rId36" o:title=""/>
          </v:shape>
          <o:OLEObject Type="Embed" ProgID="VisioViewer.Viewer.1" ShapeID="_x0000_i1036" DrawAspect="Content" ObjectID="_1632049999"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pt;height:619.8pt" o:ole="">
            <v:imagedata r:id="rId38" o:title=""/>
          </v:shape>
          <o:OLEObject Type="Embed" ProgID="VisioViewer.Viewer.1" ShapeID="_x0000_i1037" DrawAspect="Content" ObjectID="_1632050000"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2171910"/>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2171913"/>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6pt;height:400.8pt" o:ole="">
            <v:imagedata r:id="rId40" o:title=""/>
          </v:shape>
          <o:OLEObject Type="Embed" ProgID="VisioViewer.Viewer.1" ShapeID="_x0000_i1038" DrawAspect="Content" ObjectID="_1632050001"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pt;height:589.2pt" o:ole="">
            <v:imagedata r:id="rId42" o:title=""/>
          </v:shape>
          <o:OLEObject Type="Embed" ProgID="VisioViewer.Viewer.1" ShapeID="_x0000_i1039" DrawAspect="Content" ObjectID="_1632050002"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2171914"/>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4pt;height:478.8pt" o:ole="">
            <v:imagedata r:id="rId44" o:title="" croptop="2090f" cropbottom="2019f" cropleft="2722f" cropright="3482f"/>
          </v:shape>
          <o:OLEObject Type="Embed" ProgID="Visio.Drawing.11" ShapeID="_x0000_i1040" DrawAspect="Content" ObjectID="_1632050003"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2171915"/>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2171916"/>
      <w:r w:rsidRPr="00C43ACB">
        <w:rPr>
          <w:rFonts w:hint="eastAsia"/>
        </w:rPr>
        <w:t>8.3.1</w:t>
      </w:r>
      <w:r w:rsidR="009A4A02" w:rsidRPr="00C43ACB">
        <w:rPr>
          <w:rFonts w:eastAsia="宋体"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2171918"/>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2171921"/>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pt;height:405.6pt" o:ole="">
            <v:imagedata r:id="rId46" o:title=""/>
          </v:shape>
          <o:OLEObject Type="Embed" ProgID="VisioViewer.Viewer.1" ShapeID="_x0000_i1041" DrawAspect="Content" ObjectID="_1632050004"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8pt;height:426.6pt" o:ole="">
            <v:imagedata r:id="rId48" o:title=""/>
          </v:shape>
          <o:OLEObject Type="Embed" ProgID="VisioViewer.Viewer.1" ShapeID="_x0000_i1042" DrawAspect="Content" ObjectID="_1632050005"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2171924"/>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2171925"/>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2171926"/>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5.8pt" o:ole="">
            <v:imagedata r:id="rId50" o:title=""/>
          </v:shape>
          <o:OLEObject Type="Embed" ProgID="VisioViewer.Viewer.1" ShapeID="_x0000_i1043" DrawAspect="Content" ObjectID="_1632050006"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2171927"/>
      <w:r w:rsidRPr="00C43ACB">
        <w:rPr>
          <w:rFonts w:hint="eastAsia"/>
        </w:rPr>
        <w:t>8.3.5</w:t>
      </w:r>
      <w:r w:rsidR="009A4A02" w:rsidRPr="00C43ACB">
        <w:rPr>
          <w:rFonts w:eastAsia="宋体"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333AB4" w:rsidRDefault="00333AB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333AB4" w:rsidRDefault="00333AB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333AB4" w:rsidRDefault="00333AB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333AB4" w:rsidRDefault="00333AB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333AB4" w:rsidRDefault="00333AB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333AB4" w:rsidRDefault="00333AB4"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333AB4" w:rsidRDefault="00333AB4"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333AB4" w:rsidRPr="006A248E" w:rsidRDefault="00333AB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333AB4" w:rsidRDefault="00333AB4"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333AB4" w:rsidRDefault="00333AB4"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333AB4" w:rsidRDefault="00333AB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333AB4" w:rsidRDefault="00333AB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333AB4" w:rsidRPr="006A248E" w:rsidRDefault="00333AB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333AB4" w:rsidRDefault="00333AB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333AB4" w:rsidRDefault="00333AB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333AB4" w:rsidRDefault="00333AB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333AB4" w:rsidRDefault="00333AB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333AB4" w:rsidRDefault="00333AB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333AB4" w:rsidRDefault="00333AB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333AB4" w:rsidRDefault="00333AB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333AB4" w:rsidRDefault="00333AB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333AB4" w:rsidRPr="006A248E" w:rsidRDefault="00333AB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333AB4" w:rsidRDefault="00333AB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333AB4" w:rsidRDefault="00333AB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333AB4" w:rsidRDefault="00333AB4"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333AB4" w:rsidRDefault="00333AB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333AB4" w:rsidRPr="006A248E" w:rsidRDefault="00333AB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333AB4" w:rsidRDefault="00333AB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2171931"/>
      <w:r w:rsidRPr="00C43ACB">
        <w:t>8.</w:t>
      </w:r>
      <w:r w:rsidR="00B16AE5" w:rsidRPr="00C43ACB">
        <w:rPr>
          <w:rFonts w:eastAsia="宋体"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2171932"/>
      <w:r w:rsidRPr="00C43ACB">
        <w:t>8.</w:t>
      </w:r>
      <w:r w:rsidR="00B16AE5" w:rsidRPr="00C43ACB">
        <w:rPr>
          <w:rFonts w:eastAsia="宋体"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2171933"/>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2171934"/>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2171935"/>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2171936"/>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2171937"/>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2171938"/>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2171939"/>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2171940"/>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2171941"/>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2171942"/>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59" w:name="_Toc507429742"/>
      <w:bookmarkStart w:id="360" w:name="_Toc2171943"/>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2171944"/>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2171945"/>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2171946"/>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2171947"/>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2171948"/>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2171949"/>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2171950"/>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8pt" o:ole="">
            <v:imagedata r:id="rId52" o:title=""/>
          </v:shape>
          <o:OLEObject Type="Embed" ProgID="VisioViewer.Viewer.1" ShapeID="_x0000_i1044" DrawAspect="Content" ObjectID="_1632050007"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2171951"/>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6pt" o:ole="">
            <v:imagedata r:id="rId54" o:title=""/>
          </v:shape>
          <o:OLEObject Type="Embed" ProgID="VisioViewer.Viewer.1" ShapeID="_x0000_i1045" DrawAspect="Content" ObjectID="_1632050008"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2171953"/>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2171955"/>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2pt" o:ole="">
            <v:imagedata r:id="rId56" o:title=""/>
          </v:shape>
          <o:OLEObject Type="Embed" ProgID="VisioViewer.Viewer.1" ShapeID="_x0000_i1046" DrawAspect="Content" ObjectID="_1632050009"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2171956"/>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2171957"/>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2171958"/>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2171959"/>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2171960"/>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3" w:name="_Toc507429765"/>
      <w:bookmarkStart w:id="404" w:name="_Toc2171962"/>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8" w:name="_Toc507429769"/>
      <w:bookmarkStart w:id="409" w:name="_Toc2171963"/>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2171964"/>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2171965"/>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2171966"/>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宋体"/>
          <w:lang w:eastAsia="zh-CN"/>
        </w:rPr>
      </w:pPr>
      <w:bookmarkStart w:id="418" w:name="_Toc507429774"/>
      <w:bookmarkStart w:id="419" w:name="_Toc2171968"/>
      <w:r w:rsidRPr="00C43ACB">
        <w:rPr>
          <w:rFonts w:hint="eastAsia"/>
        </w:rPr>
        <w:t>9.6.2.0</w:t>
      </w:r>
      <w:r w:rsidRPr="00C43ACB">
        <w:rPr>
          <w:rFonts w:hint="eastAsia"/>
        </w:rPr>
        <w:tab/>
      </w:r>
      <w:r w:rsidRPr="00C43ACB">
        <w:rPr>
          <w:rFonts w:eastAsia="宋体"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32050010"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2171969"/>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2171970"/>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2171971"/>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6" w:name="_Toc507429778"/>
      <w:bookmarkStart w:id="42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2171973"/>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2171974"/>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2pt;height:672pt" o:ole="">
            <v:imagedata r:id="rId60" o:title="" croptop="1261f" cropbottom="639f" cropleft="2485f" cropright="822f"/>
          </v:shape>
          <o:OLEObject Type="Embed" ProgID="Visio.Drawing.11" ShapeID="_x0000_i1048" DrawAspect="Content" ObjectID="_1632050011"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2171975"/>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4pt;height:692.4pt" o:ole="">
            <v:imagedata r:id="rId62" o:title="" croptop="805f" cropbottom="805f" cropleft="2994f"/>
          </v:shape>
          <o:OLEObject Type="Embed" ProgID="Visio.Drawing.11" ShapeID="_x0000_i1049" DrawAspect="Content" ObjectID="_1632050012"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2171976"/>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8pt;height:507.6pt" o:ole="">
            <v:imagedata r:id="rId64" o:title="" croptop="1289f" cropbottom="1608f" cropleft="3054f" cropright="2366f"/>
          </v:shape>
          <o:OLEObject Type="Embed" ProgID="Visio.Drawing.11" ShapeID="_x0000_i1050" DrawAspect="Content" ObjectID="_1632050013"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6.2pt" o:ole="">
            <v:imagedata r:id="rId66" o:title=""/>
          </v:shape>
          <o:OLEObject Type="Embed" ProgID="VisioViewer.Viewer.1" ShapeID="_x0000_i1051" DrawAspect="Content" ObjectID="_1632050014"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4pt;height:243pt" o:ole="">
            <v:imagedata r:id="rId68" o:title=""/>
          </v:shape>
          <o:OLEObject Type="Embed" ProgID="VisioViewer.Viewer.1" ShapeID="_x0000_i1052" DrawAspect="Content" ObjectID="_1632050015"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2171979"/>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pt;height:600.6pt" o:ole="">
            <v:imagedata r:id="rId70" o:title=""/>
          </v:shape>
          <o:OLEObject Type="Embed" ProgID="VisioViewer.Viewer.1" ShapeID="_x0000_i1053" DrawAspect="Content" ObjectID="_1632050016"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48" w:name="_Toc507429786"/>
      <w:bookmarkStart w:id="449" w:name="_Toc2171980"/>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32050017"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0" w:name="_Toc507429787"/>
      <w:bookmarkStart w:id="451" w:name="_Toc2171981"/>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8.4pt" o:ole="">
            <v:imagedata r:id="rId75" o:title=""/>
          </v:shape>
          <o:OLEObject Type="Embed" ProgID="Visio.Drawing.11" ShapeID="_x0000_i1055" DrawAspect="Content" ObjectID="_1632050018"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2" w:name="_Toc507429788"/>
      <w:bookmarkStart w:id="453"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32050019"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4" w:name="_Toc507429789"/>
      <w:bookmarkStart w:id="455" w:name="_Toc2171983"/>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8pt" o:ole="">
            <v:imagedata r:id="rId79" o:title=""/>
          </v:shape>
          <o:OLEObject Type="Embed" ProgID="Visio.Drawing.11" ShapeID="_x0000_i1057" DrawAspect="Content" ObjectID="_1632050020"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6" w:name="_Toc507429790"/>
      <w:bookmarkStart w:id="457" w:name="_Toc2171984"/>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8pt;height:472.2pt" o:ole="">
            <v:imagedata r:id="rId81" o:title=""/>
          </v:shape>
          <o:OLEObject Type="Embed" ProgID="Visio.Drawing.11" ShapeID="_x0000_i1058" DrawAspect="Content" ObjectID="_1632050021"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8" w:name="_Toc507429791"/>
      <w:bookmarkStart w:id="459" w:name="_Toc2171985"/>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0" w:name="_Toc507429792"/>
      <w:bookmarkStart w:id="461"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2" w:name="_Toc507429793"/>
      <w:bookmarkStart w:id="463" w:name="_Toc2171987"/>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pt;height:292.8pt" o:ole="">
            <v:imagedata r:id="rId83" o:title="" croptop="2800f" cropbottom="3106f" cropleft="3079f" cropright="4163f"/>
          </v:shape>
          <o:OLEObject Type="Embed" ProgID="Visio.Drawing.11" ShapeID="_x0000_i1059" DrawAspect="Content" ObjectID="_1632050022"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5" w:name="_Toc507429794"/>
      <w:bookmarkStart w:id="466" w:name="_Toc2171988"/>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9.4pt" o:ole="">
            <v:imagedata r:id="rId85" o:title=""/>
          </v:shape>
          <o:OLEObject Type="Embed" ProgID="VisioViewer.Viewer.1" ShapeID="_x0000_i1060" DrawAspect="Content" ObjectID="_1632050023"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7" w:name="_Toc507429795"/>
      <w:bookmarkStart w:id="468" w:name="_Toc2171989"/>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2.4pt" o:ole="">
            <v:imagedata r:id="rId87" o:title=""/>
          </v:shape>
          <o:OLEObject Type="Embed" ProgID="VisioViewer.Viewer.1" ShapeID="_x0000_i1061" DrawAspect="Content" ObjectID="_1632050024"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1" w:name="_Toc507429796"/>
      <w:bookmarkStart w:id="472" w:name="_Toc2171990"/>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6pt" o:ole="">
            <v:imagedata r:id="rId89" o:title=""/>
          </v:shape>
          <o:OLEObject Type="Embed" ProgID="Word.Document.12" ShapeID="_x0000_i1062" DrawAspect="Content" ObjectID="_1632050025"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4pt;height:564pt" o:ole="">
            <v:imagedata r:id="rId91" o:title=""/>
          </v:shape>
          <o:OLEObject Type="Embed" ProgID="VisioViewer.Viewer.1" ShapeID="_x0000_i1063" DrawAspect="Content" ObjectID="_1632050026"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3" w:name="_Toc507429797"/>
      <w:bookmarkStart w:id="474"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2pt;height:131.4pt" o:ole="">
            <v:imagedata r:id="rId93" o:title=""/>
          </v:shape>
          <o:OLEObject Type="Embed" ProgID="VisioViewer.Viewer.1" ShapeID="_x0000_i1064" DrawAspect="Content" ObjectID="_1632050027"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8pt" o:ole="">
            <v:imagedata r:id="rId95" o:title=""/>
          </v:shape>
          <o:OLEObject Type="Embed" ProgID="Visio.Drawing.15" ShapeID="_x0000_i1065" DrawAspect="Content" ObjectID="_1632050028"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5" w:name="_Toc507429798"/>
      <w:bookmarkStart w:id="476"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2pt;height:196.8pt" o:ole="">
            <v:imagedata r:id="rId97" o:title=""/>
          </v:shape>
          <o:OLEObject Type="Embed" ProgID="VisioViewer.Viewer.1" ShapeID="_x0000_i1066" DrawAspect="Content" ObjectID="_1632050029"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7" w:name="_Toc507429799"/>
      <w:bookmarkStart w:id="478"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2pt;height:62.4pt" o:ole="">
            <v:imagedata r:id="rId99" o:title=""/>
          </v:shape>
          <o:OLEObject Type="Embed" ProgID="VisioViewer.Viewer.1" ShapeID="_x0000_i1067" DrawAspect="Content" ObjectID="_1632050030"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9" w:name="_Toc507429800"/>
      <w:bookmarkStart w:id="480" w:name="_Toc2171994"/>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4pt" o:ole="">
            <v:imagedata r:id="rId101" o:title=""/>
          </v:shape>
          <o:OLEObject Type="Embed" ProgID="VisioViewer.Viewer.1" ShapeID="_x0000_i1068" DrawAspect="Content" ObjectID="_1632050031"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1" w:name="_Toc507429801"/>
      <w:bookmarkStart w:id="482"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pt;height:95.4pt" o:ole="">
            <v:imagedata r:id="rId103" o:title=""/>
          </v:shape>
          <o:OLEObject Type="Embed" ProgID="VisioViewer.Viewer.1" ShapeID="_x0000_i1069" DrawAspect="Content" ObjectID="_1632050032"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3" w:name="_Toc507429802"/>
      <w:bookmarkStart w:id="484" w:name="_Toc2171996"/>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pt;height:267pt" o:ole="">
            <v:imagedata r:id="rId105" o:title=""/>
          </v:shape>
          <o:OLEObject Type="Embed" ProgID="VisioViewer.Viewer.1" ShapeID="_x0000_i1070" DrawAspect="Content" ObjectID="_1632050033"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5" w:name="_Toc507429803"/>
      <w:bookmarkStart w:id="486"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4pt;height:286.2pt" o:ole="">
            <v:imagedata r:id="rId107" o:title=""/>
          </v:shape>
          <o:OLEObject Type="Embed" ProgID="Visio.Drawing.11" ShapeID="_x0000_i1071" DrawAspect="Content" ObjectID="_1632050034"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7" w:name="_Toc507429804"/>
      <w:bookmarkStart w:id="488" w:name="_Toc2171998"/>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40"/>
      </w:pPr>
      <w:bookmarkStart w:id="489" w:name="_Toc507429805"/>
      <w:bookmarkStart w:id="490" w:name="_Toc2171999"/>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2" w:name="_Toc507429806"/>
      <w:bookmarkStart w:id="493"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4" w:name="_Toc507429807"/>
      <w:bookmarkStart w:id="495" w:name="_Toc2172001"/>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6" w:name="_Toc507429808"/>
      <w:bookmarkStart w:id="497" w:name="_Toc2172002"/>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8" w:name="_Toc507429809"/>
      <w:bookmarkStart w:id="499" w:name="_Toc2172003"/>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0" w:name="_Toc507429810"/>
      <w:bookmarkStart w:id="501" w:name="_Toc2172004"/>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6pt;height:196.8pt" o:ole="">
            <v:imagedata r:id="rId109" o:title=""/>
          </v:shape>
          <o:OLEObject Type="Embed" ProgID="VisioViewer.Viewer.1" ShapeID="_x0000_i1072" DrawAspect="Content" ObjectID="_1632050035"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2" w:name="_Toc507429811"/>
      <w:bookmarkStart w:id="503"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pt;height:209.4pt" o:ole="">
            <v:imagedata r:id="rId111" o:title=""/>
          </v:shape>
          <o:OLEObject Type="Embed" ProgID="VisioViewer.Viewer.1" ShapeID="_x0000_i1073" DrawAspect="Content" ObjectID="_1632050036"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4" w:name="_Toc507429812"/>
      <w:bookmarkStart w:id="505"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4pt;height:164.4pt" o:ole="">
            <v:imagedata r:id="rId113" o:title=""/>
          </v:shape>
          <o:OLEObject Type="Embed" ProgID="VisioViewer.Viewer.1" ShapeID="_x0000_i1074" DrawAspect="Content" ObjectID="_1632050037"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6" w:name="_Toc507429813"/>
      <w:bookmarkStart w:id="507"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6pt;height:171pt" o:ole="">
            <v:imagedata r:id="rId115" o:title=""/>
          </v:shape>
          <o:OLEObject Type="Embed" ProgID="VisioViewer.Viewer.1" ShapeID="_x0000_i1075" DrawAspect="Content" ObjectID="_1632050038"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8" w:name="_Toc507429814"/>
      <w:bookmarkStart w:id="509"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4pt;height:164.4pt" o:ole="">
            <v:imagedata r:id="rId117" o:title=""/>
          </v:shape>
          <o:OLEObject Type="Embed" ProgID="VisioViewer.Viewer.1" ShapeID="_x0000_i1076" DrawAspect="Content" ObjectID="_1632050039"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10" w:name="_Toc507429815"/>
      <w:bookmarkStart w:id="511"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4pt" o:ole="">
            <v:imagedata r:id="rId119" o:title=""/>
          </v:shape>
          <o:OLEObject Type="Embed" ProgID="VisioViewer.Viewer.1" ShapeID="_x0000_i1077" DrawAspect="Content" ObjectID="_1632050040"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12" w:name="_Toc507429816"/>
      <w:bookmarkStart w:id="513"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6pt;height:244.8pt" o:ole="">
            <v:imagedata r:id="rId121" o:title="" cropright="13794f"/>
          </v:shape>
          <o:OLEObject Type="Embed" ProgID="Visio.Drawing.11" ShapeID="_x0000_i1078" DrawAspect="Content" ObjectID="_1632050041"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6" w:name="_Toc507429817"/>
      <w:bookmarkStart w:id="517" w:name="_Toc2172011"/>
      <w:bookmarkStart w:id="518" w:name="_GoBack"/>
      <w:bookmarkEnd w:id="518"/>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4pt;height:515.4pt" o:ole="">
            <v:imagedata r:id="rId123" o:title=""/>
          </v:shape>
          <o:OLEObject Type="Embed" ProgID="VisioViewer.Viewer.1" ShapeID="_x0000_i1079" DrawAspect="Content" ObjectID="_1632050042"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9" w:name="_Toc507429818"/>
      <w:bookmarkStart w:id="520"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9"/>
      <w:bookmarkEnd w:id="52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8pt;height:174pt" o:ole="">
            <v:imagedata r:id="rId125" o:title="" cropbottom="6020f" cropright="17920f"/>
          </v:shape>
          <o:OLEObject Type="Embed" ProgID="Visio.Drawing.15" ShapeID="_x0000_i1080" DrawAspect="Content" ObjectID="_1632050043"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21" w:name="_Toc507429819"/>
      <w:bookmarkStart w:id="522"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21"/>
      <w:bookmarkEnd w:id="52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8pt" o:ole="">
            <v:imagedata r:id="rId127" o:title=""/>
          </v:shape>
          <o:OLEObject Type="Embed" ProgID="VisioViewer.Viewer.1" ShapeID="_x0000_i1081" DrawAspect="Content" ObjectID="_1632050044"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23" w:name="_Toc507429820"/>
      <w:bookmarkStart w:id="524"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23"/>
      <w:bookmarkEnd w:id="52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pt;height:390.6pt" o:ole="">
            <v:imagedata r:id="rId129" o:title=""/>
          </v:shape>
          <o:OLEObject Type="Embed" ProgID="VisioViewer.Viewer.1" ShapeID="_x0000_i1082" DrawAspect="Content" ObjectID="_1632050045"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5" w:name="OLE_LINK31"/>
            <w:r w:rsidR="00C07033" w:rsidRPr="00C43ACB">
              <w:rPr>
                <w:rFonts w:eastAsia="Arial Unicode MS" w:hint="eastAsia"/>
                <w:lang w:eastAsia="zh-CN"/>
              </w:rPr>
              <w:t xml:space="preserve">7.3.2.4 </w:t>
            </w:r>
            <w:bookmarkEnd w:id="52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6" w:name="_Toc507429821"/>
      <w:bookmarkStart w:id="527"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6"/>
      <w:bookmarkEnd w:id="52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pt;height:150.6pt" o:ole="">
            <v:imagedata r:id="rId131" o:title=""/>
          </v:shape>
          <o:OLEObject Type="Embed" ProgID="VisioViewer.Viewer.1" ShapeID="_x0000_i1083" DrawAspect="Content" ObjectID="_1632050046"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8" w:name="_Toc507429822"/>
      <w:bookmarkStart w:id="529"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8"/>
      <w:bookmarkEnd w:id="52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30pt" o:ole="">
            <v:imagedata r:id="rId133" o:title="" croptop="3062f" cropbottom="2935f" cropleft="3140f" cropright="3141f"/>
          </v:shape>
          <o:OLEObject Type="Embed" ProgID="Visio.Drawing.15" ShapeID="_x0000_i1084" DrawAspect="Content" ObjectID="_1632050047"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30" w:name="_Toc507429823"/>
      <w:bookmarkStart w:id="531" w:name="_Toc2172017"/>
      <w:r w:rsidRPr="00C43ACB">
        <w:lastRenderedPageBreak/>
        <w:t>10</w:t>
      </w:r>
      <w:r w:rsidRPr="00C43ACB">
        <w:tab/>
      </w:r>
      <w:r w:rsidR="00176071" w:rsidRPr="00C43ACB">
        <w:t>Information Flows</w:t>
      </w:r>
      <w:bookmarkEnd w:id="530"/>
      <w:bookmarkEnd w:id="531"/>
    </w:p>
    <w:p w14:paraId="141C068D" w14:textId="77777777" w:rsidR="00177766" w:rsidRPr="00C43ACB" w:rsidRDefault="006255B3" w:rsidP="00A97152">
      <w:pPr>
        <w:pStyle w:val="2"/>
      </w:pPr>
      <w:bookmarkStart w:id="532" w:name="_Toc507429824"/>
      <w:bookmarkStart w:id="533" w:name="_Toc2172018"/>
      <w:r w:rsidRPr="00C43ACB">
        <w:t>10.1</w:t>
      </w:r>
      <w:r w:rsidRPr="00C43ACB">
        <w:tab/>
        <w:t>Basic Procedures</w:t>
      </w:r>
      <w:bookmarkEnd w:id="532"/>
      <w:bookmarkEnd w:id="533"/>
    </w:p>
    <w:p w14:paraId="1233FA62" w14:textId="77777777" w:rsidR="00B806A5" w:rsidRPr="00C43ACB" w:rsidRDefault="00B806A5" w:rsidP="00A97152">
      <w:pPr>
        <w:pStyle w:val="30"/>
      </w:pPr>
      <w:bookmarkStart w:id="534" w:name="_Toc507429825"/>
      <w:bookmarkStart w:id="535" w:name="_Toc2172019"/>
      <w:r w:rsidRPr="00C43ACB">
        <w:rPr>
          <w:rFonts w:hint="eastAsia"/>
        </w:rPr>
        <w:t>10.1.0</w:t>
      </w:r>
      <w:r w:rsidRPr="00C43ACB">
        <w:rPr>
          <w:rFonts w:hint="eastAsia"/>
        </w:rPr>
        <w:tab/>
        <w:t>Overview</w:t>
      </w:r>
      <w:bookmarkEnd w:id="534"/>
      <w:bookmarkEnd w:id="53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6" w:name="_Toc507429826"/>
      <w:bookmarkStart w:id="537" w:name="_Toc2172020"/>
      <w:r w:rsidRPr="00C43ACB">
        <w:t>10.1.1</w:t>
      </w:r>
      <w:r w:rsidRPr="00C43ACB">
        <w:tab/>
        <w:t>CREATE (C)</w:t>
      </w:r>
      <w:bookmarkEnd w:id="536"/>
      <w:bookmarkEnd w:id="537"/>
    </w:p>
    <w:p w14:paraId="0208E59F" w14:textId="77777777" w:rsidR="00B806A5" w:rsidRPr="00C43ACB" w:rsidRDefault="00B806A5" w:rsidP="00B806A5">
      <w:pPr>
        <w:pStyle w:val="40"/>
      </w:pPr>
      <w:bookmarkStart w:id="538" w:name="_Toc507429827"/>
      <w:bookmarkStart w:id="539" w:name="_Toc2172021"/>
      <w:r w:rsidRPr="00C43ACB">
        <w:rPr>
          <w:rFonts w:hint="eastAsia"/>
        </w:rPr>
        <w:t>10.1.1.0</w:t>
      </w:r>
      <w:r w:rsidRPr="00C43ACB">
        <w:rPr>
          <w:rFonts w:hint="eastAsia"/>
        </w:rPr>
        <w:tab/>
        <w:t>Introduction</w:t>
      </w:r>
      <w:bookmarkEnd w:id="538"/>
      <w:bookmarkEnd w:id="53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40" w:name="_Toc507429828"/>
      <w:bookmarkStart w:id="541" w:name="_Toc2172022"/>
      <w:r w:rsidRPr="00C43ACB">
        <w:t>10.1.1.1</w:t>
      </w:r>
      <w:r w:rsidRPr="00C43ACB">
        <w:tab/>
        <w:t>Non-registration related CREATE procedure</w:t>
      </w:r>
      <w:bookmarkEnd w:id="540"/>
      <w:bookmarkEnd w:id="54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pt;height:184.2pt" o:ole="">
            <v:imagedata r:id="rId135" o:title=""/>
          </v:shape>
          <o:OLEObject Type="Embed" ProgID="VisioViewer.Viewer.1" ShapeID="_x0000_i1085" DrawAspect="Content" ObjectID="_1632050048"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42" w:name="_Toc507429829"/>
      <w:bookmarkStart w:id="543" w:name="_Toc2172023"/>
      <w:r w:rsidRPr="00C43ACB">
        <w:t>10.1.1.2</w:t>
      </w:r>
      <w:r w:rsidRPr="00C43ACB">
        <w:tab/>
        <w:t>Registration related CREATE procedure</w:t>
      </w:r>
      <w:bookmarkEnd w:id="542"/>
      <w:bookmarkEnd w:id="543"/>
    </w:p>
    <w:p w14:paraId="4B9EB197" w14:textId="77777777" w:rsidR="00B806A5" w:rsidRPr="00C43ACB" w:rsidRDefault="00B806A5" w:rsidP="00A97152">
      <w:pPr>
        <w:pStyle w:val="50"/>
      </w:pPr>
      <w:bookmarkStart w:id="544" w:name="_Toc507429830"/>
      <w:bookmarkStart w:id="545" w:name="_Toc2172024"/>
      <w:r w:rsidRPr="00C43ACB">
        <w:rPr>
          <w:rFonts w:hint="eastAsia"/>
        </w:rPr>
        <w:t>10.1.1.2.0</w:t>
      </w:r>
      <w:r w:rsidRPr="00C43ACB">
        <w:rPr>
          <w:rFonts w:hint="eastAsia"/>
        </w:rPr>
        <w:tab/>
        <w:t>Overview</w:t>
      </w:r>
      <w:bookmarkEnd w:id="544"/>
      <w:bookmarkEnd w:id="54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6" w:name="_Toc507429831"/>
      <w:bookmarkStart w:id="547" w:name="_Toc2172025"/>
      <w:r w:rsidRPr="00C43ACB">
        <w:t>10.1.1.2.1</w:t>
      </w:r>
      <w:r w:rsidRPr="00C43ACB">
        <w:tab/>
        <w:t>CSE Registration procedure</w:t>
      </w:r>
      <w:bookmarkEnd w:id="546"/>
      <w:bookmarkEnd w:id="54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6pt;height:417.6pt" o:ole="">
            <v:imagedata r:id="rId137" o:title=""/>
          </v:shape>
          <o:OLEObject Type="Embed" ProgID="VisioViewer.Viewer.1" ShapeID="_x0000_i1086" DrawAspect="Content" ObjectID="_1632050049"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8" w:name="_Toc507429832"/>
      <w:bookmarkStart w:id="549" w:name="_Toc2172026"/>
      <w:r w:rsidRPr="00C43ACB">
        <w:t>10.1.1.2.2</w:t>
      </w:r>
      <w:r w:rsidRPr="00C43ACB">
        <w:tab/>
        <w:t xml:space="preserve">Application </w:t>
      </w:r>
      <w:r w:rsidR="00D92DD5" w:rsidRPr="00C43ACB">
        <w:t xml:space="preserve">Entity </w:t>
      </w:r>
      <w:r w:rsidRPr="00C43ACB">
        <w:t>Registration procedure</w:t>
      </w:r>
      <w:bookmarkEnd w:id="548"/>
      <w:bookmarkEnd w:id="54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8pt;height:562.8pt" o:ole="">
            <v:imagedata r:id="rId139" o:title="" croptop="1265f" cropbottom="1057f" cropleft="2780f" cropright="1051f"/>
          </v:shape>
          <o:OLEObject Type="Embed" ProgID="Visio.Drawing.11" ShapeID="_x0000_i1087" DrawAspect="Content" ObjectID="_1632050050"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50" w:name="_Toc507429833"/>
      <w:bookmarkStart w:id="551" w:name="_Toc2172027"/>
      <w:r w:rsidRPr="00C43ACB">
        <w:t>10.1.2</w:t>
      </w:r>
      <w:r w:rsidRPr="00C43ACB">
        <w:tab/>
        <w:t>RETRIEVE (R)</w:t>
      </w:r>
      <w:bookmarkEnd w:id="550"/>
      <w:bookmarkEnd w:id="55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pt;height:184.2pt" o:ole="">
            <v:imagedata r:id="rId141" o:title=""/>
          </v:shape>
          <o:OLEObject Type="Embed" ProgID="VisioViewer.Viewer.1" ShapeID="_x0000_i1088" DrawAspect="Content" ObjectID="_1632050051"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52" w:name="_Toc507429834"/>
      <w:bookmarkStart w:id="553" w:name="_Toc2172028"/>
      <w:r w:rsidRPr="00C43ACB">
        <w:t>10.1.3</w:t>
      </w:r>
      <w:r w:rsidRPr="00C43ACB">
        <w:tab/>
        <w:t>UPDATE (U)</w:t>
      </w:r>
      <w:bookmarkEnd w:id="552"/>
      <w:bookmarkEnd w:id="55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pt;height:184.2pt" o:ole="">
            <v:imagedata r:id="rId143" o:title=""/>
          </v:shape>
          <o:OLEObject Type="Embed" ProgID="VisioViewer.Viewer.1" ShapeID="_x0000_i1089" DrawAspect="Content" ObjectID="_1632050052"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4" w:name="_Toc507429835"/>
      <w:bookmarkStart w:id="555" w:name="_Toc2172029"/>
      <w:r w:rsidRPr="00C43ACB">
        <w:t>10.1.4</w:t>
      </w:r>
      <w:r w:rsidRPr="00C43ACB">
        <w:tab/>
        <w:t>DELETE (D)</w:t>
      </w:r>
      <w:bookmarkEnd w:id="554"/>
      <w:bookmarkEnd w:id="555"/>
    </w:p>
    <w:p w14:paraId="2A6666EB" w14:textId="77777777" w:rsidR="00B806A5" w:rsidRPr="00C43ACB" w:rsidRDefault="00B806A5" w:rsidP="00A97152">
      <w:pPr>
        <w:pStyle w:val="40"/>
      </w:pPr>
      <w:bookmarkStart w:id="556" w:name="_Toc507429836"/>
      <w:bookmarkStart w:id="557" w:name="_Toc2172030"/>
      <w:r w:rsidRPr="00C43ACB">
        <w:rPr>
          <w:rFonts w:hint="eastAsia"/>
        </w:rPr>
        <w:t>10.1.4.0</w:t>
      </w:r>
      <w:r w:rsidRPr="00C43ACB">
        <w:rPr>
          <w:rFonts w:hint="eastAsia"/>
        </w:rPr>
        <w:tab/>
        <w:t>Introduction</w:t>
      </w:r>
      <w:bookmarkEnd w:id="556"/>
      <w:bookmarkEnd w:id="55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8" w:name="_Toc507429837"/>
      <w:bookmarkStart w:id="559"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8"/>
      <w:bookmarkEnd w:id="55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pt;height:184.2pt" o:ole="">
            <v:imagedata r:id="rId145" o:title=""/>
          </v:shape>
          <o:OLEObject Type="Embed" ProgID="VisioViewer.Viewer.1" ShapeID="_x0000_i1090" DrawAspect="Content" ObjectID="_1632050053"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60" w:name="_Toc507429838"/>
      <w:bookmarkStart w:id="561" w:name="_Toc2172032"/>
      <w:r w:rsidRPr="00C43ACB">
        <w:t>10.1.4.2</w:t>
      </w:r>
      <w:r w:rsidRPr="00C43ACB">
        <w:tab/>
        <w:t>Deregistration related DELETE procedure</w:t>
      </w:r>
      <w:bookmarkEnd w:id="560"/>
      <w:bookmarkEnd w:id="561"/>
    </w:p>
    <w:p w14:paraId="0CEF242B" w14:textId="77777777" w:rsidR="00B806A5" w:rsidRPr="00C43ACB" w:rsidRDefault="00B806A5" w:rsidP="00A97152">
      <w:pPr>
        <w:pStyle w:val="50"/>
      </w:pPr>
      <w:bookmarkStart w:id="562" w:name="_Toc507429839"/>
      <w:bookmarkStart w:id="563" w:name="_Toc2172033"/>
      <w:r w:rsidRPr="00C43ACB">
        <w:rPr>
          <w:rFonts w:hint="eastAsia"/>
        </w:rPr>
        <w:t>10.1.4.2.0</w:t>
      </w:r>
      <w:r w:rsidRPr="00C43ACB">
        <w:rPr>
          <w:rFonts w:hint="eastAsia"/>
        </w:rPr>
        <w:tab/>
        <w:t>Overview</w:t>
      </w:r>
      <w:bookmarkEnd w:id="562"/>
      <w:bookmarkEnd w:id="563"/>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4" w:name="_Toc507429840"/>
      <w:bookmarkStart w:id="565" w:name="_Toc2172034"/>
      <w:r w:rsidRPr="00C43ACB">
        <w:t>10.1.4.2.1</w:t>
      </w:r>
      <w:r w:rsidRPr="00C43ACB">
        <w:tab/>
        <w:t>CSE Deregistration procedure</w:t>
      </w:r>
      <w:bookmarkEnd w:id="564"/>
      <w:bookmarkEnd w:id="56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6pt;height:243pt" o:ole="">
            <v:imagedata r:id="rId147" o:title=""/>
          </v:shape>
          <o:OLEObject Type="Embed" ProgID="VisioViewer.Viewer.1" ShapeID="_x0000_i1091" DrawAspect="Content" ObjectID="_1632050054"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6" w:name="_Toc507429841"/>
      <w:bookmarkStart w:id="567" w:name="_Toc2172035"/>
      <w:r w:rsidRPr="00C43ACB">
        <w:t>10.1.4.2.2</w:t>
      </w:r>
      <w:r w:rsidRPr="00C43ACB">
        <w:tab/>
        <w:t>Application Entity Deregistration procedure</w:t>
      </w:r>
      <w:bookmarkEnd w:id="566"/>
      <w:bookmarkEnd w:id="56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8" w:name="_Toc507429842"/>
      <w:bookmarkStart w:id="569" w:name="_Toc2172036"/>
      <w:r w:rsidRPr="00C43ACB">
        <w:t>10.1.5</w:t>
      </w:r>
      <w:r w:rsidRPr="00C43ACB">
        <w:tab/>
        <w:t>NOT</w:t>
      </w:r>
      <w:r w:rsidR="00990B88" w:rsidRPr="00C43ACB">
        <w:t>IFY (N)</w:t>
      </w:r>
      <w:bookmarkEnd w:id="568"/>
      <w:bookmarkEnd w:id="56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pt;height:3in" o:ole="">
            <v:imagedata r:id="rId149" o:title=""/>
          </v:shape>
          <o:OLEObject Type="Embed" ProgID="VisioViewer.Viewer.1" ShapeID="_x0000_i1092" DrawAspect="Content" ObjectID="_1632050055"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70" w:name="_Toc507429843"/>
      <w:bookmarkStart w:id="571"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0"/>
      <w:bookmarkEnd w:id="571"/>
    </w:p>
    <w:p w14:paraId="331118BF" w14:textId="77777777" w:rsidR="00DE5564" w:rsidRPr="00C43ACB" w:rsidRDefault="00DE5564" w:rsidP="00A97152">
      <w:pPr>
        <w:pStyle w:val="30"/>
      </w:pPr>
      <w:bookmarkStart w:id="572" w:name="_Toc507429844"/>
      <w:bookmarkStart w:id="573" w:name="_Toc2172038"/>
      <w:r w:rsidRPr="00C43ACB">
        <w:rPr>
          <w:rFonts w:hint="eastAsia"/>
        </w:rPr>
        <w:t>10.2.0</w:t>
      </w:r>
      <w:r w:rsidRPr="00C43ACB">
        <w:rPr>
          <w:rFonts w:hint="eastAsia"/>
        </w:rPr>
        <w:tab/>
        <w:t>Overview</w:t>
      </w:r>
      <w:bookmarkEnd w:id="572"/>
      <w:bookmarkEnd w:id="57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4" w:name="_Toc507429845"/>
      <w:bookmarkStart w:id="575"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4"/>
      <w:bookmarkEnd w:id="575"/>
    </w:p>
    <w:p w14:paraId="130A041D" w14:textId="77777777" w:rsidR="003776A0" w:rsidRPr="00C43ACB" w:rsidRDefault="006A695C" w:rsidP="00A97152">
      <w:pPr>
        <w:pStyle w:val="40"/>
      </w:pPr>
      <w:bookmarkStart w:id="576" w:name="_Toc507429846"/>
      <w:bookmarkStart w:id="577"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6"/>
      <w:bookmarkEnd w:id="57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8" w:name="_Toc507429847"/>
      <w:bookmarkStart w:id="579"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8"/>
      <w:bookmarkEnd w:id="57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80" w:name="_Toc507429848"/>
      <w:bookmarkStart w:id="581"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0"/>
      <w:bookmarkEnd w:id="58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82" w:name="_Toc507429849"/>
      <w:bookmarkStart w:id="583"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2"/>
      <w:bookmarkEnd w:id="58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4" w:name="_Toc507429850"/>
      <w:bookmarkStart w:id="585" w:name="_Toc2172044"/>
      <w:r w:rsidRPr="00C43ACB">
        <w:lastRenderedPageBreak/>
        <w:t>10.2.1.5</w:t>
      </w:r>
      <w:r w:rsidRPr="00C43ACB">
        <w:tab/>
        <w:t xml:space="preserve">Notify </w:t>
      </w:r>
      <w:r w:rsidRPr="00C43ACB">
        <w:rPr>
          <w:i/>
        </w:rPr>
        <w:t>&lt;AE&gt;</w:t>
      </w:r>
      <w:bookmarkEnd w:id="584"/>
      <w:bookmarkEnd w:id="58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6" w:name="_Toc507429851"/>
      <w:bookmarkStart w:id="587"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6"/>
      <w:bookmarkEnd w:id="587"/>
    </w:p>
    <w:p w14:paraId="1DD4CF21" w14:textId="77777777" w:rsidR="002E193C" w:rsidRPr="00C43ACB" w:rsidRDefault="006A695C" w:rsidP="00A97152">
      <w:pPr>
        <w:pStyle w:val="40"/>
      </w:pPr>
      <w:bookmarkStart w:id="588" w:name="_Toc507429852"/>
      <w:bookmarkStart w:id="589"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8"/>
      <w:bookmarkEnd w:id="58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90" w:name="_Toc507429853"/>
      <w:bookmarkStart w:id="591"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0"/>
      <w:bookmarkEnd w:id="59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92" w:name="_Toc507429854"/>
      <w:bookmarkStart w:id="593"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2"/>
      <w:bookmarkEnd w:id="59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4" w:name="_Toc507429855"/>
      <w:bookmarkStart w:id="595"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4"/>
      <w:bookmarkEnd w:id="59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6" w:name="_Toc507429856"/>
      <w:bookmarkStart w:id="597"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6"/>
      <w:bookmarkEnd w:id="597"/>
    </w:p>
    <w:p w14:paraId="772074B1" w14:textId="77777777" w:rsidR="0003577A" w:rsidRPr="00C43ACB" w:rsidRDefault="00DE5E13" w:rsidP="00A97152">
      <w:pPr>
        <w:pStyle w:val="40"/>
      </w:pPr>
      <w:bookmarkStart w:id="598" w:name="_Toc507429857"/>
      <w:bookmarkStart w:id="599"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8"/>
      <w:bookmarkEnd w:id="59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00" w:name="_Toc507429858"/>
      <w:bookmarkStart w:id="601"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0"/>
      <w:bookmarkEnd w:id="60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02" w:name="_Toc507429859"/>
      <w:bookmarkStart w:id="603"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2"/>
      <w:bookmarkEnd w:id="60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4" w:name="_Toc507429860"/>
      <w:bookmarkStart w:id="605"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4"/>
      <w:bookmarkEnd w:id="605"/>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6" w:name="_Toc507429861"/>
      <w:bookmarkStart w:id="607" w:name="_Toc2172055"/>
      <w:r w:rsidRPr="00C43ACB">
        <w:lastRenderedPageBreak/>
        <w:t>10.2.3.5</w:t>
      </w:r>
      <w:r w:rsidRPr="00C43ACB">
        <w:tab/>
        <w:t xml:space="preserve">Notify </w:t>
      </w:r>
      <w:r w:rsidRPr="00C43ACB">
        <w:rPr>
          <w:i/>
        </w:rPr>
        <w:t>&lt;CSEBase&gt;</w:t>
      </w:r>
      <w:bookmarkEnd w:id="606"/>
      <w:bookmarkEnd w:id="60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8" w:name="_Toc507429862"/>
      <w:bookmarkStart w:id="609"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8"/>
      <w:bookmarkEnd w:id="609"/>
    </w:p>
    <w:p w14:paraId="441AEF51" w14:textId="77777777" w:rsidR="007B344D" w:rsidRPr="00C43ACB" w:rsidRDefault="007B344D" w:rsidP="00A97152">
      <w:pPr>
        <w:pStyle w:val="40"/>
      </w:pPr>
      <w:bookmarkStart w:id="610" w:name="_Toc507429863"/>
      <w:bookmarkStart w:id="611" w:name="_Toc2172057"/>
      <w:r w:rsidRPr="00C43ACB">
        <w:t>10.2.</w:t>
      </w:r>
      <w:r w:rsidR="00DE5E13" w:rsidRPr="00C43ACB">
        <w:t>4</w:t>
      </w:r>
      <w:r w:rsidRPr="00C43ACB">
        <w:t>.1</w:t>
      </w:r>
      <w:r w:rsidRPr="00C43ACB">
        <w:tab/>
        <w:t xml:space="preserve">Create </w:t>
      </w:r>
      <w:r w:rsidRPr="00C43ACB">
        <w:rPr>
          <w:i/>
        </w:rPr>
        <w:t>&lt;container&gt;</w:t>
      </w:r>
      <w:bookmarkEnd w:id="610"/>
      <w:bookmarkEnd w:id="61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12" w:name="_Toc507429864"/>
      <w:bookmarkStart w:id="613" w:name="_Toc2172058"/>
      <w:r w:rsidRPr="00C43ACB">
        <w:lastRenderedPageBreak/>
        <w:t>10.2.</w:t>
      </w:r>
      <w:r w:rsidR="00DE5E13" w:rsidRPr="00C43ACB">
        <w:t>4</w:t>
      </w:r>
      <w:r w:rsidRPr="00C43ACB">
        <w:t>.2</w:t>
      </w:r>
      <w:r w:rsidRPr="00C43ACB">
        <w:tab/>
        <w:t xml:space="preserve">Retrieve </w:t>
      </w:r>
      <w:r w:rsidRPr="00C43ACB">
        <w:rPr>
          <w:i/>
        </w:rPr>
        <w:t>&lt;container&gt;</w:t>
      </w:r>
      <w:bookmarkEnd w:id="612"/>
      <w:bookmarkEnd w:id="61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4" w:name="_Toc507429865"/>
      <w:bookmarkStart w:id="615" w:name="_Toc2172059"/>
      <w:r w:rsidRPr="00C43ACB">
        <w:t>10.2.</w:t>
      </w:r>
      <w:r w:rsidR="00DE5E13" w:rsidRPr="00C43ACB">
        <w:t>4</w:t>
      </w:r>
      <w:r w:rsidRPr="00C43ACB">
        <w:t>.3</w:t>
      </w:r>
      <w:r w:rsidRPr="00C43ACB">
        <w:tab/>
        <w:t xml:space="preserve">Update </w:t>
      </w:r>
      <w:r w:rsidRPr="00C43ACB">
        <w:rPr>
          <w:i/>
        </w:rPr>
        <w:t>&lt;container&gt;</w:t>
      </w:r>
      <w:bookmarkEnd w:id="614"/>
      <w:bookmarkEnd w:id="61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6" w:name="_Toc507429866"/>
      <w:bookmarkStart w:id="617" w:name="_Toc2172060"/>
      <w:r w:rsidRPr="00C43ACB">
        <w:lastRenderedPageBreak/>
        <w:t>10.2.</w:t>
      </w:r>
      <w:r w:rsidR="00DE5E13" w:rsidRPr="00C43ACB">
        <w:t>4</w:t>
      </w:r>
      <w:r w:rsidRPr="00C43ACB">
        <w:t>.4</w:t>
      </w:r>
      <w:r w:rsidRPr="00C43ACB">
        <w:tab/>
        <w:t xml:space="preserve">Delete </w:t>
      </w:r>
      <w:r w:rsidRPr="00C43ACB">
        <w:rPr>
          <w:i/>
        </w:rPr>
        <w:t>&lt;container&gt;</w:t>
      </w:r>
      <w:bookmarkEnd w:id="616"/>
      <w:bookmarkEnd w:id="61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8" w:name="_Toc507429867"/>
      <w:bookmarkStart w:id="619"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8"/>
      <w:bookmarkEnd w:id="619"/>
    </w:p>
    <w:p w14:paraId="3038BD7E" w14:textId="77777777" w:rsidR="00C742B5" w:rsidRPr="00C43ACB" w:rsidRDefault="00C742B5" w:rsidP="00A97152">
      <w:pPr>
        <w:pStyle w:val="40"/>
      </w:pPr>
      <w:bookmarkStart w:id="620" w:name="_Toc507429868"/>
      <w:bookmarkStart w:id="621"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0"/>
      <w:bookmarkEnd w:id="62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2.8pt;height:348.6pt" o:ole="">
            <v:imagedata r:id="rId151" o:title=""/>
          </v:shape>
          <o:OLEObject Type="Embed" ProgID="VisioViewer.Viewer.1" ShapeID="_x0000_i1093" DrawAspect="Content" ObjectID="_1632050056"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22" w:name="_Toc507429869"/>
      <w:bookmarkStart w:id="623"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2"/>
      <w:bookmarkEnd w:id="62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4" w:name="_Toc507429870"/>
      <w:bookmarkStart w:id="625"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4"/>
      <w:bookmarkEnd w:id="62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6" w:name="_Toc507429871"/>
      <w:bookmarkStart w:id="627"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6"/>
      <w:bookmarkEnd w:id="62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8" w:name="_Toc507429872"/>
      <w:bookmarkStart w:id="629"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8"/>
      <w:bookmarkEnd w:id="62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30" w:name="_Toc507429873"/>
      <w:bookmarkStart w:id="631"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0"/>
      <w:bookmarkEnd w:id="631"/>
    </w:p>
    <w:p w14:paraId="0F6F5F97" w14:textId="77777777" w:rsidR="005F0E0F" w:rsidRPr="00C43ACB" w:rsidRDefault="005F0E0F" w:rsidP="00A97152">
      <w:pPr>
        <w:pStyle w:val="40"/>
      </w:pPr>
      <w:bookmarkStart w:id="632" w:name="_Toc507429874"/>
      <w:bookmarkStart w:id="633" w:name="_Toc2172068"/>
      <w:r w:rsidRPr="00C43ACB">
        <w:t>10.</w:t>
      </w:r>
      <w:r w:rsidR="008E236E" w:rsidRPr="00C43ACB">
        <w:t>2</w:t>
      </w:r>
      <w:r w:rsidRPr="00C43ACB">
        <w:t>.</w:t>
      </w:r>
      <w:r w:rsidR="007069A8" w:rsidRPr="00C43ACB">
        <w:t>6</w:t>
      </w:r>
      <w:r w:rsidRPr="00C43ACB">
        <w:t>.1</w:t>
      </w:r>
      <w:r w:rsidRPr="00C43ACB">
        <w:tab/>
        <w:t>Introduction</w:t>
      </w:r>
      <w:bookmarkEnd w:id="632"/>
      <w:bookmarkEnd w:id="63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4" w:name="_Toc507429875"/>
      <w:bookmarkStart w:id="635"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4"/>
      <w:bookmarkEnd w:id="63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6" w:name="_Toc507429876"/>
      <w:bookmarkStart w:id="637"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6"/>
      <w:bookmarkEnd w:id="637"/>
    </w:p>
    <w:p w14:paraId="33354CDB" w14:textId="77777777" w:rsidR="004B530B" w:rsidRPr="00C43ACB" w:rsidRDefault="004B530B" w:rsidP="00A97152">
      <w:pPr>
        <w:pStyle w:val="40"/>
      </w:pPr>
      <w:bookmarkStart w:id="638" w:name="_Toc507429877"/>
      <w:bookmarkStart w:id="639" w:name="_Toc2172071"/>
      <w:r w:rsidRPr="00C43ACB">
        <w:t>10.</w:t>
      </w:r>
      <w:r w:rsidR="008E236E" w:rsidRPr="00C43ACB">
        <w:t>2</w:t>
      </w:r>
      <w:r w:rsidRPr="00C43ACB">
        <w:t>.</w:t>
      </w:r>
      <w:r w:rsidR="007069A8" w:rsidRPr="00C43ACB">
        <w:t>7</w:t>
      </w:r>
      <w:r w:rsidRPr="00C43ACB">
        <w:t>.1</w:t>
      </w:r>
      <w:r w:rsidRPr="00C43ACB">
        <w:tab/>
        <w:t>Introduction</w:t>
      </w:r>
      <w:bookmarkEnd w:id="638"/>
      <w:bookmarkEnd w:id="63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40" w:name="_Toc507429878"/>
      <w:bookmarkStart w:id="641"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0"/>
      <w:bookmarkEnd w:id="64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42" w:name="_Toc507429879"/>
      <w:bookmarkStart w:id="643"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2"/>
      <w:bookmarkEnd w:id="64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4" w:name="_Toc507429880"/>
      <w:bookmarkStart w:id="645"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4"/>
      <w:bookmarkEnd w:id="64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6" w:name="_Toc507429881"/>
      <w:bookmarkStart w:id="647"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6"/>
      <w:bookmarkEnd w:id="64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8" w:name="_Toc507429882"/>
      <w:bookmarkStart w:id="649" w:name="_Toc2172076"/>
      <w:r w:rsidRPr="00C43ACB">
        <w:lastRenderedPageBreak/>
        <w:t>10.2.7.6</w:t>
      </w:r>
      <w:r w:rsidRPr="00C43ACB">
        <w:tab/>
      </w:r>
      <w:r w:rsidRPr="00C43ACB">
        <w:rPr>
          <w:i/>
        </w:rPr>
        <w:t>&lt;fanOutPoint&gt;</w:t>
      </w:r>
      <w:r w:rsidRPr="00C43ACB">
        <w:t xml:space="preserve"> Management Procedures</w:t>
      </w:r>
      <w:bookmarkEnd w:id="648"/>
      <w:bookmarkEnd w:id="649"/>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50" w:name="_Toc507429883"/>
      <w:bookmarkStart w:id="651"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0"/>
      <w:bookmarkEnd w:id="651"/>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53" w:name="_Toc507429884"/>
      <w:bookmarkStart w:id="654"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3"/>
      <w:bookmarkEnd w:id="65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5" w:name="_Toc507429885"/>
      <w:bookmarkStart w:id="656"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5"/>
      <w:bookmarkEnd w:id="65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7" w:name="_Toc507429886"/>
      <w:bookmarkStart w:id="658"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7"/>
      <w:bookmarkEnd w:id="65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9" w:name="_Toc507429887"/>
      <w:bookmarkStart w:id="660"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9"/>
      <w:bookmarkEnd w:id="660"/>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333AB4" w:rsidRDefault="00333AB4"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333AB4" w:rsidRDefault="00333AB4"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333AB4" w:rsidRDefault="00333AB4"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333AB4" w:rsidRDefault="00333AB4"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333AB4" w:rsidRDefault="00333AB4"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333AB4" w:rsidRDefault="00333AB4"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333AB4" w:rsidRPr="004F211D" w:rsidRDefault="00333AB4" w:rsidP="002E7FF6">
                              <w:pPr>
                                <w:spacing w:after="0"/>
                                <w:rPr>
                                  <w:i/>
                                  <w:sz w:val="16"/>
                                </w:rPr>
                              </w:pPr>
                              <w:r w:rsidRPr="004F211D">
                                <w:rPr>
                                  <w:i/>
                                  <w:sz w:val="16"/>
                                </w:rPr>
                                <w:t>&lt;subscription&gt;</w:t>
                              </w:r>
                            </w:p>
                            <w:p w14:paraId="02A55BAB"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333AB4" w:rsidRPr="004F211D" w:rsidRDefault="00333AB4" w:rsidP="002E7FF6">
                              <w:pPr>
                                <w:spacing w:after="0"/>
                                <w:rPr>
                                  <w:i/>
                                  <w:sz w:val="16"/>
                                </w:rPr>
                              </w:pPr>
                              <w:r w:rsidRPr="004F211D">
                                <w:rPr>
                                  <w:i/>
                                  <w:sz w:val="16"/>
                                </w:rPr>
                                <w:t>&lt;subscription&gt;</w:t>
                              </w:r>
                            </w:p>
                            <w:p w14:paraId="332F7504"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333AB4" w:rsidRPr="004F211D" w:rsidRDefault="00333AB4" w:rsidP="002E7FF6">
                              <w:pPr>
                                <w:spacing w:after="0"/>
                                <w:rPr>
                                  <w:i/>
                                  <w:sz w:val="16"/>
                                </w:rPr>
                              </w:pPr>
                              <w:r w:rsidRPr="004F211D">
                                <w:rPr>
                                  <w:i/>
                                  <w:sz w:val="16"/>
                                </w:rPr>
                                <w:t>&lt;subscription&gt;</w:t>
                              </w:r>
                            </w:p>
                            <w:p w14:paraId="1DC984EC"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333AB4" w:rsidRDefault="00333AB4"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333AB4" w:rsidRDefault="00333AB4"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333AB4" w:rsidRDefault="00333AB4"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333AB4" w:rsidRDefault="00333AB4"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333AB4" w:rsidRDefault="00333AB4"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333AB4" w:rsidRDefault="00333AB4"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333AB4" w:rsidRPr="004F211D" w:rsidRDefault="00333AB4" w:rsidP="002E7FF6">
                        <w:pPr>
                          <w:spacing w:after="0"/>
                          <w:rPr>
                            <w:i/>
                            <w:sz w:val="16"/>
                          </w:rPr>
                        </w:pPr>
                        <w:r w:rsidRPr="004F211D">
                          <w:rPr>
                            <w:i/>
                            <w:sz w:val="16"/>
                          </w:rPr>
                          <w:t>&lt;subscription&gt;</w:t>
                        </w:r>
                      </w:p>
                      <w:p w14:paraId="02A55BAB"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333AB4" w:rsidRPr="004F211D" w:rsidRDefault="00333AB4" w:rsidP="002E7FF6">
                        <w:pPr>
                          <w:spacing w:after="0"/>
                          <w:rPr>
                            <w:i/>
                            <w:sz w:val="16"/>
                          </w:rPr>
                        </w:pPr>
                        <w:r w:rsidRPr="004F211D">
                          <w:rPr>
                            <w:i/>
                            <w:sz w:val="16"/>
                          </w:rPr>
                          <w:t>&lt;subscription&gt;</w:t>
                        </w:r>
                      </w:p>
                      <w:p w14:paraId="332F7504"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333AB4" w:rsidRPr="004F211D" w:rsidRDefault="00333AB4" w:rsidP="002E7FF6">
                        <w:pPr>
                          <w:spacing w:after="0"/>
                          <w:rPr>
                            <w:i/>
                            <w:sz w:val="16"/>
                          </w:rPr>
                        </w:pPr>
                        <w:r w:rsidRPr="004F211D">
                          <w:rPr>
                            <w:i/>
                            <w:sz w:val="16"/>
                          </w:rPr>
                          <w:t>&lt;subscription&gt;</w:t>
                        </w:r>
                      </w:p>
                      <w:p w14:paraId="1DC984EC" w14:textId="77777777" w:rsidR="00333AB4" w:rsidRPr="004F211D" w:rsidRDefault="00333AB4"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33AB4" w:rsidRPr="004F211D" w:rsidRDefault="00333AB4"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61" w:name="_Toc507429888"/>
      <w:bookmarkStart w:id="662" w:name="_Toc2172082"/>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3" w:name="_Toc507429889"/>
    <w:p w14:paraId="7C267591" w14:textId="1E77169F" w:rsidR="002E7FF6" w:rsidRPr="00C43ACB" w:rsidRDefault="00EB4DC1" w:rsidP="00025B67">
      <w:pPr>
        <w:pStyle w:val="FL"/>
      </w:pPr>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333AB4" w:rsidRDefault="00333AB4"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333AB4" w:rsidRDefault="00333AB4"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333AB4" w:rsidRDefault="00333AB4"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333AB4" w:rsidRDefault="00333AB4"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333AB4" w:rsidRDefault="00333AB4"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333AB4" w:rsidRDefault="00333AB4"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333AB4" w:rsidRDefault="00333AB4">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333AB4" w:rsidRDefault="00333AB4">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333AB4" w:rsidRDefault="00333AB4">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333AB4" w:rsidRDefault="00333AB4"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333AB4" w:rsidRDefault="00333AB4"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333AB4" w:rsidRDefault="00333AB4"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333AB4" w:rsidRDefault="00333AB4"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333AB4" w:rsidRDefault="00333AB4"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333AB4" w:rsidRDefault="00333AB4"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333AB4" w:rsidRDefault="00333AB4">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333AB4" w:rsidRDefault="00333AB4">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333AB4" w:rsidRDefault="00333AB4">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4" w:name="_Toc507429890"/>
      <w:bookmarkStart w:id="665"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6" w:name="_Toc507429891"/>
      <w:bookmarkStart w:id="667"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8" w:name="_Toc507429892"/>
      <w:bookmarkStart w:id="669"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40"/>
      </w:pPr>
      <w:bookmarkStart w:id="670" w:name="_Toc507429893"/>
      <w:bookmarkStart w:id="671"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72" w:name="_Toc507429894"/>
      <w:bookmarkStart w:id="673"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4" w:name="_Toc507429895"/>
      <w:bookmarkStart w:id="675"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6" w:name="_Toc507429896"/>
      <w:bookmarkStart w:id="677"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8" w:name="_Toc507429897"/>
      <w:bookmarkStart w:id="679"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80" w:name="_Toc507429898"/>
      <w:bookmarkStart w:id="681"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82" w:name="_Toc507429899"/>
      <w:bookmarkStart w:id="683" w:name="_Toc2172092"/>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40"/>
      </w:pPr>
      <w:bookmarkStart w:id="684" w:name="_Toc507429900"/>
      <w:bookmarkStart w:id="685" w:name="_Toc2172093"/>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6" w:name="_Toc507429901"/>
      <w:bookmarkStart w:id="687"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8" w:name="_Toc507429902"/>
      <w:bookmarkStart w:id="689"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90" w:name="_Toc507429903"/>
      <w:bookmarkStart w:id="691"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92" w:name="_Toc507429904"/>
      <w:bookmarkStart w:id="693"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4" w:name="_Toc507429905"/>
      <w:bookmarkStart w:id="695"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6" w:name="_Toc507429906"/>
      <w:bookmarkStart w:id="697"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8" w:name="_Toc507429907"/>
      <w:bookmarkStart w:id="699"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00" w:name="_Toc507429908"/>
      <w:bookmarkStart w:id="701"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02" w:name="_Toc507429909"/>
      <w:bookmarkStart w:id="703"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40"/>
      </w:pPr>
      <w:bookmarkStart w:id="704" w:name="_Toc507429910"/>
      <w:bookmarkStart w:id="705"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50"/>
      </w:pPr>
      <w:bookmarkStart w:id="706" w:name="_Toc507429911"/>
      <w:bookmarkStart w:id="707" w:name="_Toc2172104"/>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8" w:name="_Toc507429912"/>
      <w:bookmarkStart w:id="709"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10" w:name="_Toc507429913"/>
      <w:bookmarkStart w:id="711"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12" w:name="_Toc507429914"/>
      <w:bookmarkStart w:id="713"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4" w:name="_Toc507429915"/>
      <w:bookmarkStart w:id="715"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6" w:name="_Toc507429916"/>
      <w:bookmarkStart w:id="717"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50"/>
      </w:pPr>
      <w:bookmarkStart w:id="718" w:name="_Toc507429917"/>
      <w:bookmarkStart w:id="719" w:name="_Toc2172110"/>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20" w:name="_Toc507429918"/>
      <w:bookmarkStart w:id="721"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22" w:name="_Toc507429919"/>
      <w:bookmarkStart w:id="723"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4" w:name="_Toc507429920"/>
      <w:bookmarkStart w:id="725"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40"/>
        <w:rPr>
          <w:rFonts w:eastAsia="Arial Unicode MS"/>
        </w:rPr>
      </w:pPr>
      <w:bookmarkStart w:id="726" w:name="_Toc507429921"/>
      <w:bookmarkStart w:id="727"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8" w:name="_Toc507429922"/>
      <w:bookmarkStart w:id="729"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30" w:name="_Toc507429923"/>
      <w:bookmarkStart w:id="731"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32" w:name="_Toc507429924"/>
      <w:bookmarkStart w:id="733"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4" w:name="_Toc507429925"/>
      <w:bookmarkStart w:id="735"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6" w:name="_Toc507429926"/>
      <w:bookmarkStart w:id="737"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40"/>
        <w:rPr>
          <w:rFonts w:eastAsia="Arial Unicode MS"/>
        </w:rPr>
      </w:pPr>
      <w:bookmarkStart w:id="738" w:name="_Toc507429927"/>
      <w:bookmarkStart w:id="739" w:name="_Toc2172120"/>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40" w:name="_Toc507429928"/>
      <w:bookmarkStart w:id="741"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pt;height:167.4pt" o:ole="">
            <v:imagedata r:id="rId154" o:title=""/>
          </v:shape>
          <o:OLEObject Type="Embed" ProgID="VisioViewer.Viewer.1" ShapeID="_x0000_i1094" DrawAspect="Content" ObjectID="_1632050057"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pt;height:153.6pt" o:ole="">
            <v:imagedata r:id="rId156" o:title=""/>
          </v:shape>
          <o:OLEObject Type="Embed" ProgID="VisioViewer.Viewer.1" ShapeID="_x0000_i1095" DrawAspect="Content" ObjectID="_1632050058"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42" w:name="_Toc507429929"/>
      <w:bookmarkStart w:id="743"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50"/>
        <w:rPr>
          <w:rFonts w:eastAsia="Arial Unicode MS"/>
        </w:rPr>
      </w:pPr>
      <w:bookmarkStart w:id="744" w:name="_Toc507429930"/>
      <w:bookmarkStart w:id="745" w:name="_Toc2172123"/>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6" w:name="_Toc507429931"/>
      <w:bookmarkStart w:id="747"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8" w:name="_Toc507429932"/>
      <w:bookmarkStart w:id="749" w:name="_Toc2172125"/>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40"/>
        <w:rPr>
          <w:rFonts w:eastAsia="Arial Unicode MS"/>
        </w:rPr>
      </w:pPr>
      <w:bookmarkStart w:id="750" w:name="_Toc507429933"/>
      <w:bookmarkStart w:id="751"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pt;height:307.2pt" o:ole="">
            <v:imagedata r:id="rId158" o:title=""/>
          </v:shape>
          <o:OLEObject Type="Embed" ProgID="Visio.Drawing.15" ShapeID="_x0000_i1096" DrawAspect="Content" ObjectID="_1632050059"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52" w:name="_Toc507429934"/>
      <w:bookmarkStart w:id="753"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4" w:name="_Toc507429935"/>
      <w:bookmarkStart w:id="755"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6" w:name="_Toc507429936"/>
      <w:bookmarkStart w:id="757"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8" w:name="_Toc507429937"/>
      <w:bookmarkStart w:id="759"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60" w:name="_Toc507429938"/>
      <w:bookmarkStart w:id="761"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62" w:name="_Toc507429939"/>
      <w:bookmarkStart w:id="763"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4" w:name="_Toc507429940"/>
      <w:bookmarkStart w:id="765"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6" w:name="_Toc507429941"/>
      <w:bookmarkStart w:id="767"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40"/>
      </w:pPr>
      <w:bookmarkStart w:id="768" w:name="_Toc507429942"/>
      <w:bookmarkStart w:id="769" w:name="_Toc2172135"/>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70" w:name="_Toc507429943"/>
      <w:bookmarkStart w:id="771"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72" w:name="_Toc507429944"/>
      <w:bookmarkStart w:id="773"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4" w:name="_Toc507429945"/>
      <w:bookmarkStart w:id="775"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6" w:name="_Toc507429946"/>
      <w:bookmarkStart w:id="777"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40"/>
        <w:rPr>
          <w:rFonts w:eastAsia="Arial Unicode MS"/>
        </w:rPr>
      </w:pPr>
      <w:bookmarkStart w:id="778" w:name="_Toc507429947"/>
      <w:bookmarkStart w:id="779"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50"/>
        <w:rPr>
          <w:rFonts w:eastAsia="Arial Unicode MS"/>
        </w:rPr>
      </w:pPr>
      <w:bookmarkStart w:id="780" w:name="_Toc507429948"/>
      <w:bookmarkStart w:id="781" w:name="_Toc2172141"/>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82" w:name="_Toc507429949"/>
      <w:bookmarkStart w:id="783"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4" w:name="_Toc507429950"/>
      <w:bookmarkStart w:id="785"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6" w:name="_Toc507429951"/>
      <w:bookmarkStart w:id="787"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8" w:name="_Toc507429952"/>
      <w:bookmarkStart w:id="789"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90" w:name="_Toc507429953"/>
      <w:bookmarkStart w:id="791"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92" w:name="_Toc507429954"/>
      <w:bookmarkStart w:id="793"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4" w:name="_Toc507429955"/>
      <w:bookmarkStart w:id="795"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6" w:name="_Toc507429956"/>
      <w:bookmarkStart w:id="797"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8" w:name="_Toc507429957"/>
      <w:bookmarkStart w:id="799"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00" w:name="_Toc507429958"/>
      <w:bookmarkStart w:id="801"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02" w:name="_Toc507429959"/>
      <w:bookmarkStart w:id="803"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4" w:name="_Toc507429960"/>
      <w:bookmarkStart w:id="805"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6" w:name="_Toc507429961"/>
      <w:bookmarkStart w:id="807"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8" w:name="_Toc507429962"/>
      <w:bookmarkStart w:id="809" w:name="_Toc2172155"/>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10" w:name="_Toc507429963"/>
      <w:bookmarkStart w:id="811"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40"/>
      </w:pPr>
      <w:bookmarkStart w:id="812" w:name="_Toc507429964"/>
      <w:bookmarkStart w:id="813"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4" w:name="_Toc507429965"/>
      <w:bookmarkStart w:id="815"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6" w:name="_Toc507429966"/>
      <w:bookmarkStart w:id="817"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8" w:name="_Toc507429967"/>
      <w:bookmarkStart w:id="819"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20" w:name="_Toc507429968"/>
      <w:bookmarkStart w:id="821"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40"/>
      </w:pPr>
      <w:bookmarkStart w:id="822" w:name="_Toc507429969"/>
      <w:bookmarkStart w:id="823"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4" w:name="_Toc507429970"/>
      <w:bookmarkStart w:id="825"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6" w:name="_Toc507429971"/>
      <w:bookmarkStart w:id="827"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8" w:name="_Toc507429972"/>
      <w:bookmarkStart w:id="829"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30" w:name="_Toc507429973"/>
      <w:bookmarkStart w:id="831" w:name="_Toc2172166"/>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40"/>
      </w:pPr>
      <w:bookmarkStart w:id="832" w:name="_Toc507429974"/>
      <w:bookmarkStart w:id="833"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8pt" o:ole="">
            <v:imagedata r:id="rId161" o:title=""/>
          </v:shape>
          <o:OLEObject Type="Embed" ProgID="Visio.Drawing.11" ShapeID="_x0000_i1097" DrawAspect="Content" ObjectID="_1632050060"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4" w:name="_Toc507429975"/>
      <w:bookmarkStart w:id="835" w:name="_Toc2172168"/>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32050061"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6" w:name="_Toc507429976"/>
      <w:bookmarkStart w:id="837" w:name="_Toc2172169"/>
      <w:r w:rsidRPr="00C43ACB">
        <w:lastRenderedPageBreak/>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3pt" o:ole="">
            <v:imagedata r:id="rId165" o:title=""/>
          </v:shape>
          <o:OLEObject Type="Embed" ProgID="Visio.Drawing.11" ShapeID="_x0000_i1099" DrawAspect="Content" ObjectID="_1632050062"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8" w:name="_Toc507429977"/>
      <w:bookmarkStart w:id="839"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40" w:name="_Toc507429978"/>
      <w:bookmarkStart w:id="841"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42" w:name="_Toc507429979"/>
      <w:bookmarkStart w:id="843"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4" w:name="_Toc507429980"/>
      <w:bookmarkStart w:id="845"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6" w:name="_Toc507429981"/>
      <w:bookmarkStart w:id="847"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8" w:name="_Toc507429982"/>
      <w:bookmarkStart w:id="849"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50" w:name="_Toc507429983"/>
      <w:bookmarkStart w:id="851" w:name="_Toc2172176"/>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52" w:name="_Toc507429984"/>
      <w:bookmarkStart w:id="853"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4" w:name="_Toc507429985"/>
      <w:bookmarkStart w:id="855"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40"/>
        <w:rPr>
          <w:lang w:eastAsia="zh-CN"/>
        </w:rPr>
      </w:pPr>
      <w:bookmarkStart w:id="856" w:name="_Toc507429986"/>
      <w:bookmarkStart w:id="857"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8" w:name="_Toc507429987"/>
      <w:bookmarkStart w:id="859"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60" w:name="_Toc507429988"/>
      <w:bookmarkStart w:id="861"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62" w:name="_Toc507429989"/>
      <w:bookmarkStart w:id="863"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4" w:name="_Toc507429990"/>
      <w:bookmarkStart w:id="865"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6" w:name="_Toc507429991"/>
      <w:bookmarkStart w:id="867" w:name="_Toc2172184"/>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40"/>
      </w:pPr>
      <w:bookmarkStart w:id="868" w:name="_Toc507429992"/>
      <w:bookmarkStart w:id="869" w:name="_Toc2172185"/>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70" w:name="_Toc507429993"/>
      <w:bookmarkStart w:id="871"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72" w:name="_Toc507429994"/>
      <w:bookmarkStart w:id="873"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4" w:name="_Toc507429995"/>
      <w:bookmarkStart w:id="875"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6" w:name="_Toc507429996"/>
      <w:bookmarkStart w:id="877" w:name="_Toc2172189"/>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40"/>
      </w:pPr>
      <w:bookmarkStart w:id="878" w:name="_Toc507429997"/>
      <w:bookmarkStart w:id="879" w:name="_Toc2172190"/>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80" w:name="_Toc507429998"/>
      <w:bookmarkStart w:id="881" w:name="_Toc2172191"/>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82" w:name="_Toc507429999"/>
      <w:bookmarkStart w:id="883" w:name="_Toc2172192"/>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4" w:name="_Toc507430000"/>
      <w:bookmarkStart w:id="885" w:name="_Toc2172193"/>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6" w:name="_Toc507430001"/>
      <w:bookmarkStart w:id="887" w:name="_Toc2172194"/>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40"/>
      </w:pPr>
      <w:bookmarkStart w:id="888" w:name="_Toc507430002"/>
      <w:bookmarkStart w:id="889" w:name="_Toc2172195"/>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90" w:name="_Toc507430003"/>
      <w:bookmarkStart w:id="891" w:name="_Toc2172196"/>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92" w:name="_Toc507430004"/>
      <w:bookmarkStart w:id="893" w:name="_Toc2172197"/>
      <w:r w:rsidRPr="00C43ACB">
        <w:lastRenderedPageBreak/>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4" w:name="_Toc507430005"/>
      <w:bookmarkStart w:id="895" w:name="_Toc2172198"/>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40"/>
      </w:pPr>
      <w:bookmarkStart w:id="896" w:name="_Toc507430006"/>
      <w:bookmarkStart w:id="897" w:name="_Toc2172199"/>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8" w:name="_Toc507430007"/>
      <w:bookmarkStart w:id="899" w:name="_Toc2172200"/>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00" w:name="_Toc507430008"/>
      <w:bookmarkStart w:id="901" w:name="_Toc2172201"/>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02" w:name="_Toc507430009"/>
      <w:bookmarkStart w:id="903" w:name="_Toc2172202"/>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40"/>
      </w:pPr>
      <w:bookmarkStart w:id="904" w:name="_Toc507430010"/>
      <w:bookmarkStart w:id="905" w:name="_Toc2172203"/>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6" w:name="_Toc507430011"/>
      <w:bookmarkStart w:id="907" w:name="_Toc2172204"/>
      <w:r w:rsidRPr="00C43ACB">
        <w:lastRenderedPageBreak/>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8" w:name="_Toc507430012"/>
      <w:bookmarkStart w:id="909" w:name="_Toc2172205"/>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10" w:name="_Toc507430013"/>
      <w:bookmarkStart w:id="911" w:name="_Toc2172206"/>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12" w:name="_Toc507430014"/>
      <w:bookmarkStart w:id="913"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40"/>
      </w:pPr>
      <w:bookmarkStart w:id="914" w:name="_Toc507430015"/>
      <w:bookmarkStart w:id="915" w:name="_Toc2172208"/>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6" w:name="_Toc507430016"/>
      <w:bookmarkStart w:id="917"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8" w:name="_Toc507430017"/>
      <w:bookmarkStart w:id="919"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40"/>
      </w:pPr>
      <w:bookmarkStart w:id="920" w:name="_Toc507430018"/>
      <w:bookmarkStart w:id="921"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22" w:name="_Toc507430019"/>
      <w:bookmarkStart w:id="923"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4" w:name="_Toc507430020"/>
      <w:bookmarkStart w:id="925"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6" w:name="_Toc507430021"/>
      <w:bookmarkStart w:id="927"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8" w:name="_Toc507430022"/>
      <w:bookmarkStart w:id="929"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40"/>
      </w:pPr>
      <w:bookmarkStart w:id="930" w:name="_Toc507430023"/>
      <w:bookmarkStart w:id="931"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32" w:name="_Toc507430024"/>
      <w:bookmarkStart w:id="933"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4" w:name="_Toc507430025"/>
      <w:bookmarkStart w:id="935"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6" w:name="_Toc507430026"/>
      <w:bookmarkStart w:id="937"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8" w:name="_Toc507430027"/>
      <w:bookmarkStart w:id="939"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40"/>
      </w:pPr>
      <w:bookmarkStart w:id="940" w:name="_Toc507430028"/>
      <w:bookmarkStart w:id="941"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42" w:name="_Toc507430029"/>
      <w:bookmarkStart w:id="943"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4" w:name="_Toc507430030"/>
      <w:bookmarkStart w:id="945"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6" w:name="_Toc507430031"/>
      <w:bookmarkStart w:id="947"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8" w:name="_Toc507430032"/>
      <w:bookmarkStart w:id="949"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40"/>
        <w:rPr>
          <w:rFonts w:eastAsia="宋体"/>
          <w:lang w:eastAsia="zh-CN"/>
        </w:rPr>
      </w:pPr>
      <w:bookmarkStart w:id="950" w:name="_Toc507430033"/>
      <w:bookmarkStart w:id="951"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52" w:name="_Toc507430034"/>
      <w:bookmarkStart w:id="953"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4" w:name="_Toc507430035"/>
      <w:bookmarkStart w:id="955"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6" w:name="_Toc507430036"/>
      <w:bookmarkStart w:id="957"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8" w:name="_Toc507430037"/>
      <w:bookmarkStart w:id="959"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8"/>
      <w:bookmarkEnd w:id="959"/>
    </w:p>
    <w:p w14:paraId="31467951" w14:textId="77777777" w:rsidR="009B3114" w:rsidRPr="00C43ACB" w:rsidRDefault="009B3114" w:rsidP="00A97152">
      <w:pPr>
        <w:pStyle w:val="40"/>
        <w:rPr>
          <w:rFonts w:eastAsia="宋体"/>
          <w:lang w:eastAsia="zh-CN"/>
        </w:rPr>
      </w:pPr>
      <w:bookmarkStart w:id="960" w:name="_Toc507430038"/>
      <w:bookmarkStart w:id="961"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62" w:name="_Toc507430039"/>
      <w:bookmarkStart w:id="963"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4" w:name="_Toc507430040"/>
      <w:bookmarkStart w:id="965"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6" w:name="_Toc507430041"/>
      <w:bookmarkStart w:id="967"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6"/>
      <w:bookmarkEnd w:id="96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8" w:name="_Toc507430042"/>
      <w:bookmarkStart w:id="969"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8"/>
      <w:bookmarkEnd w:id="969"/>
    </w:p>
    <w:p w14:paraId="55EF583E" w14:textId="77777777" w:rsidR="00861DB4" w:rsidRPr="00C43ACB" w:rsidRDefault="00861DB4" w:rsidP="00A97152">
      <w:pPr>
        <w:pStyle w:val="40"/>
        <w:rPr>
          <w:rFonts w:eastAsia="宋体"/>
          <w:lang w:eastAsia="zh-CN"/>
        </w:rPr>
      </w:pPr>
      <w:bookmarkStart w:id="970" w:name="_Toc507430043"/>
      <w:bookmarkStart w:id="971"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72" w:name="_Toc507430044"/>
      <w:bookmarkStart w:id="973"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4" w:name="_Toc507430045"/>
      <w:bookmarkStart w:id="975"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4"/>
      <w:bookmarkEnd w:id="97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6" w:name="_Toc507430046"/>
      <w:bookmarkStart w:id="977"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6"/>
      <w:bookmarkEnd w:id="97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8" w:name="_Toc507430047"/>
      <w:bookmarkStart w:id="979"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8"/>
      <w:bookmarkEnd w:id="979"/>
    </w:p>
    <w:p w14:paraId="48EB745B" w14:textId="77777777" w:rsidR="00CD2233" w:rsidRPr="00C43ACB" w:rsidRDefault="00CD2233" w:rsidP="00A97152">
      <w:pPr>
        <w:pStyle w:val="40"/>
      </w:pPr>
      <w:bookmarkStart w:id="980" w:name="_Toc507430048"/>
      <w:bookmarkStart w:id="981"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80"/>
      <w:bookmarkEnd w:id="98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82" w:name="_Toc507430049"/>
      <w:bookmarkStart w:id="983"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82"/>
      <w:bookmarkEnd w:id="98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4" w:name="_Toc507430050"/>
      <w:bookmarkStart w:id="985"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4"/>
      <w:bookmarkEnd w:id="98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6" w:name="_Toc507430051"/>
      <w:bookmarkStart w:id="987"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6"/>
      <w:bookmarkEnd w:id="98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8" w:name="_Toc507430052"/>
      <w:bookmarkStart w:id="989"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8"/>
      <w:bookmarkEnd w:id="989"/>
    </w:p>
    <w:p w14:paraId="2A782140" w14:textId="77777777" w:rsidR="00013EA9" w:rsidRPr="00C43ACB" w:rsidRDefault="00013EA9" w:rsidP="00A97152">
      <w:pPr>
        <w:pStyle w:val="40"/>
      </w:pPr>
      <w:bookmarkStart w:id="990" w:name="_Toc507430053"/>
      <w:bookmarkStart w:id="991"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90"/>
      <w:bookmarkEnd w:id="99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92" w:name="_Toc507430054"/>
      <w:bookmarkStart w:id="993"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2"/>
      <w:bookmarkEnd w:id="99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4" w:name="_Toc507430055"/>
      <w:bookmarkStart w:id="995"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4"/>
      <w:bookmarkEnd w:id="99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6" w:name="_Toc507430056"/>
      <w:bookmarkStart w:id="997"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6"/>
      <w:bookmarkEnd w:id="99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8" w:name="_Toc507430057"/>
      <w:bookmarkStart w:id="999"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8"/>
      <w:bookmarkEnd w:id="999"/>
    </w:p>
    <w:p w14:paraId="21566EF5" w14:textId="77777777" w:rsidR="006704AE" w:rsidRPr="00C43ACB" w:rsidRDefault="006704AE" w:rsidP="00A97152">
      <w:pPr>
        <w:pStyle w:val="40"/>
      </w:pPr>
      <w:bookmarkStart w:id="1000" w:name="_Toc507430058"/>
      <w:bookmarkStart w:id="1001"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0"/>
      <w:bookmarkEnd w:id="100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02" w:name="_Toc507430059"/>
      <w:bookmarkStart w:id="1003"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2"/>
      <w:bookmarkEnd w:id="100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4" w:name="_Toc507430060"/>
      <w:bookmarkStart w:id="1005"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4"/>
      <w:bookmarkEnd w:id="100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6" w:name="_Toc507430061"/>
      <w:bookmarkStart w:id="1007"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6"/>
      <w:bookmarkEnd w:id="100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8" w:name="_Toc507430062"/>
      <w:bookmarkStart w:id="1009" w:name="_Toc2172255"/>
      <w:r w:rsidRPr="00C43ACB">
        <w:rPr>
          <w:rFonts w:hint="eastAsia"/>
        </w:rPr>
        <w:t>10.2.35</w:t>
      </w:r>
      <w:r w:rsidR="009A4A02" w:rsidRPr="00C43ACB">
        <w:rPr>
          <w:rFonts w:eastAsia="宋体" w:hint="eastAsia"/>
          <w:lang w:eastAsia="zh-CN"/>
        </w:rPr>
        <w:tab/>
      </w:r>
      <w:r w:rsidRPr="00C43ACB">
        <w:t>Semantic Discovery Procedures</w:t>
      </w:r>
      <w:bookmarkEnd w:id="1008"/>
      <w:bookmarkEnd w:id="1009"/>
    </w:p>
    <w:p w14:paraId="6B3F9632" w14:textId="77777777" w:rsidR="00DD7867" w:rsidRPr="00C43ACB" w:rsidRDefault="00DD7867" w:rsidP="00383D72">
      <w:pPr>
        <w:pStyle w:val="40"/>
      </w:pPr>
      <w:bookmarkStart w:id="1010" w:name="_Toc507430063"/>
      <w:bookmarkStart w:id="1011" w:name="_Toc2172256"/>
      <w:r w:rsidRPr="00C43ACB">
        <w:t>10.2.</w:t>
      </w:r>
      <w:r w:rsidR="00DA5617" w:rsidRPr="00C43ACB">
        <w:rPr>
          <w:rFonts w:hint="eastAsia"/>
        </w:rPr>
        <w:t>35</w:t>
      </w:r>
      <w:r w:rsidRPr="00C43ACB">
        <w:t>.1</w:t>
      </w:r>
      <w:r w:rsidRPr="00C43ACB">
        <w:tab/>
        <w:t>Introduction</w:t>
      </w:r>
      <w:bookmarkEnd w:id="1010"/>
      <w:bookmarkEnd w:id="101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12" w:name="_Toc507430064"/>
      <w:bookmarkStart w:id="1013"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2"/>
      <w:bookmarkEnd w:id="1013"/>
    </w:p>
    <w:p w14:paraId="3B6171F2" w14:textId="77777777" w:rsidR="00EC659B" w:rsidRPr="00C43ACB" w:rsidRDefault="00EC659B" w:rsidP="00A97152">
      <w:pPr>
        <w:pStyle w:val="50"/>
        <w:rPr>
          <w:rFonts w:eastAsia="Arial Unicode MS"/>
        </w:rPr>
      </w:pPr>
      <w:bookmarkStart w:id="1014" w:name="_Toc507430065"/>
      <w:bookmarkStart w:id="1015" w:name="_Toc2172258"/>
      <w:r w:rsidRPr="00C43ACB">
        <w:rPr>
          <w:rFonts w:eastAsia="Arial Unicode MS" w:hint="eastAsia"/>
        </w:rPr>
        <w:t>10.2.35.2.0</w:t>
      </w:r>
      <w:r w:rsidRPr="00C43ACB">
        <w:rPr>
          <w:rFonts w:eastAsia="Arial Unicode MS" w:hint="eastAsia"/>
        </w:rPr>
        <w:tab/>
        <w:t>Overview</w:t>
      </w:r>
      <w:bookmarkEnd w:id="1014"/>
      <w:bookmarkEnd w:id="101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6" w:name="_Toc507430066"/>
      <w:bookmarkStart w:id="1017"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6"/>
      <w:bookmarkEnd w:id="101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8" w:name="_Toc507430067"/>
      <w:bookmarkStart w:id="1019"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8"/>
      <w:bookmarkEnd w:id="101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20" w:name="_Toc507430068"/>
      <w:bookmarkStart w:id="1021"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20"/>
      <w:bookmarkEnd w:id="1021"/>
    </w:p>
    <w:p w14:paraId="7CBD8146" w14:textId="77777777" w:rsidR="004C3067" w:rsidRPr="00C43ACB" w:rsidRDefault="004C3067" w:rsidP="004C3067">
      <w:pPr>
        <w:pStyle w:val="30"/>
      </w:pPr>
      <w:bookmarkStart w:id="1022" w:name="_Toc507430069"/>
      <w:bookmarkStart w:id="1023"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22"/>
      <w:bookmarkEnd w:id="1023"/>
    </w:p>
    <w:p w14:paraId="0D1544E8" w14:textId="77777777" w:rsidR="004C3067" w:rsidRPr="00C43ACB" w:rsidRDefault="004C3067" w:rsidP="00A97152">
      <w:pPr>
        <w:pStyle w:val="40"/>
      </w:pPr>
      <w:bookmarkStart w:id="1024" w:name="_Toc507430070"/>
      <w:bookmarkStart w:id="1025"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4"/>
      <w:bookmarkEnd w:id="102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6" w:name="_Toc507430071"/>
      <w:bookmarkStart w:id="1027"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26"/>
      <w:bookmarkEnd w:id="102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8" w:name="_Toc507430072"/>
      <w:bookmarkStart w:id="1029"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8"/>
      <w:bookmarkEnd w:id="102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30" w:name="_Toc507430073"/>
      <w:bookmarkStart w:id="1031"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30"/>
      <w:bookmarkEnd w:id="103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32" w:name="_Toc507430074"/>
      <w:bookmarkStart w:id="1033"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2"/>
      <w:bookmarkEnd w:id="1033"/>
    </w:p>
    <w:p w14:paraId="36020BDF" w14:textId="77777777" w:rsidR="00386555" w:rsidRPr="00C43ACB" w:rsidRDefault="00386555" w:rsidP="00A97152">
      <w:pPr>
        <w:pStyle w:val="40"/>
      </w:pPr>
      <w:bookmarkStart w:id="1034" w:name="_Toc507430075"/>
      <w:bookmarkStart w:id="1035"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4"/>
      <w:bookmarkEnd w:id="103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6" w:name="_Toc507430076"/>
      <w:bookmarkStart w:id="1037"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6"/>
      <w:bookmarkEnd w:id="103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8" w:name="_Toc507430077"/>
      <w:bookmarkStart w:id="1039"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8"/>
      <w:bookmarkEnd w:id="103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40" w:name="_Toc507430078"/>
      <w:bookmarkStart w:id="1041"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0"/>
      <w:bookmarkEnd w:id="104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42" w:name="_Toc507430079"/>
      <w:bookmarkStart w:id="1043"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42"/>
      <w:bookmarkEnd w:id="1043"/>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1.8pt" o:ole="">
            <v:imagedata r:id="rId167" o:title="" croptop="7950f" cropbottom="2570f" cropright="5181f"/>
          </v:shape>
          <o:OLEObject Type="Embed" ProgID="VisioViewer.Viewer.1" ShapeID="_x0000_i1100" DrawAspect="Content" ObjectID="_1632050063"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4" w:name="_Toc507430080"/>
      <w:bookmarkStart w:id="1045"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4"/>
      <w:bookmarkEnd w:id="1045"/>
    </w:p>
    <w:p w14:paraId="2FC88423" w14:textId="77777777" w:rsidR="00C40870" w:rsidRPr="00C43ACB" w:rsidRDefault="00C40870" w:rsidP="00C40870">
      <w:pPr>
        <w:pStyle w:val="40"/>
      </w:pPr>
      <w:bookmarkStart w:id="1046" w:name="_Toc507430081"/>
      <w:bookmarkStart w:id="1047"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6"/>
      <w:bookmarkEnd w:id="104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8" w:name="_Toc507430082"/>
      <w:bookmarkStart w:id="1049"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8"/>
      <w:bookmarkEnd w:id="104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50" w:name="_Toc507430083"/>
      <w:bookmarkStart w:id="1051"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0"/>
      <w:bookmarkEnd w:id="105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52" w:name="_Toc507430084"/>
      <w:bookmarkStart w:id="1053"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2"/>
      <w:bookmarkEnd w:id="105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4" w:name="_Toc507430085"/>
      <w:bookmarkStart w:id="1055" w:name="_Toc2172278"/>
      <w:r w:rsidRPr="00C43ACB">
        <w:rPr>
          <w:rFonts w:hint="eastAsia"/>
        </w:rPr>
        <w:lastRenderedPageBreak/>
        <w:t>10.3</w:t>
      </w:r>
      <w:r w:rsidRPr="00C43ACB">
        <w:rPr>
          <w:rFonts w:hint="eastAsia"/>
        </w:rPr>
        <w:tab/>
        <w:t>Notification procedures</w:t>
      </w:r>
      <w:bookmarkEnd w:id="1054"/>
      <w:bookmarkEnd w:id="1055"/>
    </w:p>
    <w:p w14:paraId="236FF8B4" w14:textId="77777777" w:rsidR="00DE5564" w:rsidRPr="00C43ACB" w:rsidRDefault="00DA23E6" w:rsidP="00A97152">
      <w:pPr>
        <w:pStyle w:val="30"/>
        <w:rPr>
          <w:rFonts w:eastAsia="宋体"/>
          <w:lang w:eastAsia="zh-CN"/>
        </w:rPr>
      </w:pPr>
      <w:bookmarkStart w:id="1056" w:name="_Toc507430086"/>
      <w:bookmarkStart w:id="1057" w:name="_Toc2172279"/>
      <w:r w:rsidRPr="00C43ACB">
        <w:rPr>
          <w:rFonts w:eastAsia="宋体" w:hint="eastAsia"/>
          <w:lang w:eastAsia="zh-CN"/>
        </w:rPr>
        <w:t>10.3.1</w:t>
      </w:r>
      <w:r w:rsidR="00DE5564" w:rsidRPr="00C43ACB">
        <w:rPr>
          <w:rFonts w:eastAsia="宋体" w:hint="eastAsia"/>
          <w:lang w:eastAsia="zh-CN"/>
        </w:rPr>
        <w:tab/>
        <w:t>Overview</w:t>
      </w:r>
      <w:bookmarkEnd w:id="1056"/>
      <w:bookmarkEnd w:id="105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8" w:name="_Toc507430087"/>
      <w:bookmarkStart w:id="1059" w:name="_Toc2172280"/>
      <w:r w:rsidRPr="00C43ACB">
        <w:t>11</w:t>
      </w:r>
      <w:r w:rsidRPr="00C43ACB">
        <w:tab/>
      </w:r>
      <w:r w:rsidR="00DB63FE" w:rsidRPr="00C43ACB">
        <w:t>Trust Enabling Architecture</w:t>
      </w:r>
      <w:bookmarkEnd w:id="1058"/>
      <w:bookmarkEnd w:id="1059"/>
    </w:p>
    <w:p w14:paraId="00486EBB" w14:textId="77777777" w:rsidR="0023118C" w:rsidRPr="00C43ACB" w:rsidRDefault="0023118C" w:rsidP="0023118C">
      <w:pPr>
        <w:pStyle w:val="2"/>
      </w:pPr>
      <w:bookmarkStart w:id="1060" w:name="_Toc507430088"/>
      <w:bookmarkStart w:id="1061" w:name="_Toc2172281"/>
      <w:r w:rsidRPr="00C43ACB">
        <w:rPr>
          <w:rFonts w:hint="eastAsia"/>
        </w:rPr>
        <w:t>11.0</w:t>
      </w:r>
      <w:r w:rsidRPr="00C43ACB">
        <w:rPr>
          <w:rFonts w:hint="eastAsia"/>
        </w:rPr>
        <w:tab/>
        <w:t>Overview</w:t>
      </w:r>
      <w:bookmarkEnd w:id="1060"/>
      <w:bookmarkEnd w:id="106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62" w:name="_Toc507430089"/>
      <w:bookmarkStart w:id="1063"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2"/>
      <w:bookmarkEnd w:id="106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4" w:name="_Toc507430090"/>
      <w:bookmarkStart w:id="1065"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4"/>
      <w:bookmarkEnd w:id="1065"/>
    </w:p>
    <w:p w14:paraId="5967261A" w14:textId="77777777" w:rsidR="00DB63FE" w:rsidRPr="00C43ACB" w:rsidRDefault="00DB63FE" w:rsidP="00A97152">
      <w:pPr>
        <w:pStyle w:val="30"/>
      </w:pPr>
      <w:bookmarkStart w:id="1066" w:name="_Toc507430091"/>
      <w:bookmarkStart w:id="1067" w:name="_Toc2172284"/>
      <w:r w:rsidRPr="00C43ACB">
        <w:t>11.2.1</w:t>
      </w:r>
      <w:r w:rsidRPr="00C43ACB">
        <w:tab/>
        <w:t>M2M Node Enrolment and Service Provisioning</w:t>
      </w:r>
      <w:bookmarkEnd w:id="1066"/>
      <w:bookmarkEnd w:id="106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8" w:name="_Toc507430092"/>
      <w:bookmarkStart w:id="1069" w:name="_Toc2172285"/>
      <w:r w:rsidRPr="00C43ACB">
        <w:t>11.2.</w:t>
      </w:r>
      <w:r w:rsidR="00715DC0" w:rsidRPr="00C43ACB">
        <w:t>2</w:t>
      </w:r>
      <w:r w:rsidRPr="00C43ACB">
        <w:tab/>
        <w:t xml:space="preserve">M2M Application </w:t>
      </w:r>
      <w:r w:rsidR="00B4517C" w:rsidRPr="00C43ACB">
        <w:t>E</w:t>
      </w:r>
      <w:r w:rsidRPr="00C43ACB">
        <w:t>nrolment</w:t>
      </w:r>
      <w:bookmarkEnd w:id="1068"/>
      <w:bookmarkEnd w:id="106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70" w:name="_Toc507430093"/>
      <w:bookmarkStart w:id="1071"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0"/>
      <w:bookmarkEnd w:id="1071"/>
    </w:p>
    <w:p w14:paraId="7DE9858F" w14:textId="77777777" w:rsidR="00736BB4" w:rsidRPr="00C43ACB" w:rsidRDefault="00736BB4" w:rsidP="00A97152">
      <w:pPr>
        <w:pStyle w:val="30"/>
      </w:pPr>
      <w:bookmarkStart w:id="1072" w:name="_Toc507430094"/>
      <w:bookmarkStart w:id="1073" w:name="_Toc2172287"/>
      <w:r w:rsidRPr="00C43ACB">
        <w:rPr>
          <w:rFonts w:hint="eastAsia"/>
        </w:rPr>
        <w:t>11.3.0</w:t>
      </w:r>
      <w:r w:rsidRPr="00C43ACB">
        <w:rPr>
          <w:rFonts w:hint="eastAsia"/>
        </w:rPr>
        <w:tab/>
        <w:t>Overview</w:t>
      </w:r>
      <w:bookmarkEnd w:id="1072"/>
      <w:bookmarkEnd w:id="107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32050064"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32050065"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4" w:name="_Toc507430095"/>
      <w:bookmarkStart w:id="1075" w:name="_Toc2172288"/>
      <w:r w:rsidRPr="00C43ACB">
        <w:t>11.3.1</w:t>
      </w:r>
      <w:r w:rsidRPr="00C43ACB">
        <w:tab/>
        <w:t>Identification of CSE and AE</w:t>
      </w:r>
      <w:bookmarkEnd w:id="1074"/>
      <w:bookmarkEnd w:id="107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6" w:name="_Toc507430096"/>
      <w:bookmarkStart w:id="1077"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6"/>
      <w:bookmarkEnd w:id="107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8" w:name="_Toc507430097"/>
      <w:bookmarkStart w:id="1079" w:name="_Toc2172290"/>
      <w:r w:rsidRPr="00C43ACB">
        <w:t>11.3.</w:t>
      </w:r>
      <w:r w:rsidRPr="00C43ACB">
        <w:rPr>
          <w:rFonts w:eastAsia="宋体" w:hint="eastAsia"/>
          <w:lang w:eastAsia="zh-CN"/>
        </w:rPr>
        <w:t>3</w:t>
      </w:r>
      <w:r w:rsidRPr="00C43ACB">
        <w:tab/>
      </w:r>
      <w:r w:rsidR="00642922" w:rsidRPr="00C43ACB">
        <w:t>Void</w:t>
      </w:r>
      <w:bookmarkEnd w:id="1078"/>
      <w:bookmarkEnd w:id="1079"/>
    </w:p>
    <w:p w14:paraId="3229B14F" w14:textId="77777777" w:rsidR="003678AC" w:rsidRPr="00C43ACB" w:rsidRDefault="003678AC" w:rsidP="00A97152">
      <w:pPr>
        <w:pStyle w:val="30"/>
      </w:pPr>
      <w:bookmarkStart w:id="1080" w:name="_Toc507430098"/>
      <w:bookmarkStart w:id="1081" w:name="_Toc2172291"/>
      <w:r w:rsidRPr="00C43ACB">
        <w:t>11.3.4</w:t>
      </w:r>
      <w:r w:rsidRPr="00C43ACB">
        <w:tab/>
        <w:t xml:space="preserve">M2M Authorization </w:t>
      </w:r>
      <w:r w:rsidR="00B4517C" w:rsidRPr="00C43ACB">
        <w:t>P</w:t>
      </w:r>
      <w:r w:rsidRPr="00C43ACB">
        <w:t>rocedure</w:t>
      </w:r>
      <w:bookmarkEnd w:id="1080"/>
      <w:bookmarkEnd w:id="108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82" w:name="_Toc507430099"/>
      <w:bookmarkStart w:id="1083"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30"/>
      </w:pPr>
      <w:bookmarkStart w:id="1084" w:name="_Toc507430100"/>
      <w:bookmarkStart w:id="1085" w:name="_Toc2172293"/>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6" w:name="_Toc507430101"/>
      <w:bookmarkStart w:id="1087" w:name="_Toc2172294"/>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4.8pt" o:ole="">
            <v:imagedata r:id="rId173" o:title=""/>
          </v:shape>
          <o:OLEObject Type="Embed" ProgID="VisioViewer.Viewer.1" ShapeID="_x0000_i1103" DrawAspect="Content" ObjectID="_1632050066"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6pt;height:475.2pt" o:ole="">
            <v:imagedata r:id="rId175" o:title="" croptop="2281f" cropbottom="3538f" cropleft="3032f" cropright="3110f"/>
          </v:shape>
          <o:OLEObject Type="Embed" ProgID="VisioViewer.Viewer.1" ShapeID="_x0000_i1104" DrawAspect="Content" ObjectID="_1632050067"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8" w:name="_Toc507430102"/>
      <w:bookmarkStart w:id="1089"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8pt" o:ole="">
            <v:imagedata r:id="rId177" o:title="" croptop="4743f" cropbottom="3843f" cropleft="3170f" cropright="2904f"/>
          </v:shape>
          <o:OLEObject Type="Embed" ProgID="VisioViewer.Viewer.1" ShapeID="_x0000_i1105" DrawAspect="Content" ObjectID="_1632050068"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90" w:name="_Toc507430103"/>
      <w:bookmarkStart w:id="1091"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30"/>
      </w:pPr>
      <w:bookmarkStart w:id="1092" w:name="_Toc507430104"/>
      <w:bookmarkStart w:id="1093" w:name="_Toc2172297"/>
      <w:r w:rsidRPr="00C43ACB">
        <w:rPr>
          <w:rFonts w:hint="eastAsia"/>
        </w:rPr>
        <w:t>11.5.1</w:t>
      </w:r>
      <w:r w:rsidR="009A4A02" w:rsidRPr="00C43ACB">
        <w:rPr>
          <w:rFonts w:eastAsia="宋体"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4pt;height:208.8pt" o:ole="">
            <v:imagedata r:id="rId179" o:title="" croptop="5206f" cropbottom="2783f" cropleft="2919f" cropright="1943f"/>
          </v:shape>
          <o:OLEObject Type="Embed" ProgID="VisioViewer.Viewer.1" ShapeID="_x0000_i1106" DrawAspect="Content" ObjectID="_1632050069"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4pt;height:172.8pt" o:ole="">
            <v:imagedata r:id="rId181" o:title="" croptop="3267f" cropbottom="6111f" cropleft="1973f" cropright="1399f"/>
          </v:shape>
          <o:OLEObject Type="Embed" ProgID="VisioViewer.Viewer.1" ShapeID="_x0000_i1107" DrawAspect="Content" ObjectID="_1632050070"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1pt" o:ole="">
            <v:imagedata r:id="rId183" o:title="" croptop="3464f" cropbottom="3765f" cropleft="2554f" cropright="1763f"/>
          </v:shape>
          <o:OLEObject Type="Embed" ProgID="VisioViewer.Viewer.1" ShapeID="_x0000_i1108" DrawAspect="Content" ObjectID="_1632050071"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4" w:name="_Toc507430105"/>
      <w:bookmarkStart w:id="1095" w:name="_Toc2172298"/>
      <w:r w:rsidRPr="00C43ACB">
        <w:rPr>
          <w:rFonts w:hint="eastAsia"/>
        </w:rPr>
        <w:t>11.5.2</w:t>
      </w:r>
      <w:r w:rsidR="009A4A02" w:rsidRPr="00C43ACB">
        <w:rPr>
          <w:rFonts w:eastAsia="宋体"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8pt" o:ole="">
            <v:imagedata r:id="rId185" o:title="" croptop="5987f" cropbottom="1538f"/>
          </v:shape>
          <o:OLEObject Type="Embed" ProgID="VisioViewer.Viewer.1" ShapeID="_x0000_i1109" DrawAspect="Content" ObjectID="_1632050072"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6" w:name="_Toc507430106"/>
      <w:bookmarkStart w:id="1097" w:name="_Toc2172299"/>
      <w:r w:rsidRPr="00C43ACB">
        <w:rPr>
          <w:rFonts w:hint="eastAsia"/>
        </w:rPr>
        <w:t>11.5.3</w:t>
      </w:r>
      <w:r w:rsidR="009A4A02" w:rsidRPr="00C43ACB">
        <w:rPr>
          <w:rFonts w:eastAsia="宋体"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2pt;height:367.2pt" o:ole="">
            <v:imagedata r:id="rId187" o:title="" croptop="4043f" cropbottom="5388f" cropright="4007f"/>
          </v:shape>
          <o:OLEObject Type="Embed" ProgID="VisioViewer.Viewer.1" ShapeID="_x0000_i1110" DrawAspect="Content" ObjectID="_1632050073"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9" w:name="_Toc507430107"/>
      <w:bookmarkStart w:id="1100" w:name="_Toc2172300"/>
      <w:r w:rsidRPr="00C43ACB">
        <w:t>12</w:t>
      </w:r>
      <w:r w:rsidR="00B16F61" w:rsidRPr="00C43ACB">
        <w:tab/>
        <w:t>Information Recording</w:t>
      </w:r>
      <w:bookmarkEnd w:id="1099"/>
      <w:bookmarkEnd w:id="1100"/>
    </w:p>
    <w:p w14:paraId="154BE805" w14:textId="77777777" w:rsidR="00B16F61" w:rsidRPr="00C43ACB" w:rsidRDefault="00B16F61" w:rsidP="00A97152">
      <w:pPr>
        <w:pStyle w:val="2"/>
      </w:pPr>
      <w:bookmarkStart w:id="1101" w:name="_Toc507430108"/>
      <w:bookmarkStart w:id="1102" w:name="_Toc2172301"/>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30"/>
      </w:pPr>
      <w:bookmarkStart w:id="1103" w:name="_Toc507430109"/>
      <w:bookmarkStart w:id="1104" w:name="_Toc2172302"/>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5" w:name="_Toc507430110"/>
      <w:bookmarkStart w:id="1106" w:name="_Toc2172303"/>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7" w:name="_Toc507430111"/>
      <w:bookmarkStart w:id="1108" w:name="_Toc2172304"/>
      <w:r w:rsidRPr="00C43ACB">
        <w:t>12.1.2</w:t>
      </w:r>
      <w:r w:rsidRPr="00C43ACB">
        <w:tab/>
        <w:t>M2M Recorded Information Elements</w:t>
      </w:r>
      <w:bookmarkEnd w:id="1107"/>
      <w:bookmarkEnd w:id="1108"/>
    </w:p>
    <w:p w14:paraId="1F7FC393" w14:textId="77777777" w:rsidR="00B16F61" w:rsidRPr="00C43ACB" w:rsidRDefault="00B16F61" w:rsidP="00A97152">
      <w:pPr>
        <w:pStyle w:val="40"/>
      </w:pPr>
      <w:bookmarkStart w:id="1109" w:name="_Toc507430112"/>
      <w:bookmarkStart w:id="1110" w:name="_Toc2172305"/>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11" w:name="_Toc507430113"/>
      <w:bookmarkStart w:id="1112" w:name="_Toc2172306"/>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13" w:name="_Toc507430114"/>
      <w:bookmarkStart w:id="1114" w:name="_Toc2172307"/>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5" w:name="_Toc507430115"/>
      <w:bookmarkStart w:id="1116" w:name="_Toc2172308"/>
      <w:r w:rsidRPr="00C43ACB">
        <w:t>12.2</w:t>
      </w:r>
      <w:r w:rsidRPr="00C43ACB">
        <w:tab/>
        <w:t>Offline Charging</w:t>
      </w:r>
      <w:bookmarkEnd w:id="1115"/>
      <w:bookmarkEnd w:id="1116"/>
    </w:p>
    <w:p w14:paraId="0ACECE19" w14:textId="60C074DB" w:rsidR="0000710E" w:rsidRPr="00C43ACB" w:rsidRDefault="0000710E" w:rsidP="00A97152">
      <w:pPr>
        <w:pStyle w:val="30"/>
      </w:pPr>
      <w:bookmarkStart w:id="1117" w:name="_Toc507430116"/>
      <w:bookmarkStart w:id="1118" w:name="_Toc2172309"/>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32050074"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9" w:name="_Toc2172310"/>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21" w:name="_Toc507430118"/>
      <w:bookmarkStart w:id="1122" w:name="_Toc2172311"/>
      <w:r w:rsidRPr="00C43ACB">
        <w:t>12.2.3</w:t>
      </w:r>
      <w:r w:rsidRPr="00C43ACB">
        <w:tab/>
        <w:t>Examples of Charging Scenarios</w:t>
      </w:r>
      <w:bookmarkEnd w:id="1121"/>
      <w:bookmarkEnd w:id="1122"/>
    </w:p>
    <w:p w14:paraId="62EE6FE8" w14:textId="77777777" w:rsidR="00736BB4" w:rsidRPr="00C43ACB" w:rsidRDefault="00736BB4" w:rsidP="00A97152">
      <w:pPr>
        <w:pStyle w:val="40"/>
      </w:pPr>
      <w:bookmarkStart w:id="1123" w:name="_Toc507430119"/>
      <w:bookmarkStart w:id="1124" w:name="_Toc2172312"/>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5" w:name="_Toc507430120"/>
      <w:bookmarkStart w:id="1126"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7" w:name="_Toc507430121"/>
      <w:bookmarkStart w:id="1128" w:name="_Toc2172314"/>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9" w:name="_Toc507430122"/>
      <w:bookmarkStart w:id="1130" w:name="_Toc2172315"/>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31" w:name="_Toc507430123"/>
      <w:bookmarkStart w:id="1132" w:name="_Toc2172316"/>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40"/>
      </w:pPr>
      <w:bookmarkStart w:id="1133" w:name="_Toc507430124"/>
      <w:bookmarkStart w:id="1134" w:name="_Toc2172317"/>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5" w:name="_Toc507430125"/>
      <w:bookmarkStart w:id="1136" w:name="_Toc2172318"/>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7" w:name="_Toc507430126"/>
      <w:bookmarkStart w:id="1138"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9" w:name="_Toc507430127"/>
      <w:bookmarkStart w:id="1140" w:name="_Toc2172320"/>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50"/>
      </w:pPr>
      <w:bookmarkStart w:id="1141" w:name="_Toc507430128"/>
      <w:bookmarkStart w:id="1142" w:name="_Toc2172321"/>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43" w:name="_Toc507430129"/>
      <w:bookmarkStart w:id="1144" w:name="_Toc2172322"/>
      <w:r w:rsidRPr="00C43ACB">
        <w:lastRenderedPageBreak/>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5" w:name="_Toc507430130"/>
      <w:bookmarkStart w:id="1146"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7" w:name="_Toc507430131"/>
      <w:bookmarkStart w:id="1148"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1"/>
      </w:pPr>
      <w:bookmarkStart w:id="1149" w:name="_Toc507430132"/>
      <w:bookmarkStart w:id="1150" w:name="_Toc2172325"/>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51" w:name="_Toc507430133"/>
      <w:bookmarkStart w:id="1152" w:name="_Toc2172326"/>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2"/>
      </w:pPr>
      <w:bookmarkStart w:id="1153" w:name="_Toc507430134"/>
      <w:bookmarkStart w:id="1154" w:name="_Toc2172327"/>
      <w:r w:rsidRPr="00C43ACB">
        <w:rPr>
          <w:rFonts w:hint="eastAsia"/>
        </w:rPr>
        <w:t>B.2.1</w:t>
      </w:r>
      <w:r w:rsidR="009A4A02" w:rsidRPr="00C43ACB">
        <w:rPr>
          <w:rFonts w:eastAsia="宋体"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5" w:name="_Toc507430135"/>
      <w:bookmarkStart w:id="1156"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30"/>
      </w:pPr>
      <w:bookmarkStart w:id="1157" w:name="_Toc507430136"/>
      <w:bookmarkStart w:id="1158"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4pt;height:424.8pt" o:ole="">
            <v:imagedata r:id="rId193" o:title=""/>
          </v:shape>
          <o:OLEObject Type="Embed" ProgID="Visio.Drawing.15" ShapeID="_x0000_i1112" DrawAspect="Content" ObjectID="_1632050075"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8pt;height:417.6pt" o:ole="">
            <v:imagedata r:id="rId195" o:title=""/>
          </v:shape>
          <o:OLEObject Type="Embed" ProgID="Visio.Drawing.15" ShapeID="_x0000_i1113" DrawAspect="Content" ObjectID="_1632050076"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9" w:name="_Toc507430137"/>
      <w:bookmarkStart w:id="1160"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6pt" o:ole="">
            <v:imagedata r:id="rId197" o:title=""/>
          </v:shape>
          <o:OLEObject Type="Embed" ProgID="Word.Picture.8" ShapeID="_x0000_i1114" DrawAspect="Content" ObjectID="_1632050077"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6pt" o:ole="">
            <v:imagedata r:id="rId199" o:title=""/>
          </v:shape>
          <o:OLEObject Type="Embed" ProgID="Word.Picture.8" ShapeID="_x0000_i1115" DrawAspect="Content" ObjectID="_1632050078"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61" w:name="_Toc507430138"/>
      <w:bookmarkStart w:id="1162" w:name="_Toc2172331"/>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2"/>
      </w:pPr>
      <w:bookmarkStart w:id="1163" w:name="_Toc507430139"/>
      <w:bookmarkStart w:id="1164" w:name="_Toc2172332"/>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5" w:name="_Toc507430140"/>
      <w:bookmarkStart w:id="1166" w:name="_Toc2172333"/>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7" w:name="_Toc507430141"/>
      <w:bookmarkStart w:id="1168" w:name="_Toc2172334"/>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9" w:name="_Toc507430142"/>
      <w:bookmarkStart w:id="1170" w:name="_Toc2172335"/>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71" w:name="_Toc507430143"/>
      <w:bookmarkStart w:id="1172"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8pt" o:ole="">
            <v:imagedata r:id="rId201" o:title=""/>
          </v:shape>
          <o:OLEObject Type="Embed" ProgID="VisioViewer.Viewer.1" ShapeID="_x0000_i1116" DrawAspect="Content" ObjectID="_1632050079"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73" w:name="_Toc507430144"/>
      <w:bookmarkStart w:id="1174" w:name="_Toc2172337"/>
      <w:r w:rsidRPr="00C43ACB">
        <w:t>B.6</w:t>
      </w:r>
      <w:r w:rsidRPr="00C43ACB">
        <w:tab/>
        <w:t>Connectivity Establishment Procedures</w:t>
      </w:r>
      <w:bookmarkEnd w:id="1173"/>
      <w:bookmarkEnd w:id="1174"/>
    </w:p>
    <w:p w14:paraId="7BAFCC4E" w14:textId="77777777" w:rsidR="00910EB7" w:rsidRPr="00C43ACB" w:rsidRDefault="00910EB7" w:rsidP="003F5B5D">
      <w:pPr>
        <w:pStyle w:val="2"/>
      </w:pPr>
      <w:bookmarkStart w:id="1175" w:name="_Toc507430145"/>
      <w:bookmarkStart w:id="1176" w:name="_Toc2172338"/>
      <w:r w:rsidRPr="00C43ACB">
        <w:t>B.6.1</w:t>
      </w:r>
      <w:r w:rsidRPr="00C43ACB">
        <w:tab/>
        <w:t>General</w:t>
      </w:r>
      <w:bookmarkEnd w:id="1175"/>
      <w:bookmarkEnd w:id="1176"/>
    </w:p>
    <w:p w14:paraId="223DB649" w14:textId="77777777" w:rsidR="00736BB4" w:rsidRPr="00C43ACB" w:rsidRDefault="00736BB4" w:rsidP="00A97152">
      <w:pPr>
        <w:pStyle w:val="30"/>
      </w:pPr>
      <w:bookmarkStart w:id="1177" w:name="_Toc507430146"/>
      <w:bookmarkStart w:id="1178" w:name="_Toc2172339"/>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9" w:name="_Toc507430147"/>
      <w:bookmarkStart w:id="1180"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4pt;height:284.4pt" o:ole="">
            <v:imagedata r:id="rId203" o:title="" croptop="2824f" cropleft="2296f" cropright="3276f"/>
          </v:shape>
          <o:OLEObject Type="Embed" ProgID="PowerPoint.Slide.12" ShapeID="_x0000_i1117" DrawAspect="Content" ObjectID="_1632050080"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81" w:name="_Toc507430148"/>
      <w:bookmarkStart w:id="1182"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pt;height:333pt" o:ole="">
            <v:imagedata r:id="rId205" o:title=""/>
          </v:shape>
          <o:OLEObject Type="Embed" ProgID="PowerPoint.Slide.12" ShapeID="_x0000_i1118" DrawAspect="Content" ObjectID="_1632050081"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83" w:name="_Toc507430149"/>
      <w:bookmarkStart w:id="1184"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1"/>
      </w:pPr>
      <w:bookmarkStart w:id="1185" w:name="_Toc507430150"/>
      <w:bookmarkStart w:id="1186" w:name="_Toc2172343"/>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7" w:name="_Toc507430151"/>
      <w:bookmarkStart w:id="1188" w:name="_Toc2172344"/>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6pt;height:315pt" o:ole="">
            <v:imagedata r:id="rId207" o:title=""/>
          </v:shape>
          <o:OLEObject Type="Embed" ProgID="VisioViewer.Viewer.1" ShapeID="_x0000_i1119" DrawAspect="Content" ObjectID="_1632050082"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pt;height:309.6pt" o:ole="">
            <v:imagedata r:id="rId209" o:title=""/>
          </v:shape>
          <o:OLEObject Type="Embed" ProgID="VisioViewer.Viewer.1" ShapeID="_x0000_i1120" DrawAspect="Content" ObjectID="_1632050083"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9" w:name="_Toc507430152"/>
      <w:bookmarkStart w:id="1190" w:name="_Toc2172345"/>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2pt" o:ole="">
            <v:imagedata r:id="rId211" o:title=""/>
          </v:shape>
          <o:OLEObject Type="Embed" ProgID="VisioViewer.Viewer.1" ShapeID="_x0000_i1121" DrawAspect="Content" ObjectID="_1632050084"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91" w:name="_Toc507430153"/>
      <w:bookmarkStart w:id="1192" w:name="_Toc2172346"/>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2pt;height:214.8pt" o:ole="">
            <v:imagedata r:id="rId213" o:title=""/>
          </v:shape>
          <o:OLEObject Type="Embed" ProgID="VisioViewer.Viewer.1" ShapeID="_x0000_i1122" DrawAspect="Content" ObjectID="_1632050085"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93" w:name="_Toc507430154"/>
      <w:bookmarkStart w:id="1194" w:name="_Toc2172347"/>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2"/>
      </w:pPr>
      <w:bookmarkStart w:id="1195" w:name="_Toc507430155"/>
      <w:bookmarkStart w:id="1196" w:name="_Toc2172348"/>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7" w:name="_Toc507430156"/>
      <w:bookmarkStart w:id="1198" w:name="_Toc2172349"/>
      <w:r w:rsidRPr="00C43ACB">
        <w:lastRenderedPageBreak/>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pt;height:418.2pt" o:ole="">
            <v:imagedata r:id="rId215" o:title=""/>
          </v:shape>
          <o:OLEObject Type="Embed" ProgID="VisioViewer.Viewer.1" ShapeID="_x0000_i1123" DrawAspect="Content" ObjectID="_1632050086"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9" w:name="_Toc507430157"/>
      <w:bookmarkStart w:id="1200"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01" w:name="_Toc507430158"/>
      <w:bookmarkStart w:id="1202"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03" w:name="_Toc507430159"/>
      <w:bookmarkStart w:id="1204"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03"/>
      <w:bookmarkEnd w:id="1204"/>
    </w:p>
    <w:p w14:paraId="03271B87" w14:textId="77777777" w:rsidR="00050A79" w:rsidRPr="00C43ACB" w:rsidRDefault="00B6746D" w:rsidP="00A97152">
      <w:pPr>
        <w:pStyle w:val="1"/>
      </w:pPr>
      <w:bookmarkStart w:id="1205" w:name="_Toc507430160"/>
      <w:bookmarkStart w:id="1206" w:name="_Toc2172353"/>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7" w:name="_Toc507430161"/>
      <w:bookmarkStart w:id="1208" w:name="_Toc2172354"/>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6pt;height:397.2pt" o:ole="">
            <v:imagedata r:id="rId217" o:title="" croptop="2217f" cropbottom="2309f" cropleft="3242f" cropright="3564f"/>
          </v:shape>
          <o:OLEObject Type="Embed" ProgID="Visio.Drawing.11" ShapeID="_x0000_i1124" DrawAspect="Content" ObjectID="_1632050087"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9" w:name="_Toc507430162"/>
      <w:bookmarkStart w:id="1210" w:name="_Toc2172355"/>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7pt;height:529.2pt" o:ole="">
            <v:imagedata r:id="rId219" o:title="" croptop="1690f" cropbottom="1760f" cropleft="3854f" cropright="3386f"/>
          </v:shape>
          <o:OLEObject Type="Embed" ProgID="Visio.Drawing.11" ShapeID="_x0000_i1125" DrawAspect="Content" ObjectID="_1632050088"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333AB4" w:rsidRDefault="00333AB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333AB4" w:rsidRDefault="00333AB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333AB4" w:rsidRDefault="00333AB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333AB4" w:rsidRPr="00F467C2" w:rsidRDefault="00333AB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333AB4" w:rsidRPr="00F467C2" w:rsidRDefault="00333AB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333AB4" w:rsidRDefault="00333AB4"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333AB4" w:rsidRPr="00F467C2" w:rsidRDefault="00333A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333AB4" w:rsidRDefault="00333AB4"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333AB4" w:rsidRDefault="00333AB4"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333AB4" w:rsidRPr="00F467C2" w:rsidRDefault="00333AB4"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333AB4" w:rsidRPr="00F467C2" w:rsidRDefault="00333A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32050089"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11" w:name="_Toc507430163"/>
      <w:bookmarkStart w:id="1212" w:name="_Toc2172356"/>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6pt;height:295.2pt" o:ole="">
            <v:imagedata r:id="rId223" o:title="" croptop="2773f" cropbottom="2653f" cropleft="3873f" cropright="3415f"/>
          </v:shape>
          <o:OLEObject Type="Embed" ProgID="Visio.Drawing.11" ShapeID="_x0000_i1127" DrawAspect="Content" ObjectID="_1632050090"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13" w:name="_Toc507430164"/>
      <w:bookmarkStart w:id="1214" w:name="_Toc2172357"/>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2pt" o:ole="">
            <v:imagedata r:id="rId225" o:title=""/>
          </v:shape>
          <o:OLEObject Type="Embed" ProgID="VisioViewer.Viewer.1" ShapeID="_x0000_i1128" DrawAspect="Content" ObjectID="_1632050091"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5" w:name="_Toc507430165"/>
      <w:bookmarkStart w:id="1216" w:name="_Toc2172358"/>
      <w:r w:rsidRPr="00C43ACB">
        <w:lastRenderedPageBreak/>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8pt;height:489.6pt" o:ole="">
            <v:imagedata r:id="rId227" o:title=""/>
          </v:shape>
          <o:OLEObject Type="Embed" ProgID="Visio.Drawing.11" ShapeID="_x0000_i1129" DrawAspect="Content" ObjectID="_1632050092"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7" w:name="_Toc507430166"/>
      <w:bookmarkStart w:id="1218" w:name="_Toc2172359"/>
      <w:r w:rsidRPr="00C43ACB">
        <w:lastRenderedPageBreak/>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29" o:title="" croptop="2492f" cropbottom="2872f" cropleft="3712f" cropright="4022f"/>
          </v:shape>
          <o:OLEObject Type="Embed" ProgID="Visio.Drawing.11" ShapeID="_x0000_i1130" DrawAspect="Content" ObjectID="_1632050093"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9" w:name="_Toc507430167"/>
      <w:bookmarkStart w:id="1220" w:name="_Toc2172360"/>
      <w:r w:rsidRPr="00C43ACB">
        <w:lastRenderedPageBreak/>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1" o:title="" cropright="21532f"/>
          </v:shape>
          <o:OLEObject Type="Embed" ProgID="Visio.Drawing.11" ShapeID="_x0000_i1131" DrawAspect="Content" ObjectID="_1632050094"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21" w:name="_Toc507430168"/>
      <w:bookmarkStart w:id="1222"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6pt;height:374.4pt" o:ole="">
            <v:imagedata r:id="rId233" o:title="" croptop="2253f" cropbottom="2363f" cropleft="3331f" cropright="3467f"/>
          </v:shape>
          <o:OLEObject Type="Embed" ProgID="Visio.Drawing.11" ShapeID="_x0000_i1132" DrawAspect="Content" ObjectID="_1632050095"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23" w:name="_Toc507430169"/>
      <w:bookmarkStart w:id="1224" w:name="_Toc2172362"/>
      <w:r w:rsidRPr="00C43ACB">
        <w:lastRenderedPageBreak/>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5" o:title="" croptop="3240f" cropbottom="2862f" cropleft="3873f" cropright="3712f"/>
          </v:shape>
          <o:OLEObject Type="Embed" ProgID="Visio.Drawing.11" ShapeID="_x0000_i1133" DrawAspect="Content" ObjectID="_1632050096"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5" w:name="_Toc507430170"/>
      <w:bookmarkStart w:id="1226" w:name="_Toc2172363"/>
      <w:r w:rsidRPr="00C43ACB">
        <w:lastRenderedPageBreak/>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6pt;height:396pt" o:ole="">
            <v:imagedata r:id="rId237" o:title="" croptop="2282f" cropbottom="2572f" cropleft="3563f" cropright="3873f"/>
          </v:shape>
          <o:OLEObject Type="Embed" ProgID="Visio.Drawing.11" ShapeID="_x0000_i1134" DrawAspect="Content" ObjectID="_1632050097"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7" w:name="_Toc507430171"/>
      <w:bookmarkStart w:id="1228" w:name="_Toc2172364"/>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2"/>
      </w:pPr>
      <w:bookmarkStart w:id="1229" w:name="_Toc507430172"/>
      <w:bookmarkStart w:id="1230" w:name="_Toc2172365"/>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8pt" o:ole="" filled="t">
            <v:fill color2="black"/>
            <v:imagedata r:id="rId239" o:title=""/>
          </v:shape>
          <o:OLEObject Type="Embed" ProgID="VisioViewer.Viewer.1" ShapeID="_x0000_i1135" DrawAspect="Content" ObjectID="_1632050098"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1" o:title=""/>
          </v:shape>
          <o:OLEObject Type="Embed" ProgID="VisioViewer.Viewer.1" ShapeID="_x0000_i1136" DrawAspect="Content" ObjectID="_1632050099"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31" w:name="_Toc507430173"/>
      <w:bookmarkStart w:id="1232" w:name="_Toc2172366"/>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4pt" o:ole="">
            <v:imagedata r:id="rId243" o:title=""/>
          </v:shape>
          <o:OLEObject Type="Embed" ProgID="VisioViewer.Viewer.1" ShapeID="_x0000_i1137" DrawAspect="Content" ObjectID="_1632050100"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33" w:name="_Toc507430174"/>
      <w:bookmarkStart w:id="1234" w:name="_Toc2172367"/>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3.8pt" o:ole="">
            <v:imagedata r:id="rId245" o:title=""/>
          </v:shape>
          <o:OLEObject Type="Embed" ProgID="VisioViewer.Viewer.1" ShapeID="_x0000_i1138" DrawAspect="Content" ObjectID="_1632050101"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5" w:name="_Toc507430175"/>
      <w:bookmarkStart w:id="1236" w:name="_Toc2172368"/>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3.4pt" o:ole="">
            <v:imagedata r:id="rId247" o:title=""/>
          </v:shape>
          <o:OLEObject Type="Embed" ProgID="VisioViewer.Viewer.1" ShapeID="_x0000_i1139" DrawAspect="Content" ObjectID="_1632050102"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7" w:name="_Toc507430176"/>
      <w:bookmarkStart w:id="1238" w:name="_Toc2172369"/>
      <w:r w:rsidRPr="00C43ACB">
        <w:lastRenderedPageBreak/>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3.4pt" o:ole="">
            <v:imagedata r:id="rId249" o:title=""/>
          </v:shape>
          <o:OLEObject Type="Embed" ProgID="VisioViewer.Viewer.1" ShapeID="_x0000_i1140" DrawAspect="Content" ObjectID="_1632050103"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9" w:name="_Toc507430177"/>
      <w:bookmarkStart w:id="1240" w:name="_Toc2172370"/>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2pt;height:496.8pt" o:ole="">
            <v:imagedata r:id="rId251" o:title=""/>
          </v:shape>
          <o:OLEObject Type="Embed" ProgID="VisioViewer.Viewer.1" ShapeID="_x0000_i1141" DrawAspect="Content" ObjectID="_1632050104"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41" w:name="_Toc507430178"/>
      <w:bookmarkStart w:id="1242" w:name="_Toc2172371"/>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2pt" o:ole="">
            <v:imagedata r:id="rId253" o:title=""/>
          </v:shape>
          <o:OLEObject Type="Embed" ProgID="VisioViewer.Viewer.1" ShapeID="_x0000_i1142" DrawAspect="Content" ObjectID="_1632050105"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43" w:name="_Toc507430179"/>
      <w:bookmarkStart w:id="1244" w:name="_Toc2172372"/>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2pt;height:339pt" o:ole="">
            <v:imagedata r:id="rId255" o:title="" cropbottom="3946f" cropright="5085f"/>
          </v:shape>
          <o:OLEObject Type="Embed" ProgID="VisioViewer.Viewer.1" ShapeID="_x0000_i1143" DrawAspect="Content" ObjectID="_1632050106"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5" w:name="OLE_LINK6"/>
            <w:bookmarkStart w:id="1246" w:name="OLE_LINK19"/>
            <w:r w:rsidR="00BF1D3C" w:rsidRPr="00C43ACB">
              <w:rPr>
                <w:rFonts w:eastAsia="宋体"/>
                <w:lang w:eastAsia="zh-CN"/>
              </w:rPr>
              <w:t>initial</w:t>
            </w:r>
            <w:r w:rsidRPr="00C43ACB">
              <w:t xml:space="preserve"> back-off time</w:t>
            </w:r>
            <w:bookmarkEnd w:id="1245"/>
            <w:bookmarkEnd w:id="1246"/>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50" w:name="_Toc507430180"/>
      <w:bookmarkStart w:id="1251" w:name="_Toc2172373"/>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9.2pt" o:ole="">
            <v:imagedata r:id="rId257" o:title=""/>
          </v:shape>
          <o:OLEObject Type="Embed" ProgID="VisioViewer.Viewer.1" ShapeID="_x0000_i1144" DrawAspect="Content" ObjectID="_1632050107"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52" w:name="_Toc507430181"/>
      <w:bookmarkStart w:id="1253"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4" w:name="_Toc507430182"/>
      <w:bookmarkStart w:id="1255"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1"/>
      </w:pPr>
      <w:bookmarkStart w:id="1256" w:name="_Toc507430183"/>
      <w:bookmarkStart w:id="1257" w:name="_Toc2172376"/>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8" w:name="_Toc507430184"/>
      <w:bookmarkStart w:id="1259" w:name="_Toc2172377"/>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333AB4" w:rsidRDefault="00333AB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333AB4" w:rsidRDefault="00333AB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333AB4" w:rsidRDefault="00333AB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333AB4" w:rsidRDefault="00333AB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333AB4" w:rsidRDefault="00333AB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333AB4" w:rsidRDefault="00333AB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333AB4" w:rsidRDefault="00333AB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333AB4" w:rsidRDefault="00333AB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333AB4" w:rsidRDefault="00333AB4"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333AB4" w:rsidRDefault="00333AB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333AB4" w:rsidRDefault="00333AB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333AB4" w:rsidRDefault="00333AB4"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333AB4" w:rsidRDefault="00333AB4"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333AB4" w:rsidRDefault="00333AB4"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333AB4" w:rsidRDefault="00333AB4"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333AB4" w:rsidRDefault="00333AB4"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333AB4" w:rsidRDefault="00333AB4"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333AB4" w:rsidRDefault="00333AB4"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333AB4" w:rsidRDefault="00333AB4"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333AB4" w:rsidRDefault="00333AB4"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333AB4" w:rsidRDefault="00333AB4"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333AB4" w:rsidRDefault="00333AB4"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333AB4"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33AB4" w:rsidRPr="00873158" w:rsidRDefault="00333A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333AB4" w:rsidRPr="00873158" w:rsidRDefault="00333A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333AB4"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33AB4" w:rsidRPr="00873158" w:rsidRDefault="00333A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333AB4" w:rsidRPr="00873158" w:rsidRDefault="00333A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333AB4" w:rsidRPr="00873158" w:rsidRDefault="00333A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333AB4" w:rsidRPr="00873158" w:rsidRDefault="00333A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333AB4" w:rsidRPr="008B56EB" w:rsidRDefault="00333A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333AB4" w:rsidRPr="008B56EB" w:rsidRDefault="00333A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333AB4" w:rsidRPr="008B56EB" w:rsidRDefault="00333A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333AB4" w:rsidRPr="00E4559F" w:rsidRDefault="00333AB4" w:rsidP="001C13B4">
                              <w:pPr>
                                <w:spacing w:after="0"/>
                                <w:rPr>
                                  <w:rFonts w:ascii="Calibri" w:hAnsi="Calibri" w:cs="Calibri"/>
                                  <w:color w:val="000000"/>
                                </w:rPr>
                              </w:pPr>
                              <w:r>
                                <w:rPr>
                                  <w:rFonts w:ascii="Calibri" w:hAnsi="Calibri" w:cs="Calibri"/>
                                  <w:color w:val="000000"/>
                                </w:rPr>
                                <w:t>specific</w:t>
                              </w:r>
                            </w:p>
                            <w:p w14:paraId="3D4BA2F9"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333AB4" w:rsidRPr="008B56EB" w:rsidRDefault="00333A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333AB4" w:rsidRPr="008B56EB" w:rsidRDefault="00333A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333AB4" w:rsidRPr="008B56EB" w:rsidRDefault="00333A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33AB4" w:rsidRPr="008B56EB" w:rsidRDefault="00333A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333AB4" w:rsidRPr="008B56EB" w:rsidRDefault="00333A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333AB4" w:rsidRPr="008B56EB" w:rsidRDefault="00333A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333AB4" w:rsidRPr="00E4559F" w:rsidRDefault="00333AB4" w:rsidP="001C13B4">
                        <w:pPr>
                          <w:spacing w:after="0"/>
                          <w:rPr>
                            <w:rFonts w:ascii="Calibri" w:hAnsi="Calibri" w:cs="Calibri"/>
                            <w:color w:val="000000"/>
                          </w:rPr>
                        </w:pPr>
                        <w:r>
                          <w:rPr>
                            <w:rFonts w:ascii="Calibri" w:hAnsi="Calibri" w:cs="Calibri"/>
                            <w:color w:val="000000"/>
                          </w:rPr>
                          <w:t>specific</w:t>
                        </w:r>
                      </w:p>
                      <w:p w14:paraId="3D4BA2F9"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33AB4" w:rsidRPr="00E4559F" w:rsidRDefault="00333A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60" w:name="_Toc507430185"/>
      <w:bookmarkStart w:id="1261" w:name="_Toc2172378"/>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62" w:name="_Toc507430186"/>
      <w:bookmarkStart w:id="1263"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2"/>
      </w:pPr>
      <w:bookmarkStart w:id="1264" w:name="_Toc507430187"/>
      <w:bookmarkStart w:id="1265" w:name="_Toc2172380"/>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333AB4" w:rsidRPr="002B1E32" w:rsidRDefault="00333AB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333AB4" w:rsidRPr="002B1E32" w:rsidRDefault="00333A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333AB4" w:rsidRPr="002B1E32" w:rsidRDefault="00333A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333AB4" w:rsidRPr="002B1E32" w:rsidRDefault="00333A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333AB4" w:rsidRPr="002B1E32" w:rsidRDefault="00333A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333AB4" w:rsidRPr="002B1E32" w:rsidRDefault="00333A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6" w:name="_Toc507430188"/>
      <w:bookmarkStart w:id="1267" w:name="_Toc2172381"/>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8" w:name="_Toc507430189"/>
      <w:bookmarkStart w:id="1269" w:name="_Toc2172382"/>
      <w:r w:rsidR="005160FB" w:rsidRPr="00C43ACB">
        <w:lastRenderedPageBreak/>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70" w:name="_Toc507430190"/>
      <w:bookmarkStart w:id="1271"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1"/>
      </w:pPr>
      <w:bookmarkStart w:id="1272" w:name="_Toc507430191"/>
      <w:bookmarkStart w:id="1273" w:name="_Toc2172384"/>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6pt;height:201.6pt" o:ole="">
            <v:imagedata r:id="rId259" o:title=""/>
          </v:shape>
          <o:OLEObject Type="Embed" ProgID="Visio.Drawing.11" ShapeID="_x0000_i1145" DrawAspect="Content" ObjectID="_1632050108"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4" w:name="_Toc507430192"/>
      <w:bookmarkStart w:id="1275"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2"/>
      </w:pPr>
      <w:bookmarkStart w:id="1276" w:name="_Toc507430193"/>
      <w:bookmarkStart w:id="1277" w:name="_Toc2172386"/>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6pt;height:79.2pt" o:ole="">
            <v:imagedata r:id="rId261" o:title=""/>
          </v:shape>
          <o:OLEObject Type="Embed" ProgID="Visio.Drawing.11" ShapeID="_x0000_i1146" DrawAspect="Content" ObjectID="_1632050109"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8" w:name="_Toc507430194"/>
      <w:bookmarkStart w:id="1279"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80" w:name="_Toc507430195"/>
      <w:bookmarkStart w:id="1281"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82" w:name="_Toc507430196"/>
      <w:bookmarkStart w:id="1283"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4" w:name="_Toc507430197"/>
      <w:bookmarkStart w:id="1285"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6" w:name="_Toc507430198"/>
      <w:bookmarkStart w:id="1287"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8" w:name="_Toc507430199"/>
      <w:bookmarkStart w:id="1289" w:name="_Toc2172392"/>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90" w:name="_Toc507430200"/>
      <w:bookmarkStart w:id="1291"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8"/>
      </w:pPr>
      <w:bookmarkStart w:id="1292" w:name="_Toc507430203"/>
      <w:bookmarkStart w:id="1293"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4" w:name="_Toc507430204"/>
      <w:bookmarkStart w:id="1295"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1"/>
      </w:pPr>
      <w:bookmarkStart w:id="1296" w:name="_Toc507430205"/>
      <w:bookmarkStart w:id="1297" w:name="_Toc2172396"/>
      <w:r w:rsidRPr="00C43ACB">
        <w:rPr>
          <w:rFonts w:eastAsia="宋体"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8" w:name="_Toc507430206"/>
      <w:bookmarkStart w:id="1299" w:name="_Toc2172397"/>
      <w:r w:rsidRPr="00C43ACB">
        <w:rPr>
          <w:rFonts w:eastAsia="宋体"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00" w:name="_Toc507430207"/>
      <w:bookmarkStart w:id="1301" w:name="_Toc2172398"/>
      <w:r w:rsidR="00BB6418" w:rsidRPr="00C43ACB">
        <w:lastRenderedPageBreak/>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4209A"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44209A"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44209A"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209A"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bl>
    <w:p w14:paraId="73601857" w14:textId="407DB2FE" w:rsidR="00220499" w:rsidRPr="009C5273" w:rsidRDefault="00220499" w:rsidP="00147924"/>
    <w:sectPr w:rsidR="00220499" w:rsidRPr="009C52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34B7F" w14:textId="77777777" w:rsidR="00E16059" w:rsidRDefault="00E16059">
      <w:r>
        <w:separator/>
      </w:r>
    </w:p>
  </w:endnote>
  <w:endnote w:type="continuationSeparator" w:id="0">
    <w:p w14:paraId="606D61D2" w14:textId="77777777" w:rsidR="00E16059" w:rsidRDefault="00E160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333AB4" w:rsidRDefault="00333AB4"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C5273">
      <w:t>199</w:t>
    </w:r>
    <w:r>
      <w:fldChar w:fldCharType="end"/>
    </w:r>
    <w:r>
      <w:t xml:space="preserve"> of </w:t>
    </w:r>
    <w:r w:rsidR="00E16059">
      <w:fldChar w:fldCharType="begin"/>
    </w:r>
    <w:r w:rsidR="00E16059">
      <w:instrText xml:space="preserve"> NUMPAGES   \* MERGEFORMAT </w:instrText>
    </w:r>
    <w:r w:rsidR="00E16059">
      <w:fldChar w:fldCharType="separate"/>
    </w:r>
    <w:r w:rsidR="009C5273">
      <w:t>426</w:t>
    </w:r>
    <w:r w:rsidR="00E16059">
      <w:fldChar w:fldCharType="end"/>
    </w:r>
  </w:p>
  <w:p w14:paraId="5CD70A41" w14:textId="77777777" w:rsidR="00333AB4" w:rsidRPr="00424964" w:rsidRDefault="00333AB4"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333AB4" w:rsidRPr="008C0176" w:rsidRDefault="00333AB4"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4411CD" w14:textId="77777777" w:rsidR="00E16059" w:rsidRDefault="00E16059">
      <w:r>
        <w:separator/>
      </w:r>
    </w:p>
  </w:footnote>
  <w:footnote w:type="continuationSeparator" w:id="0">
    <w:p w14:paraId="10758CD7" w14:textId="77777777" w:rsidR="00E16059" w:rsidRDefault="00E160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4"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6"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8"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3"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4"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5"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6"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0"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4"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7"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5"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6"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7"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1"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2"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4"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7"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9"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0"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1"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5"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8"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1"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2"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3"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7"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8"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1"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2"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3"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5"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7"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8"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3"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4"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5"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7"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1"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3"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6"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9"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0"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2"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6"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9"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3"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6"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7"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8"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9"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0"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1"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2"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3"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4"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5"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6"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8"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0"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1"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2"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3"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6"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9"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0"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1"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6"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7"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8"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9"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0"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1"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4"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8"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9"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1"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6"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8"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9"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0"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1"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3"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6"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7"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8"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2"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3"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4"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6"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7"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8"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0"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3"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6"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4"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5"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7"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9"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0"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1"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8"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9"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3"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4"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6"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8"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0"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4"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5"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7"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41"/>
  </w:num>
  <w:num w:numId="4">
    <w:abstractNumId w:val="54"/>
  </w:num>
  <w:num w:numId="5">
    <w:abstractNumId w:val="145"/>
  </w:num>
  <w:num w:numId="6">
    <w:abstractNumId w:val="23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5"/>
  </w:num>
  <w:num w:numId="12">
    <w:abstractNumId w:val="157"/>
  </w:num>
  <w:num w:numId="13">
    <w:abstractNumId w:val="15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9"/>
  </w:num>
  <w:num w:numId="23">
    <w:abstractNumId w:val="184"/>
  </w:num>
  <w:num w:numId="24">
    <w:abstractNumId w:val="239"/>
  </w:num>
  <w:num w:numId="25">
    <w:abstractNumId w:val="85"/>
  </w:num>
  <w:num w:numId="26">
    <w:abstractNumId w:val="37"/>
  </w:num>
  <w:num w:numId="27">
    <w:abstractNumId w:val="80"/>
  </w:num>
  <w:num w:numId="28">
    <w:abstractNumId w:val="185"/>
  </w:num>
  <w:num w:numId="29">
    <w:abstractNumId w:val="305"/>
  </w:num>
  <w:num w:numId="30">
    <w:abstractNumId w:val="148"/>
  </w:num>
  <w:num w:numId="31">
    <w:abstractNumId w:val="33"/>
  </w:num>
  <w:num w:numId="32">
    <w:abstractNumId w:val="176"/>
  </w:num>
  <w:num w:numId="33">
    <w:abstractNumId w:val="84"/>
  </w:num>
  <w:num w:numId="34">
    <w:abstractNumId w:val="142"/>
  </w:num>
  <w:num w:numId="35">
    <w:abstractNumId w:val="287"/>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8"/>
  </w:num>
  <w:num w:numId="39">
    <w:abstractNumId w:val="129"/>
  </w:num>
  <w:num w:numId="40">
    <w:abstractNumId w:val="182"/>
  </w:num>
  <w:num w:numId="41">
    <w:abstractNumId w:val="321"/>
  </w:num>
  <w:num w:numId="42">
    <w:abstractNumId w:val="174"/>
  </w:num>
  <w:num w:numId="43">
    <w:abstractNumId w:val="267"/>
  </w:num>
  <w:num w:numId="44">
    <w:abstractNumId w:val="35"/>
  </w:num>
  <w:num w:numId="45">
    <w:abstractNumId w:val="297"/>
  </w:num>
  <w:num w:numId="46">
    <w:abstractNumId w:val="109"/>
  </w:num>
  <w:num w:numId="47">
    <w:abstractNumId w:val="136"/>
  </w:num>
  <w:num w:numId="48">
    <w:abstractNumId w:val="282"/>
  </w:num>
  <w:num w:numId="49">
    <w:abstractNumId w:val="161"/>
  </w:num>
  <w:num w:numId="50">
    <w:abstractNumId w:val="289"/>
  </w:num>
  <w:num w:numId="51">
    <w:abstractNumId w:val="260"/>
  </w:num>
  <w:num w:numId="52">
    <w:abstractNumId w:val="124"/>
  </w:num>
  <w:num w:numId="53">
    <w:abstractNumId w:val="264"/>
  </w:num>
  <w:num w:numId="54">
    <w:abstractNumId w:val="62"/>
  </w:num>
  <w:num w:numId="55">
    <w:abstractNumId w:val="218"/>
  </w:num>
  <w:num w:numId="56">
    <w:abstractNumId w:val="26"/>
  </w:num>
  <w:num w:numId="57">
    <w:abstractNumId w:val="334"/>
  </w:num>
  <w:num w:numId="58">
    <w:abstractNumId w:val="345"/>
  </w:num>
  <w:num w:numId="59">
    <w:abstractNumId w:val="53"/>
  </w:num>
  <w:num w:numId="60">
    <w:abstractNumId w:val="138"/>
  </w:num>
  <w:num w:numId="61">
    <w:abstractNumId w:val="51"/>
  </w:num>
  <w:num w:numId="62">
    <w:abstractNumId w:val="232"/>
  </w:num>
  <w:num w:numId="63">
    <w:abstractNumId w:val="322"/>
  </w:num>
  <w:num w:numId="64">
    <w:abstractNumId w:val="177"/>
  </w:num>
  <w:num w:numId="65">
    <w:abstractNumId w:val="34"/>
  </w:num>
  <w:num w:numId="66">
    <w:abstractNumId w:val="188"/>
  </w:num>
  <w:num w:numId="67">
    <w:abstractNumId w:val="256"/>
  </w:num>
  <w:num w:numId="68">
    <w:abstractNumId w:val="252"/>
  </w:num>
  <w:num w:numId="69">
    <w:abstractNumId w:val="325"/>
  </w:num>
  <w:num w:numId="70">
    <w:abstractNumId w:val="306"/>
  </w:num>
  <w:num w:numId="71">
    <w:abstractNumId w:val="160"/>
  </w:num>
  <w:num w:numId="72">
    <w:abstractNumId w:val="196"/>
  </w:num>
  <w:num w:numId="73">
    <w:abstractNumId w:val="324"/>
  </w:num>
  <w:num w:numId="74">
    <w:abstractNumId w:val="73"/>
  </w:num>
  <w:num w:numId="75">
    <w:abstractNumId w:val="69"/>
  </w:num>
  <w:num w:numId="76">
    <w:abstractNumId w:val="240"/>
  </w:num>
  <w:num w:numId="77">
    <w:abstractNumId w:val="238"/>
  </w:num>
  <w:num w:numId="78">
    <w:abstractNumId w:val="316"/>
  </w:num>
  <w:num w:numId="79">
    <w:abstractNumId w:val="189"/>
  </w:num>
  <w:num w:numId="80">
    <w:abstractNumId w:val="233"/>
  </w:num>
  <w:num w:numId="81">
    <w:abstractNumId w:val="352"/>
  </w:num>
  <w:num w:numId="82">
    <w:abstractNumId w:val="318"/>
  </w:num>
  <w:num w:numId="83">
    <w:abstractNumId w:val="45"/>
  </w:num>
  <w:num w:numId="84">
    <w:abstractNumId w:val="18"/>
  </w:num>
  <w:num w:numId="85">
    <w:abstractNumId w:val="163"/>
  </w:num>
  <w:num w:numId="86">
    <w:abstractNumId w:val="208"/>
  </w:num>
  <w:num w:numId="87">
    <w:abstractNumId w:val="272"/>
  </w:num>
  <w:num w:numId="88">
    <w:abstractNumId w:val="187"/>
  </w:num>
  <w:num w:numId="89">
    <w:abstractNumId w:val="155"/>
  </w:num>
  <w:num w:numId="90">
    <w:abstractNumId w:val="24"/>
  </w:num>
  <w:num w:numId="91">
    <w:abstractNumId w:val="82"/>
  </w:num>
  <w:num w:numId="92">
    <w:abstractNumId w:val="255"/>
  </w:num>
  <w:num w:numId="93">
    <w:abstractNumId w:val="151"/>
  </w:num>
  <w:num w:numId="94">
    <w:abstractNumId w:val="106"/>
  </w:num>
  <w:num w:numId="95">
    <w:abstractNumId w:val="295"/>
  </w:num>
  <w:num w:numId="96">
    <w:abstractNumId w:val="348"/>
  </w:num>
  <w:num w:numId="97">
    <w:abstractNumId w:val="77"/>
  </w:num>
  <w:num w:numId="98">
    <w:abstractNumId w:val="354"/>
  </w:num>
  <w:num w:numId="99">
    <w:abstractNumId w:val="205"/>
  </w:num>
  <w:num w:numId="100">
    <w:abstractNumId w:val="167"/>
  </w:num>
  <w:num w:numId="101">
    <w:abstractNumId w:val="181"/>
  </w:num>
  <w:num w:numId="102">
    <w:abstractNumId w:val="14"/>
  </w:num>
  <w:num w:numId="103">
    <w:abstractNumId w:val="323"/>
  </w:num>
  <w:num w:numId="104">
    <w:abstractNumId w:val="43"/>
  </w:num>
  <w:num w:numId="105">
    <w:abstractNumId w:val="266"/>
  </w:num>
  <w:num w:numId="106">
    <w:abstractNumId w:val="110"/>
  </w:num>
  <w:num w:numId="107">
    <w:abstractNumId w:val="300"/>
  </w:num>
  <w:num w:numId="108">
    <w:abstractNumId w:val="193"/>
  </w:num>
  <w:num w:numId="109">
    <w:abstractNumId w:val="225"/>
  </w:num>
  <w:num w:numId="110">
    <w:abstractNumId w:val="90"/>
  </w:num>
  <w:num w:numId="111">
    <w:abstractNumId w:val="263"/>
  </w:num>
  <w:num w:numId="112">
    <w:abstractNumId w:val="175"/>
  </w:num>
  <w:num w:numId="113">
    <w:abstractNumId w:val="31"/>
  </w:num>
  <w:num w:numId="114">
    <w:abstractNumId w:val="44"/>
  </w:num>
  <w:num w:numId="115">
    <w:abstractNumId w:val="330"/>
  </w:num>
  <w:num w:numId="116">
    <w:abstractNumId w:val="340"/>
  </w:num>
  <w:num w:numId="117">
    <w:abstractNumId w:val="98"/>
  </w:num>
  <w:num w:numId="118">
    <w:abstractNumId w:val="317"/>
  </w:num>
  <w:num w:numId="119">
    <w:abstractNumId w:val="298"/>
  </w:num>
  <w:num w:numId="120">
    <w:abstractNumId w:val="29"/>
  </w:num>
  <w:num w:numId="121">
    <w:abstractNumId w:val="27"/>
  </w:num>
  <w:num w:numId="122">
    <w:abstractNumId w:val="64"/>
  </w:num>
  <w:num w:numId="123">
    <w:abstractNumId w:val="331"/>
  </w:num>
  <w:num w:numId="124">
    <w:abstractNumId w:val="245"/>
  </w:num>
  <w:num w:numId="125">
    <w:abstractNumId w:val="274"/>
  </w:num>
  <w:num w:numId="126">
    <w:abstractNumId w:val="216"/>
  </w:num>
  <w:num w:numId="127">
    <w:abstractNumId w:val="254"/>
  </w:num>
  <w:num w:numId="128">
    <w:abstractNumId w:val="74"/>
  </w:num>
  <w:num w:numId="129">
    <w:abstractNumId w:val="168"/>
  </w:num>
  <w:num w:numId="130">
    <w:abstractNumId w:val="292"/>
  </w:num>
  <w:num w:numId="131">
    <w:abstractNumId w:val="217"/>
  </w:num>
  <w:num w:numId="132">
    <w:abstractNumId w:val="313"/>
  </w:num>
  <w:num w:numId="133">
    <w:abstractNumId w:val="246"/>
  </w:num>
  <w:num w:numId="134">
    <w:abstractNumId w:val="291"/>
  </w:num>
  <w:num w:numId="135">
    <w:abstractNumId w:val="23"/>
  </w:num>
  <w:num w:numId="136">
    <w:abstractNumId w:val="141"/>
  </w:num>
  <w:num w:numId="137">
    <w:abstractNumId w:val="30"/>
  </w:num>
  <w:num w:numId="138">
    <w:abstractNumId w:val="249"/>
  </w:num>
  <w:num w:numId="139">
    <w:abstractNumId w:val="347"/>
  </w:num>
  <w:num w:numId="140">
    <w:abstractNumId w:val="36"/>
  </w:num>
  <w:num w:numId="141">
    <w:abstractNumId w:val="284"/>
  </w:num>
  <w:num w:numId="142">
    <w:abstractNumId w:val="314"/>
  </w:num>
  <w:num w:numId="143">
    <w:abstractNumId w:val="355"/>
  </w:num>
  <w:num w:numId="144">
    <w:abstractNumId w:val="63"/>
  </w:num>
  <w:num w:numId="145">
    <w:abstractNumId w:val="222"/>
  </w:num>
  <w:num w:numId="146">
    <w:abstractNumId w:val="339"/>
  </w:num>
  <w:num w:numId="147">
    <w:abstractNumId w:val="32"/>
  </w:num>
  <w:num w:numId="148">
    <w:abstractNumId w:val="128"/>
  </w:num>
  <w:num w:numId="149">
    <w:abstractNumId w:val="276"/>
  </w:num>
  <w:num w:numId="150">
    <w:abstractNumId w:val="140"/>
  </w:num>
  <w:num w:numId="151">
    <w:abstractNumId w:val="286"/>
  </w:num>
  <w:num w:numId="152">
    <w:abstractNumId w:val="226"/>
  </w:num>
  <w:num w:numId="153">
    <w:abstractNumId w:val="130"/>
  </w:num>
  <w:num w:numId="154">
    <w:abstractNumId w:val="83"/>
  </w:num>
  <w:num w:numId="155">
    <w:abstractNumId w:val="171"/>
  </w:num>
  <w:num w:numId="156">
    <w:abstractNumId w:val="335"/>
  </w:num>
  <w:num w:numId="157">
    <w:abstractNumId w:val="211"/>
  </w:num>
  <w:num w:numId="158">
    <w:abstractNumId w:val="234"/>
  </w:num>
  <w:num w:numId="159">
    <w:abstractNumId w:val="126"/>
  </w:num>
  <w:num w:numId="160">
    <w:abstractNumId w:val="209"/>
  </w:num>
  <w:num w:numId="161">
    <w:abstractNumId w:val="350"/>
  </w:num>
  <w:num w:numId="162">
    <w:abstractNumId w:val="75"/>
  </w:num>
  <w:num w:numId="163">
    <w:abstractNumId w:val="164"/>
  </w:num>
  <w:num w:numId="164">
    <w:abstractNumId w:val="224"/>
  </w:num>
  <w:num w:numId="165">
    <w:abstractNumId w:val="150"/>
  </w:num>
  <w:num w:numId="166">
    <w:abstractNumId w:val="111"/>
  </w:num>
  <w:num w:numId="167">
    <w:abstractNumId w:val="220"/>
  </w:num>
  <w:num w:numId="168">
    <w:abstractNumId w:val="259"/>
  </w:num>
  <w:num w:numId="169">
    <w:abstractNumId w:val="183"/>
  </w:num>
  <w:num w:numId="170">
    <w:abstractNumId w:val="95"/>
  </w:num>
  <w:num w:numId="171">
    <w:abstractNumId w:val="166"/>
  </w:num>
  <w:num w:numId="172">
    <w:abstractNumId w:val="261"/>
  </w:num>
  <w:num w:numId="173">
    <w:abstractNumId w:val="107"/>
  </w:num>
  <w:num w:numId="174">
    <w:abstractNumId w:val="219"/>
  </w:num>
  <w:num w:numId="175">
    <w:abstractNumId w:val="327"/>
  </w:num>
  <w:num w:numId="176">
    <w:abstractNumId w:val="253"/>
  </w:num>
  <w:num w:numId="177">
    <w:abstractNumId w:val="338"/>
  </w:num>
  <w:num w:numId="178">
    <w:abstractNumId w:val="320"/>
  </w:num>
  <w:num w:numId="179">
    <w:abstractNumId w:val="349"/>
  </w:num>
  <w:num w:numId="180">
    <w:abstractNumId w:val="344"/>
  </w:num>
  <w:num w:numId="181">
    <w:abstractNumId w:val="180"/>
  </w:num>
  <w:num w:numId="182">
    <w:abstractNumId w:val="40"/>
  </w:num>
  <w:num w:numId="183">
    <w:abstractNumId w:val="302"/>
  </w:num>
  <w:num w:numId="184">
    <w:abstractNumId w:val="332"/>
  </w:num>
  <w:num w:numId="185">
    <w:abstractNumId w:val="58"/>
  </w:num>
  <w:num w:numId="186">
    <w:abstractNumId w:val="346"/>
  </w:num>
  <w:num w:numId="187">
    <w:abstractNumId w:val="275"/>
  </w:num>
  <w:num w:numId="188">
    <w:abstractNumId w:val="12"/>
  </w:num>
  <w:num w:numId="189">
    <w:abstractNumId w:val="47"/>
  </w:num>
  <w:num w:numId="190">
    <w:abstractNumId w:val="342"/>
  </w:num>
  <w:num w:numId="191">
    <w:abstractNumId w:val="145"/>
    <w:lvlOverride w:ilvl="0">
      <w:startOverride w:val="1"/>
    </w:lvlOverride>
  </w:num>
  <w:num w:numId="192">
    <w:abstractNumId w:val="145"/>
    <w:lvlOverride w:ilvl="0">
      <w:startOverride w:val="1"/>
    </w:lvlOverride>
  </w:num>
  <w:num w:numId="193">
    <w:abstractNumId w:val="145"/>
  </w:num>
  <w:num w:numId="194">
    <w:abstractNumId w:val="145"/>
    <w:lvlOverride w:ilvl="0">
      <w:startOverride w:val="1"/>
    </w:lvlOverride>
  </w:num>
  <w:num w:numId="195">
    <w:abstractNumId w:val="145"/>
    <w:lvlOverride w:ilvl="0">
      <w:startOverride w:val="1"/>
    </w:lvlOverride>
  </w:num>
  <w:num w:numId="196">
    <w:abstractNumId w:val="145"/>
    <w:lvlOverride w:ilvl="0">
      <w:startOverride w:val="1"/>
    </w:lvlOverride>
  </w:num>
  <w:num w:numId="197">
    <w:abstractNumId w:val="145"/>
    <w:lvlOverride w:ilvl="0">
      <w:startOverride w:val="1"/>
    </w:lvlOverride>
  </w:num>
  <w:num w:numId="198">
    <w:abstractNumId w:val="145"/>
    <w:lvlOverride w:ilvl="0">
      <w:startOverride w:val="1"/>
    </w:lvlOverride>
  </w:num>
  <w:num w:numId="199">
    <w:abstractNumId w:val="145"/>
    <w:lvlOverride w:ilvl="0">
      <w:startOverride w:val="1"/>
    </w:lvlOverride>
  </w:num>
  <w:num w:numId="200">
    <w:abstractNumId w:val="145"/>
    <w:lvlOverride w:ilvl="0">
      <w:startOverride w:val="1"/>
    </w:lvlOverride>
  </w:num>
  <w:num w:numId="201">
    <w:abstractNumId w:val="145"/>
    <w:lvlOverride w:ilvl="0">
      <w:startOverride w:val="1"/>
    </w:lvlOverride>
  </w:num>
  <w:num w:numId="202">
    <w:abstractNumId w:val="145"/>
    <w:lvlOverride w:ilvl="0">
      <w:startOverride w:val="1"/>
    </w:lvlOverride>
  </w:num>
  <w:num w:numId="203">
    <w:abstractNumId w:val="145"/>
    <w:lvlOverride w:ilvl="0">
      <w:startOverride w:val="1"/>
    </w:lvlOverride>
  </w:num>
  <w:num w:numId="204">
    <w:abstractNumId w:val="145"/>
    <w:lvlOverride w:ilvl="0">
      <w:startOverride w:val="1"/>
    </w:lvlOverride>
  </w:num>
  <w:num w:numId="205">
    <w:abstractNumId w:val="145"/>
    <w:lvlOverride w:ilvl="0">
      <w:startOverride w:val="1"/>
    </w:lvlOverride>
  </w:num>
  <w:num w:numId="206">
    <w:abstractNumId w:val="235"/>
  </w:num>
  <w:num w:numId="207">
    <w:abstractNumId w:val="145"/>
    <w:lvlOverride w:ilvl="0">
      <w:startOverride w:val="1"/>
    </w:lvlOverride>
  </w:num>
  <w:num w:numId="208">
    <w:abstractNumId w:val="145"/>
    <w:lvlOverride w:ilvl="0">
      <w:startOverride w:val="1"/>
    </w:lvlOverride>
  </w:num>
  <w:num w:numId="209">
    <w:abstractNumId w:val="139"/>
  </w:num>
  <w:num w:numId="210">
    <w:abstractNumId w:val="137"/>
  </w:num>
  <w:num w:numId="211">
    <w:abstractNumId w:val="79"/>
  </w:num>
  <w:num w:numId="212">
    <w:abstractNumId w:val="190"/>
  </w:num>
  <w:num w:numId="213">
    <w:abstractNumId w:val="165"/>
  </w:num>
  <w:num w:numId="214">
    <w:abstractNumId w:val="78"/>
  </w:num>
  <w:num w:numId="215">
    <w:abstractNumId w:val="223"/>
  </w:num>
  <w:num w:numId="216">
    <w:abstractNumId w:val="145"/>
    <w:lvlOverride w:ilvl="0">
      <w:startOverride w:val="1"/>
    </w:lvlOverride>
  </w:num>
  <w:num w:numId="217">
    <w:abstractNumId w:val="145"/>
    <w:lvlOverride w:ilvl="0">
      <w:startOverride w:val="1"/>
    </w:lvlOverride>
  </w:num>
  <w:num w:numId="218">
    <w:abstractNumId w:val="230"/>
    <w:lvlOverride w:ilvl="0">
      <w:startOverride w:val="1"/>
    </w:lvlOverride>
  </w:num>
  <w:num w:numId="219">
    <w:abstractNumId w:val="145"/>
    <w:lvlOverride w:ilvl="0">
      <w:startOverride w:val="1"/>
    </w:lvlOverride>
  </w:num>
  <w:num w:numId="220">
    <w:abstractNumId w:val="17"/>
  </w:num>
  <w:num w:numId="221">
    <w:abstractNumId w:val="114"/>
  </w:num>
  <w:num w:numId="222">
    <w:abstractNumId w:val="0"/>
  </w:num>
  <w:num w:numId="223">
    <w:abstractNumId w:val="207"/>
  </w:num>
  <w:num w:numId="224">
    <w:abstractNumId w:val="280"/>
  </w:num>
  <w:num w:numId="225">
    <w:abstractNumId w:val="341"/>
  </w:num>
  <w:num w:numId="226">
    <w:abstractNumId w:val="42"/>
  </w:num>
  <w:num w:numId="227">
    <w:abstractNumId w:val="303"/>
  </w:num>
  <w:num w:numId="228">
    <w:abstractNumId w:val="265"/>
  </w:num>
  <w:num w:numId="229">
    <w:abstractNumId w:val="145"/>
    <w:lvlOverride w:ilvl="0">
      <w:startOverride w:val="1"/>
    </w:lvlOverride>
  </w:num>
  <w:num w:numId="230">
    <w:abstractNumId w:val="145"/>
    <w:lvlOverride w:ilvl="0">
      <w:startOverride w:val="1"/>
    </w:lvlOverride>
  </w:num>
  <w:num w:numId="231">
    <w:abstractNumId w:val="145"/>
    <w:lvlOverride w:ilvl="0">
      <w:startOverride w:val="1"/>
    </w:lvlOverride>
  </w:num>
  <w:num w:numId="232">
    <w:abstractNumId w:val="262"/>
  </w:num>
  <w:num w:numId="233">
    <w:abstractNumId w:val="290"/>
  </w:num>
  <w:num w:numId="234">
    <w:abstractNumId w:val="221"/>
  </w:num>
  <w:num w:numId="235">
    <w:abstractNumId w:val="200"/>
  </w:num>
  <w:num w:numId="236">
    <w:abstractNumId w:val="277"/>
  </w:num>
  <w:num w:numId="237">
    <w:abstractNumId w:val="251"/>
  </w:num>
  <w:num w:numId="238">
    <w:abstractNumId w:val="100"/>
  </w:num>
  <w:num w:numId="239">
    <w:abstractNumId w:val="145"/>
    <w:lvlOverride w:ilvl="0">
      <w:startOverride w:val="1"/>
    </w:lvlOverride>
  </w:num>
  <w:num w:numId="240">
    <w:abstractNumId w:val="244"/>
  </w:num>
  <w:num w:numId="241">
    <w:abstractNumId w:val="353"/>
  </w:num>
  <w:num w:numId="242">
    <w:abstractNumId w:val="198"/>
  </w:num>
  <w:num w:numId="243">
    <w:abstractNumId w:val="353"/>
  </w:num>
  <w:num w:numId="244">
    <w:abstractNumId w:val="50"/>
  </w:num>
  <w:num w:numId="245">
    <w:abstractNumId w:val="336"/>
  </w:num>
  <w:num w:numId="246">
    <w:abstractNumId w:val="49"/>
  </w:num>
  <w:num w:numId="247">
    <w:abstractNumId w:val="149"/>
  </w:num>
  <w:num w:numId="248">
    <w:abstractNumId w:val="333"/>
  </w:num>
  <w:num w:numId="249">
    <w:abstractNumId w:val="294"/>
  </w:num>
  <w:num w:numId="250">
    <w:abstractNumId w:val="299"/>
  </w:num>
  <w:num w:numId="251">
    <w:abstractNumId w:val="201"/>
  </w:num>
  <w:num w:numId="252">
    <w:abstractNumId w:val="55"/>
  </w:num>
  <w:num w:numId="253">
    <w:abstractNumId w:val="214"/>
  </w:num>
  <w:num w:numId="254">
    <w:abstractNumId w:val="179"/>
  </w:num>
  <w:num w:numId="255">
    <w:abstractNumId w:val="71"/>
  </w:num>
  <w:num w:numId="256">
    <w:abstractNumId w:val="145"/>
    <w:lvlOverride w:ilvl="0">
      <w:startOverride w:val="1"/>
    </w:lvlOverride>
  </w:num>
  <w:num w:numId="257">
    <w:abstractNumId w:val="101"/>
  </w:num>
  <w:num w:numId="258">
    <w:abstractNumId w:val="147"/>
  </w:num>
  <w:num w:numId="259">
    <w:abstractNumId w:val="231"/>
  </w:num>
  <w:num w:numId="260">
    <w:abstractNumId w:val="41"/>
  </w:num>
  <w:num w:numId="261">
    <w:abstractNumId w:val="194"/>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3"/>
  </w:num>
  <w:num w:numId="265">
    <w:abstractNumId w:val="125"/>
  </w:num>
  <w:num w:numId="266">
    <w:abstractNumId w:val="144"/>
  </w:num>
  <w:num w:numId="267">
    <w:abstractNumId w:val="19"/>
  </w:num>
  <w:num w:numId="268">
    <w:abstractNumId w:val="229"/>
  </w:num>
  <w:num w:numId="269">
    <w:abstractNumId w:val="341"/>
  </w:num>
  <w:num w:numId="270">
    <w:abstractNumId w:val="118"/>
  </w:num>
  <w:num w:numId="271">
    <w:abstractNumId w:val="158"/>
  </w:num>
  <w:num w:numId="272">
    <w:abstractNumId w:val="322"/>
  </w:num>
  <w:num w:numId="273">
    <w:abstractNumId w:val="322"/>
  </w:num>
  <w:num w:numId="274">
    <w:abstractNumId w:val="21"/>
  </w:num>
  <w:num w:numId="275">
    <w:abstractNumId w:val="228"/>
  </w:num>
  <w:num w:numId="276">
    <w:abstractNumId w:val="70"/>
  </w:num>
  <w:num w:numId="277">
    <w:abstractNumId w:val="329"/>
  </w:num>
  <w:num w:numId="278">
    <w:abstractNumId w:val="202"/>
  </w:num>
  <w:num w:numId="279">
    <w:abstractNumId w:val="270"/>
  </w:num>
  <w:num w:numId="280">
    <w:abstractNumId w:val="86"/>
  </w:num>
  <w:num w:numId="281">
    <w:abstractNumId w:val="301"/>
  </w:num>
  <w:num w:numId="282">
    <w:abstractNumId w:val="146"/>
  </w:num>
  <w:num w:numId="283">
    <w:abstractNumId w:val="201"/>
  </w:num>
  <w:num w:numId="284">
    <w:abstractNumId w:val="212"/>
  </w:num>
  <w:num w:numId="285">
    <w:abstractNumId w:val="105"/>
  </w:num>
  <w:num w:numId="286">
    <w:abstractNumId w:val="203"/>
  </w:num>
  <w:num w:numId="287">
    <w:abstractNumId w:val="191"/>
  </w:num>
  <w:num w:numId="288">
    <w:abstractNumId w:val="237"/>
  </w:num>
  <w:num w:numId="289">
    <w:abstractNumId w:val="56"/>
  </w:num>
  <w:num w:numId="290">
    <w:abstractNumId w:val="87"/>
  </w:num>
  <w:num w:numId="291">
    <w:abstractNumId w:val="91"/>
  </w:num>
  <w:num w:numId="292">
    <w:abstractNumId w:val="94"/>
  </w:num>
  <w:num w:numId="293">
    <w:abstractNumId w:val="288"/>
  </w:num>
  <w:num w:numId="294">
    <w:abstractNumId w:val="60"/>
  </w:num>
  <w:num w:numId="295">
    <w:abstractNumId w:val="108"/>
  </w:num>
  <w:num w:numId="296">
    <w:abstractNumId w:val="322"/>
  </w:num>
  <w:num w:numId="297">
    <w:abstractNumId w:val="116"/>
  </w:num>
  <w:num w:numId="298">
    <w:abstractNumId w:val="162"/>
  </w:num>
  <w:num w:numId="299">
    <w:abstractNumId w:val="81"/>
  </w:num>
  <w:num w:numId="300">
    <w:abstractNumId w:val="113"/>
  </w:num>
  <w:num w:numId="301">
    <w:abstractNumId w:val="341"/>
  </w:num>
  <w:num w:numId="302">
    <w:abstractNumId w:val="351"/>
  </w:num>
  <w:num w:numId="303">
    <w:abstractNumId w:val="308"/>
  </w:num>
  <w:num w:numId="304">
    <w:abstractNumId w:val="102"/>
  </w:num>
  <w:num w:numId="305">
    <w:abstractNumId w:val="215"/>
  </w:num>
  <w:num w:numId="306">
    <w:abstractNumId w:val="156"/>
  </w:num>
  <w:num w:numId="307">
    <w:abstractNumId w:val="172"/>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7"/>
  </w:num>
  <w:num w:numId="312">
    <w:abstractNumId w:val="283"/>
  </w:num>
  <w:num w:numId="313">
    <w:abstractNumId w:val="241"/>
  </w:num>
  <w:num w:numId="314">
    <w:abstractNumId w:val="311"/>
  </w:num>
  <w:num w:numId="315">
    <w:abstractNumId w:val="15"/>
  </w:num>
  <w:num w:numId="316">
    <w:abstractNumId w:val="159"/>
  </w:num>
  <w:num w:numId="317">
    <w:abstractNumId w:val="248"/>
  </w:num>
  <w:num w:numId="318">
    <w:abstractNumId w:val="120"/>
  </w:num>
  <w:num w:numId="319">
    <w:abstractNumId w:val="48"/>
  </w:num>
  <w:num w:numId="320">
    <w:abstractNumId w:val="115"/>
  </w:num>
  <w:num w:numId="321">
    <w:abstractNumId w:val="68"/>
  </w:num>
  <w:num w:numId="322">
    <w:abstractNumId w:val="307"/>
  </w:num>
  <w:num w:numId="323">
    <w:abstractNumId w:val="312"/>
  </w:num>
  <w:num w:numId="324">
    <w:abstractNumId w:val="322"/>
  </w:num>
  <w:num w:numId="325">
    <w:abstractNumId w:val="273"/>
  </w:num>
  <w:num w:numId="326">
    <w:abstractNumId w:val="28"/>
  </w:num>
  <w:num w:numId="327">
    <w:abstractNumId w:val="20"/>
  </w:num>
  <w:num w:numId="328">
    <w:abstractNumId w:val="119"/>
  </w:num>
  <w:num w:numId="329">
    <w:abstractNumId w:val="120"/>
  </w:num>
  <w:num w:numId="330">
    <w:abstractNumId w:val="186"/>
  </w:num>
  <w:num w:numId="331">
    <w:abstractNumId w:val="76"/>
  </w:num>
  <w:num w:numId="332">
    <w:abstractNumId w:val="13"/>
  </w:num>
  <w:num w:numId="333">
    <w:abstractNumId w:val="131"/>
  </w:num>
  <w:num w:numId="334">
    <w:abstractNumId w:val="213"/>
  </w:num>
  <w:num w:numId="335">
    <w:abstractNumId w:val="57"/>
  </w:num>
  <w:num w:numId="336">
    <w:abstractNumId w:val="204"/>
  </w:num>
  <w:num w:numId="337">
    <w:abstractNumId w:val="103"/>
  </w:num>
  <w:num w:numId="338">
    <w:abstractNumId w:val="104"/>
  </w:num>
  <w:num w:numId="339">
    <w:abstractNumId w:val="59"/>
  </w:num>
  <w:num w:numId="340">
    <w:abstractNumId w:val="117"/>
  </w:num>
  <w:num w:numId="341">
    <w:abstractNumId w:val="230"/>
    <w:lvlOverride w:ilvl="0">
      <w:startOverride w:val="1"/>
    </w:lvlOverride>
  </w:num>
  <w:num w:numId="342">
    <w:abstractNumId w:val="230"/>
    <w:lvlOverride w:ilvl="0">
      <w:startOverride w:val="1"/>
    </w:lvlOverride>
  </w:num>
  <w:num w:numId="343">
    <w:abstractNumId w:val="230"/>
    <w:lvlOverride w:ilvl="0">
      <w:startOverride w:val="1"/>
    </w:lvlOverride>
  </w:num>
  <w:num w:numId="344">
    <w:abstractNumId w:val="230"/>
    <w:lvlOverride w:ilvl="0">
      <w:startOverride w:val="1"/>
    </w:lvlOverride>
  </w:num>
  <w:num w:numId="345">
    <w:abstractNumId w:val="145"/>
    <w:lvlOverride w:ilvl="0">
      <w:startOverride w:val="1"/>
    </w:lvlOverride>
  </w:num>
  <w:num w:numId="346">
    <w:abstractNumId w:val="145"/>
    <w:lvlOverride w:ilvl="0">
      <w:startOverride w:val="1"/>
    </w:lvlOverride>
  </w:num>
  <w:num w:numId="347">
    <w:abstractNumId w:val="247"/>
  </w:num>
  <w:num w:numId="348">
    <w:abstractNumId w:val="120"/>
  </w:num>
  <w:num w:numId="349">
    <w:abstractNumId w:val="173"/>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3"/>
  </w:num>
  <w:num w:numId="354">
    <w:abstractNumId w:val="122"/>
  </w:num>
  <w:num w:numId="355">
    <w:abstractNumId w:val="315"/>
  </w:num>
  <w:num w:numId="356">
    <w:abstractNumId w:val="343"/>
  </w:num>
  <w:num w:numId="357">
    <w:abstractNumId w:val="154"/>
  </w:num>
  <w:num w:numId="358">
    <w:abstractNumId w:val="39"/>
  </w:num>
  <w:num w:numId="359">
    <w:abstractNumId w:val="268"/>
  </w:num>
  <w:num w:numId="360">
    <w:abstractNumId w:val="319"/>
  </w:num>
  <w:num w:numId="361">
    <w:abstractNumId w:val="170"/>
  </w:num>
  <w:num w:numId="362">
    <w:abstractNumId w:val="304"/>
  </w:num>
  <w:num w:numId="363">
    <w:abstractNumId w:val="210"/>
  </w:num>
  <w:num w:numId="364">
    <w:abstractNumId w:val="132"/>
  </w:num>
  <w:num w:numId="365">
    <w:abstractNumId w:val="127"/>
  </w:num>
  <w:num w:numId="366">
    <w:abstractNumId w:val="3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7"/>
  </w:num>
  <w:num w:numId="368">
    <w:abstractNumId w:val="197"/>
  </w:num>
  <w:num w:numId="369">
    <w:abstractNumId w:val="66"/>
  </w:num>
  <w:num w:numId="370">
    <w:abstractNumId w:val="22"/>
  </w:num>
  <w:num w:numId="371">
    <w:abstractNumId w:val="310"/>
  </w:num>
  <w:num w:numId="372">
    <w:abstractNumId w:val="281"/>
  </w:num>
  <w:num w:numId="373">
    <w:abstractNumId w:val="52"/>
  </w:num>
  <w:num w:numId="374">
    <w:abstractNumId w:val="250"/>
  </w:num>
  <w:num w:numId="375">
    <w:abstractNumId w:val="99"/>
  </w:num>
  <w:num w:numId="376">
    <w:abstractNumId w:val="357"/>
  </w:num>
  <w:num w:numId="377">
    <w:abstractNumId w:val="293"/>
  </w:num>
  <w:num w:numId="378">
    <w:abstractNumId w:val="326"/>
  </w:num>
  <w:num w:numId="379">
    <w:abstractNumId w:val="258"/>
  </w:num>
  <w:num w:numId="380">
    <w:abstractNumId w:val="328"/>
  </w:num>
  <w:num w:numId="381">
    <w:abstractNumId w:val="257"/>
  </w:num>
  <w:num w:numId="382">
    <w:abstractNumId w:val="285"/>
  </w:num>
  <w:num w:numId="383">
    <w:abstractNumId w:val="341"/>
  </w:num>
  <w:num w:numId="384">
    <w:abstractNumId w:val="153"/>
  </w:num>
  <w:num w:numId="385">
    <w:abstractNumId w:val="201"/>
  </w:num>
  <w:num w:numId="386">
    <w:abstractNumId w:val="120"/>
  </w:num>
  <w:num w:numId="387">
    <w:abstractNumId w:val="89"/>
  </w:num>
  <w:num w:numId="388">
    <w:abstractNumId w:val="38"/>
  </w:num>
  <w:num w:numId="389">
    <w:abstractNumId w:val="192"/>
  </w:num>
  <w:num w:numId="390">
    <w:abstractNumId w:val="309"/>
  </w:num>
  <w:num w:numId="391">
    <w:abstractNumId w:val="269"/>
  </w:num>
  <w:num w:numId="392">
    <w:abstractNumId w:val="135"/>
  </w:num>
  <w:num w:numId="393">
    <w:abstractNumId w:val="169"/>
  </w:num>
  <w:num w:numId="394">
    <w:abstractNumId w:val="243"/>
  </w:num>
  <w:num w:numId="395">
    <w:abstractNumId w:val="2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1"/>
  </w:num>
  <w:num w:numId="397">
    <w:abstractNumId w:val="65"/>
  </w:num>
  <w:num w:numId="398">
    <w:abstractNumId w:val="120"/>
  </w:num>
  <w:num w:numId="399">
    <w:abstractNumId w:val="112"/>
  </w:num>
  <w:num w:numId="400">
    <w:abstractNumId w:val="134"/>
  </w:num>
  <w:num w:numId="401">
    <w:abstractNumId w:val="120"/>
  </w:num>
  <w:num w:numId="402">
    <w:abstractNumId w:val="120"/>
  </w:num>
  <w:num w:numId="403">
    <w:abstractNumId w:val="199"/>
  </w:num>
  <w:num w:numId="404">
    <w:abstractNumId w:val="356"/>
  </w:num>
  <w:num w:numId="405">
    <w:abstractNumId w:val="2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8"/>
  </w:num>
  <w:num w:numId="408">
    <w:abstractNumId w:val="67"/>
  </w:num>
  <w:num w:numId="409">
    <w:abstractNumId w:val="296"/>
  </w:num>
  <w:num w:numId="410">
    <w:abstractNumId w:val="242"/>
  </w:num>
  <w:num w:numId="411">
    <w:abstractNumId w:val="46"/>
  </w:num>
  <w:num w:numId="412">
    <w:abstractNumId w:val="88"/>
  </w:num>
  <w:num w:numId="413">
    <w:abstractNumId w:val="25"/>
  </w:num>
  <w:num w:numId="414">
    <w:abstractNumId w:val="206"/>
  </w:num>
  <w:num w:numId="415">
    <w:abstractNumId w:val="96"/>
  </w:num>
  <w:num w:numId="416">
    <w:abstractNumId w:val="133"/>
  </w:num>
  <w:num w:numId="417">
    <w:abstractNumId w:val="121"/>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5"/>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vsd"/><Relationship Id="rId84" Type="http://schemas.openxmlformats.org/officeDocument/2006/relationships/oleObject" Target="embeddings/Microsoft_Visio_2003-2010_Drawing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vsdx"/><Relationship Id="rId140" Type="http://schemas.openxmlformats.org/officeDocument/2006/relationships/oleObject" Target="embeddings/Microsoft_Visio_2003-2010_Drawing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vsd"/><Relationship Id="rId234" Type="http://schemas.openxmlformats.org/officeDocument/2006/relationships/oleObject" Target="embeddings/Microsoft_Visio_2003-2010_Drawing1919191919191919191919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vsd"/><Relationship Id="rId82" Type="http://schemas.openxmlformats.org/officeDocument/2006/relationships/oleObject" Target="embeddings/Microsoft_Visio_2003-2010_Drawing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vsdx"/><Relationship Id="rId80" Type="http://schemas.openxmlformats.org/officeDocument/2006/relationships/oleObject" Target="embeddings/Microsoft_Visio_2003-2010_Drawing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56CDD8-23CE-4EC4-9132-8EEDD3338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263</TotalTime>
  <Pages>426</Pages>
  <Words>144561</Words>
  <Characters>823998</Characters>
  <Application>Microsoft Office Word</Application>
  <DocSecurity>0</DocSecurity>
  <Lines>6866</Lines>
  <Paragraphs>1933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966626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cp:lastModifiedBy>
  <cp:revision>25</cp:revision>
  <cp:lastPrinted>2016-08-26T14:37:00Z</cp:lastPrinted>
  <dcterms:created xsi:type="dcterms:W3CDTF">2018-07-30T03:48:00Z</dcterms:created>
  <dcterms:modified xsi:type="dcterms:W3CDTF">2019-10-08T06:25:00Z</dcterms:modified>
</cp:coreProperties>
</file>