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1DAB6A39" w:rsidR="00A143E3" w:rsidRPr="003374F1" w:rsidRDefault="0043263F" w:rsidP="00826192">
            <w:pPr>
              <w:pStyle w:val="oneM2M-CoverTableText"/>
            </w:pPr>
            <w:r w:rsidRPr="0043263F">
              <w:t>TS-00</w:t>
            </w:r>
            <w:r w:rsidR="00EF244E">
              <w:t>40</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091DC7"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69C4B5F8"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w:t>
            </w:r>
            <w:r w:rsidR="00091DC7">
              <w:t>2</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2911583E" w:rsidR="00A143E3" w:rsidRPr="003374F1" w:rsidRDefault="0043263F" w:rsidP="00D305D0">
            <w:pPr>
              <w:pStyle w:val="oneM2M-CoverTableText"/>
            </w:pPr>
            <w:r>
              <w:t>TS-00</w:t>
            </w:r>
            <w:r w:rsidR="00EF244E">
              <w:t>40</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091DC7">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091DC7">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91DC7">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91DC7">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9DD4" w14:textId="77777777" w:rsidR="00A443DA" w:rsidRDefault="00A443DA">
      <w:r>
        <w:separator/>
      </w:r>
    </w:p>
  </w:endnote>
  <w:endnote w:type="continuationSeparator" w:id="0">
    <w:p w14:paraId="2C71C35E" w14:textId="77777777" w:rsidR="00A443DA" w:rsidRDefault="00A4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1AA75A03"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E144BF">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 xml:space="preserve"> (of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C52D0" w14:textId="77777777" w:rsidR="00A443DA" w:rsidRDefault="00A443DA">
      <w:r>
        <w:separator/>
      </w:r>
    </w:p>
  </w:footnote>
  <w:footnote w:type="continuationSeparator" w:id="0">
    <w:p w14:paraId="5BFF7740" w14:textId="77777777" w:rsidR="00A443DA" w:rsidRDefault="00A4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0D2F19B9"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091DC7">
      <w:rPr>
        <w:noProof/>
        <w:sz w:val="22"/>
        <w:szCs w:val="24"/>
      </w:rPr>
      <w:t>SDS-2025-0067R01-TS-0040_Rel-5_Baseline_for_agreement.docx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91DC7"/>
    <w:rsid w:val="000D253E"/>
    <w:rsid w:val="00113905"/>
    <w:rsid w:val="00161159"/>
    <w:rsid w:val="00171C62"/>
    <w:rsid w:val="001A0609"/>
    <w:rsid w:val="001B2325"/>
    <w:rsid w:val="001C5D2C"/>
    <w:rsid w:val="001E5F05"/>
    <w:rsid w:val="001E7509"/>
    <w:rsid w:val="001F3880"/>
    <w:rsid w:val="00224E27"/>
    <w:rsid w:val="002345F6"/>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023C0"/>
    <w:rsid w:val="00424964"/>
    <w:rsid w:val="0043263F"/>
    <w:rsid w:val="00436775"/>
    <w:rsid w:val="0046449A"/>
    <w:rsid w:val="00484A1B"/>
    <w:rsid w:val="004A1E38"/>
    <w:rsid w:val="004B21DC"/>
    <w:rsid w:val="004B2C68"/>
    <w:rsid w:val="004E0E19"/>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1706E"/>
    <w:rsid w:val="00730989"/>
    <w:rsid w:val="00743F24"/>
    <w:rsid w:val="00745924"/>
    <w:rsid w:val="00745EA5"/>
    <w:rsid w:val="007462C1"/>
    <w:rsid w:val="00750F11"/>
    <w:rsid w:val="00755B41"/>
    <w:rsid w:val="0076668D"/>
    <w:rsid w:val="00787554"/>
    <w:rsid w:val="00795EB2"/>
    <w:rsid w:val="007B3F49"/>
    <w:rsid w:val="007B55FC"/>
    <w:rsid w:val="007B7941"/>
    <w:rsid w:val="007C2C07"/>
    <w:rsid w:val="007D1E88"/>
    <w:rsid w:val="007E501E"/>
    <w:rsid w:val="007E50A3"/>
    <w:rsid w:val="00826192"/>
    <w:rsid w:val="00866A3B"/>
    <w:rsid w:val="00867EBE"/>
    <w:rsid w:val="008849A4"/>
    <w:rsid w:val="008952CB"/>
    <w:rsid w:val="008F29AE"/>
    <w:rsid w:val="008F35E2"/>
    <w:rsid w:val="008F3E6A"/>
    <w:rsid w:val="00900109"/>
    <w:rsid w:val="009111C5"/>
    <w:rsid w:val="00924F50"/>
    <w:rsid w:val="00962A53"/>
    <w:rsid w:val="009762D8"/>
    <w:rsid w:val="009923A2"/>
    <w:rsid w:val="00995BDD"/>
    <w:rsid w:val="009A108D"/>
    <w:rsid w:val="009A2C4C"/>
    <w:rsid w:val="009C24DA"/>
    <w:rsid w:val="009D66FE"/>
    <w:rsid w:val="009F2CD4"/>
    <w:rsid w:val="00A011D6"/>
    <w:rsid w:val="00A143E3"/>
    <w:rsid w:val="00A200F0"/>
    <w:rsid w:val="00A32E99"/>
    <w:rsid w:val="00A377A6"/>
    <w:rsid w:val="00A443DA"/>
    <w:rsid w:val="00A6262E"/>
    <w:rsid w:val="00A63F1E"/>
    <w:rsid w:val="00A66BFE"/>
    <w:rsid w:val="00AE2D24"/>
    <w:rsid w:val="00B1314D"/>
    <w:rsid w:val="00B1799C"/>
    <w:rsid w:val="00B2124E"/>
    <w:rsid w:val="00B6424A"/>
    <w:rsid w:val="00B64A26"/>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5392A"/>
    <w:rsid w:val="00C62AE6"/>
    <w:rsid w:val="00C80346"/>
    <w:rsid w:val="00C87C66"/>
    <w:rsid w:val="00C91FC3"/>
    <w:rsid w:val="00CA7994"/>
    <w:rsid w:val="00CC1C4E"/>
    <w:rsid w:val="00CC1F33"/>
    <w:rsid w:val="00CD386D"/>
    <w:rsid w:val="00CE6C11"/>
    <w:rsid w:val="00CF23A7"/>
    <w:rsid w:val="00D1388A"/>
    <w:rsid w:val="00D305D0"/>
    <w:rsid w:val="00D34229"/>
    <w:rsid w:val="00D35D58"/>
    <w:rsid w:val="00D44988"/>
    <w:rsid w:val="00D731DA"/>
    <w:rsid w:val="00D7365C"/>
    <w:rsid w:val="00D778F4"/>
    <w:rsid w:val="00D83822"/>
    <w:rsid w:val="00DB3120"/>
    <w:rsid w:val="00DD13CD"/>
    <w:rsid w:val="00DD4BC8"/>
    <w:rsid w:val="00DD57CE"/>
    <w:rsid w:val="00DE46FD"/>
    <w:rsid w:val="00DF3125"/>
    <w:rsid w:val="00DF3717"/>
    <w:rsid w:val="00E05319"/>
    <w:rsid w:val="00E144BF"/>
    <w:rsid w:val="00E76088"/>
    <w:rsid w:val="00E95952"/>
    <w:rsid w:val="00EA1275"/>
    <w:rsid w:val="00EA23BA"/>
    <w:rsid w:val="00EA45D8"/>
    <w:rsid w:val="00EA530F"/>
    <w:rsid w:val="00EB1C2F"/>
    <w:rsid w:val="00EB6A7A"/>
    <w:rsid w:val="00ED24F8"/>
    <w:rsid w:val="00EF053F"/>
    <w:rsid w:val="00EF244E"/>
    <w:rsid w:val="00EF2816"/>
    <w:rsid w:val="00F12DD3"/>
    <w:rsid w:val="00F4440A"/>
    <w:rsid w:val="00F57C73"/>
    <w:rsid w:val="00F57D30"/>
    <w:rsid w:val="00F9147A"/>
    <w:rsid w:val="00FA0B36"/>
    <w:rsid w:val="00FA10B1"/>
    <w:rsid w:val="00FA2C67"/>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120</Words>
  <Characters>802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2025-04-02T04:25:00Z</dcterms:created>
  <dcterms:modified xsi:type="dcterms:W3CDTF">2025-04-02T04:26:00Z</dcterms:modified>
</cp:coreProperties>
</file>