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9314F6">
              <w:rPr>
                <w:rFonts w:eastAsiaTheme="minorEastAsia" w:hint="eastAsia"/>
                <w:sz w:val="22"/>
                <w:szCs w:val="24"/>
                <w:lang w:eastAsia="zh-CN"/>
              </w:rPr>
              <w:t>5</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9314F6">
              <w:rPr>
                <w:rFonts w:eastAsiaTheme="minorEastAsia" w:hint="eastAsia"/>
                <w:sz w:val="22"/>
                <w:szCs w:val="24"/>
                <w:lang w:eastAsia="zh-CN"/>
              </w:rPr>
              <w:t>Apr</w:t>
            </w:r>
            <w:r w:rsidRPr="00FB3571">
              <w:rPr>
                <w:rFonts w:eastAsia="BatangChe"/>
                <w:sz w:val="22"/>
                <w:szCs w:val="24"/>
              </w:rPr>
              <w:t>-</w:t>
            </w:r>
            <w:r w:rsidR="009314F6">
              <w:rPr>
                <w:rFonts w:eastAsiaTheme="minorEastAsia" w:hint="eastAsia"/>
                <w:sz w:val="22"/>
                <w:szCs w:val="24"/>
                <w:lang w:eastAsia="zh-CN"/>
              </w:rPr>
              <w:t>0</w:t>
            </w:r>
            <w:r w:rsidR="007F5C05">
              <w:rPr>
                <w:rFonts w:eastAsiaTheme="minorEastAsia" w:hint="eastAsia"/>
                <w:sz w:val="22"/>
                <w:szCs w:val="24"/>
                <w:lang w:eastAsia="zh-CN"/>
              </w:rPr>
              <w:t>7</w:t>
            </w:r>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4F540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9314F6">
              <w:rPr>
                <w:rFonts w:eastAsiaTheme="minorEastAsia" w:hint="eastAsia"/>
                <w:sz w:val="22"/>
                <w:szCs w:val="24"/>
                <w:lang w:eastAsia="zh-CN"/>
              </w:rPr>
              <w:t>4</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CF34FE" w:rsidRPr="00CF34FE">
              <w:rPr>
                <w:rFonts w:eastAsia="BatangChe"/>
                <w:sz w:val="22"/>
                <w:szCs w:val="24"/>
                <w:lang w:eastAsia="ja-JP"/>
              </w:rPr>
              <w:t>27</w:t>
            </w:r>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#27.2 CC meeting and ARC#28</w:t>
            </w:r>
            <w:r w:rsidR="00817A32" w:rsidRPr="00817A32">
              <w:rPr>
                <w:rFonts w:eastAsia="BatangChe"/>
                <w:sz w:val="22"/>
                <w:szCs w:val="24"/>
                <w:lang w:eastAsia="ja-JP"/>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573E48" w:rsidRDefault="003B1B55">
      <w:pPr>
        <w:pStyle w:val="10"/>
        <w:rPr>
          <w:rFonts w:asciiTheme="minorHAnsi" w:eastAsiaTheme="minorEastAsia" w:hAnsiTheme="minorHAnsi" w:cstheme="minorBidi"/>
          <w:kern w:val="2"/>
          <w:sz w:val="21"/>
          <w:szCs w:val="22"/>
          <w:lang w:val="en-US" w:eastAsia="zh-CN"/>
        </w:rPr>
      </w:pPr>
      <w:r w:rsidRPr="003B1B55">
        <w:rPr>
          <w:noProof w:val="0"/>
          <w:lang w:eastAsia="zh-CN"/>
        </w:rPr>
        <w:fldChar w:fldCharType="begin"/>
      </w:r>
      <w:r w:rsidR="00F74D29" w:rsidRPr="00357143">
        <w:rPr>
          <w:noProof w:val="0"/>
          <w:lang w:eastAsia="zh-CN"/>
        </w:rPr>
        <w:instrText xml:space="preserve"> TOC \o \w "1-9"</w:instrText>
      </w:r>
      <w:r w:rsidRPr="003B1B55">
        <w:rPr>
          <w:noProof w:val="0"/>
          <w:lang w:eastAsia="zh-CN"/>
        </w:rPr>
        <w:fldChar w:fldCharType="separate"/>
      </w:r>
      <w:r w:rsidR="00573E48">
        <w:t>1</w:t>
      </w:r>
      <w:r w:rsidR="00573E48">
        <w:tab/>
        <w:t>Scope</w:t>
      </w:r>
      <w:r w:rsidR="00573E48">
        <w:tab/>
      </w:r>
      <w:r>
        <w:fldChar w:fldCharType="begin"/>
      </w:r>
      <w:r w:rsidR="00573E48">
        <w:instrText xml:space="preserve"> PAGEREF _Toc479353878 \h </w:instrText>
      </w:r>
      <w:r>
        <w:fldChar w:fldCharType="separate"/>
      </w:r>
      <w:r w:rsidR="00573E48">
        <w:t>14</w:t>
      </w:r>
      <w:r>
        <w:fldChar w:fldCharType="end"/>
      </w:r>
    </w:p>
    <w:p w:rsidR="00573E48" w:rsidRDefault="00573E48">
      <w:pPr>
        <w:pStyle w:val="10"/>
        <w:rPr>
          <w:rFonts w:asciiTheme="minorHAnsi" w:eastAsiaTheme="minorEastAsia" w:hAnsiTheme="minorHAnsi" w:cstheme="minorBidi"/>
          <w:kern w:val="2"/>
          <w:sz w:val="21"/>
          <w:szCs w:val="22"/>
          <w:lang w:val="en-US" w:eastAsia="zh-CN"/>
        </w:rPr>
      </w:pPr>
      <w:r>
        <w:t>2</w:t>
      </w:r>
      <w:r>
        <w:tab/>
        <w:t>References</w:t>
      </w:r>
      <w:r>
        <w:tab/>
      </w:r>
      <w:r w:rsidR="003B1B55">
        <w:fldChar w:fldCharType="begin"/>
      </w:r>
      <w:r>
        <w:instrText xml:space="preserve"> PAGEREF _Toc479353879 \h </w:instrText>
      </w:r>
      <w:r w:rsidR="003B1B55">
        <w:fldChar w:fldCharType="separate"/>
      </w:r>
      <w:r>
        <w:t>14</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2.1</w:t>
      </w:r>
      <w:r>
        <w:tab/>
        <w:t>Normative references</w:t>
      </w:r>
      <w:r>
        <w:tab/>
      </w:r>
      <w:r w:rsidR="003B1B55">
        <w:fldChar w:fldCharType="begin"/>
      </w:r>
      <w:r>
        <w:instrText xml:space="preserve"> PAGEREF _Toc479353880 \h </w:instrText>
      </w:r>
      <w:r w:rsidR="003B1B55">
        <w:fldChar w:fldCharType="separate"/>
      </w:r>
      <w:r>
        <w:t>14</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2.2</w:t>
      </w:r>
      <w:r>
        <w:tab/>
        <w:t>Informative references</w:t>
      </w:r>
      <w:r>
        <w:tab/>
      </w:r>
      <w:r w:rsidR="003B1B55">
        <w:fldChar w:fldCharType="begin"/>
      </w:r>
      <w:r>
        <w:instrText xml:space="preserve"> PAGEREF _Toc479353881 \h </w:instrText>
      </w:r>
      <w:r w:rsidR="003B1B55">
        <w:fldChar w:fldCharType="separate"/>
      </w:r>
      <w:r>
        <w:t>14</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3</w:t>
      </w:r>
      <w:r>
        <w:tab/>
        <w:t>Definitions and abbreviations</w:t>
      </w:r>
      <w:r>
        <w:tab/>
      </w:r>
      <w:r w:rsidR="003B1B55">
        <w:fldChar w:fldCharType="begin"/>
      </w:r>
      <w:r>
        <w:instrText xml:space="preserve"> PAGEREF _Toc479353882 \h </w:instrText>
      </w:r>
      <w:r w:rsidR="003B1B55">
        <w:fldChar w:fldCharType="separate"/>
      </w:r>
      <w:r>
        <w:t>16</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3.1</w:t>
      </w:r>
      <w:r>
        <w:tab/>
        <w:t>Definitions</w:t>
      </w:r>
      <w:r>
        <w:tab/>
      </w:r>
      <w:r w:rsidR="003B1B55">
        <w:fldChar w:fldCharType="begin"/>
      </w:r>
      <w:r>
        <w:instrText xml:space="preserve"> PAGEREF _Toc479353883 \h </w:instrText>
      </w:r>
      <w:r w:rsidR="003B1B55">
        <w:fldChar w:fldCharType="separate"/>
      </w:r>
      <w:r>
        <w:t>16</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3.2</w:t>
      </w:r>
      <w:r>
        <w:tab/>
        <w:t>Abbreviations</w:t>
      </w:r>
      <w:r>
        <w:tab/>
      </w:r>
      <w:r w:rsidR="003B1B55">
        <w:fldChar w:fldCharType="begin"/>
      </w:r>
      <w:r>
        <w:instrText xml:space="preserve"> PAGEREF _Toc479353884 \h </w:instrText>
      </w:r>
      <w:r w:rsidR="003B1B55">
        <w:fldChar w:fldCharType="separate"/>
      </w:r>
      <w:r>
        <w:t>17</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4</w:t>
      </w:r>
      <w:r>
        <w:tab/>
        <w:t>Conventions</w:t>
      </w:r>
      <w:r>
        <w:tab/>
      </w:r>
      <w:r w:rsidR="003B1B55">
        <w:fldChar w:fldCharType="begin"/>
      </w:r>
      <w:r>
        <w:instrText xml:space="preserve"> PAGEREF _Toc479353885 \h </w:instrText>
      </w:r>
      <w:r w:rsidR="003B1B55">
        <w:fldChar w:fldCharType="separate"/>
      </w:r>
      <w:r>
        <w:t>20</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5</w:t>
      </w:r>
      <w:r>
        <w:tab/>
        <w:t>Architecture Model</w:t>
      </w:r>
      <w:r>
        <w:tab/>
      </w:r>
      <w:r w:rsidR="003B1B55">
        <w:fldChar w:fldCharType="begin"/>
      </w:r>
      <w:r>
        <w:instrText xml:space="preserve"> PAGEREF _Toc479353886 \h </w:instrText>
      </w:r>
      <w:r w:rsidR="003B1B55">
        <w:fldChar w:fldCharType="separate"/>
      </w:r>
      <w:r>
        <w:t>21</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5.1</w:t>
      </w:r>
      <w:r>
        <w:tab/>
        <w:t>General Concepts</w:t>
      </w:r>
      <w:r>
        <w:tab/>
      </w:r>
      <w:r w:rsidR="003B1B55">
        <w:fldChar w:fldCharType="begin"/>
      </w:r>
      <w:r>
        <w:instrText xml:space="preserve"> PAGEREF _Toc479353887 \h </w:instrText>
      </w:r>
      <w:r w:rsidR="003B1B55">
        <w:fldChar w:fldCharType="separate"/>
      </w:r>
      <w:r>
        <w:t>21</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5.2</w:t>
      </w:r>
      <w:r>
        <w:tab/>
        <w:t>Architecture Reference Model</w:t>
      </w:r>
      <w:r>
        <w:tab/>
      </w:r>
      <w:r w:rsidR="003B1B55">
        <w:fldChar w:fldCharType="begin"/>
      </w:r>
      <w:r>
        <w:instrText xml:space="preserve"> PAGEREF _Toc479353888 \h </w:instrText>
      </w:r>
      <w:r w:rsidR="003B1B55">
        <w:fldChar w:fldCharType="separate"/>
      </w:r>
      <w:r>
        <w:t>21</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5.2.1</w:t>
      </w:r>
      <w:r>
        <w:tab/>
        <w:t>Functional Architecture</w:t>
      </w:r>
      <w:r>
        <w:tab/>
      </w:r>
      <w:r w:rsidR="003B1B55">
        <w:fldChar w:fldCharType="begin"/>
      </w:r>
      <w:r>
        <w:instrText xml:space="preserve"> PAGEREF _Toc479353889 \h </w:instrText>
      </w:r>
      <w:r w:rsidR="003B1B55">
        <w:fldChar w:fldCharType="separate"/>
      </w:r>
      <w:r>
        <w:t>21</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5.2.2</w:t>
      </w:r>
      <w:r>
        <w:tab/>
        <w:t>Reference Points</w:t>
      </w:r>
      <w:r>
        <w:tab/>
      </w:r>
      <w:r w:rsidR="003B1B55">
        <w:fldChar w:fldCharType="begin"/>
      </w:r>
      <w:r>
        <w:instrText xml:space="preserve"> PAGEREF _Toc479353890 \h </w:instrText>
      </w:r>
      <w:r w:rsidR="003B1B55">
        <w:fldChar w:fldCharType="separate"/>
      </w:r>
      <w:r>
        <w:t>22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5.2.2.0</w:t>
      </w:r>
      <w:r>
        <w:tab/>
        <w:t>Overview</w:t>
      </w:r>
      <w:r>
        <w:tab/>
      </w:r>
      <w:r w:rsidR="003B1B55">
        <w:fldChar w:fldCharType="begin"/>
      </w:r>
      <w:r>
        <w:instrText xml:space="preserve"> PAGEREF _Toc479353891 \h </w:instrText>
      </w:r>
      <w:r w:rsidR="003B1B55">
        <w:fldChar w:fldCharType="separate"/>
      </w:r>
      <w:r>
        <w:t>22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5.2.2.1</w:t>
      </w:r>
      <w:r>
        <w:tab/>
        <w:t>Mca Reference Point</w:t>
      </w:r>
      <w:r>
        <w:tab/>
      </w:r>
      <w:r w:rsidR="003B1B55">
        <w:fldChar w:fldCharType="begin"/>
      </w:r>
      <w:r>
        <w:instrText xml:space="preserve"> PAGEREF _Toc479353892 \h </w:instrText>
      </w:r>
      <w:r w:rsidR="003B1B55">
        <w:fldChar w:fldCharType="separate"/>
      </w:r>
      <w:r>
        <w:t>22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5.2.2.2</w:t>
      </w:r>
      <w:r>
        <w:tab/>
        <w:t>Mcc Reference Point</w:t>
      </w:r>
      <w:r>
        <w:tab/>
      </w:r>
      <w:r w:rsidR="003B1B55">
        <w:fldChar w:fldCharType="begin"/>
      </w:r>
      <w:r>
        <w:instrText xml:space="preserve"> PAGEREF _Toc479353893 \h </w:instrText>
      </w:r>
      <w:r w:rsidR="003B1B55">
        <w:fldChar w:fldCharType="separate"/>
      </w:r>
      <w:r>
        <w:t>22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5.2.2.3</w:t>
      </w:r>
      <w:r>
        <w:tab/>
        <w:t>Mcn Reference Point</w:t>
      </w:r>
      <w:r>
        <w:tab/>
      </w:r>
      <w:r w:rsidR="003B1B55">
        <w:fldChar w:fldCharType="begin"/>
      </w:r>
      <w:r>
        <w:instrText xml:space="preserve"> PAGEREF _Toc479353894 \h </w:instrText>
      </w:r>
      <w:r w:rsidR="003B1B55">
        <w:fldChar w:fldCharType="separate"/>
      </w:r>
      <w:r>
        <w:t>22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5.2.2.4</w:t>
      </w:r>
      <w:r>
        <w:tab/>
        <w:t>Mcc' Reference Point</w:t>
      </w:r>
      <w:r>
        <w:tab/>
      </w:r>
      <w:r w:rsidR="003B1B55">
        <w:fldChar w:fldCharType="begin"/>
      </w:r>
      <w:r>
        <w:instrText xml:space="preserve"> PAGEREF _Toc479353895 \h </w:instrText>
      </w:r>
      <w:r w:rsidR="003B1B55">
        <w:fldChar w:fldCharType="separate"/>
      </w:r>
      <w:r>
        <w:t>23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5.2.2.5</w:t>
      </w:r>
      <w:r>
        <w:tab/>
        <w:t>Other Reference Points</w:t>
      </w:r>
      <w:r w:rsidRPr="00C11388">
        <w:rPr>
          <w:rFonts w:eastAsia="simsun"/>
          <w:lang w:eastAsia="zh-CN"/>
        </w:rPr>
        <w:t xml:space="preserve"> </w:t>
      </w:r>
      <w:r>
        <w:t>and Interfaces</w:t>
      </w:r>
      <w:r>
        <w:tab/>
      </w:r>
      <w:r w:rsidR="003B1B55">
        <w:fldChar w:fldCharType="begin"/>
      </w:r>
      <w:r>
        <w:instrText xml:space="preserve"> PAGEREF _Toc479353896 \h </w:instrText>
      </w:r>
      <w:r w:rsidR="003B1B55">
        <w:fldChar w:fldCharType="separate"/>
      </w:r>
      <w:r>
        <w:t>23</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6</w:t>
      </w:r>
      <w:r>
        <w:tab/>
        <w:t>oneM2M Architecture Aspects</w:t>
      </w:r>
      <w:r>
        <w:tab/>
      </w:r>
      <w:r w:rsidR="003B1B55">
        <w:fldChar w:fldCharType="begin"/>
      </w:r>
      <w:r>
        <w:instrText xml:space="preserve"> PAGEREF _Toc479353897 \h </w:instrText>
      </w:r>
      <w:r w:rsidR="003B1B55">
        <w:fldChar w:fldCharType="separate"/>
      </w:r>
      <w:r>
        <w:t>23</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3B1B55">
        <w:fldChar w:fldCharType="begin"/>
      </w:r>
      <w:r>
        <w:instrText xml:space="preserve"> PAGEREF _Toc479353898 \h </w:instrText>
      </w:r>
      <w:r w:rsidR="003B1B55">
        <w:fldChar w:fldCharType="separate"/>
      </w:r>
      <w:r>
        <w:t>23</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6.2</w:t>
      </w:r>
      <w:r>
        <w:tab/>
        <w:t>Common Services Functions</w:t>
      </w:r>
      <w:r>
        <w:tab/>
      </w:r>
      <w:r w:rsidR="003B1B55">
        <w:fldChar w:fldCharType="begin"/>
      </w:r>
      <w:r>
        <w:instrText xml:space="preserve"> PAGEREF _Toc479353899 \h </w:instrText>
      </w:r>
      <w:r w:rsidR="003B1B55">
        <w:fldChar w:fldCharType="separate"/>
      </w:r>
      <w:r>
        <w:t>25</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6.2.0</w:t>
      </w:r>
      <w:r>
        <w:tab/>
        <w:t>Overview</w:t>
      </w:r>
      <w:r>
        <w:tab/>
      </w:r>
      <w:r w:rsidR="003B1B55">
        <w:fldChar w:fldCharType="begin"/>
      </w:r>
      <w:r>
        <w:instrText xml:space="preserve"> PAGEREF _Toc479353900 \h </w:instrText>
      </w:r>
      <w:r w:rsidR="003B1B55">
        <w:fldChar w:fldCharType="separate"/>
      </w:r>
      <w:r>
        <w:t>25</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3B1B55">
        <w:fldChar w:fldCharType="begin"/>
      </w:r>
      <w:r>
        <w:instrText xml:space="preserve"> PAGEREF _Toc479353901 \h </w:instrText>
      </w:r>
      <w:r w:rsidR="003B1B55">
        <w:fldChar w:fldCharType="separate"/>
      </w:r>
      <w:r>
        <w:t>26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6.2.1.1</w:t>
      </w:r>
      <w:r>
        <w:tab/>
        <w:t>General Concepts</w:t>
      </w:r>
      <w:r>
        <w:tab/>
      </w:r>
      <w:r w:rsidR="003B1B55">
        <w:fldChar w:fldCharType="begin"/>
      </w:r>
      <w:r>
        <w:instrText xml:space="preserve"> PAGEREF _Toc479353902 \h </w:instrText>
      </w:r>
      <w:r w:rsidR="003B1B55">
        <w:fldChar w:fldCharType="separate"/>
      </w:r>
      <w:r>
        <w:t>26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6.2.1.2</w:t>
      </w:r>
      <w:r>
        <w:tab/>
        <w:t>Detailed Descriptions</w:t>
      </w:r>
      <w:r>
        <w:tab/>
      </w:r>
      <w:r w:rsidR="003B1B55">
        <w:fldChar w:fldCharType="begin"/>
      </w:r>
      <w:r>
        <w:instrText xml:space="preserve"> PAGEREF _Toc479353903 \h </w:instrText>
      </w:r>
      <w:r w:rsidR="003B1B55">
        <w:fldChar w:fldCharType="separate"/>
      </w:r>
      <w:r>
        <w:t>26</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6.2.1.2.0</w:t>
      </w:r>
      <w:r>
        <w:tab/>
        <w:t>Overview</w:t>
      </w:r>
      <w:r>
        <w:tab/>
      </w:r>
      <w:r w:rsidR="003B1B55">
        <w:fldChar w:fldCharType="begin"/>
      </w:r>
      <w:r>
        <w:instrText xml:space="preserve"> PAGEREF _Toc479353904 \h </w:instrText>
      </w:r>
      <w:r w:rsidR="003B1B55">
        <w:fldChar w:fldCharType="separate"/>
      </w:r>
      <w:r>
        <w:t>26</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3B1B55">
        <w:fldChar w:fldCharType="begin"/>
      </w:r>
      <w:r>
        <w:instrText xml:space="preserve"> PAGEREF _Toc479353905 \h </w:instrText>
      </w:r>
      <w:r w:rsidR="003B1B55">
        <w:fldChar w:fldCharType="separate"/>
      </w:r>
      <w:r>
        <w:t>26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3B1B55">
        <w:fldChar w:fldCharType="begin"/>
      </w:r>
      <w:r>
        <w:instrText xml:space="preserve"> PAGEREF _Toc479353906 \h </w:instrText>
      </w:r>
      <w:r w:rsidR="003B1B55">
        <w:fldChar w:fldCharType="separate"/>
      </w:r>
      <w:r>
        <w:t>26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6.2.2.1</w:t>
      </w:r>
      <w:r>
        <w:tab/>
        <w:t>General Concepts</w:t>
      </w:r>
      <w:r>
        <w:tab/>
      </w:r>
      <w:r w:rsidR="003B1B55">
        <w:fldChar w:fldCharType="begin"/>
      </w:r>
      <w:r>
        <w:instrText xml:space="preserve"> PAGEREF _Toc479353907 \h </w:instrText>
      </w:r>
      <w:r w:rsidR="003B1B55">
        <w:fldChar w:fldCharType="separate"/>
      </w:r>
      <w:r>
        <w:t>26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6.2.2.2</w:t>
      </w:r>
      <w:r>
        <w:tab/>
        <w:t>Detailed Descriptions</w:t>
      </w:r>
      <w:r>
        <w:tab/>
      </w:r>
      <w:r w:rsidR="003B1B55">
        <w:fldChar w:fldCharType="begin"/>
      </w:r>
      <w:r>
        <w:instrText xml:space="preserve"> PAGEREF _Toc479353908 \h </w:instrText>
      </w:r>
      <w:r w:rsidR="003B1B55">
        <w:fldChar w:fldCharType="separate"/>
      </w:r>
      <w:r>
        <w:t>27</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3B1B55">
        <w:fldChar w:fldCharType="begin"/>
      </w:r>
      <w:r>
        <w:instrText xml:space="preserve"> PAGEREF _Toc479353909 \h </w:instrText>
      </w:r>
      <w:r w:rsidR="003B1B55">
        <w:fldChar w:fldCharType="separate"/>
      </w:r>
      <w:r>
        <w:t>27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6.2.3.1</w:t>
      </w:r>
      <w:r>
        <w:tab/>
        <w:t>General Concepts</w:t>
      </w:r>
      <w:r>
        <w:tab/>
      </w:r>
      <w:r w:rsidR="003B1B55">
        <w:fldChar w:fldCharType="begin"/>
      </w:r>
      <w:r>
        <w:instrText xml:space="preserve"> PAGEREF _Toc479353910 \h </w:instrText>
      </w:r>
      <w:r w:rsidR="003B1B55">
        <w:fldChar w:fldCharType="separate"/>
      </w:r>
      <w:r>
        <w:t>27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6.2.3.2</w:t>
      </w:r>
      <w:r>
        <w:tab/>
        <w:t>Detailed Descriptions</w:t>
      </w:r>
      <w:r>
        <w:tab/>
      </w:r>
      <w:r w:rsidR="003B1B55">
        <w:fldChar w:fldCharType="begin"/>
      </w:r>
      <w:r>
        <w:instrText xml:space="preserve"> PAGEREF _Toc479353911 \h </w:instrText>
      </w:r>
      <w:r w:rsidR="003B1B55">
        <w:fldChar w:fldCharType="separate"/>
      </w:r>
      <w:r>
        <w:t>28</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6.2.4</w:t>
      </w:r>
      <w:r>
        <w:tab/>
        <w:t>Device Management</w:t>
      </w:r>
      <w:r>
        <w:tab/>
      </w:r>
      <w:r w:rsidR="003B1B55">
        <w:fldChar w:fldCharType="begin"/>
      </w:r>
      <w:r>
        <w:instrText xml:space="preserve"> PAGEREF _Toc479353912 \h </w:instrText>
      </w:r>
      <w:r w:rsidR="003B1B55">
        <w:fldChar w:fldCharType="separate"/>
      </w:r>
      <w:r>
        <w:t>28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6.2.4.1</w:t>
      </w:r>
      <w:r>
        <w:tab/>
        <w:t>General Concepts</w:t>
      </w:r>
      <w:r>
        <w:tab/>
      </w:r>
      <w:r w:rsidR="003B1B55">
        <w:fldChar w:fldCharType="begin"/>
      </w:r>
      <w:r>
        <w:instrText xml:space="preserve"> PAGEREF _Toc479353913 \h </w:instrText>
      </w:r>
      <w:r w:rsidR="003B1B55">
        <w:fldChar w:fldCharType="separate"/>
      </w:r>
      <w:r>
        <w:t>28</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6.2.4.1.0</w:t>
      </w:r>
      <w:r>
        <w:tab/>
        <w:t>Overview</w:t>
      </w:r>
      <w:r>
        <w:tab/>
      </w:r>
      <w:r w:rsidR="003B1B55">
        <w:fldChar w:fldCharType="begin"/>
      </w:r>
      <w:r>
        <w:instrText xml:space="preserve"> PAGEREF _Toc479353914 \h </w:instrText>
      </w:r>
      <w:r w:rsidR="003B1B55">
        <w:fldChar w:fldCharType="separate"/>
      </w:r>
      <w:r>
        <w:t>28</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3B1B55">
        <w:fldChar w:fldCharType="begin"/>
      </w:r>
      <w:r>
        <w:instrText xml:space="preserve"> PAGEREF _Toc479353915 \h </w:instrText>
      </w:r>
      <w:r w:rsidR="003B1B55">
        <w:fldChar w:fldCharType="separate"/>
      </w:r>
      <w:r>
        <w:t>28</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3B1B55">
        <w:fldChar w:fldCharType="begin"/>
      </w:r>
      <w:r>
        <w:instrText xml:space="preserve"> PAGEREF _Toc479353916 \h </w:instrText>
      </w:r>
      <w:r w:rsidR="003B1B55">
        <w:fldChar w:fldCharType="separate"/>
      </w:r>
      <w:r>
        <w:t>29</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3B1B55">
        <w:fldChar w:fldCharType="begin"/>
      </w:r>
      <w:r>
        <w:instrText xml:space="preserve"> PAGEREF _Toc479353917 \h </w:instrText>
      </w:r>
      <w:r w:rsidR="003B1B55">
        <w:fldChar w:fldCharType="separate"/>
      </w:r>
      <w:r>
        <w:t>31</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3B1B55">
        <w:fldChar w:fldCharType="begin"/>
      </w:r>
      <w:r>
        <w:instrText xml:space="preserve"> PAGEREF _Toc479353918 \h </w:instrText>
      </w:r>
      <w:r w:rsidR="003B1B55">
        <w:fldChar w:fldCharType="separate"/>
      </w:r>
      <w:r>
        <w:t>32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6.2.4.2</w:t>
      </w:r>
      <w:r>
        <w:tab/>
        <w:t>Detailed Descriptions</w:t>
      </w:r>
      <w:r>
        <w:tab/>
      </w:r>
      <w:r w:rsidR="003B1B55">
        <w:fldChar w:fldCharType="begin"/>
      </w:r>
      <w:r>
        <w:instrText xml:space="preserve"> PAGEREF _Toc479353919 \h </w:instrText>
      </w:r>
      <w:r w:rsidR="003B1B55">
        <w:fldChar w:fldCharType="separate"/>
      </w:r>
      <w:r>
        <w:t>32</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6.2.4.2.0</w:t>
      </w:r>
      <w:r>
        <w:tab/>
        <w:t>Overview</w:t>
      </w:r>
      <w:r>
        <w:tab/>
      </w:r>
      <w:r w:rsidR="003B1B55">
        <w:fldChar w:fldCharType="begin"/>
      </w:r>
      <w:r>
        <w:instrText xml:space="preserve"> PAGEREF _Toc479353920 \h </w:instrText>
      </w:r>
      <w:r w:rsidR="003B1B55">
        <w:fldChar w:fldCharType="separate"/>
      </w:r>
      <w:r>
        <w:t>32</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3B1B55">
        <w:fldChar w:fldCharType="begin"/>
      </w:r>
      <w:r>
        <w:instrText xml:space="preserve"> PAGEREF _Toc479353921 \h </w:instrText>
      </w:r>
      <w:r w:rsidR="003B1B55">
        <w:fldChar w:fldCharType="separate"/>
      </w:r>
      <w:r>
        <w:t>33</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3B1B55">
        <w:fldChar w:fldCharType="begin"/>
      </w:r>
      <w:r>
        <w:instrText xml:space="preserve"> PAGEREF _Toc479353922 \h </w:instrText>
      </w:r>
      <w:r w:rsidR="003B1B55">
        <w:fldChar w:fldCharType="separate"/>
      </w:r>
      <w:r>
        <w:t>33</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3B1B55">
        <w:fldChar w:fldCharType="begin"/>
      </w:r>
      <w:r>
        <w:instrText xml:space="preserve"> PAGEREF _Toc479353923 \h </w:instrText>
      </w:r>
      <w:r w:rsidR="003B1B55">
        <w:fldChar w:fldCharType="separate"/>
      </w:r>
      <w:r>
        <w:t>34</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3B1B55">
        <w:fldChar w:fldCharType="begin"/>
      </w:r>
      <w:r>
        <w:instrText xml:space="preserve"> PAGEREF _Toc479353924 \h </w:instrText>
      </w:r>
      <w:r w:rsidR="003B1B55">
        <w:fldChar w:fldCharType="separate"/>
      </w:r>
      <w:r>
        <w:t>34</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6.2.5</w:t>
      </w:r>
      <w:r>
        <w:tab/>
        <w:t>Discovery</w:t>
      </w:r>
      <w:r>
        <w:tab/>
      </w:r>
      <w:r w:rsidR="003B1B55">
        <w:fldChar w:fldCharType="begin"/>
      </w:r>
      <w:r>
        <w:instrText xml:space="preserve"> PAGEREF _Toc479353925 \h </w:instrText>
      </w:r>
      <w:r w:rsidR="003B1B55">
        <w:fldChar w:fldCharType="separate"/>
      </w:r>
      <w:r>
        <w:t>34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6.2.5.1</w:t>
      </w:r>
      <w:r>
        <w:tab/>
        <w:t>General Concepts</w:t>
      </w:r>
      <w:r>
        <w:tab/>
      </w:r>
      <w:r w:rsidR="003B1B55">
        <w:fldChar w:fldCharType="begin"/>
      </w:r>
      <w:r>
        <w:instrText xml:space="preserve"> PAGEREF _Toc479353926 \h </w:instrText>
      </w:r>
      <w:r w:rsidR="003B1B55">
        <w:fldChar w:fldCharType="separate"/>
      </w:r>
      <w:r>
        <w:t>34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6.2.5.2</w:t>
      </w:r>
      <w:r>
        <w:tab/>
        <w:t>Detailed Descriptions</w:t>
      </w:r>
      <w:r>
        <w:tab/>
      </w:r>
      <w:r w:rsidR="003B1B55">
        <w:fldChar w:fldCharType="begin"/>
      </w:r>
      <w:r>
        <w:instrText xml:space="preserve"> PAGEREF _Toc479353927 \h </w:instrText>
      </w:r>
      <w:r w:rsidR="003B1B55">
        <w:fldChar w:fldCharType="separate"/>
      </w:r>
      <w:r>
        <w:t>34</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6.2.6</w:t>
      </w:r>
      <w:r>
        <w:tab/>
        <w:t>Group Management</w:t>
      </w:r>
      <w:r>
        <w:tab/>
      </w:r>
      <w:r w:rsidR="003B1B55">
        <w:fldChar w:fldCharType="begin"/>
      </w:r>
      <w:r>
        <w:instrText xml:space="preserve"> PAGEREF _Toc479353928 \h </w:instrText>
      </w:r>
      <w:r w:rsidR="003B1B55">
        <w:fldChar w:fldCharType="separate"/>
      </w:r>
      <w:r>
        <w:t>35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6.2.6.1</w:t>
      </w:r>
      <w:r>
        <w:tab/>
        <w:t>General Concepts</w:t>
      </w:r>
      <w:r>
        <w:tab/>
      </w:r>
      <w:r w:rsidR="003B1B55">
        <w:fldChar w:fldCharType="begin"/>
      </w:r>
      <w:r>
        <w:instrText xml:space="preserve"> PAGEREF _Toc479353929 \h </w:instrText>
      </w:r>
      <w:r w:rsidR="003B1B55">
        <w:fldChar w:fldCharType="separate"/>
      </w:r>
      <w:r>
        <w:t>35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6.2.6.2</w:t>
      </w:r>
      <w:r>
        <w:tab/>
        <w:t>Detailed Descriptions</w:t>
      </w:r>
      <w:r>
        <w:tab/>
      </w:r>
      <w:r w:rsidR="003B1B55">
        <w:fldChar w:fldCharType="begin"/>
      </w:r>
      <w:r>
        <w:instrText xml:space="preserve"> PAGEREF _Toc479353930 \h </w:instrText>
      </w:r>
      <w:r w:rsidR="003B1B55">
        <w:fldChar w:fldCharType="separate"/>
      </w:r>
      <w:r>
        <w:t>35</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6.2.7</w:t>
      </w:r>
      <w:r>
        <w:tab/>
        <w:t>Location</w:t>
      </w:r>
      <w:r>
        <w:tab/>
      </w:r>
      <w:r w:rsidR="003B1B55">
        <w:fldChar w:fldCharType="begin"/>
      </w:r>
      <w:r>
        <w:instrText xml:space="preserve"> PAGEREF _Toc479353931 \h </w:instrText>
      </w:r>
      <w:r w:rsidR="003B1B55">
        <w:fldChar w:fldCharType="separate"/>
      </w:r>
      <w:r>
        <w:t>35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3B1B55">
        <w:fldChar w:fldCharType="begin"/>
      </w:r>
      <w:r>
        <w:instrText xml:space="preserve"> PAGEREF _Toc479353932 \h </w:instrText>
      </w:r>
      <w:r w:rsidR="003B1B55">
        <w:fldChar w:fldCharType="separate"/>
      </w:r>
      <w:r>
        <w:t>35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6.2.7.2</w:t>
      </w:r>
      <w:r>
        <w:tab/>
        <w:t>Detailed Descriptions</w:t>
      </w:r>
      <w:r>
        <w:tab/>
      </w:r>
      <w:r w:rsidR="003B1B55">
        <w:fldChar w:fldCharType="begin"/>
      </w:r>
      <w:r>
        <w:instrText xml:space="preserve"> PAGEREF _Toc479353933 \h </w:instrText>
      </w:r>
      <w:r w:rsidR="003B1B55">
        <w:fldChar w:fldCharType="separate"/>
      </w:r>
      <w:r>
        <w:t>36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3B1B55">
        <w:fldChar w:fldCharType="begin"/>
      </w:r>
      <w:r>
        <w:instrText xml:space="preserve"> PAGEREF _Toc479353934 \h </w:instrText>
      </w:r>
      <w:r w:rsidR="003B1B55">
        <w:fldChar w:fldCharType="separate"/>
      </w:r>
      <w:r>
        <w:t>36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6.2.8.1</w:t>
      </w:r>
      <w:r>
        <w:tab/>
        <w:t>General Concepts</w:t>
      </w:r>
      <w:r>
        <w:tab/>
      </w:r>
      <w:r w:rsidR="003B1B55">
        <w:fldChar w:fldCharType="begin"/>
      </w:r>
      <w:r>
        <w:instrText xml:space="preserve"> PAGEREF _Toc479353935 \h </w:instrText>
      </w:r>
      <w:r w:rsidR="003B1B55">
        <w:fldChar w:fldCharType="separate"/>
      </w:r>
      <w:r>
        <w:t>36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6.2.8.2</w:t>
      </w:r>
      <w:r>
        <w:tab/>
        <w:t>Detailed Descriptions</w:t>
      </w:r>
      <w:r>
        <w:tab/>
      </w:r>
      <w:r w:rsidR="003B1B55">
        <w:fldChar w:fldCharType="begin"/>
      </w:r>
      <w:r>
        <w:instrText xml:space="preserve"> PAGEREF _Toc479353936 \h </w:instrText>
      </w:r>
      <w:r w:rsidR="003B1B55">
        <w:fldChar w:fldCharType="separate"/>
      </w:r>
      <w:r>
        <w:t>36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6.2.9</w:t>
      </w:r>
      <w:r>
        <w:tab/>
        <w:t>Registration</w:t>
      </w:r>
      <w:r>
        <w:tab/>
      </w:r>
      <w:r w:rsidR="003B1B55">
        <w:fldChar w:fldCharType="begin"/>
      </w:r>
      <w:r>
        <w:instrText xml:space="preserve"> PAGEREF _Toc479353937 \h </w:instrText>
      </w:r>
      <w:r w:rsidR="003B1B55">
        <w:fldChar w:fldCharType="separate"/>
      </w:r>
      <w:r>
        <w:t>37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6.2.9.1</w:t>
      </w:r>
      <w:r>
        <w:tab/>
        <w:t>General Concepts</w:t>
      </w:r>
      <w:r>
        <w:tab/>
      </w:r>
      <w:r w:rsidR="003B1B55">
        <w:fldChar w:fldCharType="begin"/>
      </w:r>
      <w:r>
        <w:instrText xml:space="preserve"> PAGEREF _Toc479353938 \h </w:instrText>
      </w:r>
      <w:r w:rsidR="003B1B55">
        <w:fldChar w:fldCharType="separate"/>
      </w:r>
      <w:r>
        <w:t>37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6.2.9.2</w:t>
      </w:r>
      <w:r>
        <w:tab/>
        <w:t>Detailed Descriptions</w:t>
      </w:r>
      <w:r>
        <w:tab/>
      </w:r>
      <w:r w:rsidR="003B1B55">
        <w:fldChar w:fldCharType="begin"/>
      </w:r>
      <w:r>
        <w:instrText xml:space="preserve"> PAGEREF _Toc479353939 \h </w:instrText>
      </w:r>
      <w:r w:rsidR="003B1B55">
        <w:fldChar w:fldCharType="separate"/>
      </w:r>
      <w:r>
        <w:t>37</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6.2.10</w:t>
      </w:r>
      <w:r>
        <w:tab/>
        <w:t>Security</w:t>
      </w:r>
      <w:r>
        <w:tab/>
      </w:r>
      <w:r w:rsidR="003B1B55">
        <w:fldChar w:fldCharType="begin"/>
      </w:r>
      <w:r>
        <w:instrText xml:space="preserve"> PAGEREF _Toc479353940 \h </w:instrText>
      </w:r>
      <w:r w:rsidR="003B1B55">
        <w:fldChar w:fldCharType="separate"/>
      </w:r>
      <w:r>
        <w:t>38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6.2.10.1</w:t>
      </w:r>
      <w:r>
        <w:tab/>
        <w:t>General Concepts</w:t>
      </w:r>
      <w:r>
        <w:tab/>
      </w:r>
      <w:r w:rsidR="003B1B55">
        <w:fldChar w:fldCharType="begin"/>
      </w:r>
      <w:r>
        <w:instrText xml:space="preserve"> PAGEREF _Toc479353941 \h </w:instrText>
      </w:r>
      <w:r w:rsidR="003B1B55">
        <w:fldChar w:fldCharType="separate"/>
      </w:r>
      <w:r>
        <w:t>38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6.2.10.2</w:t>
      </w:r>
      <w:r>
        <w:tab/>
        <w:t>Detailed Descriptions</w:t>
      </w:r>
      <w:r>
        <w:tab/>
      </w:r>
      <w:r w:rsidR="003B1B55">
        <w:fldChar w:fldCharType="begin"/>
      </w:r>
      <w:r>
        <w:instrText xml:space="preserve"> PAGEREF _Toc479353942 \h </w:instrText>
      </w:r>
      <w:r w:rsidR="003B1B55">
        <w:fldChar w:fldCharType="separate"/>
      </w:r>
      <w:r>
        <w:t>38</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3B1B55">
        <w:fldChar w:fldCharType="begin"/>
      </w:r>
      <w:r>
        <w:instrText xml:space="preserve"> PAGEREF _Toc479353943 \h </w:instrText>
      </w:r>
      <w:r w:rsidR="003B1B55">
        <w:fldChar w:fldCharType="separate"/>
      </w:r>
      <w:r>
        <w:t>39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6.2.11.1</w:t>
      </w:r>
      <w:r>
        <w:tab/>
        <w:t>General Concepts</w:t>
      </w:r>
      <w:r>
        <w:tab/>
      </w:r>
      <w:r w:rsidR="003B1B55">
        <w:fldChar w:fldCharType="begin"/>
      </w:r>
      <w:r>
        <w:instrText xml:space="preserve"> PAGEREF _Toc479353944 \h </w:instrText>
      </w:r>
      <w:r w:rsidR="003B1B55">
        <w:fldChar w:fldCharType="separate"/>
      </w:r>
      <w:r>
        <w:t>39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6.2.11.2</w:t>
      </w:r>
      <w:r>
        <w:tab/>
        <w:t>Detailed Descriptions</w:t>
      </w:r>
      <w:r>
        <w:tab/>
      </w:r>
      <w:r w:rsidR="003B1B55">
        <w:fldChar w:fldCharType="begin"/>
      </w:r>
      <w:r>
        <w:instrText xml:space="preserve"> PAGEREF _Toc479353945 \h </w:instrText>
      </w:r>
      <w:r w:rsidR="003B1B55">
        <w:fldChar w:fldCharType="separate"/>
      </w:r>
      <w:r>
        <w:t>39</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3B1B55">
        <w:fldChar w:fldCharType="begin"/>
      </w:r>
      <w:r>
        <w:instrText xml:space="preserve"> PAGEREF _Toc479353946 \h </w:instrText>
      </w:r>
      <w:r w:rsidR="003B1B55">
        <w:fldChar w:fldCharType="separate"/>
      </w:r>
      <w:r>
        <w:t>40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6.2.12.1</w:t>
      </w:r>
      <w:r>
        <w:tab/>
        <w:t>General Concepts</w:t>
      </w:r>
      <w:r>
        <w:tab/>
      </w:r>
      <w:r w:rsidR="003B1B55">
        <w:fldChar w:fldCharType="begin"/>
      </w:r>
      <w:r>
        <w:instrText xml:space="preserve"> PAGEREF _Toc479353947 \h </w:instrText>
      </w:r>
      <w:r w:rsidR="003B1B55">
        <w:fldChar w:fldCharType="separate"/>
      </w:r>
      <w:r>
        <w:t>40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6.2.12.2</w:t>
      </w:r>
      <w:r>
        <w:tab/>
        <w:t>Detailed Descriptions</w:t>
      </w:r>
      <w:r>
        <w:tab/>
      </w:r>
      <w:r w:rsidR="003B1B55">
        <w:fldChar w:fldCharType="begin"/>
      </w:r>
      <w:r>
        <w:instrText xml:space="preserve"> PAGEREF _Toc479353948 \h </w:instrText>
      </w:r>
      <w:r w:rsidR="003B1B55">
        <w:fldChar w:fldCharType="separate"/>
      </w:r>
      <w:r>
        <w:t>40</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6.3</w:t>
      </w:r>
      <w:r>
        <w:tab/>
        <w:t>Security Aspects</w:t>
      </w:r>
      <w:r>
        <w:tab/>
      </w:r>
      <w:r w:rsidR="003B1B55">
        <w:fldChar w:fldCharType="begin"/>
      </w:r>
      <w:r>
        <w:instrText xml:space="preserve"> PAGEREF _Toc479353949 \h </w:instrText>
      </w:r>
      <w:r w:rsidR="003B1B55">
        <w:fldChar w:fldCharType="separate"/>
      </w:r>
      <w:r>
        <w:t>41</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6.4</w:t>
      </w:r>
      <w:r>
        <w:tab/>
        <w:t>Intra-M2M SP Communication</w:t>
      </w:r>
      <w:r>
        <w:tab/>
      </w:r>
      <w:r w:rsidR="003B1B55">
        <w:fldChar w:fldCharType="begin"/>
      </w:r>
      <w:r>
        <w:instrText xml:space="preserve"> PAGEREF _Toc479353950 \h </w:instrText>
      </w:r>
      <w:r w:rsidR="003B1B55">
        <w:fldChar w:fldCharType="separate"/>
      </w:r>
      <w:r>
        <w:t>41</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6.5</w:t>
      </w:r>
      <w:r>
        <w:tab/>
        <w:t>Inter-M2M SP Communication</w:t>
      </w:r>
      <w:r>
        <w:tab/>
      </w:r>
      <w:r w:rsidR="003B1B55">
        <w:fldChar w:fldCharType="begin"/>
      </w:r>
      <w:r>
        <w:instrText xml:space="preserve"> PAGEREF _Toc479353951 \h </w:instrText>
      </w:r>
      <w:r w:rsidR="003B1B55">
        <w:fldChar w:fldCharType="separate"/>
      </w:r>
      <w:r>
        <w:t>42</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3B1B55">
        <w:fldChar w:fldCharType="begin"/>
      </w:r>
      <w:r>
        <w:instrText xml:space="preserve"> PAGEREF _Toc479353952 \h </w:instrText>
      </w:r>
      <w:r w:rsidR="003B1B55">
        <w:fldChar w:fldCharType="separate"/>
      </w:r>
      <w:r>
        <w:t>42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6.5.1.0</w:t>
      </w:r>
      <w:r>
        <w:tab/>
        <w:t>Overview</w:t>
      </w:r>
      <w:r>
        <w:tab/>
      </w:r>
      <w:r w:rsidR="003B1B55">
        <w:fldChar w:fldCharType="begin"/>
      </w:r>
      <w:r>
        <w:instrText xml:space="preserve"> PAGEREF _Toc479353953 \h </w:instrText>
      </w:r>
      <w:r w:rsidR="003B1B55">
        <w:fldChar w:fldCharType="separate"/>
      </w:r>
      <w:r>
        <w:t>42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3B1B55">
        <w:fldChar w:fldCharType="begin"/>
      </w:r>
      <w:r>
        <w:instrText xml:space="preserve"> PAGEREF _Toc479353954 \h </w:instrText>
      </w:r>
      <w:r w:rsidR="003B1B55">
        <w:fldChar w:fldCharType="separate"/>
      </w:r>
      <w:r>
        <w:t>42</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3B1B55">
        <w:fldChar w:fldCharType="begin"/>
      </w:r>
      <w:r>
        <w:instrText xml:space="preserve"> PAGEREF _Toc479353955 \h </w:instrText>
      </w:r>
      <w:r w:rsidR="003B1B55">
        <w:fldChar w:fldCharType="separate"/>
      </w:r>
      <w:r>
        <w:t>43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6.5.2.0</w:t>
      </w:r>
      <w:r w:rsidRPr="00C11388">
        <w:rPr>
          <w:rFonts w:eastAsia="simsun"/>
          <w:lang w:eastAsia="zh-CN"/>
        </w:rPr>
        <w:tab/>
      </w:r>
      <w:r>
        <w:t>Overview</w:t>
      </w:r>
      <w:r>
        <w:tab/>
      </w:r>
      <w:r w:rsidR="003B1B55">
        <w:fldChar w:fldCharType="begin"/>
      </w:r>
      <w:r>
        <w:instrText xml:space="preserve"> PAGEREF _Toc479353956 \h </w:instrText>
      </w:r>
      <w:r w:rsidR="003B1B55">
        <w:fldChar w:fldCharType="separate"/>
      </w:r>
      <w:r>
        <w:t>43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3B1B55">
        <w:fldChar w:fldCharType="begin"/>
      </w:r>
      <w:r>
        <w:instrText xml:space="preserve"> PAGEREF _Toc479353957 \h </w:instrText>
      </w:r>
      <w:r w:rsidR="003B1B55">
        <w:fldChar w:fldCharType="separate"/>
      </w:r>
      <w:r>
        <w:t>43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3B1B55">
        <w:fldChar w:fldCharType="begin"/>
      </w:r>
      <w:r>
        <w:instrText xml:space="preserve"> PAGEREF _Toc479353958 \h </w:instrText>
      </w:r>
      <w:r w:rsidR="003B1B55">
        <w:fldChar w:fldCharType="separate"/>
      </w:r>
      <w:r>
        <w:t>43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3B1B55">
        <w:fldChar w:fldCharType="begin"/>
      </w:r>
      <w:r>
        <w:instrText xml:space="preserve"> PAGEREF _Toc479353959 \h </w:instrText>
      </w:r>
      <w:r w:rsidR="003B1B55">
        <w:fldChar w:fldCharType="separate"/>
      </w:r>
      <w:r>
        <w:t>43</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3B1B55">
        <w:fldChar w:fldCharType="begin"/>
      </w:r>
      <w:r>
        <w:instrText xml:space="preserve"> PAGEREF _Toc479353960 \h </w:instrText>
      </w:r>
      <w:r w:rsidR="003B1B55">
        <w:fldChar w:fldCharType="separate"/>
      </w:r>
      <w:r>
        <w:t>43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6.5.3.0</w:t>
      </w:r>
      <w:r>
        <w:tab/>
        <w:t>Overview</w:t>
      </w:r>
      <w:r>
        <w:tab/>
      </w:r>
      <w:r w:rsidR="003B1B55">
        <w:fldChar w:fldCharType="begin"/>
      </w:r>
      <w:r>
        <w:instrText xml:space="preserve"> PAGEREF _Toc479353961 \h </w:instrText>
      </w:r>
      <w:r w:rsidR="003B1B55">
        <w:fldChar w:fldCharType="separate"/>
      </w:r>
      <w:r>
        <w:t>43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3B1B55">
        <w:fldChar w:fldCharType="begin"/>
      </w:r>
      <w:r>
        <w:instrText xml:space="preserve"> PAGEREF _Toc479353962 \h </w:instrText>
      </w:r>
      <w:r w:rsidR="003B1B55">
        <w:fldChar w:fldCharType="separate"/>
      </w:r>
      <w:r>
        <w:t>44</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3B1B55">
        <w:fldChar w:fldCharType="begin"/>
      </w:r>
      <w:r>
        <w:instrText xml:space="preserve"> PAGEREF _Toc479353963 \h </w:instrText>
      </w:r>
      <w:r w:rsidR="003B1B55">
        <w:fldChar w:fldCharType="separate"/>
      </w:r>
      <w:r>
        <w:t>44</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6.6</w:t>
      </w:r>
      <w:r>
        <w:tab/>
        <w:t>M2M Service Subscription</w:t>
      </w:r>
      <w:r>
        <w:tab/>
      </w:r>
      <w:r w:rsidR="003B1B55">
        <w:fldChar w:fldCharType="begin"/>
      </w:r>
      <w:r>
        <w:instrText xml:space="preserve"> PAGEREF _Toc479353964 \h </w:instrText>
      </w:r>
      <w:r w:rsidR="003B1B55">
        <w:fldChar w:fldCharType="separate"/>
      </w:r>
      <w:r>
        <w:t>44</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3B1B55">
        <w:fldChar w:fldCharType="begin"/>
      </w:r>
      <w:r>
        <w:instrText xml:space="preserve"> PAGEREF _Toc479353965 \h </w:instrText>
      </w:r>
      <w:r w:rsidR="003B1B55">
        <w:fldChar w:fldCharType="separate"/>
      </w:r>
      <w:r>
        <w:t>45</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7.1</w:t>
      </w:r>
      <w:r>
        <w:tab/>
        <w:t>M2M Identifiers</w:t>
      </w:r>
      <w:r>
        <w:tab/>
      </w:r>
      <w:r w:rsidR="003B1B55">
        <w:fldChar w:fldCharType="begin"/>
      </w:r>
      <w:r>
        <w:instrText xml:space="preserve"> PAGEREF _Toc479353966 \h </w:instrText>
      </w:r>
      <w:r w:rsidR="003B1B55">
        <w:fldChar w:fldCharType="separate"/>
      </w:r>
      <w:r>
        <w:t>45</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7.1.0</w:t>
      </w:r>
      <w:r>
        <w:tab/>
        <w:t>Overview</w:t>
      </w:r>
      <w:r>
        <w:tab/>
      </w:r>
      <w:r w:rsidR="003B1B55">
        <w:fldChar w:fldCharType="begin"/>
      </w:r>
      <w:r>
        <w:instrText xml:space="preserve"> PAGEREF _Toc479353967 \h </w:instrText>
      </w:r>
      <w:r w:rsidR="003B1B55">
        <w:fldChar w:fldCharType="separate"/>
      </w:r>
      <w:r>
        <w:t>45</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3B1B55">
        <w:fldChar w:fldCharType="begin"/>
      </w:r>
      <w:r>
        <w:instrText xml:space="preserve"> PAGEREF _Toc479353968 \h </w:instrText>
      </w:r>
      <w:r w:rsidR="003B1B55">
        <w:fldChar w:fldCharType="separate"/>
      </w:r>
      <w:r>
        <w:t>45</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rsidRPr="00C11388">
        <w:rPr>
          <w:lang w:val="fr-FR"/>
        </w:rPr>
        <w:t>7.1.2</w:t>
      </w:r>
      <w:r w:rsidRPr="00C11388">
        <w:rPr>
          <w:lang w:val="fr-FR"/>
        </w:rPr>
        <w:tab/>
        <w:t>Application Entity Identifier (AE-ID)</w:t>
      </w:r>
      <w:r>
        <w:tab/>
      </w:r>
      <w:r w:rsidR="003B1B55">
        <w:fldChar w:fldCharType="begin"/>
      </w:r>
      <w:r>
        <w:instrText xml:space="preserve"> PAGEREF _Toc479353969 \h </w:instrText>
      </w:r>
      <w:r w:rsidR="003B1B55">
        <w:fldChar w:fldCharType="separate"/>
      </w:r>
      <w:r>
        <w:t>45</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7.1.3</w:t>
      </w:r>
      <w:r>
        <w:tab/>
        <w:t>Application Identifier (App-ID)</w:t>
      </w:r>
      <w:r>
        <w:tab/>
      </w:r>
      <w:r w:rsidR="003B1B55">
        <w:fldChar w:fldCharType="begin"/>
      </w:r>
      <w:r>
        <w:instrText xml:space="preserve"> PAGEREF _Toc479353970 \h </w:instrText>
      </w:r>
      <w:r w:rsidR="003B1B55">
        <w:fldChar w:fldCharType="separate"/>
      </w:r>
      <w:r>
        <w:t>45</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7.1.4</w:t>
      </w:r>
      <w:r>
        <w:tab/>
        <w:t>CSE Identifier (CSE-ID)</w:t>
      </w:r>
      <w:r>
        <w:tab/>
      </w:r>
      <w:r w:rsidR="003B1B55">
        <w:fldChar w:fldCharType="begin"/>
      </w:r>
      <w:r>
        <w:instrText xml:space="preserve"> PAGEREF _Toc479353971 \h </w:instrText>
      </w:r>
      <w:r w:rsidR="003B1B55">
        <w:fldChar w:fldCharType="separate"/>
      </w:r>
      <w:r>
        <w:t>45</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rsidRPr="00C11388">
        <w:rPr>
          <w:lang w:val="fr-FR"/>
        </w:rPr>
        <w:t>7.1.5</w:t>
      </w:r>
      <w:r w:rsidRPr="00C11388">
        <w:rPr>
          <w:lang w:val="fr-FR"/>
        </w:rPr>
        <w:tab/>
        <w:t>M2M Node Identifier (M2M-Node-ID)</w:t>
      </w:r>
      <w:r>
        <w:tab/>
      </w:r>
      <w:r w:rsidR="003B1B55">
        <w:fldChar w:fldCharType="begin"/>
      </w:r>
      <w:r>
        <w:instrText xml:space="preserve"> PAGEREF _Toc479353972 \h </w:instrText>
      </w:r>
      <w:r w:rsidR="003B1B55">
        <w:fldChar w:fldCharType="separate"/>
      </w:r>
      <w:r>
        <w:t>46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3B1B55">
        <w:fldChar w:fldCharType="begin"/>
      </w:r>
      <w:r>
        <w:instrText xml:space="preserve"> PAGEREF _Toc479353973 \h </w:instrText>
      </w:r>
      <w:r w:rsidR="003B1B55">
        <w:fldChar w:fldCharType="separate"/>
      </w:r>
      <w:r>
        <w:t>46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3B1B55">
        <w:fldChar w:fldCharType="begin"/>
      </w:r>
      <w:r>
        <w:instrText xml:space="preserve"> PAGEREF _Toc479353974 \h </w:instrText>
      </w:r>
      <w:r w:rsidR="003B1B55">
        <w:fldChar w:fldCharType="separate"/>
      </w:r>
      <w:r>
        <w:t>46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3B1B55">
        <w:fldChar w:fldCharType="begin"/>
      </w:r>
      <w:r>
        <w:instrText xml:space="preserve"> PAGEREF _Toc479353975 \h </w:instrText>
      </w:r>
      <w:r w:rsidR="003B1B55">
        <w:fldChar w:fldCharType="separate"/>
      </w:r>
      <w:r>
        <w:t>47</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3B1B55">
        <w:fldChar w:fldCharType="begin"/>
      </w:r>
      <w:r>
        <w:instrText xml:space="preserve"> PAGEREF _Toc479353976 \h </w:instrText>
      </w:r>
      <w:r w:rsidR="003B1B55">
        <w:fldChar w:fldCharType="separate"/>
      </w:r>
      <w:r>
        <w:t>47</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3B1B55">
        <w:fldChar w:fldCharType="begin"/>
      </w:r>
      <w:r>
        <w:instrText xml:space="preserve"> PAGEREF _Toc479353977 \h </w:instrText>
      </w:r>
      <w:r w:rsidR="003B1B55">
        <w:fldChar w:fldCharType="separate"/>
      </w:r>
      <w:r>
        <w:t>48</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7.1.11</w:t>
      </w:r>
      <w:r>
        <w:tab/>
      </w:r>
      <w:r w:rsidRPr="00C11388">
        <w:rPr>
          <w:rFonts w:eastAsia="simsun"/>
          <w:lang w:eastAsia="zh-CN"/>
        </w:rPr>
        <w:t>Void</w:t>
      </w:r>
      <w:r>
        <w:tab/>
      </w:r>
      <w:r w:rsidR="003B1B55">
        <w:fldChar w:fldCharType="begin"/>
      </w:r>
      <w:r>
        <w:instrText xml:space="preserve"> PAGEREF _Toc479353978 \h </w:instrText>
      </w:r>
      <w:r w:rsidR="003B1B55">
        <w:fldChar w:fldCharType="separate"/>
      </w:r>
      <w:r>
        <w:t>48</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7.1.12</w:t>
      </w:r>
      <w:r>
        <w:tab/>
      </w:r>
      <w:r w:rsidRPr="00C11388">
        <w:rPr>
          <w:rFonts w:eastAsia="simsun"/>
          <w:lang w:eastAsia="zh-CN"/>
        </w:rPr>
        <w:t>Void</w:t>
      </w:r>
      <w:r>
        <w:tab/>
      </w:r>
      <w:r w:rsidR="003B1B55">
        <w:fldChar w:fldCharType="begin"/>
      </w:r>
      <w:r>
        <w:instrText xml:space="preserve"> PAGEREF _Toc479353979 \h </w:instrText>
      </w:r>
      <w:r w:rsidR="003B1B55">
        <w:fldChar w:fldCharType="separate"/>
      </w:r>
      <w:r>
        <w:t>48</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3B1B55">
        <w:fldChar w:fldCharType="begin"/>
      </w:r>
      <w:r>
        <w:instrText xml:space="preserve"> PAGEREF _Toc479353980 \h </w:instrText>
      </w:r>
      <w:r w:rsidR="003B1B55">
        <w:fldChar w:fldCharType="separate"/>
      </w:r>
      <w:r>
        <w:t>48</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7.1.1</w:t>
      </w:r>
      <w:r w:rsidRPr="00C11388">
        <w:rPr>
          <w:rFonts w:eastAsiaTheme="minorEastAsia"/>
          <w:lang w:eastAsia="zh-CN"/>
        </w:rPr>
        <w:t>4</w:t>
      </w:r>
      <w:r>
        <w:tab/>
        <w:t>Role Identifier (Role-ID)</w:t>
      </w:r>
      <w:r>
        <w:tab/>
      </w:r>
      <w:r w:rsidR="003B1B55">
        <w:fldChar w:fldCharType="begin"/>
      </w:r>
      <w:r>
        <w:instrText xml:space="preserve"> PAGEREF _Toc479353981 \h </w:instrText>
      </w:r>
      <w:r w:rsidR="003B1B55">
        <w:fldChar w:fldCharType="separate"/>
      </w:r>
      <w:r>
        <w:t>48</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7.1.1</w:t>
      </w:r>
      <w:r w:rsidRPr="00C11388">
        <w:rPr>
          <w:rFonts w:eastAsiaTheme="minorEastAsia"/>
          <w:lang w:eastAsia="zh-CN"/>
        </w:rPr>
        <w:t>5</w:t>
      </w:r>
      <w:r>
        <w:tab/>
      </w:r>
      <w:r w:rsidRPr="00C11388">
        <w:rPr>
          <w:rFonts w:eastAsiaTheme="minorEastAsia"/>
          <w:lang w:eastAsia="zh-CN"/>
        </w:rPr>
        <w:t>T</w:t>
      </w:r>
      <w:r>
        <w:t>oken Identifier (Token-ID)</w:t>
      </w:r>
      <w:r>
        <w:tab/>
      </w:r>
      <w:r w:rsidR="003B1B55">
        <w:fldChar w:fldCharType="begin"/>
      </w:r>
      <w:r>
        <w:instrText xml:space="preserve"> PAGEREF _Toc479353982 \h </w:instrText>
      </w:r>
      <w:r w:rsidR="003B1B55">
        <w:fldChar w:fldCharType="separate"/>
      </w:r>
      <w:r>
        <w:t>48</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7.1.</w:t>
      </w:r>
      <w:r w:rsidRPr="00C11388">
        <w:rPr>
          <w:rFonts w:eastAsia="simsun"/>
          <w:lang w:eastAsia="zh-CN"/>
        </w:rPr>
        <w:t xml:space="preserve">16 Local </w:t>
      </w:r>
      <w:r>
        <w:t>Token Identifier (Local-Token-ID)</w:t>
      </w:r>
      <w:r>
        <w:tab/>
      </w:r>
      <w:r w:rsidR="003B1B55">
        <w:fldChar w:fldCharType="begin"/>
      </w:r>
      <w:r>
        <w:instrText xml:space="preserve"> PAGEREF _Toc479353983 \h </w:instrText>
      </w:r>
      <w:r w:rsidR="003B1B55">
        <w:fldChar w:fldCharType="separate"/>
      </w:r>
      <w:r>
        <w:t>49</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3B1B55">
        <w:fldChar w:fldCharType="begin"/>
      </w:r>
      <w:r>
        <w:instrText xml:space="preserve"> PAGEREF _Toc479353984 \h </w:instrText>
      </w:r>
      <w:r w:rsidR="003B1B55">
        <w:fldChar w:fldCharType="separate"/>
      </w:r>
      <w:r>
        <w:t>49</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3B1B55">
        <w:fldChar w:fldCharType="begin"/>
      </w:r>
      <w:r>
        <w:instrText xml:space="preserve"> PAGEREF _Toc479353985 \h </w:instrText>
      </w:r>
      <w:r w:rsidR="003B1B55">
        <w:fldChar w:fldCharType="separate"/>
      </w:r>
      <w:r>
        <w:t>60</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3B1B55">
        <w:fldChar w:fldCharType="begin"/>
      </w:r>
      <w:r>
        <w:instrText xml:space="preserve"> PAGEREF _Toc479353986 \h </w:instrText>
      </w:r>
      <w:r w:rsidR="003B1B55">
        <w:fldChar w:fldCharType="separate"/>
      </w:r>
      <w:r>
        <w:t>62</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3B1B55">
        <w:fldChar w:fldCharType="begin"/>
      </w:r>
      <w:r>
        <w:instrText xml:space="preserve"> PAGEREF _Toc479353987 \h </w:instrText>
      </w:r>
      <w:r w:rsidR="003B1B55">
        <w:fldChar w:fldCharType="separate"/>
      </w:r>
      <w:r>
        <w:t>62</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8.1.0</w:t>
      </w:r>
      <w:r>
        <w:tab/>
        <w:t>Overview</w:t>
      </w:r>
      <w:r>
        <w:tab/>
      </w:r>
      <w:r w:rsidR="003B1B55">
        <w:fldChar w:fldCharType="begin"/>
      </w:r>
      <w:r>
        <w:instrText xml:space="preserve"> PAGEREF _Toc479353988 \h </w:instrText>
      </w:r>
      <w:r w:rsidR="003B1B55">
        <w:fldChar w:fldCharType="separate"/>
      </w:r>
      <w:r>
        <w:t>62</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8.1.1</w:t>
      </w:r>
      <w:r>
        <w:tab/>
        <w:t>Description</w:t>
      </w:r>
      <w:r>
        <w:tab/>
      </w:r>
      <w:r w:rsidR="003B1B55">
        <w:fldChar w:fldCharType="begin"/>
      </w:r>
      <w:r>
        <w:instrText xml:space="preserve"> PAGEREF _Toc479353989 \h </w:instrText>
      </w:r>
      <w:r w:rsidR="003B1B55">
        <w:fldChar w:fldCharType="separate"/>
      </w:r>
      <w:r>
        <w:t>62</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8.1.2</w:t>
      </w:r>
      <w:r>
        <w:tab/>
        <w:t>Request</w:t>
      </w:r>
      <w:r>
        <w:tab/>
      </w:r>
      <w:r w:rsidR="003B1B55">
        <w:fldChar w:fldCharType="begin"/>
      </w:r>
      <w:r>
        <w:instrText xml:space="preserve"> PAGEREF _Toc479353990 \h </w:instrText>
      </w:r>
      <w:r w:rsidR="003B1B55">
        <w:fldChar w:fldCharType="separate"/>
      </w:r>
      <w:r>
        <w:t>62</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8.1.3</w:t>
      </w:r>
      <w:r>
        <w:tab/>
        <w:t>Response</w:t>
      </w:r>
      <w:r>
        <w:tab/>
      </w:r>
      <w:r w:rsidR="003B1B55">
        <w:fldChar w:fldCharType="begin"/>
      </w:r>
      <w:r>
        <w:instrText xml:space="preserve"> PAGEREF _Toc479353991 \h </w:instrText>
      </w:r>
      <w:r w:rsidR="003B1B55">
        <w:fldChar w:fldCharType="separate"/>
      </w:r>
      <w:r>
        <w:t>72</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lastRenderedPageBreak/>
        <w:t>8.2</w:t>
      </w:r>
      <w:r>
        <w:tab/>
        <w:t>Procedures for Accessing Resources</w:t>
      </w:r>
      <w:r>
        <w:tab/>
      </w:r>
      <w:r w:rsidR="003B1B55">
        <w:fldChar w:fldCharType="begin"/>
      </w:r>
      <w:r>
        <w:instrText xml:space="preserve"> PAGEREF _Toc479353992 \h </w:instrText>
      </w:r>
      <w:r w:rsidR="003B1B55">
        <w:fldChar w:fldCharType="separate"/>
      </w:r>
      <w:r>
        <w:t>76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8.2.0</w:t>
      </w:r>
      <w:r>
        <w:tab/>
        <w:t>Overview</w:t>
      </w:r>
      <w:r>
        <w:tab/>
      </w:r>
      <w:r w:rsidR="003B1B55">
        <w:fldChar w:fldCharType="begin"/>
      </w:r>
      <w:r>
        <w:instrText xml:space="preserve"> PAGEREF _Toc479353993 \h </w:instrText>
      </w:r>
      <w:r w:rsidR="003B1B55">
        <w:fldChar w:fldCharType="separate"/>
      </w:r>
      <w:r>
        <w:t>76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3B1B55">
        <w:fldChar w:fldCharType="begin"/>
      </w:r>
      <w:r>
        <w:instrText xml:space="preserve"> PAGEREF _Toc479353994 \h </w:instrText>
      </w:r>
      <w:r w:rsidR="003B1B55">
        <w:fldChar w:fldCharType="separate"/>
      </w:r>
      <w:r>
        <w:t>76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8.2.1.0</w:t>
      </w:r>
      <w:r>
        <w:tab/>
        <w:t>Overview</w:t>
      </w:r>
      <w:r>
        <w:tab/>
      </w:r>
      <w:r w:rsidR="003B1B55">
        <w:fldChar w:fldCharType="begin"/>
      </w:r>
      <w:r>
        <w:instrText xml:space="preserve"> PAGEREF _Toc479353995 \h </w:instrText>
      </w:r>
      <w:r w:rsidR="003B1B55">
        <w:fldChar w:fldCharType="separate"/>
      </w:r>
      <w:r>
        <w:t>76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3B1B55">
        <w:fldChar w:fldCharType="begin"/>
      </w:r>
      <w:r>
        <w:instrText xml:space="preserve"> PAGEREF _Toc479353996 \h </w:instrText>
      </w:r>
      <w:r w:rsidR="003B1B55">
        <w:fldChar w:fldCharType="separate"/>
      </w:r>
      <w:r>
        <w:t>80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rsidR="003B1B55">
        <w:fldChar w:fldCharType="begin"/>
      </w:r>
      <w:r>
        <w:instrText xml:space="preserve"> PAGEREF _Toc479353997 \h </w:instrText>
      </w:r>
      <w:r w:rsidR="003B1B55">
        <w:fldChar w:fldCharType="separate"/>
      </w:r>
      <w:r>
        <w:t>81</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3B1B55">
        <w:fldChar w:fldCharType="begin"/>
      </w:r>
      <w:r>
        <w:instrText xml:space="preserve"> PAGEREF _Toc479353998 \h </w:instrText>
      </w:r>
      <w:r w:rsidR="003B1B55">
        <w:fldChar w:fldCharType="separate"/>
      </w:r>
      <w:r>
        <w:t>81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3B1B55">
        <w:fldChar w:fldCharType="begin"/>
      </w:r>
      <w:r>
        <w:instrText xml:space="preserve"> PAGEREF _Toc479353999 \h </w:instrText>
      </w:r>
      <w:r w:rsidR="003B1B55">
        <w:fldChar w:fldCharType="separate"/>
      </w:r>
      <w:r>
        <w:t>81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8.2.2.2</w:t>
      </w:r>
      <w:r>
        <w:tab/>
        <w:t>Synchronous Case</w:t>
      </w:r>
      <w:r>
        <w:tab/>
      </w:r>
      <w:r w:rsidR="003B1B55">
        <w:fldChar w:fldCharType="begin"/>
      </w:r>
      <w:r>
        <w:instrText xml:space="preserve"> PAGEREF _Toc479354000 \h </w:instrText>
      </w:r>
      <w:r w:rsidR="003B1B55">
        <w:fldChar w:fldCharType="separate"/>
      </w:r>
      <w:r>
        <w:t>81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8.2.2.3</w:t>
      </w:r>
      <w:r>
        <w:tab/>
        <w:t>Asynchronous Case</w:t>
      </w:r>
      <w:r>
        <w:tab/>
      </w:r>
      <w:r w:rsidR="003B1B55">
        <w:fldChar w:fldCharType="begin"/>
      </w:r>
      <w:r>
        <w:instrText xml:space="preserve"> PAGEREF _Toc479354001 \h </w:instrText>
      </w:r>
      <w:r w:rsidR="003B1B55">
        <w:fldChar w:fldCharType="separate"/>
      </w:r>
      <w:r>
        <w:t>84</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3B1B55">
        <w:fldChar w:fldCharType="begin"/>
      </w:r>
      <w:r>
        <w:instrText xml:space="preserve"> PAGEREF _Toc479354002 \h </w:instrText>
      </w:r>
      <w:r w:rsidR="003B1B55">
        <w:fldChar w:fldCharType="separate"/>
      </w:r>
      <w:r>
        <w:t>85</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8.3.1</w:t>
      </w:r>
      <w:r w:rsidRPr="00C11388">
        <w:rPr>
          <w:rFonts w:eastAsia="simsun"/>
          <w:lang w:eastAsia="zh-CN"/>
        </w:rPr>
        <w:tab/>
      </w:r>
      <w:r>
        <w:t>Introduction</w:t>
      </w:r>
      <w:r>
        <w:tab/>
      </w:r>
      <w:r w:rsidR="003B1B55">
        <w:fldChar w:fldCharType="begin"/>
      </w:r>
      <w:r>
        <w:instrText xml:space="preserve"> PAGEREF _Toc479354003 \h </w:instrText>
      </w:r>
      <w:r w:rsidR="003B1B55">
        <w:fldChar w:fldCharType="separate"/>
      </w:r>
      <w:r>
        <w:t>85</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8.3.2</w:t>
      </w:r>
      <w:r w:rsidRPr="00C11388">
        <w:rPr>
          <w:rFonts w:eastAsia="simsun"/>
          <w:lang w:eastAsia="zh-CN"/>
        </w:rPr>
        <w:tab/>
      </w:r>
      <w:r>
        <w:t>Description and Flows on Mcn Reference Point</w:t>
      </w:r>
      <w:r>
        <w:tab/>
      </w:r>
      <w:r w:rsidR="003B1B55">
        <w:fldChar w:fldCharType="begin"/>
      </w:r>
      <w:r>
        <w:instrText xml:space="preserve"> PAGEREF _Toc479354004 \h </w:instrText>
      </w:r>
      <w:r w:rsidR="003B1B55">
        <w:fldChar w:fldCharType="separate"/>
      </w:r>
      <w:r>
        <w:t>86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8.3.3</w:t>
      </w:r>
      <w:r>
        <w:tab/>
        <w:t>Device Triggering</w:t>
      </w:r>
      <w:r>
        <w:tab/>
      </w:r>
      <w:r w:rsidR="003B1B55">
        <w:fldChar w:fldCharType="begin"/>
      </w:r>
      <w:r>
        <w:instrText xml:space="preserve"> PAGEREF _Toc479354005 \h </w:instrText>
      </w:r>
      <w:r w:rsidR="003B1B55">
        <w:fldChar w:fldCharType="separate"/>
      </w:r>
      <w:r>
        <w:t>86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8.3.3.1</w:t>
      </w:r>
      <w:r>
        <w:tab/>
        <w:t>Definition and scope</w:t>
      </w:r>
      <w:r>
        <w:tab/>
      </w:r>
      <w:r w:rsidR="003B1B55">
        <w:fldChar w:fldCharType="begin"/>
      </w:r>
      <w:r>
        <w:instrText xml:space="preserve"> PAGEREF _Toc479354006 \h </w:instrText>
      </w:r>
      <w:r w:rsidR="003B1B55">
        <w:fldChar w:fldCharType="separate"/>
      </w:r>
      <w:r>
        <w:t>86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3B1B55">
        <w:fldChar w:fldCharType="begin"/>
      </w:r>
      <w:r>
        <w:instrText xml:space="preserve"> PAGEREF _Toc479354007 \h </w:instrText>
      </w:r>
      <w:r w:rsidR="003B1B55">
        <w:fldChar w:fldCharType="separate"/>
      </w:r>
      <w:r>
        <w:t>86</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8.3.3.2.0</w:t>
      </w:r>
      <w:r>
        <w:tab/>
        <w:t>Overview</w:t>
      </w:r>
      <w:r>
        <w:tab/>
      </w:r>
      <w:r w:rsidR="003B1B55">
        <w:fldChar w:fldCharType="begin"/>
      </w:r>
      <w:r>
        <w:instrText xml:space="preserve"> PAGEREF _Toc479354008 \h </w:instrText>
      </w:r>
      <w:r w:rsidR="003B1B55">
        <w:fldChar w:fldCharType="separate"/>
      </w:r>
      <w:r>
        <w:t>86</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8.3.3.2.1</w:t>
      </w:r>
      <w:r>
        <w:tab/>
        <w:t>Triggering procedure</w:t>
      </w:r>
      <w:r>
        <w:tab/>
      </w:r>
      <w:r w:rsidR="003B1B55">
        <w:fldChar w:fldCharType="begin"/>
      </w:r>
      <w:r>
        <w:instrText xml:space="preserve"> PAGEREF _Toc479354009 \h </w:instrText>
      </w:r>
      <w:r w:rsidR="003B1B55">
        <w:fldChar w:fldCharType="separate"/>
      </w:r>
      <w:r>
        <w:t>87</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 xml:space="preserve">8.3.3.2.2 </w:t>
      </w:r>
      <w:r w:rsidRPr="00C11388">
        <w:rPr>
          <w:rFonts w:eastAsia="simsun"/>
          <w:lang w:eastAsia="zh-CN"/>
        </w:rPr>
        <w:tab/>
      </w:r>
      <w:r>
        <w:t>Support for device trigger recall/replace procedure</w:t>
      </w:r>
      <w:r>
        <w:tab/>
      </w:r>
      <w:r w:rsidR="003B1B55">
        <w:fldChar w:fldCharType="begin"/>
      </w:r>
      <w:r>
        <w:instrText xml:space="preserve"> PAGEREF _Toc479354010 \h </w:instrText>
      </w:r>
      <w:r w:rsidR="003B1B55">
        <w:fldChar w:fldCharType="separate"/>
      </w:r>
      <w:r>
        <w:t>89</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8.3.4</w:t>
      </w:r>
      <w:r>
        <w:tab/>
        <w:t>Location Request</w:t>
      </w:r>
      <w:r>
        <w:tab/>
      </w:r>
      <w:r w:rsidR="003B1B55">
        <w:fldChar w:fldCharType="begin"/>
      </w:r>
      <w:r>
        <w:instrText xml:space="preserve"> PAGEREF _Toc479354011 \h </w:instrText>
      </w:r>
      <w:r w:rsidR="003B1B55">
        <w:fldChar w:fldCharType="separate"/>
      </w:r>
      <w:r>
        <w:t>91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8.3.4.1</w:t>
      </w:r>
      <w:r>
        <w:tab/>
        <w:t>Definition and Scope</w:t>
      </w:r>
      <w:r>
        <w:tab/>
      </w:r>
      <w:r w:rsidR="003B1B55">
        <w:fldChar w:fldCharType="begin"/>
      </w:r>
      <w:r>
        <w:instrText xml:space="preserve"> PAGEREF _Toc479354012 \h </w:instrText>
      </w:r>
      <w:r w:rsidR="003B1B55">
        <w:fldChar w:fldCharType="separate"/>
      </w:r>
      <w:r>
        <w:t>91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3B1B55">
        <w:fldChar w:fldCharType="begin"/>
      </w:r>
      <w:r>
        <w:instrText xml:space="preserve"> PAGEREF _Toc479354013 \h </w:instrText>
      </w:r>
      <w:r w:rsidR="003B1B55">
        <w:fldChar w:fldCharType="separate"/>
      </w:r>
      <w:r>
        <w:t>91</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8.3.5</w:t>
      </w:r>
      <w:r w:rsidRPr="00C11388">
        <w:rPr>
          <w:rFonts w:eastAsia="simsun"/>
          <w:lang w:eastAsia="zh-CN"/>
        </w:rPr>
        <w:tab/>
      </w:r>
      <w:r>
        <w:t>Configuration of Traffic Patterns</w:t>
      </w:r>
      <w:r>
        <w:tab/>
      </w:r>
      <w:r w:rsidR="003B1B55">
        <w:fldChar w:fldCharType="begin"/>
      </w:r>
      <w:r>
        <w:instrText xml:space="preserve"> PAGEREF _Toc479354014 \h </w:instrText>
      </w:r>
      <w:r w:rsidR="003B1B55">
        <w:fldChar w:fldCharType="separate"/>
      </w:r>
      <w:r>
        <w:t>93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8.3.5.1</w:t>
      </w:r>
      <w:r w:rsidRPr="00C11388">
        <w:rPr>
          <w:rFonts w:eastAsia="simsun"/>
          <w:lang w:eastAsia="zh-CN"/>
        </w:rPr>
        <w:tab/>
      </w:r>
      <w:r>
        <w:t>Purpose of Configuration of Traffic Patterns</w:t>
      </w:r>
      <w:r>
        <w:tab/>
      </w:r>
      <w:r w:rsidR="003B1B55">
        <w:fldChar w:fldCharType="begin"/>
      </w:r>
      <w:r>
        <w:instrText xml:space="preserve"> PAGEREF _Toc479354015 \h </w:instrText>
      </w:r>
      <w:r w:rsidR="003B1B55">
        <w:fldChar w:fldCharType="separate"/>
      </w:r>
      <w:r>
        <w:t>93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8.3.5.2</w:t>
      </w:r>
      <w:r w:rsidRPr="00C11388">
        <w:rPr>
          <w:rFonts w:eastAsia="simsun"/>
          <w:lang w:eastAsia="zh-CN"/>
        </w:rPr>
        <w:tab/>
      </w:r>
      <w:r>
        <w:t>Traffic pattern parameters</w:t>
      </w:r>
      <w:r>
        <w:tab/>
      </w:r>
      <w:r w:rsidR="003B1B55">
        <w:fldChar w:fldCharType="begin"/>
      </w:r>
      <w:r>
        <w:instrText xml:space="preserve"> PAGEREF _Toc479354016 \h </w:instrText>
      </w:r>
      <w:r w:rsidR="003B1B55">
        <w:fldChar w:fldCharType="separate"/>
      </w:r>
      <w:r>
        <w:t>93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8.3.5.3</w:t>
      </w:r>
      <w:r w:rsidRPr="00C11388">
        <w:rPr>
          <w:rFonts w:eastAsia="simsun"/>
          <w:lang w:eastAsia="zh-CN"/>
        </w:rPr>
        <w:tab/>
      </w:r>
      <w:r>
        <w:t xml:space="preserve">General procedure for Configuration of Traffic </w:t>
      </w:r>
      <w:r w:rsidRPr="00C11388">
        <w:rPr>
          <w:rFonts w:eastAsia="simsun"/>
          <w:lang w:eastAsia="zh-CN"/>
        </w:rPr>
        <w:t>P</w:t>
      </w:r>
      <w:r>
        <w:t>atterns</w:t>
      </w:r>
      <w:r>
        <w:tab/>
      </w:r>
      <w:r w:rsidR="003B1B55">
        <w:fldChar w:fldCharType="begin"/>
      </w:r>
      <w:r>
        <w:instrText xml:space="preserve"> PAGEREF _Toc479354017 \h </w:instrText>
      </w:r>
      <w:r w:rsidR="003B1B55">
        <w:fldChar w:fldCharType="separate"/>
      </w:r>
      <w:r>
        <w:t>94</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8.</w:t>
      </w:r>
      <w:r w:rsidRPr="00C11388">
        <w:rPr>
          <w:rFonts w:eastAsia="simsun"/>
          <w:lang w:eastAsia="zh-CN"/>
        </w:rPr>
        <w:t>4</w:t>
      </w:r>
      <w:r>
        <w:tab/>
        <w:t>Connection Request</w:t>
      </w:r>
      <w:r>
        <w:tab/>
      </w:r>
      <w:r w:rsidR="003B1B55">
        <w:fldChar w:fldCharType="begin"/>
      </w:r>
      <w:r>
        <w:instrText xml:space="preserve"> PAGEREF _Toc479354018 \h </w:instrText>
      </w:r>
      <w:r w:rsidR="003B1B55">
        <w:fldChar w:fldCharType="separate"/>
      </w:r>
      <w:r>
        <w:t>96</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8.</w:t>
      </w:r>
      <w:r w:rsidRPr="00C11388">
        <w:rPr>
          <w:rFonts w:eastAsia="simsun"/>
          <w:lang w:eastAsia="zh-CN"/>
        </w:rPr>
        <w:t>5</w:t>
      </w:r>
      <w:r>
        <w:tab/>
        <w:t>Device Management</w:t>
      </w:r>
      <w:r>
        <w:tab/>
      </w:r>
      <w:r w:rsidR="003B1B55">
        <w:fldChar w:fldCharType="begin"/>
      </w:r>
      <w:r>
        <w:instrText xml:space="preserve"> PAGEREF _Toc479354019 \h </w:instrText>
      </w:r>
      <w:r w:rsidR="003B1B55">
        <w:fldChar w:fldCharType="separate"/>
      </w:r>
      <w:r>
        <w:t>96</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9</w:t>
      </w:r>
      <w:r>
        <w:tab/>
        <w:t>Resource Management</w:t>
      </w:r>
      <w:r>
        <w:tab/>
      </w:r>
      <w:r w:rsidR="003B1B55">
        <w:fldChar w:fldCharType="begin"/>
      </w:r>
      <w:r>
        <w:instrText xml:space="preserve"> PAGEREF _Toc479354020 \h </w:instrText>
      </w:r>
      <w:r w:rsidR="003B1B55">
        <w:fldChar w:fldCharType="separate"/>
      </w:r>
      <w:r>
        <w:t>96</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9.0</w:t>
      </w:r>
      <w:r>
        <w:tab/>
        <w:t>Overview</w:t>
      </w:r>
      <w:r>
        <w:tab/>
      </w:r>
      <w:r w:rsidR="003B1B55">
        <w:fldChar w:fldCharType="begin"/>
      </w:r>
      <w:r>
        <w:instrText xml:space="preserve"> PAGEREF _Toc479354021 \h </w:instrText>
      </w:r>
      <w:r w:rsidR="003B1B55">
        <w:fldChar w:fldCharType="separate"/>
      </w:r>
      <w:r>
        <w:t>96</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9.1</w:t>
      </w:r>
      <w:r>
        <w:tab/>
        <w:t>General Principles</w:t>
      </w:r>
      <w:r>
        <w:tab/>
      </w:r>
      <w:r w:rsidR="003B1B55">
        <w:fldChar w:fldCharType="begin"/>
      </w:r>
      <w:r>
        <w:instrText xml:space="preserve"> PAGEREF _Toc479354022 \h </w:instrText>
      </w:r>
      <w:r w:rsidR="003B1B55">
        <w:fldChar w:fldCharType="separate"/>
      </w:r>
      <w:r>
        <w:t>96</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9.2</w:t>
      </w:r>
      <w:r>
        <w:tab/>
        <w:t>Resources</w:t>
      </w:r>
      <w:r>
        <w:tab/>
      </w:r>
      <w:r w:rsidR="003B1B55">
        <w:fldChar w:fldCharType="begin"/>
      </w:r>
      <w:r>
        <w:instrText xml:space="preserve"> PAGEREF _Toc479354023 \h </w:instrText>
      </w:r>
      <w:r w:rsidR="003B1B55">
        <w:fldChar w:fldCharType="separate"/>
      </w:r>
      <w:r>
        <w:t>96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9.2.0</w:t>
      </w:r>
      <w:r>
        <w:tab/>
        <w:t>Overview</w:t>
      </w:r>
      <w:r>
        <w:tab/>
      </w:r>
      <w:r w:rsidR="003B1B55">
        <w:fldChar w:fldCharType="begin"/>
      </w:r>
      <w:r>
        <w:instrText xml:space="preserve"> PAGEREF _Toc479354024 \h </w:instrText>
      </w:r>
      <w:r w:rsidR="003B1B55">
        <w:fldChar w:fldCharType="separate"/>
      </w:r>
      <w:r>
        <w:t>96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9.2.1</w:t>
      </w:r>
      <w:r>
        <w:tab/>
        <w:t>Normal Resources</w:t>
      </w:r>
      <w:r>
        <w:tab/>
      </w:r>
      <w:r w:rsidR="003B1B55">
        <w:fldChar w:fldCharType="begin"/>
      </w:r>
      <w:r>
        <w:instrText xml:space="preserve"> PAGEREF _Toc479354025 \h </w:instrText>
      </w:r>
      <w:r w:rsidR="003B1B55">
        <w:fldChar w:fldCharType="separate"/>
      </w:r>
      <w:r>
        <w:t>97</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9.2.2</w:t>
      </w:r>
      <w:r>
        <w:tab/>
        <w:t>Virtual Resources and Attributes</w:t>
      </w:r>
      <w:r>
        <w:tab/>
      </w:r>
      <w:r w:rsidR="003B1B55">
        <w:fldChar w:fldCharType="begin"/>
      </w:r>
      <w:r>
        <w:instrText xml:space="preserve"> PAGEREF _Toc479354026 \h </w:instrText>
      </w:r>
      <w:r w:rsidR="003B1B55">
        <w:fldChar w:fldCharType="separate"/>
      </w:r>
      <w:r>
        <w:t>97</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9.2.3</w:t>
      </w:r>
      <w:r>
        <w:tab/>
        <w:t>Announced Resources</w:t>
      </w:r>
      <w:r>
        <w:tab/>
      </w:r>
      <w:r w:rsidR="003B1B55">
        <w:fldChar w:fldCharType="begin"/>
      </w:r>
      <w:r>
        <w:instrText xml:space="preserve"> PAGEREF _Toc479354027 \h </w:instrText>
      </w:r>
      <w:r w:rsidR="003B1B55">
        <w:fldChar w:fldCharType="separate"/>
      </w:r>
      <w:r>
        <w:t>97</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9.3</w:t>
      </w:r>
      <w:r>
        <w:tab/>
        <w:t>Resource Addressing</w:t>
      </w:r>
      <w:r>
        <w:tab/>
      </w:r>
      <w:r w:rsidR="003B1B55">
        <w:fldChar w:fldCharType="begin"/>
      </w:r>
      <w:r>
        <w:instrText xml:space="preserve"> PAGEREF _Toc479354028 \h </w:instrText>
      </w:r>
      <w:r w:rsidR="003B1B55">
        <w:fldChar w:fldCharType="separate"/>
      </w:r>
      <w:r>
        <w:t>97</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9.3.1</w:t>
      </w:r>
      <w:r>
        <w:tab/>
        <w:t>Generic Principles</w:t>
      </w:r>
      <w:r>
        <w:tab/>
      </w:r>
      <w:r w:rsidR="003B1B55">
        <w:fldChar w:fldCharType="begin"/>
      </w:r>
      <w:r>
        <w:instrText xml:space="preserve"> PAGEREF _Toc479354029 \h </w:instrText>
      </w:r>
      <w:r w:rsidR="003B1B55">
        <w:fldChar w:fldCharType="separate"/>
      </w:r>
      <w:r>
        <w:t>97</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3B1B55">
        <w:fldChar w:fldCharType="begin"/>
      </w:r>
      <w:r>
        <w:instrText xml:space="preserve"> PAGEREF _Toc479354030 \h </w:instrText>
      </w:r>
      <w:r w:rsidR="003B1B55">
        <w:fldChar w:fldCharType="separate"/>
      </w:r>
      <w:r>
        <w:t>99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3B1B55">
        <w:fldChar w:fldCharType="begin"/>
      </w:r>
      <w:r>
        <w:instrText xml:space="preserve"> PAGEREF _Toc479354031 \h </w:instrText>
      </w:r>
      <w:r w:rsidR="003B1B55">
        <w:fldChar w:fldCharType="separate"/>
      </w:r>
      <w:r>
        <w:t>99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3B1B55">
        <w:fldChar w:fldCharType="begin"/>
      </w:r>
      <w:r>
        <w:instrText xml:space="preserve"> PAGEREF _Toc479354032 \h </w:instrText>
      </w:r>
      <w:r w:rsidR="003B1B55">
        <w:fldChar w:fldCharType="separate"/>
      </w:r>
      <w:r>
        <w:t>99</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9.3.2.2.1</w:t>
      </w:r>
      <w:r>
        <w:tab/>
        <w:t>CSE Point of Access (CSE-PoA)</w:t>
      </w:r>
      <w:r>
        <w:tab/>
      </w:r>
      <w:r w:rsidR="003B1B55">
        <w:fldChar w:fldCharType="begin"/>
      </w:r>
      <w:r>
        <w:instrText xml:space="preserve"> PAGEREF _Toc479354033 \h </w:instrText>
      </w:r>
      <w:r w:rsidR="003B1B55">
        <w:fldChar w:fldCharType="separate"/>
      </w:r>
      <w:r>
        <w:t>99</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3B1B55">
        <w:fldChar w:fldCharType="begin"/>
      </w:r>
      <w:r>
        <w:instrText xml:space="preserve"> PAGEREF _Toc479354034 \h </w:instrText>
      </w:r>
      <w:r w:rsidR="003B1B55">
        <w:fldChar w:fldCharType="separate"/>
      </w:r>
      <w:r>
        <w:t>99</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3B1B55">
        <w:fldChar w:fldCharType="begin"/>
      </w:r>
      <w:r>
        <w:instrText xml:space="preserve"> PAGEREF _Toc479354035 \h </w:instrText>
      </w:r>
      <w:r w:rsidR="003B1B55">
        <w:fldChar w:fldCharType="separate"/>
      </w:r>
      <w:r>
        <w:t>99</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9.4</w:t>
      </w:r>
      <w:r>
        <w:tab/>
        <w:t>Resource Structure</w:t>
      </w:r>
      <w:r>
        <w:tab/>
      </w:r>
      <w:r w:rsidR="003B1B55">
        <w:fldChar w:fldCharType="begin"/>
      </w:r>
      <w:r>
        <w:instrText xml:space="preserve"> PAGEREF _Toc479354036 \h </w:instrText>
      </w:r>
      <w:r w:rsidR="003B1B55">
        <w:fldChar w:fldCharType="separate"/>
      </w:r>
      <w:r>
        <w:t>101</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3B1B55">
        <w:fldChar w:fldCharType="begin"/>
      </w:r>
      <w:r>
        <w:instrText xml:space="preserve"> PAGEREF _Toc479354037 \h </w:instrText>
      </w:r>
      <w:r w:rsidR="003B1B55">
        <w:fldChar w:fldCharType="separate"/>
      </w:r>
      <w:r>
        <w:t>101</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9.4.2</w:t>
      </w:r>
      <w:r>
        <w:tab/>
        <w:t>Link Relations</w:t>
      </w:r>
      <w:r>
        <w:tab/>
      </w:r>
      <w:r w:rsidR="003B1B55">
        <w:fldChar w:fldCharType="begin"/>
      </w:r>
      <w:r>
        <w:instrText xml:space="preserve"> PAGEREF _Toc479354038 \h </w:instrText>
      </w:r>
      <w:r w:rsidR="003B1B55">
        <w:fldChar w:fldCharType="separate"/>
      </w:r>
      <w:r>
        <w:t>102</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3B1B55">
        <w:fldChar w:fldCharType="begin"/>
      </w:r>
      <w:r>
        <w:instrText xml:space="preserve"> PAGEREF _Toc479354039 \h </w:instrText>
      </w:r>
      <w:r w:rsidR="003B1B55">
        <w:fldChar w:fldCharType="separate"/>
      </w:r>
      <w:r>
        <w:t>102</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9.5.0</w:t>
      </w:r>
      <w:r>
        <w:tab/>
        <w:t>Overview</w:t>
      </w:r>
      <w:r>
        <w:tab/>
      </w:r>
      <w:r w:rsidR="003B1B55">
        <w:fldChar w:fldCharType="begin"/>
      </w:r>
      <w:r>
        <w:instrText xml:space="preserve"> PAGEREF _Toc479354040 \h </w:instrText>
      </w:r>
      <w:r w:rsidR="003B1B55">
        <w:fldChar w:fldCharType="separate"/>
      </w:r>
      <w:r>
        <w:t>102</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3B1B55">
        <w:fldChar w:fldCharType="begin"/>
      </w:r>
      <w:r>
        <w:instrText xml:space="preserve"> PAGEREF _Toc479354041 \h </w:instrText>
      </w:r>
      <w:r w:rsidR="003B1B55">
        <w:fldChar w:fldCharType="separate"/>
      </w:r>
      <w:r>
        <w:t>105</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9.6</w:t>
      </w:r>
      <w:r>
        <w:tab/>
        <w:t>Resource Types</w:t>
      </w:r>
      <w:r>
        <w:tab/>
      </w:r>
      <w:r w:rsidR="003B1B55">
        <w:fldChar w:fldCharType="begin"/>
      </w:r>
      <w:r>
        <w:instrText xml:space="preserve"> PAGEREF _Toc479354042 \h </w:instrText>
      </w:r>
      <w:r w:rsidR="003B1B55">
        <w:fldChar w:fldCharType="separate"/>
      </w:r>
      <w:r>
        <w:t>105</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9.6.1</w:t>
      </w:r>
      <w:r>
        <w:tab/>
        <w:t>Overview</w:t>
      </w:r>
      <w:r>
        <w:tab/>
      </w:r>
      <w:r w:rsidR="003B1B55">
        <w:fldChar w:fldCharType="begin"/>
      </w:r>
      <w:r>
        <w:instrText xml:space="preserve"> PAGEREF _Toc479354043 \h </w:instrText>
      </w:r>
      <w:r w:rsidR="003B1B55">
        <w:fldChar w:fldCharType="separate"/>
      </w:r>
      <w:r>
        <w:t>105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9.6.1.1</w:t>
      </w:r>
      <w:r>
        <w:tab/>
        <w:t>Resource Type Summary</w:t>
      </w:r>
      <w:r>
        <w:tab/>
      </w:r>
      <w:r w:rsidR="003B1B55">
        <w:fldChar w:fldCharType="begin"/>
      </w:r>
      <w:r>
        <w:instrText xml:space="preserve"> PAGEREF _Toc479354044 \h </w:instrText>
      </w:r>
      <w:r w:rsidR="003B1B55">
        <w:fldChar w:fldCharType="separate"/>
      </w:r>
      <w:r>
        <w:t>105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3B1B55">
        <w:fldChar w:fldCharType="begin"/>
      </w:r>
      <w:r>
        <w:instrText xml:space="preserve"> PAGEREF _Toc479354045 \h </w:instrText>
      </w:r>
      <w:r w:rsidR="003B1B55">
        <w:fldChar w:fldCharType="separate"/>
      </w:r>
      <w:r>
        <w:t>112</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9.6.1.2.1</w:t>
      </w:r>
      <w:r w:rsidRPr="00C11388">
        <w:rPr>
          <w:rFonts w:eastAsia="simsun"/>
          <w:lang w:eastAsia="zh-CN"/>
        </w:rPr>
        <w:tab/>
      </w:r>
      <w:r>
        <w:t>Specializations of &lt;</w:t>
      </w:r>
      <w:r w:rsidRPr="00C11388">
        <w:rPr>
          <w:i/>
        </w:rPr>
        <w:t>mgmtObj</w:t>
      </w:r>
      <w:r>
        <w:t>&gt;</w:t>
      </w:r>
      <w:r>
        <w:tab/>
      </w:r>
      <w:r w:rsidR="003B1B55">
        <w:fldChar w:fldCharType="begin"/>
      </w:r>
      <w:r>
        <w:instrText xml:space="preserve"> PAGEREF _Toc479354046 \h </w:instrText>
      </w:r>
      <w:r w:rsidR="003B1B55">
        <w:fldChar w:fldCharType="separate"/>
      </w:r>
      <w:r>
        <w:t>112</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9.6.1.2.2</w:t>
      </w:r>
      <w:r>
        <w:tab/>
        <w:t>Specializations of &lt;</w:t>
      </w:r>
      <w:r w:rsidRPr="00C11388">
        <w:rPr>
          <w:i/>
        </w:rPr>
        <w:t>flexContainer</w:t>
      </w:r>
      <w:r>
        <w:t>&gt;</w:t>
      </w:r>
      <w:r>
        <w:tab/>
      </w:r>
      <w:r w:rsidR="003B1B55">
        <w:fldChar w:fldCharType="begin"/>
      </w:r>
      <w:r>
        <w:instrText xml:space="preserve"> PAGEREF _Toc479354047 \h </w:instrText>
      </w:r>
      <w:r w:rsidR="003B1B55">
        <w:fldChar w:fldCharType="separate"/>
      </w:r>
      <w:r>
        <w:t>113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9.6.1.3</w:t>
      </w:r>
      <w:r>
        <w:tab/>
        <w:t>Commonly Used Attributes</w:t>
      </w:r>
      <w:r>
        <w:tab/>
      </w:r>
      <w:r w:rsidR="003B1B55">
        <w:fldChar w:fldCharType="begin"/>
      </w:r>
      <w:r>
        <w:instrText xml:space="preserve"> PAGEREF _Toc479354048 \h </w:instrText>
      </w:r>
      <w:r w:rsidR="003B1B55">
        <w:fldChar w:fldCharType="separate"/>
      </w:r>
      <w:r>
        <w:t>117</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9.6.1.3.0</w:t>
      </w:r>
      <w:r>
        <w:tab/>
        <w:t>Overview</w:t>
      </w:r>
      <w:r>
        <w:tab/>
      </w:r>
      <w:r w:rsidR="003B1B55">
        <w:fldChar w:fldCharType="begin"/>
      </w:r>
      <w:r>
        <w:instrText xml:space="preserve"> PAGEREF _Toc479354049 \h </w:instrText>
      </w:r>
      <w:r w:rsidR="003B1B55">
        <w:fldChar w:fldCharType="separate"/>
      </w:r>
      <w:r>
        <w:t>117</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9.6.1.3.1</w:t>
      </w:r>
      <w:r>
        <w:tab/>
        <w:t>Universal attributes</w:t>
      </w:r>
      <w:r>
        <w:tab/>
      </w:r>
      <w:r w:rsidR="003B1B55">
        <w:fldChar w:fldCharType="begin"/>
      </w:r>
      <w:r>
        <w:instrText xml:space="preserve"> PAGEREF _Toc479354050 \h </w:instrText>
      </w:r>
      <w:r w:rsidR="003B1B55">
        <w:fldChar w:fldCharType="separate"/>
      </w:r>
      <w:r>
        <w:t>117</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9.6.1.3.2</w:t>
      </w:r>
      <w:r>
        <w:tab/>
        <w:t>Common attributes</w:t>
      </w:r>
      <w:r>
        <w:tab/>
      </w:r>
      <w:r w:rsidR="003B1B55">
        <w:fldChar w:fldCharType="begin"/>
      </w:r>
      <w:r>
        <w:instrText xml:space="preserve"> PAGEREF _Toc479354051 \h </w:instrText>
      </w:r>
      <w:r w:rsidR="003B1B55">
        <w:fldChar w:fldCharType="separate"/>
      </w:r>
      <w:r>
        <w:t>118</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lastRenderedPageBreak/>
        <w:t>9.6.2</w:t>
      </w:r>
      <w:r>
        <w:tab/>
        <w:t xml:space="preserve">Resource Type </w:t>
      </w:r>
      <w:r w:rsidRPr="00C11388">
        <w:rPr>
          <w:i/>
        </w:rPr>
        <w:t>accessControlPolicy</w:t>
      </w:r>
      <w:r>
        <w:tab/>
      </w:r>
      <w:r w:rsidR="003B1B55">
        <w:fldChar w:fldCharType="begin"/>
      </w:r>
      <w:r>
        <w:instrText xml:space="preserve"> PAGEREF _Toc479354052 \h </w:instrText>
      </w:r>
      <w:r w:rsidR="003B1B55">
        <w:fldChar w:fldCharType="separate"/>
      </w:r>
      <w:r>
        <w:t>119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9.6.2.0</w:t>
      </w:r>
      <w:r>
        <w:tab/>
      </w:r>
      <w:r w:rsidRPr="00C11388">
        <w:rPr>
          <w:rFonts w:eastAsia="simsun"/>
          <w:lang w:eastAsia="zh-CN"/>
        </w:rPr>
        <w:t>Introduction</w:t>
      </w:r>
      <w:r>
        <w:tab/>
      </w:r>
      <w:r w:rsidR="003B1B55">
        <w:fldChar w:fldCharType="begin"/>
      </w:r>
      <w:r>
        <w:instrText xml:space="preserve"> PAGEREF _Toc479354053 \h </w:instrText>
      </w:r>
      <w:r w:rsidR="003B1B55">
        <w:fldChar w:fldCharType="separate"/>
      </w:r>
      <w:r>
        <w:t>119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9.6.2.1</w:t>
      </w:r>
      <w:r>
        <w:tab/>
      </w:r>
      <w:r w:rsidRPr="00C11388">
        <w:rPr>
          <w:i/>
        </w:rPr>
        <w:t>accessControlOriginators</w:t>
      </w:r>
      <w:r>
        <w:tab/>
      </w:r>
      <w:r w:rsidR="003B1B55">
        <w:fldChar w:fldCharType="begin"/>
      </w:r>
      <w:r>
        <w:instrText xml:space="preserve"> PAGEREF _Toc479354054 \h </w:instrText>
      </w:r>
      <w:r w:rsidR="003B1B55">
        <w:fldChar w:fldCharType="separate"/>
      </w:r>
      <w:r>
        <w:t>122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9.6.2.2</w:t>
      </w:r>
      <w:r>
        <w:tab/>
      </w:r>
      <w:r w:rsidRPr="00C11388">
        <w:rPr>
          <w:i/>
        </w:rPr>
        <w:t>accessControlContexts</w:t>
      </w:r>
      <w:r>
        <w:tab/>
      </w:r>
      <w:r w:rsidR="003B1B55">
        <w:fldChar w:fldCharType="begin"/>
      </w:r>
      <w:r>
        <w:instrText xml:space="preserve"> PAGEREF _Toc479354055 \h </w:instrText>
      </w:r>
      <w:r w:rsidR="003B1B55">
        <w:fldChar w:fldCharType="separate"/>
      </w:r>
      <w:r>
        <w:t>123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9.6.2.3</w:t>
      </w:r>
      <w:r>
        <w:tab/>
      </w:r>
      <w:r w:rsidRPr="00C11388">
        <w:rPr>
          <w:i/>
        </w:rPr>
        <w:t>accessControlOperations</w:t>
      </w:r>
      <w:r>
        <w:tab/>
      </w:r>
      <w:r w:rsidR="003B1B55">
        <w:fldChar w:fldCharType="begin"/>
      </w:r>
      <w:r>
        <w:instrText xml:space="preserve"> PAGEREF _Toc479354056 \h </w:instrText>
      </w:r>
      <w:r w:rsidR="003B1B55">
        <w:fldChar w:fldCharType="separate"/>
      </w:r>
      <w:r>
        <w:t>123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9.6.2.4</w:t>
      </w:r>
      <w:r w:rsidRPr="00C11388">
        <w:rPr>
          <w:rFonts w:eastAsia="simsun"/>
          <w:lang w:eastAsia="zh-CN"/>
        </w:rPr>
        <w:tab/>
      </w:r>
      <w:r>
        <w:t>accessControlObjectDetails</w:t>
      </w:r>
      <w:r>
        <w:tab/>
      </w:r>
      <w:r w:rsidR="003B1B55">
        <w:fldChar w:fldCharType="begin"/>
      </w:r>
      <w:r>
        <w:instrText xml:space="preserve"> PAGEREF _Toc479354057 \h </w:instrText>
      </w:r>
      <w:r w:rsidR="003B1B55">
        <w:fldChar w:fldCharType="separate"/>
      </w:r>
      <w:r>
        <w:t>124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9.6.2.5</w:t>
      </w:r>
      <w:r>
        <w:tab/>
      </w:r>
      <w:r w:rsidRPr="00C11388">
        <w:rPr>
          <w:i/>
        </w:rPr>
        <w:t>accessControlAuthenticationFlag</w:t>
      </w:r>
      <w:r>
        <w:tab/>
      </w:r>
      <w:r w:rsidR="003B1B55">
        <w:fldChar w:fldCharType="begin"/>
      </w:r>
      <w:r>
        <w:instrText xml:space="preserve"> PAGEREF _Toc479354058 \h </w:instrText>
      </w:r>
      <w:r w:rsidR="003B1B55">
        <w:fldChar w:fldCharType="separate"/>
      </w:r>
      <w:r>
        <w:t>124</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9.6.3</w:t>
      </w:r>
      <w:r>
        <w:tab/>
        <w:t xml:space="preserve">Resource Type </w:t>
      </w:r>
      <w:r w:rsidRPr="00C11388">
        <w:rPr>
          <w:i/>
        </w:rPr>
        <w:t>CSEBase</w:t>
      </w:r>
      <w:r>
        <w:tab/>
      </w:r>
      <w:r w:rsidR="003B1B55">
        <w:fldChar w:fldCharType="begin"/>
      </w:r>
      <w:r>
        <w:instrText xml:space="preserve"> PAGEREF _Toc479354059 \h </w:instrText>
      </w:r>
      <w:r w:rsidR="003B1B55">
        <w:fldChar w:fldCharType="separate"/>
      </w:r>
      <w:r>
        <w:t>124</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9.6.4</w:t>
      </w:r>
      <w:r>
        <w:tab/>
        <w:t xml:space="preserve">Resource Type </w:t>
      </w:r>
      <w:r w:rsidRPr="00C11388">
        <w:rPr>
          <w:i/>
        </w:rPr>
        <w:t>remoteCSE</w:t>
      </w:r>
      <w:r>
        <w:tab/>
      </w:r>
      <w:r w:rsidR="003B1B55">
        <w:fldChar w:fldCharType="begin"/>
      </w:r>
      <w:r>
        <w:instrText xml:space="preserve"> PAGEREF _Toc479354060 \h </w:instrText>
      </w:r>
      <w:r w:rsidR="003B1B55">
        <w:fldChar w:fldCharType="separate"/>
      </w:r>
      <w:r>
        <w:t>127</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9.6.5</w:t>
      </w:r>
      <w:r>
        <w:tab/>
        <w:t xml:space="preserve">Resource Type </w:t>
      </w:r>
      <w:r w:rsidRPr="00C11388">
        <w:rPr>
          <w:i/>
        </w:rPr>
        <w:t>AE</w:t>
      </w:r>
      <w:r>
        <w:tab/>
      </w:r>
      <w:r w:rsidR="003B1B55">
        <w:fldChar w:fldCharType="begin"/>
      </w:r>
      <w:r>
        <w:instrText xml:space="preserve"> PAGEREF _Toc479354061 \h </w:instrText>
      </w:r>
      <w:r w:rsidR="003B1B55">
        <w:fldChar w:fldCharType="separate"/>
      </w:r>
      <w:r>
        <w:t>131</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9.6.6</w:t>
      </w:r>
      <w:r>
        <w:tab/>
        <w:t xml:space="preserve">Resource Type </w:t>
      </w:r>
      <w:r w:rsidRPr="00C11388">
        <w:rPr>
          <w:i/>
        </w:rPr>
        <w:t>container</w:t>
      </w:r>
      <w:r>
        <w:tab/>
      </w:r>
      <w:r w:rsidR="003B1B55">
        <w:fldChar w:fldCharType="begin"/>
      </w:r>
      <w:r>
        <w:instrText xml:space="preserve"> PAGEREF _Toc479354062 \h </w:instrText>
      </w:r>
      <w:r w:rsidR="003B1B55">
        <w:fldChar w:fldCharType="separate"/>
      </w:r>
      <w:r>
        <w:t>136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9.6.7</w:t>
      </w:r>
      <w:r>
        <w:tab/>
        <w:t xml:space="preserve">Resource Type </w:t>
      </w:r>
      <w:r w:rsidRPr="00C11388">
        <w:rPr>
          <w:i/>
        </w:rPr>
        <w:t>contentInstance</w:t>
      </w:r>
      <w:r>
        <w:tab/>
      </w:r>
      <w:r w:rsidR="003B1B55">
        <w:fldChar w:fldCharType="begin"/>
      </w:r>
      <w:r>
        <w:instrText xml:space="preserve"> PAGEREF _Toc479354063 \h </w:instrText>
      </w:r>
      <w:r w:rsidR="003B1B55">
        <w:fldChar w:fldCharType="separate"/>
      </w:r>
      <w:r>
        <w:t>138</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9.6.8</w:t>
      </w:r>
      <w:r>
        <w:tab/>
        <w:t>Resource Type</w:t>
      </w:r>
      <w:r w:rsidRPr="00C11388">
        <w:rPr>
          <w:i/>
        </w:rPr>
        <w:t xml:space="preserve"> subscription</w:t>
      </w:r>
      <w:r>
        <w:tab/>
      </w:r>
      <w:r w:rsidR="003B1B55">
        <w:fldChar w:fldCharType="begin"/>
      </w:r>
      <w:r>
        <w:instrText xml:space="preserve"> PAGEREF _Toc479354064 \h </w:instrText>
      </w:r>
      <w:r w:rsidR="003B1B55">
        <w:fldChar w:fldCharType="separate"/>
      </w:r>
      <w:r>
        <w:t>141</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9.6.9</w:t>
      </w:r>
      <w:r>
        <w:tab/>
        <w:t xml:space="preserve">Resource Type </w:t>
      </w:r>
      <w:r w:rsidRPr="00C11388">
        <w:rPr>
          <w:i/>
        </w:rPr>
        <w:t>schedule</w:t>
      </w:r>
      <w:r>
        <w:tab/>
      </w:r>
      <w:r w:rsidR="003B1B55">
        <w:fldChar w:fldCharType="begin"/>
      </w:r>
      <w:r>
        <w:instrText xml:space="preserve"> PAGEREF _Toc479354065 \h </w:instrText>
      </w:r>
      <w:r w:rsidR="003B1B55">
        <w:fldChar w:fldCharType="separate"/>
      </w:r>
      <w:r>
        <w:t>147</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9.6.10</w:t>
      </w:r>
      <w:r>
        <w:tab/>
        <w:t xml:space="preserve">Resource Type </w:t>
      </w:r>
      <w:r w:rsidRPr="00C11388">
        <w:rPr>
          <w:i/>
        </w:rPr>
        <w:t>locationPolicy</w:t>
      </w:r>
      <w:r>
        <w:tab/>
      </w:r>
      <w:r w:rsidR="003B1B55">
        <w:fldChar w:fldCharType="begin"/>
      </w:r>
      <w:r>
        <w:instrText xml:space="preserve"> PAGEREF _Toc479354066 \h </w:instrText>
      </w:r>
      <w:r w:rsidR="003B1B55">
        <w:fldChar w:fldCharType="separate"/>
      </w:r>
      <w:r>
        <w:t>148</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9.6.11</w:t>
      </w:r>
      <w:r>
        <w:tab/>
        <w:t xml:space="preserve">Resource Type </w:t>
      </w:r>
      <w:r w:rsidRPr="00C11388">
        <w:rPr>
          <w:i/>
        </w:rPr>
        <w:t>delivery</w:t>
      </w:r>
      <w:r>
        <w:tab/>
      </w:r>
      <w:r w:rsidR="003B1B55">
        <w:fldChar w:fldCharType="begin"/>
      </w:r>
      <w:r>
        <w:instrText xml:space="preserve"> PAGEREF _Toc479354067 \h </w:instrText>
      </w:r>
      <w:r w:rsidR="003B1B55">
        <w:fldChar w:fldCharType="separate"/>
      </w:r>
      <w:r>
        <w:t>152</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9.6.12</w:t>
      </w:r>
      <w:r>
        <w:tab/>
        <w:t xml:space="preserve">Resource Type </w:t>
      </w:r>
      <w:r w:rsidRPr="00C11388">
        <w:rPr>
          <w:i/>
        </w:rPr>
        <w:t>request</w:t>
      </w:r>
      <w:r>
        <w:tab/>
      </w:r>
      <w:r w:rsidR="003B1B55">
        <w:fldChar w:fldCharType="begin"/>
      </w:r>
      <w:r>
        <w:instrText xml:space="preserve"> PAGEREF _Toc479354068 \h </w:instrText>
      </w:r>
      <w:r w:rsidR="003B1B55">
        <w:fldChar w:fldCharType="separate"/>
      </w:r>
      <w:r>
        <w:t>154</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9.6.13</w:t>
      </w:r>
      <w:r>
        <w:tab/>
        <w:t xml:space="preserve">Resource Type </w:t>
      </w:r>
      <w:r w:rsidRPr="00C11388">
        <w:rPr>
          <w:i/>
        </w:rPr>
        <w:t>group</w:t>
      </w:r>
      <w:r>
        <w:tab/>
      </w:r>
      <w:r w:rsidR="003B1B55">
        <w:fldChar w:fldCharType="begin"/>
      </w:r>
      <w:r>
        <w:instrText xml:space="preserve"> PAGEREF _Toc479354069 \h </w:instrText>
      </w:r>
      <w:r w:rsidR="003B1B55">
        <w:fldChar w:fldCharType="separate"/>
      </w:r>
      <w:r>
        <w:t>156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9.6.14</w:t>
      </w:r>
      <w:r>
        <w:tab/>
        <w:t xml:space="preserve">Resource Type </w:t>
      </w:r>
      <w:r w:rsidRPr="00C11388">
        <w:rPr>
          <w:i/>
        </w:rPr>
        <w:t>fanOutPoint</w:t>
      </w:r>
      <w:r>
        <w:tab/>
      </w:r>
      <w:r w:rsidR="003B1B55">
        <w:fldChar w:fldCharType="begin"/>
      </w:r>
      <w:r>
        <w:instrText xml:space="preserve"> PAGEREF _Toc479354070 \h </w:instrText>
      </w:r>
      <w:r w:rsidR="003B1B55">
        <w:fldChar w:fldCharType="separate"/>
      </w:r>
      <w:r>
        <w:t>159</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 xml:space="preserve">9.6.14a </w:t>
      </w:r>
      <w:r w:rsidRPr="00C11388">
        <w:rPr>
          <w:rFonts w:eastAsia="simsun"/>
          <w:lang w:eastAsia="zh-CN"/>
        </w:rPr>
        <w:tab/>
      </w:r>
      <w:r>
        <w:t xml:space="preserve">Resource Type </w:t>
      </w:r>
      <w:r w:rsidRPr="00C11388">
        <w:rPr>
          <w:i/>
        </w:rPr>
        <w:t>semanticFanOutPoint</w:t>
      </w:r>
      <w:r>
        <w:tab/>
      </w:r>
      <w:r w:rsidR="003B1B55">
        <w:fldChar w:fldCharType="begin"/>
      </w:r>
      <w:r>
        <w:instrText xml:space="preserve"> PAGEREF _Toc479354071 \h </w:instrText>
      </w:r>
      <w:r w:rsidR="003B1B55">
        <w:fldChar w:fldCharType="separate"/>
      </w:r>
      <w:r>
        <w:t>159</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9.6.15</w:t>
      </w:r>
      <w:r>
        <w:tab/>
        <w:t xml:space="preserve">Resource Type </w:t>
      </w:r>
      <w:r w:rsidRPr="00C11388">
        <w:rPr>
          <w:i/>
        </w:rPr>
        <w:t>mgmtObj</w:t>
      </w:r>
      <w:r>
        <w:tab/>
      </w:r>
      <w:r w:rsidR="003B1B55">
        <w:fldChar w:fldCharType="begin"/>
      </w:r>
      <w:r>
        <w:instrText xml:space="preserve"> PAGEREF _Toc479354072 \h </w:instrText>
      </w:r>
      <w:r w:rsidR="003B1B55">
        <w:fldChar w:fldCharType="separate"/>
      </w:r>
      <w:r>
        <w:t>159</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9.6.16</w:t>
      </w:r>
      <w:r>
        <w:tab/>
        <w:t xml:space="preserve">Resource Type </w:t>
      </w:r>
      <w:r w:rsidRPr="00C11388">
        <w:rPr>
          <w:i/>
        </w:rPr>
        <w:t>mgmtCmd</w:t>
      </w:r>
      <w:r>
        <w:tab/>
      </w:r>
      <w:r w:rsidR="003B1B55">
        <w:fldChar w:fldCharType="begin"/>
      </w:r>
      <w:r>
        <w:instrText xml:space="preserve"> PAGEREF _Toc479354073 \h </w:instrText>
      </w:r>
      <w:r w:rsidR="003B1B55">
        <w:fldChar w:fldCharType="separate"/>
      </w:r>
      <w:r>
        <w:t>162</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9.6.17</w:t>
      </w:r>
      <w:r>
        <w:tab/>
        <w:t xml:space="preserve">Resource Type </w:t>
      </w:r>
      <w:r w:rsidRPr="00C11388">
        <w:rPr>
          <w:i/>
        </w:rPr>
        <w:t>execInstance</w:t>
      </w:r>
      <w:r>
        <w:tab/>
      </w:r>
      <w:r w:rsidR="003B1B55">
        <w:fldChar w:fldCharType="begin"/>
      </w:r>
      <w:r>
        <w:instrText xml:space="preserve"> PAGEREF _Toc479354074 \h </w:instrText>
      </w:r>
      <w:r w:rsidR="003B1B55">
        <w:fldChar w:fldCharType="separate"/>
      </w:r>
      <w:r>
        <w:t>164</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9.6.18</w:t>
      </w:r>
      <w:r>
        <w:tab/>
        <w:t xml:space="preserve">Resource Type </w:t>
      </w:r>
      <w:r w:rsidRPr="00C11388">
        <w:rPr>
          <w:i/>
        </w:rPr>
        <w:t>node</w:t>
      </w:r>
      <w:r>
        <w:tab/>
      </w:r>
      <w:r w:rsidR="003B1B55">
        <w:fldChar w:fldCharType="begin"/>
      </w:r>
      <w:r>
        <w:instrText xml:space="preserve"> PAGEREF _Toc479354075 \h </w:instrText>
      </w:r>
      <w:r w:rsidR="003B1B55">
        <w:fldChar w:fldCharType="separate"/>
      </w:r>
      <w:r>
        <w:t>165</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9.6.19</w:t>
      </w:r>
      <w:r>
        <w:tab/>
        <w:t xml:space="preserve">Resource Type </w:t>
      </w:r>
      <w:r w:rsidRPr="00C11388">
        <w:rPr>
          <w:i/>
        </w:rPr>
        <w:t>m2mServiceSubscriptionProfile</w:t>
      </w:r>
      <w:r>
        <w:tab/>
      </w:r>
      <w:r w:rsidR="003B1B55">
        <w:fldChar w:fldCharType="begin"/>
      </w:r>
      <w:r>
        <w:instrText xml:space="preserve"> PAGEREF _Toc479354076 \h </w:instrText>
      </w:r>
      <w:r w:rsidR="003B1B55">
        <w:fldChar w:fldCharType="separate"/>
      </w:r>
      <w:r>
        <w:t>170</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9.6.20</w:t>
      </w:r>
      <w:r>
        <w:tab/>
        <w:t xml:space="preserve">Resource Type </w:t>
      </w:r>
      <w:r w:rsidRPr="00C11388">
        <w:rPr>
          <w:i/>
        </w:rPr>
        <w:t>serviceSubscribedNode</w:t>
      </w:r>
      <w:r>
        <w:tab/>
      </w:r>
      <w:r w:rsidR="003B1B55">
        <w:fldChar w:fldCharType="begin"/>
      </w:r>
      <w:r>
        <w:instrText xml:space="preserve"> PAGEREF _Toc479354077 \h </w:instrText>
      </w:r>
      <w:r w:rsidR="003B1B55">
        <w:fldChar w:fldCharType="separate"/>
      </w:r>
      <w:r>
        <w:t>171</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9.6.21</w:t>
      </w:r>
      <w:r>
        <w:tab/>
        <w:t xml:space="preserve">Resource Type </w:t>
      </w:r>
      <w:r w:rsidRPr="00C11388">
        <w:rPr>
          <w:i/>
        </w:rPr>
        <w:t>pollingChannel</w:t>
      </w:r>
      <w:r>
        <w:tab/>
      </w:r>
      <w:r w:rsidR="003B1B55">
        <w:fldChar w:fldCharType="begin"/>
      </w:r>
      <w:r>
        <w:instrText xml:space="preserve"> PAGEREF _Toc479354078 \h </w:instrText>
      </w:r>
      <w:r w:rsidR="003B1B55">
        <w:fldChar w:fldCharType="separate"/>
      </w:r>
      <w:r>
        <w:t>173</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9.6.22</w:t>
      </w:r>
      <w:r>
        <w:tab/>
        <w:t xml:space="preserve">Resource Type </w:t>
      </w:r>
      <w:r w:rsidRPr="00C11388">
        <w:rPr>
          <w:i/>
        </w:rPr>
        <w:t>pollingChannelURI</w:t>
      </w:r>
      <w:r>
        <w:tab/>
      </w:r>
      <w:r w:rsidR="003B1B55">
        <w:fldChar w:fldCharType="begin"/>
      </w:r>
      <w:r>
        <w:instrText xml:space="preserve"> PAGEREF _Toc479354079 \h </w:instrText>
      </w:r>
      <w:r w:rsidR="003B1B55">
        <w:fldChar w:fldCharType="separate"/>
      </w:r>
      <w:r>
        <w:t>173</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9.6.23</w:t>
      </w:r>
      <w:r>
        <w:tab/>
        <w:t xml:space="preserve">Resource Type </w:t>
      </w:r>
      <w:r w:rsidRPr="00C11388">
        <w:rPr>
          <w:i/>
        </w:rPr>
        <w:t>statsConfig</w:t>
      </w:r>
      <w:r>
        <w:tab/>
      </w:r>
      <w:r w:rsidR="003B1B55">
        <w:fldChar w:fldCharType="begin"/>
      </w:r>
      <w:r>
        <w:instrText xml:space="preserve"> PAGEREF _Toc479354080 \h </w:instrText>
      </w:r>
      <w:r w:rsidR="003B1B55">
        <w:fldChar w:fldCharType="separate"/>
      </w:r>
      <w:r>
        <w:t>173</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9.6.24</w:t>
      </w:r>
      <w:r>
        <w:tab/>
        <w:t xml:space="preserve">Resource Type </w:t>
      </w:r>
      <w:r w:rsidRPr="00C11388">
        <w:rPr>
          <w:i/>
        </w:rPr>
        <w:t>eventConfig</w:t>
      </w:r>
      <w:r>
        <w:tab/>
      </w:r>
      <w:r w:rsidR="003B1B55">
        <w:fldChar w:fldCharType="begin"/>
      </w:r>
      <w:r>
        <w:instrText xml:space="preserve"> PAGEREF _Toc479354081 \h </w:instrText>
      </w:r>
      <w:r w:rsidR="003B1B55">
        <w:fldChar w:fldCharType="separate"/>
      </w:r>
      <w:r>
        <w:t>174</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9.6.25</w:t>
      </w:r>
      <w:r>
        <w:tab/>
        <w:t xml:space="preserve">Resource Type </w:t>
      </w:r>
      <w:r w:rsidRPr="00C11388">
        <w:rPr>
          <w:i/>
        </w:rPr>
        <w:t>statsCollect</w:t>
      </w:r>
      <w:r>
        <w:tab/>
      </w:r>
      <w:r w:rsidR="003B1B55">
        <w:fldChar w:fldCharType="begin"/>
      </w:r>
      <w:r>
        <w:instrText xml:space="preserve"> PAGEREF _Toc479354082 \h </w:instrText>
      </w:r>
      <w:r w:rsidR="003B1B55">
        <w:fldChar w:fldCharType="separate"/>
      </w:r>
      <w:r>
        <w:t>177</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9.6.26</w:t>
      </w:r>
      <w:r>
        <w:tab/>
        <w:t>Resource Announcement</w:t>
      </w:r>
      <w:r>
        <w:tab/>
      </w:r>
      <w:r w:rsidR="003B1B55">
        <w:fldChar w:fldCharType="begin"/>
      </w:r>
      <w:r>
        <w:instrText xml:space="preserve"> PAGEREF _Toc479354083 \h </w:instrText>
      </w:r>
      <w:r w:rsidR="003B1B55">
        <w:fldChar w:fldCharType="separate"/>
      </w:r>
      <w:r>
        <w:t>178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9.6.26.1</w:t>
      </w:r>
      <w:r>
        <w:tab/>
        <w:t>Overview</w:t>
      </w:r>
      <w:r>
        <w:tab/>
      </w:r>
      <w:r w:rsidR="003B1B55">
        <w:fldChar w:fldCharType="begin"/>
      </w:r>
      <w:r>
        <w:instrText xml:space="preserve"> PAGEREF _Toc479354084 \h </w:instrText>
      </w:r>
      <w:r w:rsidR="003B1B55">
        <w:fldChar w:fldCharType="separate"/>
      </w:r>
      <w:r>
        <w:t>178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3B1B55">
        <w:fldChar w:fldCharType="begin"/>
      </w:r>
      <w:r>
        <w:instrText xml:space="preserve"> PAGEREF _Toc479354085 \h </w:instrText>
      </w:r>
      <w:r w:rsidR="003B1B55">
        <w:fldChar w:fldCharType="separate"/>
      </w:r>
      <w:r>
        <w:t>181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3B1B55">
        <w:fldChar w:fldCharType="begin"/>
      </w:r>
      <w:r>
        <w:instrText xml:space="preserve"> PAGEREF _Toc479354086 \h </w:instrText>
      </w:r>
      <w:r w:rsidR="003B1B55">
        <w:fldChar w:fldCharType="separate"/>
      </w:r>
      <w:r>
        <w:t>181</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9.6.27</w:t>
      </w:r>
      <w:r>
        <w:tab/>
        <w:t xml:space="preserve">Resource Type </w:t>
      </w:r>
      <w:r w:rsidRPr="00C11388">
        <w:rPr>
          <w:i/>
        </w:rPr>
        <w:t>latest</w:t>
      </w:r>
      <w:r>
        <w:tab/>
      </w:r>
      <w:r w:rsidR="003B1B55">
        <w:fldChar w:fldCharType="begin"/>
      </w:r>
      <w:r>
        <w:instrText xml:space="preserve"> PAGEREF _Toc479354087 \h </w:instrText>
      </w:r>
      <w:r w:rsidR="003B1B55">
        <w:fldChar w:fldCharType="separate"/>
      </w:r>
      <w:r>
        <w:t>181</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9.6.28</w:t>
      </w:r>
      <w:r>
        <w:tab/>
        <w:t xml:space="preserve">Resource Type </w:t>
      </w:r>
      <w:r w:rsidRPr="00C11388">
        <w:rPr>
          <w:i/>
        </w:rPr>
        <w:t>oldest</w:t>
      </w:r>
      <w:r>
        <w:tab/>
      </w:r>
      <w:r w:rsidR="003B1B55">
        <w:fldChar w:fldCharType="begin"/>
      </w:r>
      <w:r>
        <w:instrText xml:space="preserve"> PAGEREF _Toc479354088 \h </w:instrText>
      </w:r>
      <w:r w:rsidR="003B1B55">
        <w:fldChar w:fldCharType="separate"/>
      </w:r>
      <w:r>
        <w:t>182</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9.6.29</w:t>
      </w:r>
      <w:r>
        <w:tab/>
        <w:t xml:space="preserve">Resource Type </w:t>
      </w:r>
      <w:r w:rsidRPr="00C11388">
        <w:rPr>
          <w:i/>
        </w:rPr>
        <w:t>serviceSubscribedAppRule</w:t>
      </w:r>
      <w:r>
        <w:tab/>
      </w:r>
      <w:r w:rsidR="003B1B55">
        <w:fldChar w:fldCharType="begin"/>
      </w:r>
      <w:r>
        <w:instrText xml:space="preserve"> PAGEREF _Toc479354089 \h </w:instrText>
      </w:r>
      <w:r w:rsidR="003B1B55">
        <w:fldChar w:fldCharType="separate"/>
      </w:r>
      <w:r>
        <w:t>182</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9.6.30</w:t>
      </w:r>
      <w:r>
        <w:tab/>
        <w:t xml:space="preserve">Resource </w:t>
      </w:r>
      <w:r w:rsidRPr="00C11388">
        <w:rPr>
          <w:rFonts w:eastAsia="simsun"/>
          <w:lang w:eastAsia="zh-CN"/>
        </w:rPr>
        <w:t xml:space="preserve">Type </w:t>
      </w:r>
      <w:r w:rsidRPr="00C11388">
        <w:rPr>
          <w:i/>
        </w:rPr>
        <w:t>semanticDescriptor</w:t>
      </w:r>
      <w:r>
        <w:tab/>
      </w:r>
      <w:r w:rsidR="003B1B55">
        <w:fldChar w:fldCharType="begin"/>
      </w:r>
      <w:r>
        <w:instrText xml:space="preserve"> PAGEREF _Toc479354090 \h </w:instrText>
      </w:r>
      <w:r w:rsidR="003B1B55">
        <w:fldChar w:fldCharType="separate"/>
      </w:r>
      <w:r>
        <w:t>183</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9.6.31</w:t>
      </w:r>
      <w:r w:rsidRPr="00C11388">
        <w:rPr>
          <w:rFonts w:eastAsia="simsun"/>
          <w:lang w:eastAsia="zh-CN"/>
        </w:rPr>
        <w:tab/>
      </w:r>
      <w:r>
        <w:t xml:space="preserve">Resource Type </w:t>
      </w:r>
      <w:r w:rsidRPr="00C11388">
        <w:rPr>
          <w:i/>
        </w:rPr>
        <w:t>notificationTargetMgmtPolicyRef</w:t>
      </w:r>
      <w:r>
        <w:tab/>
      </w:r>
      <w:r w:rsidR="003B1B55">
        <w:fldChar w:fldCharType="begin"/>
      </w:r>
      <w:r>
        <w:instrText xml:space="preserve"> PAGEREF _Toc479354091 \h </w:instrText>
      </w:r>
      <w:r w:rsidR="003B1B55">
        <w:fldChar w:fldCharType="separate"/>
      </w:r>
      <w:r>
        <w:t>185</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9.6.32</w:t>
      </w:r>
      <w:r w:rsidRPr="00C11388">
        <w:rPr>
          <w:rFonts w:eastAsia="simsun"/>
          <w:lang w:eastAsia="zh-CN"/>
        </w:rPr>
        <w:tab/>
      </w:r>
      <w:r>
        <w:t xml:space="preserve">Resource Type </w:t>
      </w:r>
      <w:r w:rsidRPr="00C11388">
        <w:rPr>
          <w:i/>
        </w:rPr>
        <w:t>notificationTargetPolicy</w:t>
      </w:r>
      <w:r>
        <w:tab/>
      </w:r>
      <w:r w:rsidR="003B1B55">
        <w:fldChar w:fldCharType="begin"/>
      </w:r>
      <w:r>
        <w:instrText xml:space="preserve"> PAGEREF _Toc479354092 \h </w:instrText>
      </w:r>
      <w:r w:rsidR="003B1B55">
        <w:fldChar w:fldCharType="separate"/>
      </w:r>
      <w:r>
        <w:t>186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9.6.33</w:t>
      </w:r>
      <w:r w:rsidRPr="00C11388">
        <w:rPr>
          <w:rFonts w:eastAsia="simsun"/>
          <w:lang w:eastAsia="zh-CN"/>
        </w:rPr>
        <w:tab/>
      </w:r>
      <w:r>
        <w:t xml:space="preserve">Resource Type </w:t>
      </w:r>
      <w:r w:rsidRPr="00C11388">
        <w:rPr>
          <w:i/>
        </w:rPr>
        <w:t>policyDeletionRules</w:t>
      </w:r>
      <w:r>
        <w:tab/>
      </w:r>
      <w:r w:rsidR="003B1B55">
        <w:fldChar w:fldCharType="begin"/>
      </w:r>
      <w:r>
        <w:instrText xml:space="preserve"> PAGEREF _Toc479354093 \h </w:instrText>
      </w:r>
      <w:r w:rsidR="003B1B55">
        <w:fldChar w:fldCharType="separate"/>
      </w:r>
      <w:r>
        <w:t>188</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9.6.34</w:t>
      </w:r>
      <w:r w:rsidRPr="00C11388">
        <w:rPr>
          <w:rFonts w:eastAsia="simsun"/>
          <w:lang w:eastAsia="zh-CN"/>
        </w:rPr>
        <w:tab/>
      </w:r>
      <w:r>
        <w:t xml:space="preserve">Resource Type </w:t>
      </w:r>
      <w:r w:rsidRPr="00C11388">
        <w:rPr>
          <w:i/>
        </w:rPr>
        <w:t>notificationTargetSelfReference</w:t>
      </w:r>
      <w:r>
        <w:tab/>
      </w:r>
      <w:r w:rsidR="003B1B55">
        <w:fldChar w:fldCharType="begin"/>
      </w:r>
      <w:r>
        <w:instrText xml:space="preserve"> PAGEREF _Toc479354094 \h </w:instrText>
      </w:r>
      <w:r w:rsidR="003B1B55">
        <w:fldChar w:fldCharType="separate"/>
      </w:r>
      <w:r>
        <w:t>189</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9.6.35</w:t>
      </w:r>
      <w:r w:rsidRPr="00C11388">
        <w:rPr>
          <w:rFonts w:eastAsia="simsun"/>
          <w:lang w:eastAsia="zh-CN"/>
        </w:rPr>
        <w:tab/>
      </w:r>
      <w:r>
        <w:t xml:space="preserve">Resource Type </w:t>
      </w:r>
      <w:r w:rsidRPr="00C11388">
        <w:rPr>
          <w:i/>
        </w:rPr>
        <w:t>flexContainer</w:t>
      </w:r>
      <w:r>
        <w:tab/>
      </w:r>
      <w:r w:rsidR="003B1B55">
        <w:fldChar w:fldCharType="begin"/>
      </w:r>
      <w:r>
        <w:instrText xml:space="preserve"> PAGEREF _Toc479354095 \h </w:instrText>
      </w:r>
      <w:r w:rsidR="003B1B55">
        <w:fldChar w:fldCharType="separate"/>
      </w:r>
      <w:r>
        <w:t>190</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9.6.36</w:t>
      </w:r>
      <w:r>
        <w:tab/>
        <w:t xml:space="preserve">Resource Type </w:t>
      </w:r>
      <w:r w:rsidRPr="00C11388">
        <w:rPr>
          <w:i/>
        </w:rPr>
        <w:t>timeSeries</w:t>
      </w:r>
      <w:r>
        <w:tab/>
      </w:r>
      <w:r w:rsidR="003B1B55">
        <w:fldChar w:fldCharType="begin"/>
      </w:r>
      <w:r>
        <w:instrText xml:space="preserve"> PAGEREF _Toc479354096 \h </w:instrText>
      </w:r>
      <w:r w:rsidR="003B1B55">
        <w:fldChar w:fldCharType="separate"/>
      </w:r>
      <w:r>
        <w:t>192</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9.6.37</w:t>
      </w:r>
      <w:r w:rsidRPr="00C11388">
        <w:rPr>
          <w:rFonts w:eastAsia="simsun"/>
          <w:lang w:eastAsia="zh-CN"/>
        </w:rPr>
        <w:tab/>
      </w:r>
      <w:r>
        <w:t xml:space="preserve">Resource Type </w:t>
      </w:r>
      <w:r w:rsidRPr="00C11388">
        <w:rPr>
          <w:i/>
        </w:rPr>
        <w:t>timeSeriesInstance</w:t>
      </w:r>
      <w:r>
        <w:tab/>
      </w:r>
      <w:r w:rsidR="003B1B55">
        <w:fldChar w:fldCharType="begin"/>
      </w:r>
      <w:r>
        <w:instrText xml:space="preserve"> PAGEREF _Toc479354097 \h </w:instrText>
      </w:r>
      <w:r w:rsidR="003B1B55">
        <w:fldChar w:fldCharType="separate"/>
      </w:r>
      <w:r>
        <w:t>194</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9.6.38</w:t>
      </w:r>
      <w:r w:rsidRPr="00C11388">
        <w:rPr>
          <w:rFonts w:eastAsia="simsun"/>
          <w:lang w:eastAsia="zh-CN"/>
        </w:rPr>
        <w:tab/>
      </w:r>
      <w:r>
        <w:t xml:space="preserve">Resource Type </w:t>
      </w:r>
      <w:r w:rsidRPr="00C11388">
        <w:rPr>
          <w:i/>
        </w:rPr>
        <w:t>role</w:t>
      </w:r>
      <w:r>
        <w:tab/>
      </w:r>
      <w:r w:rsidR="003B1B55">
        <w:fldChar w:fldCharType="begin"/>
      </w:r>
      <w:r>
        <w:instrText xml:space="preserve"> PAGEREF _Toc479354098 \h </w:instrText>
      </w:r>
      <w:r w:rsidR="003B1B55">
        <w:fldChar w:fldCharType="separate"/>
      </w:r>
      <w:r>
        <w:t>195</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9.6.39</w:t>
      </w:r>
      <w:r w:rsidRPr="00C11388">
        <w:rPr>
          <w:rFonts w:eastAsia="simsun"/>
          <w:lang w:eastAsia="zh-CN"/>
        </w:rPr>
        <w:tab/>
      </w:r>
      <w:r>
        <w:t xml:space="preserve">Resource Type </w:t>
      </w:r>
      <w:r w:rsidRPr="00C11388">
        <w:rPr>
          <w:i/>
        </w:rPr>
        <w:t>token</w:t>
      </w:r>
      <w:r>
        <w:tab/>
      </w:r>
      <w:r w:rsidR="003B1B55">
        <w:fldChar w:fldCharType="begin"/>
      </w:r>
      <w:r>
        <w:instrText xml:space="preserve"> PAGEREF _Toc479354099 \h </w:instrText>
      </w:r>
      <w:r w:rsidR="003B1B55">
        <w:fldChar w:fldCharType="separate"/>
      </w:r>
      <w:r>
        <w:t>196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9.6.40</w:t>
      </w:r>
      <w:r w:rsidRPr="00C11388">
        <w:rPr>
          <w:rFonts w:eastAsia="simsun"/>
          <w:lang w:eastAsia="zh-CN"/>
        </w:rPr>
        <w:tab/>
      </w:r>
      <w:r>
        <w:t xml:space="preserve">Resource Type </w:t>
      </w:r>
      <w:r w:rsidRPr="00C11388">
        <w:rPr>
          <w:i/>
        </w:rPr>
        <w:t>dynamicAuthorizationConsultation</w:t>
      </w:r>
      <w:r>
        <w:tab/>
      </w:r>
      <w:r w:rsidR="003B1B55">
        <w:fldChar w:fldCharType="begin"/>
      </w:r>
      <w:r>
        <w:instrText xml:space="preserve"> PAGEREF _Toc479354100 \h </w:instrText>
      </w:r>
      <w:r w:rsidR="003B1B55">
        <w:fldChar w:fldCharType="separate"/>
      </w:r>
      <w:r>
        <w:t>198</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9.6.4</w:t>
      </w:r>
      <w:r w:rsidRPr="00C11388">
        <w:rPr>
          <w:rFonts w:eastAsia="simsun"/>
          <w:lang w:eastAsia="zh-CN"/>
        </w:rPr>
        <w:t>1</w:t>
      </w:r>
      <w:r w:rsidRPr="00C11388">
        <w:rPr>
          <w:rFonts w:eastAsia="simsun"/>
          <w:lang w:eastAsia="zh-CN"/>
        </w:rPr>
        <w:tab/>
      </w:r>
      <w:r>
        <w:t xml:space="preserve">Resource Type </w:t>
      </w:r>
      <w:r w:rsidRPr="00C11388">
        <w:rPr>
          <w:i/>
        </w:rPr>
        <w:t>trafficPattern</w:t>
      </w:r>
      <w:r>
        <w:tab/>
      </w:r>
      <w:r w:rsidR="003B1B55">
        <w:fldChar w:fldCharType="begin"/>
      </w:r>
      <w:r>
        <w:instrText xml:space="preserve"> PAGEREF _Toc479354101 \h </w:instrText>
      </w:r>
      <w:r w:rsidR="003B1B55">
        <w:fldChar w:fldCharType="separate"/>
      </w:r>
      <w:r>
        <w:t>199</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 xml:space="preserve">9.6.42 </w:t>
      </w:r>
      <w:r>
        <w:tab/>
        <w:t xml:space="preserve">Resource Type </w:t>
      </w:r>
      <w:r w:rsidRPr="00C11388">
        <w:rPr>
          <w:i/>
        </w:rPr>
        <w:t>authorizationDecision</w:t>
      </w:r>
      <w:r>
        <w:tab/>
      </w:r>
      <w:r w:rsidR="003B1B55">
        <w:fldChar w:fldCharType="begin"/>
      </w:r>
      <w:r>
        <w:instrText xml:space="preserve"> PAGEREF _Toc479354102 \h </w:instrText>
      </w:r>
      <w:r w:rsidR="003B1B55">
        <w:fldChar w:fldCharType="separate"/>
      </w:r>
      <w:r>
        <w:t>201</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 xml:space="preserve">9.6.43 </w:t>
      </w:r>
      <w:r>
        <w:tab/>
        <w:t xml:space="preserve">Resource Type </w:t>
      </w:r>
      <w:r w:rsidRPr="00C11388">
        <w:rPr>
          <w:i/>
        </w:rPr>
        <w:t>authorizationPolicy</w:t>
      </w:r>
      <w:r>
        <w:tab/>
      </w:r>
      <w:r w:rsidR="003B1B55">
        <w:fldChar w:fldCharType="begin"/>
      </w:r>
      <w:r>
        <w:instrText xml:space="preserve"> PAGEREF _Toc479354103 \h </w:instrText>
      </w:r>
      <w:r w:rsidR="003B1B55">
        <w:fldChar w:fldCharType="separate"/>
      </w:r>
      <w:r>
        <w:t>204</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 xml:space="preserve">9.6.44 </w:t>
      </w:r>
      <w:r>
        <w:tab/>
        <w:t xml:space="preserve">Resource Type </w:t>
      </w:r>
      <w:r w:rsidRPr="00C11388">
        <w:rPr>
          <w:i/>
        </w:rPr>
        <w:t>authorizationInformation</w:t>
      </w:r>
      <w:r>
        <w:tab/>
      </w:r>
      <w:r w:rsidR="003B1B55">
        <w:fldChar w:fldCharType="begin"/>
      </w:r>
      <w:r>
        <w:instrText xml:space="preserve"> PAGEREF _Toc479354104 \h </w:instrText>
      </w:r>
      <w:r w:rsidR="003B1B55">
        <w:fldChar w:fldCharType="separate"/>
      </w:r>
      <w:r>
        <w:t>206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9.6.45</w:t>
      </w:r>
      <w:r>
        <w:tab/>
        <w:t xml:space="preserve">Resource Type </w:t>
      </w:r>
      <w:r w:rsidRPr="00C11388">
        <w:rPr>
          <w:i/>
        </w:rPr>
        <w:t>localMulticastGroup</w:t>
      </w:r>
      <w:r>
        <w:tab/>
      </w:r>
      <w:r w:rsidR="003B1B55">
        <w:fldChar w:fldCharType="begin"/>
      </w:r>
      <w:r>
        <w:instrText xml:space="preserve"> PAGEREF _Toc479354105 \h </w:instrText>
      </w:r>
      <w:r w:rsidR="003B1B55">
        <w:fldChar w:fldCharType="separate"/>
      </w:r>
      <w:r>
        <w:t>208</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10</w:t>
      </w:r>
      <w:r>
        <w:tab/>
        <w:t>Information Flows</w:t>
      </w:r>
      <w:r>
        <w:tab/>
      </w:r>
      <w:r w:rsidR="003B1B55">
        <w:fldChar w:fldCharType="begin"/>
      </w:r>
      <w:r>
        <w:instrText xml:space="preserve"> PAGEREF _Toc479354106 \h </w:instrText>
      </w:r>
      <w:r w:rsidR="003B1B55">
        <w:fldChar w:fldCharType="separate"/>
      </w:r>
      <w:r>
        <w:t>209</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10.1</w:t>
      </w:r>
      <w:r>
        <w:tab/>
        <w:t>Basic Procedures</w:t>
      </w:r>
      <w:r>
        <w:tab/>
      </w:r>
      <w:r w:rsidR="003B1B55">
        <w:fldChar w:fldCharType="begin"/>
      </w:r>
      <w:r>
        <w:instrText xml:space="preserve"> PAGEREF _Toc479354107 \h </w:instrText>
      </w:r>
      <w:r w:rsidR="003B1B55">
        <w:fldChar w:fldCharType="separate"/>
      </w:r>
      <w:r>
        <w:t>209</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10.1.1</w:t>
      </w:r>
      <w:r>
        <w:tab/>
        <w:t>Overview</w:t>
      </w:r>
      <w:r>
        <w:tab/>
      </w:r>
      <w:r w:rsidR="003B1B55">
        <w:fldChar w:fldCharType="begin"/>
      </w:r>
      <w:r>
        <w:instrText xml:space="preserve"> PAGEREF _Toc479354108 \h </w:instrText>
      </w:r>
      <w:r w:rsidR="003B1B55">
        <w:fldChar w:fldCharType="separate"/>
      </w:r>
      <w:r>
        <w:t>209</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10.1.2</w:t>
      </w:r>
      <w:r>
        <w:tab/>
        <w:t>CREATE (C)</w:t>
      </w:r>
      <w:r>
        <w:tab/>
      </w:r>
      <w:r w:rsidR="003B1B55">
        <w:fldChar w:fldCharType="begin"/>
      </w:r>
      <w:r>
        <w:instrText xml:space="preserve"> PAGEREF _Toc479354109 \h </w:instrText>
      </w:r>
      <w:r w:rsidR="003B1B55">
        <w:fldChar w:fldCharType="separate"/>
      </w:r>
      <w:r>
        <w:t>209</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10.1.3</w:t>
      </w:r>
      <w:r>
        <w:tab/>
        <w:t>RETRIEVE (R)</w:t>
      </w:r>
      <w:r>
        <w:tab/>
      </w:r>
      <w:r w:rsidR="003B1B55">
        <w:fldChar w:fldCharType="begin"/>
      </w:r>
      <w:r>
        <w:instrText xml:space="preserve"> PAGEREF _Toc479354110 \h </w:instrText>
      </w:r>
      <w:r w:rsidR="003B1B55">
        <w:fldChar w:fldCharType="separate"/>
      </w:r>
      <w:r>
        <w:t>211</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10.1.4</w:t>
      </w:r>
      <w:r>
        <w:tab/>
        <w:t>UPDATE (U)</w:t>
      </w:r>
      <w:r>
        <w:tab/>
      </w:r>
      <w:r w:rsidR="003B1B55">
        <w:fldChar w:fldCharType="begin"/>
      </w:r>
      <w:r>
        <w:instrText xml:space="preserve"> PAGEREF _Toc479354111 \h </w:instrText>
      </w:r>
      <w:r w:rsidR="003B1B55">
        <w:fldChar w:fldCharType="separate"/>
      </w:r>
      <w:r>
        <w:t>212</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10.1.5</w:t>
      </w:r>
      <w:r>
        <w:tab/>
        <w:t>DELETE (D)</w:t>
      </w:r>
      <w:r>
        <w:tab/>
      </w:r>
      <w:r w:rsidR="003B1B55">
        <w:fldChar w:fldCharType="begin"/>
      </w:r>
      <w:r>
        <w:instrText xml:space="preserve"> PAGEREF _Toc479354112 \h </w:instrText>
      </w:r>
      <w:r w:rsidR="003B1B55">
        <w:fldChar w:fldCharType="separate"/>
      </w:r>
      <w:r>
        <w:t>213</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lastRenderedPageBreak/>
        <w:t>10.1.6</w:t>
      </w:r>
      <w:r>
        <w:tab/>
        <w:t>NOTIFY (N)</w:t>
      </w:r>
      <w:r>
        <w:tab/>
      </w:r>
      <w:r w:rsidR="003B1B55">
        <w:fldChar w:fldCharType="begin"/>
      </w:r>
      <w:r>
        <w:instrText xml:space="preserve"> PAGEREF _Toc479354113 \h </w:instrText>
      </w:r>
      <w:r w:rsidR="003B1B55">
        <w:fldChar w:fldCharType="separate"/>
      </w:r>
      <w:r>
        <w:t>214</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10.2</w:t>
      </w:r>
      <w:r>
        <w:tab/>
        <w:t>Functional procedures</w:t>
      </w:r>
      <w:r>
        <w:tab/>
      </w:r>
      <w:r w:rsidR="003B1B55">
        <w:fldChar w:fldCharType="begin"/>
      </w:r>
      <w:r>
        <w:instrText xml:space="preserve"> PAGEREF _Toc479354114 \h </w:instrText>
      </w:r>
      <w:r w:rsidR="003B1B55">
        <w:fldChar w:fldCharType="separate"/>
      </w:r>
      <w:r>
        <w:t>216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10.2.1</w:t>
      </w:r>
      <w:r>
        <w:tab/>
        <w:t>Overview</w:t>
      </w:r>
      <w:r>
        <w:tab/>
      </w:r>
      <w:r w:rsidR="003B1B55">
        <w:fldChar w:fldCharType="begin"/>
      </w:r>
      <w:r>
        <w:instrText xml:space="preserve"> PAGEREF _Toc479354115 \h </w:instrText>
      </w:r>
      <w:r w:rsidR="003B1B55">
        <w:fldChar w:fldCharType="separate"/>
      </w:r>
      <w:r>
        <w:t>216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10.2.2</w:t>
      </w:r>
      <w:r>
        <w:tab/>
        <w:t>Registration</w:t>
      </w:r>
      <w:r>
        <w:tab/>
      </w:r>
      <w:r w:rsidR="003B1B55">
        <w:fldChar w:fldCharType="begin"/>
      </w:r>
      <w:r>
        <w:instrText xml:space="preserve"> PAGEREF _Toc479354116 \h </w:instrText>
      </w:r>
      <w:r w:rsidR="003B1B55">
        <w:fldChar w:fldCharType="separate"/>
      </w:r>
      <w:r>
        <w:t>216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10.2.2.1</w:t>
      </w:r>
      <w:r>
        <w:tab/>
        <w:t>AE registration</w:t>
      </w:r>
      <w:r>
        <w:tab/>
      </w:r>
      <w:r w:rsidR="003B1B55">
        <w:fldChar w:fldCharType="begin"/>
      </w:r>
      <w:r>
        <w:instrText xml:space="preserve"> PAGEREF _Toc479354117 \h </w:instrText>
      </w:r>
      <w:r w:rsidR="003B1B55">
        <w:fldChar w:fldCharType="separate"/>
      </w:r>
      <w:r>
        <w:t>216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10.2.2.2</w:t>
      </w:r>
      <w:r>
        <w:tab/>
        <w:t xml:space="preserve">Create </w:t>
      </w:r>
      <w:r w:rsidRPr="00C11388">
        <w:rPr>
          <w:i/>
        </w:rPr>
        <w:t>&lt;AE&gt;</w:t>
      </w:r>
      <w:r>
        <w:tab/>
      </w:r>
      <w:r w:rsidR="003B1B55">
        <w:fldChar w:fldCharType="begin"/>
      </w:r>
      <w:r>
        <w:instrText xml:space="preserve"> PAGEREF _Toc479354118 \h </w:instrText>
      </w:r>
      <w:r w:rsidR="003B1B55">
        <w:fldChar w:fldCharType="separate"/>
      </w:r>
      <w:r>
        <w:t>216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10.2.2.3</w:t>
      </w:r>
      <w:r>
        <w:tab/>
        <w:t xml:space="preserve">Retrieve </w:t>
      </w:r>
      <w:r w:rsidRPr="00C11388">
        <w:rPr>
          <w:i/>
        </w:rPr>
        <w:t>&lt;AE&gt;</w:t>
      </w:r>
      <w:r>
        <w:tab/>
      </w:r>
      <w:r w:rsidR="003B1B55">
        <w:fldChar w:fldCharType="begin"/>
      </w:r>
      <w:r>
        <w:instrText xml:space="preserve"> PAGEREF _Toc479354119 \h </w:instrText>
      </w:r>
      <w:r w:rsidR="003B1B55">
        <w:fldChar w:fldCharType="separate"/>
      </w:r>
      <w:r>
        <w:t>221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10.2.2.4</w:t>
      </w:r>
      <w:r>
        <w:tab/>
        <w:t xml:space="preserve">Update </w:t>
      </w:r>
      <w:r w:rsidRPr="00C11388">
        <w:rPr>
          <w:i/>
        </w:rPr>
        <w:t>&lt;AE&gt;</w:t>
      </w:r>
      <w:r>
        <w:tab/>
      </w:r>
      <w:r w:rsidR="003B1B55">
        <w:fldChar w:fldCharType="begin"/>
      </w:r>
      <w:r>
        <w:instrText xml:space="preserve"> PAGEREF _Toc479354120 \h </w:instrText>
      </w:r>
      <w:r w:rsidR="003B1B55">
        <w:fldChar w:fldCharType="separate"/>
      </w:r>
      <w:r>
        <w:t>222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10.2.2.5</w:t>
      </w:r>
      <w:r>
        <w:tab/>
        <w:t xml:space="preserve">Delete </w:t>
      </w:r>
      <w:r w:rsidRPr="00C11388">
        <w:rPr>
          <w:i/>
        </w:rPr>
        <w:t>&lt;AE&gt;</w:t>
      </w:r>
      <w:r>
        <w:tab/>
      </w:r>
      <w:r w:rsidR="003B1B55">
        <w:fldChar w:fldCharType="begin"/>
      </w:r>
      <w:r>
        <w:instrText xml:space="preserve"> PAGEREF _Toc479354121 \h </w:instrText>
      </w:r>
      <w:r w:rsidR="003B1B55">
        <w:fldChar w:fldCharType="separate"/>
      </w:r>
      <w:r>
        <w:t>222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Malgun Gothic"/>
          <w:lang w:eastAsia="ko-KR"/>
        </w:rPr>
        <w:t>10.2.2.6</w:t>
      </w:r>
      <w:r w:rsidRPr="00C11388">
        <w:rPr>
          <w:rFonts w:eastAsia="Malgun Gothic"/>
          <w:lang w:eastAsia="ko-KR"/>
        </w:rPr>
        <w:tab/>
        <w:t>CSE registration</w:t>
      </w:r>
      <w:r>
        <w:tab/>
      </w:r>
      <w:r w:rsidR="003B1B55">
        <w:fldChar w:fldCharType="begin"/>
      </w:r>
      <w:r>
        <w:instrText xml:space="preserve"> PAGEREF _Toc479354122 \h </w:instrText>
      </w:r>
      <w:r w:rsidR="003B1B55">
        <w:fldChar w:fldCharType="separate"/>
      </w:r>
      <w:r>
        <w:t>222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10.2.2.7</w:t>
      </w:r>
      <w:r>
        <w:tab/>
        <w:t xml:space="preserve">Create </w:t>
      </w:r>
      <w:r w:rsidRPr="00C11388">
        <w:rPr>
          <w:i/>
        </w:rPr>
        <w:t>&lt;remoteCSE&gt;</w:t>
      </w:r>
      <w:r>
        <w:tab/>
      </w:r>
      <w:r w:rsidR="003B1B55">
        <w:fldChar w:fldCharType="begin"/>
      </w:r>
      <w:r>
        <w:instrText xml:space="preserve"> PAGEREF _Toc479354123 \h </w:instrText>
      </w:r>
      <w:r w:rsidR="003B1B55">
        <w:fldChar w:fldCharType="separate"/>
      </w:r>
      <w:r>
        <w:t>223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10.2.2.8</w:t>
      </w:r>
      <w:r>
        <w:tab/>
        <w:t xml:space="preserve">Retrieve </w:t>
      </w:r>
      <w:r w:rsidRPr="00C11388">
        <w:rPr>
          <w:i/>
        </w:rPr>
        <w:t>&lt;remoteCSE&gt;</w:t>
      </w:r>
      <w:r>
        <w:tab/>
      </w:r>
      <w:r w:rsidR="003B1B55">
        <w:fldChar w:fldCharType="begin"/>
      </w:r>
      <w:r>
        <w:instrText xml:space="preserve"> PAGEREF _Toc479354124 \h </w:instrText>
      </w:r>
      <w:r w:rsidR="003B1B55">
        <w:fldChar w:fldCharType="separate"/>
      </w:r>
      <w:r>
        <w:t>225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10.2.2.9</w:t>
      </w:r>
      <w:r>
        <w:tab/>
        <w:t xml:space="preserve">Update </w:t>
      </w:r>
      <w:r w:rsidRPr="00C11388">
        <w:rPr>
          <w:i/>
        </w:rPr>
        <w:t>&lt;remoteCSE&gt;</w:t>
      </w:r>
      <w:r>
        <w:tab/>
      </w:r>
      <w:r w:rsidR="003B1B55">
        <w:fldChar w:fldCharType="begin"/>
      </w:r>
      <w:r>
        <w:instrText xml:space="preserve"> PAGEREF _Toc479354125 \h </w:instrText>
      </w:r>
      <w:r w:rsidR="003B1B55">
        <w:fldChar w:fldCharType="separate"/>
      </w:r>
      <w:r>
        <w:t>226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10.2.2.10</w:t>
      </w:r>
      <w:r>
        <w:tab/>
        <w:t xml:space="preserve">Delete </w:t>
      </w:r>
      <w:r w:rsidRPr="00C11388">
        <w:rPr>
          <w:i/>
        </w:rPr>
        <w:t>&lt;remoteCSE&gt;</w:t>
      </w:r>
      <w:r>
        <w:tab/>
      </w:r>
      <w:r w:rsidR="003B1B55">
        <w:fldChar w:fldCharType="begin"/>
      </w:r>
      <w:r>
        <w:instrText xml:space="preserve"> PAGEREF _Toc479354126 \h </w:instrText>
      </w:r>
      <w:r w:rsidR="003B1B55">
        <w:fldChar w:fldCharType="separate"/>
      </w:r>
      <w:r>
        <w:t>226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10.2.2.11</w:t>
      </w:r>
      <w:r>
        <w:tab/>
        <w:t xml:space="preserve">Retrieve </w:t>
      </w:r>
      <w:r w:rsidRPr="00C11388">
        <w:rPr>
          <w:i/>
        </w:rPr>
        <w:t>&lt;CSEBase&gt;</w:t>
      </w:r>
      <w:r>
        <w:tab/>
      </w:r>
      <w:r w:rsidR="003B1B55">
        <w:fldChar w:fldCharType="begin"/>
      </w:r>
      <w:r>
        <w:instrText xml:space="preserve"> PAGEREF _Toc479354127 \h </w:instrText>
      </w:r>
      <w:r w:rsidR="003B1B55">
        <w:fldChar w:fldCharType="separate"/>
      </w:r>
      <w:r>
        <w:t>228</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10.2.3</w:t>
      </w:r>
      <w:r>
        <w:tab/>
        <w:t>Authorization</w:t>
      </w:r>
      <w:r>
        <w:tab/>
      </w:r>
      <w:r w:rsidR="003B1B55">
        <w:fldChar w:fldCharType="begin"/>
      </w:r>
      <w:r>
        <w:instrText xml:space="preserve"> PAGEREF _Toc479354128 \h </w:instrText>
      </w:r>
      <w:r w:rsidR="003B1B55">
        <w:fldChar w:fldCharType="separate"/>
      </w:r>
      <w:r>
        <w:t>228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w:t>
      </w:r>
      <w:r>
        <w:tab/>
        <w:t>Introduction</w:t>
      </w:r>
      <w:r>
        <w:tab/>
      </w:r>
      <w:r w:rsidR="003B1B55">
        <w:fldChar w:fldCharType="begin"/>
      </w:r>
      <w:r>
        <w:instrText xml:space="preserve"> PAGEREF _Toc479354129 \h </w:instrText>
      </w:r>
      <w:r w:rsidR="003B1B55">
        <w:fldChar w:fldCharType="separate"/>
      </w:r>
      <w:r>
        <w:t>228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C11388">
        <w:rPr>
          <w:i/>
        </w:rPr>
        <w:t>&lt;accessControlPolicy&gt;</w:t>
      </w:r>
      <w:r>
        <w:tab/>
      </w:r>
      <w:r w:rsidR="003B1B55">
        <w:fldChar w:fldCharType="begin"/>
      </w:r>
      <w:r>
        <w:instrText xml:space="preserve"> PAGEREF _Toc479354130 \h </w:instrText>
      </w:r>
      <w:r w:rsidR="003B1B55">
        <w:fldChar w:fldCharType="separate"/>
      </w:r>
      <w:r>
        <w:t>228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w:t>
      </w:r>
      <w:r>
        <w:tab/>
        <w:t xml:space="preserve">Create </w:t>
      </w:r>
      <w:r w:rsidRPr="00C11388">
        <w:rPr>
          <w:i/>
        </w:rPr>
        <w:t>&lt;accessControlPolicy&gt;</w:t>
      </w:r>
      <w:r>
        <w:tab/>
      </w:r>
      <w:r w:rsidR="003B1B55">
        <w:fldChar w:fldCharType="begin"/>
      </w:r>
      <w:r>
        <w:instrText xml:space="preserve"> PAGEREF _Toc479354131 \h </w:instrText>
      </w:r>
      <w:r w:rsidR="003B1B55">
        <w:fldChar w:fldCharType="separate"/>
      </w:r>
      <w:r>
        <w:t>228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10.2.3.4</w:t>
      </w:r>
      <w:r>
        <w:tab/>
        <w:t xml:space="preserve">Retrieve </w:t>
      </w:r>
      <w:r w:rsidRPr="00C11388">
        <w:rPr>
          <w:i/>
        </w:rPr>
        <w:t>&lt;accessControlPolicy&gt;</w:t>
      </w:r>
      <w:r>
        <w:tab/>
      </w:r>
      <w:r w:rsidR="003B1B55">
        <w:fldChar w:fldCharType="begin"/>
      </w:r>
      <w:r>
        <w:instrText xml:space="preserve"> PAGEREF _Toc479354132 \h </w:instrText>
      </w:r>
      <w:r w:rsidR="003B1B55">
        <w:fldChar w:fldCharType="separate"/>
      </w:r>
      <w:r>
        <w:t>229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10.2.3.5</w:t>
      </w:r>
      <w:r>
        <w:tab/>
        <w:t xml:space="preserve">Update </w:t>
      </w:r>
      <w:r w:rsidRPr="00C11388">
        <w:rPr>
          <w:i/>
        </w:rPr>
        <w:t>&lt;accessControlPolicy&gt;</w:t>
      </w:r>
      <w:r>
        <w:tab/>
      </w:r>
      <w:r w:rsidR="003B1B55">
        <w:fldChar w:fldCharType="begin"/>
      </w:r>
      <w:r>
        <w:instrText xml:space="preserve"> PAGEREF _Toc479354133 \h </w:instrText>
      </w:r>
      <w:r w:rsidR="003B1B55">
        <w:fldChar w:fldCharType="separate"/>
      </w:r>
      <w:r>
        <w:t>229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10.2.3.6</w:t>
      </w:r>
      <w:r>
        <w:tab/>
        <w:t xml:space="preserve">Delete </w:t>
      </w:r>
      <w:r w:rsidRPr="00C11388">
        <w:rPr>
          <w:i/>
        </w:rPr>
        <w:t>&lt;accessControlPolicy&gt;</w:t>
      </w:r>
      <w:r>
        <w:tab/>
      </w:r>
      <w:r w:rsidR="003B1B55">
        <w:fldChar w:fldCharType="begin"/>
      </w:r>
      <w:r>
        <w:instrText xml:space="preserve"> PAGEREF _Toc479354134 \h </w:instrText>
      </w:r>
      <w:r w:rsidR="003B1B55">
        <w:fldChar w:fldCharType="separate"/>
      </w:r>
      <w:r>
        <w:t>229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C11388">
        <w:rPr>
          <w:i/>
        </w:rPr>
        <w:t>&lt;dynamicAuthorization</w:t>
      </w:r>
      <w:r w:rsidRPr="00C11388">
        <w:rPr>
          <w:rFonts w:eastAsiaTheme="minorEastAsia"/>
          <w:i/>
          <w:lang w:eastAsia="zh-CN"/>
        </w:rPr>
        <w:t>C</w:t>
      </w:r>
      <w:r w:rsidRPr="00C11388">
        <w:rPr>
          <w:i/>
        </w:rPr>
        <w:t>onsultation&gt;</w:t>
      </w:r>
      <w:r>
        <w:tab/>
      </w:r>
      <w:r w:rsidR="003B1B55">
        <w:fldChar w:fldCharType="begin"/>
      </w:r>
      <w:r>
        <w:instrText xml:space="preserve"> PAGEREF _Toc479354135 \h </w:instrText>
      </w:r>
      <w:r w:rsidR="003B1B55">
        <w:fldChar w:fldCharType="separate"/>
      </w:r>
      <w:r>
        <w:t>230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10.2.3.8</w:t>
      </w:r>
      <w:r w:rsidRPr="00C11388">
        <w:rPr>
          <w:rFonts w:eastAsia="宋体"/>
          <w:lang w:eastAsia="zh-CN"/>
        </w:rPr>
        <w:tab/>
      </w:r>
      <w:r>
        <w:t>Create &lt;</w:t>
      </w:r>
      <w:r w:rsidRPr="00C11388">
        <w:rPr>
          <w:i/>
        </w:rPr>
        <w:t>dynamicAuthorizationConsultation</w:t>
      </w:r>
      <w:r>
        <w:t>&gt;</w:t>
      </w:r>
      <w:r>
        <w:tab/>
      </w:r>
      <w:r w:rsidR="003B1B55">
        <w:fldChar w:fldCharType="begin"/>
      </w:r>
      <w:r>
        <w:instrText xml:space="preserve"> PAGEREF _Toc479354136 \h </w:instrText>
      </w:r>
      <w:r w:rsidR="003B1B55">
        <w:fldChar w:fldCharType="separate"/>
      </w:r>
      <w:r>
        <w:t>230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10.2.3.9</w:t>
      </w:r>
      <w:r>
        <w:tab/>
        <w:t>Retrieve &lt;</w:t>
      </w:r>
      <w:r w:rsidRPr="00C11388">
        <w:rPr>
          <w:i/>
        </w:rPr>
        <w:t>dynamicAuthorizationConsultation</w:t>
      </w:r>
      <w:r>
        <w:t>&gt;</w:t>
      </w:r>
      <w:r>
        <w:tab/>
      </w:r>
      <w:r w:rsidR="003B1B55">
        <w:fldChar w:fldCharType="begin"/>
      </w:r>
      <w:r>
        <w:instrText xml:space="preserve"> PAGEREF _Toc479354137 \h </w:instrText>
      </w:r>
      <w:r w:rsidR="003B1B55">
        <w:fldChar w:fldCharType="separate"/>
      </w:r>
      <w:r>
        <w:t>230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10.2.3.10</w:t>
      </w:r>
      <w:r>
        <w:tab/>
        <w:t>Update &lt;</w:t>
      </w:r>
      <w:r w:rsidRPr="00C11388">
        <w:rPr>
          <w:i/>
        </w:rPr>
        <w:t>dynamicAuthorizationConsultation</w:t>
      </w:r>
      <w:r>
        <w:t>&gt;</w:t>
      </w:r>
      <w:r>
        <w:tab/>
      </w:r>
      <w:r w:rsidR="003B1B55">
        <w:fldChar w:fldCharType="begin"/>
      </w:r>
      <w:r>
        <w:instrText xml:space="preserve"> PAGEREF _Toc479354138 \h </w:instrText>
      </w:r>
      <w:r w:rsidR="003B1B55">
        <w:fldChar w:fldCharType="separate"/>
      </w:r>
      <w:r>
        <w:t>231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10.2.3.11</w:t>
      </w:r>
      <w:r>
        <w:tab/>
        <w:t>Delete &lt;</w:t>
      </w:r>
      <w:r w:rsidRPr="00C11388">
        <w:rPr>
          <w:i/>
        </w:rPr>
        <w:t>dynamicAuthorizationConsultation</w:t>
      </w:r>
      <w:r>
        <w:t>&gt;</w:t>
      </w:r>
      <w:r>
        <w:tab/>
      </w:r>
      <w:r w:rsidR="003B1B55">
        <w:fldChar w:fldCharType="begin"/>
      </w:r>
      <w:r>
        <w:instrText xml:space="preserve"> PAGEREF _Toc479354139 \h </w:instrText>
      </w:r>
      <w:r w:rsidR="003B1B55">
        <w:fldChar w:fldCharType="separate"/>
      </w:r>
      <w:r>
        <w:t>231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C11388">
        <w:rPr>
          <w:i/>
        </w:rPr>
        <w:t>&lt;role&gt;</w:t>
      </w:r>
      <w:r>
        <w:tab/>
      </w:r>
      <w:r w:rsidR="003B1B55">
        <w:fldChar w:fldCharType="begin"/>
      </w:r>
      <w:r>
        <w:instrText xml:space="preserve"> PAGEREF _Toc479354140 \h </w:instrText>
      </w:r>
      <w:r w:rsidR="003B1B55">
        <w:fldChar w:fldCharType="separate"/>
      </w:r>
      <w:r>
        <w:t>231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10.2.3.13</w:t>
      </w:r>
      <w:r w:rsidRPr="00C11388">
        <w:rPr>
          <w:rFonts w:eastAsia="宋体"/>
          <w:lang w:eastAsia="zh-CN"/>
        </w:rPr>
        <w:tab/>
      </w:r>
      <w:r>
        <w:t>Create &lt;</w:t>
      </w:r>
      <w:r w:rsidRPr="00C11388">
        <w:rPr>
          <w:i/>
        </w:rPr>
        <w:t>role</w:t>
      </w:r>
      <w:r>
        <w:t>&gt;</w:t>
      </w:r>
      <w:r>
        <w:tab/>
      </w:r>
      <w:r w:rsidR="003B1B55">
        <w:fldChar w:fldCharType="begin"/>
      </w:r>
      <w:r>
        <w:instrText xml:space="preserve"> PAGEREF _Toc479354141 \h </w:instrText>
      </w:r>
      <w:r w:rsidR="003B1B55">
        <w:fldChar w:fldCharType="separate"/>
      </w:r>
      <w:r>
        <w:t>232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10.2.3.14</w:t>
      </w:r>
      <w:r>
        <w:tab/>
        <w:t>Retrieve &lt;</w:t>
      </w:r>
      <w:r w:rsidRPr="00C11388">
        <w:rPr>
          <w:i/>
        </w:rPr>
        <w:t>role</w:t>
      </w:r>
      <w:r>
        <w:t>&gt;</w:t>
      </w:r>
      <w:r>
        <w:tab/>
      </w:r>
      <w:r w:rsidR="003B1B55">
        <w:fldChar w:fldCharType="begin"/>
      </w:r>
      <w:r>
        <w:instrText xml:space="preserve"> PAGEREF _Toc479354142 \h </w:instrText>
      </w:r>
      <w:r w:rsidR="003B1B55">
        <w:fldChar w:fldCharType="separate"/>
      </w:r>
      <w:r>
        <w:t>232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10.2.3.15</w:t>
      </w:r>
      <w:r>
        <w:tab/>
        <w:t>Update &lt;</w:t>
      </w:r>
      <w:r w:rsidRPr="00C11388">
        <w:rPr>
          <w:i/>
        </w:rPr>
        <w:t>role</w:t>
      </w:r>
      <w:r>
        <w:t>&gt;</w:t>
      </w:r>
      <w:r>
        <w:tab/>
      </w:r>
      <w:r w:rsidR="003B1B55">
        <w:fldChar w:fldCharType="begin"/>
      </w:r>
      <w:r>
        <w:instrText xml:space="preserve"> PAGEREF _Toc479354143 \h </w:instrText>
      </w:r>
      <w:r w:rsidR="003B1B55">
        <w:fldChar w:fldCharType="separate"/>
      </w:r>
      <w:r>
        <w:t>232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10.2.3.16</w:t>
      </w:r>
      <w:r>
        <w:tab/>
        <w:t>Delete &lt;</w:t>
      </w:r>
      <w:r w:rsidRPr="00C11388">
        <w:rPr>
          <w:i/>
        </w:rPr>
        <w:t>role</w:t>
      </w:r>
      <w:r>
        <w:t>&gt;</w:t>
      </w:r>
      <w:r>
        <w:tab/>
      </w:r>
      <w:r w:rsidR="003B1B55">
        <w:fldChar w:fldCharType="begin"/>
      </w:r>
      <w:r>
        <w:instrText xml:space="preserve"> PAGEREF _Toc479354144 \h </w:instrText>
      </w:r>
      <w:r w:rsidR="003B1B55">
        <w:fldChar w:fldCharType="separate"/>
      </w:r>
      <w:r>
        <w:t>233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C11388">
        <w:rPr>
          <w:i/>
        </w:rPr>
        <w:t>&lt;token&gt;</w:t>
      </w:r>
      <w:r>
        <w:tab/>
      </w:r>
      <w:r w:rsidR="003B1B55">
        <w:fldChar w:fldCharType="begin"/>
      </w:r>
      <w:r>
        <w:instrText xml:space="preserve"> PAGEREF _Toc479354145 \h </w:instrText>
      </w:r>
      <w:r w:rsidR="003B1B55">
        <w:fldChar w:fldCharType="separate"/>
      </w:r>
      <w:r>
        <w:t>233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10.2.3.18</w:t>
      </w:r>
      <w:r>
        <w:tab/>
        <w:t>Create &lt;</w:t>
      </w:r>
      <w:r w:rsidRPr="00C11388">
        <w:rPr>
          <w:i/>
        </w:rPr>
        <w:t>token</w:t>
      </w:r>
      <w:r>
        <w:t>&gt;</w:t>
      </w:r>
      <w:r>
        <w:tab/>
      </w:r>
      <w:r w:rsidR="003B1B55">
        <w:fldChar w:fldCharType="begin"/>
      </w:r>
      <w:r>
        <w:instrText xml:space="preserve"> PAGEREF _Toc479354146 \h </w:instrText>
      </w:r>
      <w:r w:rsidR="003B1B55">
        <w:fldChar w:fldCharType="separate"/>
      </w:r>
      <w:r>
        <w:t>233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10.2.3.19</w:t>
      </w:r>
      <w:r>
        <w:tab/>
        <w:t>Retrieve &lt;</w:t>
      </w:r>
      <w:r w:rsidRPr="00C11388">
        <w:rPr>
          <w:i/>
        </w:rPr>
        <w:t>token</w:t>
      </w:r>
      <w:r>
        <w:t>&gt;</w:t>
      </w:r>
      <w:r>
        <w:tab/>
      </w:r>
      <w:r w:rsidR="003B1B55">
        <w:fldChar w:fldCharType="begin"/>
      </w:r>
      <w:r>
        <w:instrText xml:space="preserve"> PAGEREF _Toc479354147 \h </w:instrText>
      </w:r>
      <w:r w:rsidR="003B1B55">
        <w:fldChar w:fldCharType="separate"/>
      </w:r>
      <w:r>
        <w:t>234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10.2.3.20</w:t>
      </w:r>
      <w:r>
        <w:tab/>
        <w:t>Update &lt;</w:t>
      </w:r>
      <w:r w:rsidRPr="00C11388">
        <w:rPr>
          <w:i/>
        </w:rPr>
        <w:t>token</w:t>
      </w:r>
      <w:r>
        <w:t>&gt;</w:t>
      </w:r>
      <w:r>
        <w:tab/>
      </w:r>
      <w:r w:rsidR="003B1B55">
        <w:fldChar w:fldCharType="begin"/>
      </w:r>
      <w:r>
        <w:instrText xml:space="preserve"> PAGEREF _Toc479354148 \h </w:instrText>
      </w:r>
      <w:r w:rsidR="003B1B55">
        <w:fldChar w:fldCharType="separate"/>
      </w:r>
      <w:r>
        <w:t>234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10.2.3.21</w:t>
      </w:r>
      <w:r w:rsidRPr="00C11388">
        <w:rPr>
          <w:rFonts w:eastAsia="宋体"/>
          <w:lang w:eastAsia="zh-CN"/>
        </w:rPr>
        <w:tab/>
      </w:r>
      <w:r>
        <w:t>Delete &lt;</w:t>
      </w:r>
      <w:r w:rsidRPr="00C11388">
        <w:rPr>
          <w:i/>
        </w:rPr>
        <w:t>token</w:t>
      </w:r>
      <w:r>
        <w:t>&gt;</w:t>
      </w:r>
      <w:r>
        <w:tab/>
      </w:r>
      <w:r w:rsidR="003B1B55">
        <w:fldChar w:fldCharType="begin"/>
      </w:r>
      <w:r>
        <w:instrText xml:space="preserve"> PAGEREF _Toc479354149 \h </w:instrText>
      </w:r>
      <w:r w:rsidR="003B1B55">
        <w:fldChar w:fldCharType="separate"/>
      </w:r>
      <w:r>
        <w:t>235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w:t>
      </w:r>
      <w:r w:rsidRPr="00C11388">
        <w:rPr>
          <w:lang w:val="en-US" w:eastAsia="zh-CN"/>
        </w:rPr>
        <w:t>3</w:t>
      </w:r>
      <w:r>
        <w:t>.</w:t>
      </w:r>
      <w:r w:rsidRPr="00C11388">
        <w:rPr>
          <w:rFonts w:eastAsiaTheme="minorEastAsia"/>
          <w:lang w:eastAsia="zh-CN"/>
        </w:rPr>
        <w:t>22</w:t>
      </w:r>
      <w:r>
        <w:tab/>
        <w:t xml:space="preserve">Authorization using </w:t>
      </w:r>
      <w:r w:rsidRPr="00C11388">
        <w:rPr>
          <w:i/>
        </w:rPr>
        <w:t>&lt;authorizationDecision&gt;</w:t>
      </w:r>
      <w:r>
        <w:tab/>
      </w:r>
      <w:r w:rsidR="003B1B55">
        <w:fldChar w:fldCharType="begin"/>
      </w:r>
      <w:r>
        <w:instrText xml:space="preserve"> PAGEREF _Toc479354150 \h </w:instrText>
      </w:r>
      <w:r w:rsidR="003B1B55">
        <w:fldChar w:fldCharType="separate"/>
      </w:r>
      <w:r>
        <w:t>235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10.2.3.23</w:t>
      </w:r>
      <w:r>
        <w:tab/>
        <w:t xml:space="preserve">Create </w:t>
      </w:r>
      <w:r w:rsidRPr="00C11388">
        <w:rPr>
          <w:i/>
        </w:rPr>
        <w:t>&lt;authorizationDecision&gt;</w:t>
      </w:r>
      <w:r>
        <w:tab/>
      </w:r>
      <w:r w:rsidR="003B1B55">
        <w:fldChar w:fldCharType="begin"/>
      </w:r>
      <w:r>
        <w:instrText xml:space="preserve"> PAGEREF _Toc479354151 \h </w:instrText>
      </w:r>
      <w:r w:rsidR="003B1B55">
        <w:fldChar w:fldCharType="separate"/>
      </w:r>
      <w:r>
        <w:t>235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10.2.3.24</w:t>
      </w:r>
      <w:r>
        <w:tab/>
        <w:t xml:space="preserve">Retrieve </w:t>
      </w:r>
      <w:r w:rsidRPr="00C11388">
        <w:rPr>
          <w:i/>
        </w:rPr>
        <w:t>&lt;authorizationDecision&gt;</w:t>
      </w:r>
      <w:r>
        <w:tab/>
      </w:r>
      <w:r w:rsidR="003B1B55">
        <w:fldChar w:fldCharType="begin"/>
      </w:r>
      <w:r>
        <w:instrText xml:space="preserve"> PAGEREF _Toc479354152 \h </w:instrText>
      </w:r>
      <w:r w:rsidR="003B1B55">
        <w:fldChar w:fldCharType="separate"/>
      </w:r>
      <w:r>
        <w:t>236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10.2.3.25</w:t>
      </w:r>
      <w:r>
        <w:tab/>
        <w:t xml:space="preserve">Update </w:t>
      </w:r>
      <w:r w:rsidRPr="00C11388">
        <w:rPr>
          <w:i/>
        </w:rPr>
        <w:t>&lt;authorizationDecision&gt;</w:t>
      </w:r>
      <w:r>
        <w:tab/>
      </w:r>
      <w:r w:rsidR="003B1B55">
        <w:fldChar w:fldCharType="begin"/>
      </w:r>
      <w:r>
        <w:instrText xml:space="preserve"> PAGEREF _Toc479354153 \h </w:instrText>
      </w:r>
      <w:r w:rsidR="003B1B55">
        <w:fldChar w:fldCharType="separate"/>
      </w:r>
      <w:r>
        <w:t>237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10.2.3.26</w:t>
      </w:r>
      <w:r>
        <w:tab/>
        <w:t xml:space="preserve">Delete </w:t>
      </w:r>
      <w:r w:rsidRPr="00C11388">
        <w:rPr>
          <w:i/>
        </w:rPr>
        <w:t>&lt;authorizationDecision&gt;</w:t>
      </w:r>
      <w:r>
        <w:tab/>
      </w:r>
      <w:r w:rsidR="003B1B55">
        <w:fldChar w:fldCharType="begin"/>
      </w:r>
      <w:r>
        <w:instrText xml:space="preserve"> PAGEREF _Toc479354154 \h </w:instrText>
      </w:r>
      <w:r w:rsidR="003B1B55">
        <w:fldChar w:fldCharType="separate"/>
      </w:r>
      <w:r>
        <w:t>237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w:t>
      </w:r>
      <w:r w:rsidRPr="00C11388">
        <w:rPr>
          <w:lang w:val="en-US" w:eastAsia="zh-CN"/>
        </w:rPr>
        <w:t>3</w:t>
      </w:r>
      <w:r>
        <w:t>.</w:t>
      </w:r>
      <w:r w:rsidRPr="00C11388">
        <w:rPr>
          <w:rFonts w:eastAsiaTheme="minorEastAsia"/>
          <w:lang w:eastAsia="zh-CN"/>
        </w:rPr>
        <w:t>27</w:t>
      </w:r>
      <w:r>
        <w:tab/>
        <w:t xml:space="preserve">Authorization using </w:t>
      </w:r>
      <w:r w:rsidRPr="00C11388">
        <w:rPr>
          <w:i/>
        </w:rPr>
        <w:t>&lt;authorizationPolicy&gt;</w:t>
      </w:r>
      <w:r>
        <w:tab/>
      </w:r>
      <w:r w:rsidR="003B1B55">
        <w:fldChar w:fldCharType="begin"/>
      </w:r>
      <w:r>
        <w:instrText xml:space="preserve"> PAGEREF _Toc479354155 \h </w:instrText>
      </w:r>
      <w:r w:rsidR="003B1B55">
        <w:fldChar w:fldCharType="separate"/>
      </w:r>
      <w:r>
        <w:t>237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10.2.3.28</w:t>
      </w:r>
      <w:r>
        <w:tab/>
        <w:t xml:space="preserve">Create </w:t>
      </w:r>
      <w:r w:rsidRPr="00C11388">
        <w:rPr>
          <w:i/>
        </w:rPr>
        <w:t>&lt;authorizationPolicy&gt;</w:t>
      </w:r>
      <w:r>
        <w:tab/>
      </w:r>
      <w:r w:rsidR="003B1B55">
        <w:fldChar w:fldCharType="begin"/>
      </w:r>
      <w:r>
        <w:instrText xml:space="preserve"> PAGEREF _Toc479354156 \h </w:instrText>
      </w:r>
      <w:r w:rsidR="003B1B55">
        <w:fldChar w:fldCharType="separate"/>
      </w:r>
      <w:r>
        <w:t>238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10.2.3.29</w:t>
      </w:r>
      <w:r>
        <w:tab/>
        <w:t xml:space="preserve">Retrieve </w:t>
      </w:r>
      <w:r w:rsidRPr="00C11388">
        <w:rPr>
          <w:i/>
        </w:rPr>
        <w:t>&lt;authorizationPolicy&gt;</w:t>
      </w:r>
      <w:r>
        <w:tab/>
      </w:r>
      <w:r w:rsidR="003B1B55">
        <w:fldChar w:fldCharType="begin"/>
      </w:r>
      <w:r>
        <w:instrText xml:space="preserve"> PAGEREF _Toc479354157 \h </w:instrText>
      </w:r>
      <w:r w:rsidR="003B1B55">
        <w:fldChar w:fldCharType="separate"/>
      </w:r>
      <w:r>
        <w:t>238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10.2.3.30</w:t>
      </w:r>
      <w:r>
        <w:tab/>
        <w:t xml:space="preserve">Update </w:t>
      </w:r>
      <w:r w:rsidRPr="00C11388">
        <w:rPr>
          <w:i/>
        </w:rPr>
        <w:t>&lt;authorizationPolicy&gt;</w:t>
      </w:r>
      <w:r>
        <w:tab/>
      </w:r>
      <w:r w:rsidR="003B1B55">
        <w:fldChar w:fldCharType="begin"/>
      </w:r>
      <w:r>
        <w:instrText xml:space="preserve"> PAGEREF _Toc479354158 \h </w:instrText>
      </w:r>
      <w:r w:rsidR="003B1B55">
        <w:fldChar w:fldCharType="separate"/>
      </w:r>
      <w:r>
        <w:t>239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10.2.3.31</w:t>
      </w:r>
      <w:r>
        <w:tab/>
        <w:t xml:space="preserve">Delete </w:t>
      </w:r>
      <w:r w:rsidRPr="00C11388">
        <w:rPr>
          <w:i/>
        </w:rPr>
        <w:t>&lt;authorizationPolicy&gt;</w:t>
      </w:r>
      <w:r>
        <w:tab/>
      </w:r>
      <w:r w:rsidR="003B1B55">
        <w:fldChar w:fldCharType="begin"/>
      </w:r>
      <w:r>
        <w:instrText xml:space="preserve"> PAGEREF _Toc479354159 \h </w:instrText>
      </w:r>
      <w:r w:rsidR="003B1B55">
        <w:fldChar w:fldCharType="separate"/>
      </w:r>
      <w:r>
        <w:t>240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w:t>
      </w:r>
      <w:r w:rsidRPr="00C11388">
        <w:rPr>
          <w:lang w:val="en-US" w:eastAsia="zh-CN"/>
        </w:rPr>
        <w:t>3</w:t>
      </w:r>
      <w:r>
        <w:t>.</w:t>
      </w:r>
      <w:r w:rsidRPr="00C11388">
        <w:rPr>
          <w:rFonts w:eastAsiaTheme="minorEastAsia"/>
          <w:lang w:eastAsia="zh-CN"/>
        </w:rPr>
        <w:t>32</w:t>
      </w:r>
      <w:r>
        <w:tab/>
        <w:t xml:space="preserve">Authorization using </w:t>
      </w:r>
      <w:r w:rsidRPr="00C11388">
        <w:rPr>
          <w:i/>
        </w:rPr>
        <w:t>&lt;authorizationPolicy&gt;</w:t>
      </w:r>
      <w:r>
        <w:tab/>
      </w:r>
      <w:r w:rsidR="003B1B55">
        <w:fldChar w:fldCharType="begin"/>
      </w:r>
      <w:r>
        <w:instrText xml:space="preserve"> PAGEREF _Toc479354160 \h </w:instrText>
      </w:r>
      <w:r w:rsidR="003B1B55">
        <w:fldChar w:fldCharType="separate"/>
      </w:r>
      <w:r>
        <w:t>240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10.2.3.33</w:t>
      </w:r>
      <w:r>
        <w:tab/>
        <w:t xml:space="preserve">Create </w:t>
      </w:r>
      <w:r w:rsidRPr="00C11388">
        <w:rPr>
          <w:i/>
        </w:rPr>
        <w:t>&lt;authorizationInformation&gt;</w:t>
      </w:r>
      <w:r>
        <w:tab/>
      </w:r>
      <w:r w:rsidR="003B1B55">
        <w:fldChar w:fldCharType="begin"/>
      </w:r>
      <w:r>
        <w:instrText xml:space="preserve"> PAGEREF _Toc479354161 \h </w:instrText>
      </w:r>
      <w:r w:rsidR="003B1B55">
        <w:fldChar w:fldCharType="separate"/>
      </w:r>
      <w:r>
        <w:t>240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10.2.3.34</w:t>
      </w:r>
      <w:r>
        <w:tab/>
        <w:t xml:space="preserve">Retrieve </w:t>
      </w:r>
      <w:r w:rsidRPr="00C11388">
        <w:rPr>
          <w:i/>
        </w:rPr>
        <w:t>&lt;authorizationInformation&gt;</w:t>
      </w:r>
      <w:r>
        <w:tab/>
      </w:r>
      <w:r w:rsidR="003B1B55">
        <w:fldChar w:fldCharType="begin"/>
      </w:r>
      <w:r>
        <w:instrText xml:space="preserve"> PAGEREF _Toc479354162 \h </w:instrText>
      </w:r>
      <w:r w:rsidR="003B1B55">
        <w:fldChar w:fldCharType="separate"/>
      </w:r>
      <w:r>
        <w:t>241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10.2.3.35</w:t>
      </w:r>
      <w:r>
        <w:tab/>
        <w:t xml:space="preserve">Update </w:t>
      </w:r>
      <w:r w:rsidRPr="00C11388">
        <w:rPr>
          <w:i/>
        </w:rPr>
        <w:t>&lt;authorizationInformation&gt;</w:t>
      </w:r>
      <w:r>
        <w:tab/>
      </w:r>
      <w:r w:rsidR="003B1B55">
        <w:fldChar w:fldCharType="begin"/>
      </w:r>
      <w:r>
        <w:instrText xml:space="preserve"> PAGEREF _Toc479354163 \h </w:instrText>
      </w:r>
      <w:r w:rsidR="003B1B55">
        <w:fldChar w:fldCharType="separate"/>
      </w:r>
      <w:r>
        <w:t>242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10.2.3.36</w:t>
      </w:r>
      <w:r>
        <w:tab/>
        <w:t xml:space="preserve">Delete </w:t>
      </w:r>
      <w:r w:rsidRPr="00C11388">
        <w:rPr>
          <w:i/>
        </w:rPr>
        <w:t>&lt;authorizationInformation&gt;</w:t>
      </w:r>
      <w:r>
        <w:tab/>
      </w:r>
      <w:r w:rsidR="003B1B55">
        <w:fldChar w:fldCharType="begin"/>
      </w:r>
      <w:r>
        <w:instrText xml:space="preserve"> PAGEREF _Toc479354164 \h </w:instrText>
      </w:r>
      <w:r w:rsidR="003B1B55">
        <w:fldChar w:fldCharType="separate"/>
      </w:r>
      <w:r>
        <w:t>242</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10.2.4</w:t>
      </w:r>
      <w:r>
        <w:tab/>
        <w:t>Data management</w:t>
      </w:r>
      <w:r>
        <w:tab/>
      </w:r>
      <w:r w:rsidR="003B1B55">
        <w:fldChar w:fldCharType="begin"/>
      </w:r>
      <w:r>
        <w:instrText xml:space="preserve"> PAGEREF _Toc479354165 \h </w:instrText>
      </w:r>
      <w:r w:rsidR="003B1B55">
        <w:fldChar w:fldCharType="separate"/>
      </w:r>
      <w:r>
        <w:t>242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w:t>
      </w:r>
      <w:r>
        <w:tab/>
        <w:t>Introduction</w:t>
      </w:r>
      <w:r>
        <w:tab/>
      </w:r>
      <w:r w:rsidR="003B1B55">
        <w:fldChar w:fldCharType="begin"/>
      </w:r>
      <w:r>
        <w:instrText xml:space="preserve"> PAGEREF _Toc479354166 \h </w:instrText>
      </w:r>
      <w:r w:rsidR="003B1B55">
        <w:fldChar w:fldCharType="separate"/>
      </w:r>
      <w:r>
        <w:t>242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C11388">
        <w:rPr>
          <w:i/>
        </w:rPr>
        <w:t>&lt;container&gt;</w:t>
      </w:r>
      <w:r>
        <w:t xml:space="preserve"> and </w:t>
      </w:r>
      <w:r w:rsidRPr="00C11388">
        <w:rPr>
          <w:i/>
        </w:rPr>
        <w:t>&lt;contentInstance&gt;</w:t>
      </w:r>
      <w:r>
        <w:tab/>
      </w:r>
      <w:r w:rsidR="003B1B55">
        <w:fldChar w:fldCharType="begin"/>
      </w:r>
      <w:r>
        <w:instrText xml:space="preserve"> PAGEREF _Toc479354167 \h </w:instrText>
      </w:r>
      <w:r w:rsidR="003B1B55">
        <w:fldChar w:fldCharType="separate"/>
      </w:r>
      <w:r>
        <w:t>242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10.2.4.3</w:t>
      </w:r>
      <w:r>
        <w:tab/>
        <w:t xml:space="preserve">Create </w:t>
      </w:r>
      <w:r w:rsidRPr="00C11388">
        <w:rPr>
          <w:i/>
        </w:rPr>
        <w:t>&lt;container&gt;</w:t>
      </w:r>
      <w:r>
        <w:tab/>
      </w:r>
      <w:r w:rsidR="003B1B55">
        <w:fldChar w:fldCharType="begin"/>
      </w:r>
      <w:r>
        <w:instrText xml:space="preserve"> PAGEREF _Toc479354168 \h </w:instrText>
      </w:r>
      <w:r w:rsidR="003B1B55">
        <w:fldChar w:fldCharType="separate"/>
      </w:r>
      <w:r>
        <w:t>242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10.2.4.4</w:t>
      </w:r>
      <w:r>
        <w:tab/>
        <w:t xml:space="preserve">Retrieve </w:t>
      </w:r>
      <w:r w:rsidRPr="00C11388">
        <w:rPr>
          <w:i/>
        </w:rPr>
        <w:t>&lt;container&gt;</w:t>
      </w:r>
      <w:r>
        <w:tab/>
      </w:r>
      <w:r w:rsidR="003B1B55">
        <w:fldChar w:fldCharType="begin"/>
      </w:r>
      <w:r>
        <w:instrText xml:space="preserve"> PAGEREF _Toc479354169 \h </w:instrText>
      </w:r>
      <w:r w:rsidR="003B1B55">
        <w:fldChar w:fldCharType="separate"/>
      </w:r>
      <w:r>
        <w:t>243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10.2.4.5</w:t>
      </w:r>
      <w:r>
        <w:tab/>
        <w:t xml:space="preserve">Update </w:t>
      </w:r>
      <w:r w:rsidRPr="00C11388">
        <w:rPr>
          <w:i/>
        </w:rPr>
        <w:t>&lt;container&gt;</w:t>
      </w:r>
      <w:r>
        <w:tab/>
      </w:r>
      <w:r w:rsidR="003B1B55">
        <w:fldChar w:fldCharType="begin"/>
      </w:r>
      <w:r>
        <w:instrText xml:space="preserve"> PAGEREF _Toc479354170 \h </w:instrText>
      </w:r>
      <w:r w:rsidR="003B1B55">
        <w:fldChar w:fldCharType="separate"/>
      </w:r>
      <w:r>
        <w:t>243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10.2.4.6</w:t>
      </w:r>
      <w:r>
        <w:tab/>
        <w:t xml:space="preserve">Delete </w:t>
      </w:r>
      <w:r w:rsidRPr="00C11388">
        <w:rPr>
          <w:i/>
        </w:rPr>
        <w:t>&lt;container&gt;</w:t>
      </w:r>
      <w:r>
        <w:tab/>
      </w:r>
      <w:r w:rsidR="003B1B55">
        <w:fldChar w:fldCharType="begin"/>
      </w:r>
      <w:r>
        <w:instrText xml:space="preserve"> PAGEREF _Toc479354171 \h </w:instrText>
      </w:r>
      <w:r w:rsidR="003B1B55">
        <w:fldChar w:fldCharType="separate"/>
      </w:r>
      <w:r>
        <w:t>244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10.2.4.7</w:t>
      </w:r>
      <w:r>
        <w:tab/>
        <w:t xml:space="preserve">Create </w:t>
      </w:r>
      <w:r w:rsidRPr="00C11388">
        <w:rPr>
          <w:i/>
          <w:lang w:eastAsia="zh-CN"/>
        </w:rPr>
        <w:t>&lt;contentInstance&gt;</w:t>
      </w:r>
      <w:r>
        <w:tab/>
      </w:r>
      <w:r w:rsidR="003B1B55">
        <w:fldChar w:fldCharType="begin"/>
      </w:r>
      <w:r>
        <w:instrText xml:space="preserve"> PAGEREF _Toc479354172 \h </w:instrText>
      </w:r>
      <w:r w:rsidR="003B1B55">
        <w:fldChar w:fldCharType="separate"/>
      </w:r>
      <w:r>
        <w:t>244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C11388">
        <w:rPr>
          <w:i/>
          <w:lang w:eastAsia="zh-CN"/>
        </w:rPr>
        <w:t>&lt;contentInstance&gt;</w:t>
      </w:r>
      <w:r>
        <w:tab/>
      </w:r>
      <w:r w:rsidR="003B1B55">
        <w:fldChar w:fldCharType="begin"/>
      </w:r>
      <w:r>
        <w:instrText xml:space="preserve"> PAGEREF _Toc479354173 \h </w:instrText>
      </w:r>
      <w:r w:rsidR="003B1B55">
        <w:fldChar w:fldCharType="separate"/>
      </w:r>
      <w:r>
        <w:t>245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C11388">
        <w:rPr>
          <w:i/>
          <w:lang w:eastAsia="zh-CN"/>
        </w:rPr>
        <w:t>&lt;contentInstance&gt;</w:t>
      </w:r>
      <w:r>
        <w:tab/>
      </w:r>
      <w:r w:rsidR="003B1B55">
        <w:fldChar w:fldCharType="begin"/>
      </w:r>
      <w:r>
        <w:instrText xml:space="preserve"> PAGEREF _Toc479354174 \h </w:instrText>
      </w:r>
      <w:r w:rsidR="003B1B55">
        <w:fldChar w:fldCharType="separate"/>
      </w:r>
      <w:r>
        <w:t>245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lastRenderedPageBreak/>
        <w:t>10.2.4.</w:t>
      </w:r>
      <w:r>
        <w:rPr>
          <w:lang w:eastAsia="zh-CN"/>
        </w:rPr>
        <w:t>10</w:t>
      </w:r>
      <w:r>
        <w:rPr>
          <w:lang w:eastAsia="zh-CN"/>
        </w:rPr>
        <w:tab/>
        <w:t xml:space="preserve">Delete </w:t>
      </w:r>
      <w:r w:rsidRPr="00C11388">
        <w:rPr>
          <w:i/>
          <w:lang w:eastAsia="zh-CN"/>
        </w:rPr>
        <w:t>&lt;contentInstance&gt;</w:t>
      </w:r>
      <w:r>
        <w:tab/>
      </w:r>
      <w:r w:rsidR="003B1B55">
        <w:fldChar w:fldCharType="begin"/>
      </w:r>
      <w:r>
        <w:instrText xml:space="preserve"> PAGEREF _Toc479354175 \h </w:instrText>
      </w:r>
      <w:r w:rsidR="003B1B55">
        <w:fldChar w:fldCharType="separate"/>
      </w:r>
      <w:r>
        <w:t>245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10.2.4.11</w:t>
      </w:r>
      <w:r>
        <w:tab/>
        <w:t xml:space="preserve">Retrieve </w:t>
      </w:r>
      <w:r w:rsidRPr="00C11388">
        <w:rPr>
          <w:i/>
        </w:rPr>
        <w:t>&lt;latest&gt;</w:t>
      </w:r>
      <w:r>
        <w:tab/>
      </w:r>
      <w:r w:rsidR="003B1B55">
        <w:fldChar w:fldCharType="begin"/>
      </w:r>
      <w:r>
        <w:instrText xml:space="preserve"> PAGEREF _Toc479354176 \h </w:instrText>
      </w:r>
      <w:r w:rsidR="003B1B55">
        <w:fldChar w:fldCharType="separate"/>
      </w:r>
      <w:r>
        <w:t>246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10.2.4.12</w:t>
      </w:r>
      <w:r>
        <w:tab/>
        <w:t xml:space="preserve">Delete </w:t>
      </w:r>
      <w:r w:rsidRPr="00C11388">
        <w:rPr>
          <w:i/>
        </w:rPr>
        <w:t>&lt;latest&gt;</w:t>
      </w:r>
      <w:r>
        <w:tab/>
      </w:r>
      <w:r w:rsidR="003B1B55">
        <w:fldChar w:fldCharType="begin"/>
      </w:r>
      <w:r>
        <w:instrText xml:space="preserve"> PAGEREF _Toc479354177 \h </w:instrText>
      </w:r>
      <w:r w:rsidR="003B1B55">
        <w:fldChar w:fldCharType="separate"/>
      </w:r>
      <w:r>
        <w:t>246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10.2.4.13</w:t>
      </w:r>
      <w:r>
        <w:tab/>
        <w:t xml:space="preserve">Retrieve </w:t>
      </w:r>
      <w:r w:rsidRPr="00C11388">
        <w:rPr>
          <w:i/>
        </w:rPr>
        <w:t>&lt;oldest&gt;</w:t>
      </w:r>
      <w:r>
        <w:tab/>
      </w:r>
      <w:r w:rsidR="003B1B55">
        <w:fldChar w:fldCharType="begin"/>
      </w:r>
      <w:r>
        <w:instrText xml:space="preserve"> PAGEREF _Toc479354178 \h </w:instrText>
      </w:r>
      <w:r w:rsidR="003B1B55">
        <w:fldChar w:fldCharType="separate"/>
      </w:r>
      <w:r>
        <w:t>246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10.2.4.14</w:t>
      </w:r>
      <w:r>
        <w:tab/>
        <w:t xml:space="preserve">Delete </w:t>
      </w:r>
      <w:r w:rsidRPr="00C11388">
        <w:rPr>
          <w:i/>
        </w:rPr>
        <w:t>&lt;oldest&gt;</w:t>
      </w:r>
      <w:r>
        <w:tab/>
      </w:r>
      <w:r w:rsidR="003B1B55">
        <w:fldChar w:fldCharType="begin"/>
      </w:r>
      <w:r>
        <w:instrText xml:space="preserve"> PAGEREF _Toc479354179 \h </w:instrText>
      </w:r>
      <w:r w:rsidR="003B1B55">
        <w:fldChar w:fldCharType="separate"/>
      </w:r>
      <w:r>
        <w:t>246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C11388">
        <w:rPr>
          <w:i/>
        </w:rPr>
        <w:t>&lt;flexContainer&gt;</w:t>
      </w:r>
      <w:r>
        <w:tab/>
      </w:r>
      <w:r w:rsidR="003B1B55">
        <w:fldChar w:fldCharType="begin"/>
      </w:r>
      <w:r>
        <w:instrText xml:space="preserve"> PAGEREF _Toc479354180 \h </w:instrText>
      </w:r>
      <w:r w:rsidR="003B1B55">
        <w:fldChar w:fldCharType="separate"/>
      </w:r>
      <w:r>
        <w:t>246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10.2.4.16</w:t>
      </w:r>
      <w:r>
        <w:tab/>
      </w:r>
      <w:r w:rsidRPr="00C11388">
        <w:rPr>
          <w:rFonts w:eastAsia="宋体"/>
          <w:lang w:eastAsia="zh-CN"/>
        </w:rPr>
        <w:t>Create &lt;</w:t>
      </w:r>
      <w:r w:rsidRPr="00C11388">
        <w:rPr>
          <w:rFonts w:eastAsia="宋体"/>
          <w:i/>
          <w:lang w:eastAsia="zh-CN"/>
        </w:rPr>
        <w:t>flexContainer</w:t>
      </w:r>
      <w:r w:rsidRPr="00C11388">
        <w:rPr>
          <w:rFonts w:eastAsia="宋体"/>
          <w:lang w:eastAsia="zh-CN"/>
        </w:rPr>
        <w:t>&gt;</w:t>
      </w:r>
      <w:r>
        <w:tab/>
      </w:r>
      <w:r w:rsidR="003B1B55">
        <w:fldChar w:fldCharType="begin"/>
      </w:r>
      <w:r>
        <w:instrText xml:space="preserve"> PAGEREF _Toc479354181 \h </w:instrText>
      </w:r>
      <w:r w:rsidR="003B1B55">
        <w:fldChar w:fldCharType="separate"/>
      </w:r>
      <w:r>
        <w:t>247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10.2.4.17</w:t>
      </w:r>
      <w:r w:rsidRPr="00C11388">
        <w:rPr>
          <w:rFonts w:eastAsia="宋体"/>
          <w:lang w:eastAsia="zh-CN"/>
        </w:rPr>
        <w:tab/>
        <w:t>Retrieve &lt;</w:t>
      </w:r>
      <w:r w:rsidRPr="00C11388">
        <w:rPr>
          <w:rFonts w:eastAsia="宋体"/>
          <w:i/>
          <w:lang w:eastAsia="zh-CN"/>
        </w:rPr>
        <w:t>flexContainer</w:t>
      </w:r>
      <w:r w:rsidRPr="00C11388">
        <w:rPr>
          <w:rFonts w:eastAsia="宋体"/>
          <w:lang w:eastAsia="zh-CN"/>
        </w:rPr>
        <w:t>&gt;</w:t>
      </w:r>
      <w:r>
        <w:tab/>
      </w:r>
      <w:r w:rsidR="003B1B55">
        <w:fldChar w:fldCharType="begin"/>
      </w:r>
      <w:r>
        <w:instrText xml:space="preserve"> PAGEREF _Toc479354182 \h </w:instrText>
      </w:r>
      <w:r w:rsidR="003B1B55">
        <w:fldChar w:fldCharType="separate"/>
      </w:r>
      <w:r>
        <w:t>247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10.2.4.18</w:t>
      </w:r>
      <w:r w:rsidRPr="00C11388">
        <w:rPr>
          <w:rFonts w:eastAsia="宋体"/>
          <w:lang w:eastAsia="zh-CN"/>
        </w:rPr>
        <w:tab/>
        <w:t>Update &lt;</w:t>
      </w:r>
      <w:r w:rsidRPr="00C11388">
        <w:rPr>
          <w:rFonts w:eastAsia="宋体"/>
          <w:i/>
          <w:lang w:eastAsia="zh-CN"/>
        </w:rPr>
        <w:t>flexContainer</w:t>
      </w:r>
      <w:r w:rsidRPr="00C11388">
        <w:rPr>
          <w:rFonts w:eastAsia="宋体"/>
          <w:lang w:eastAsia="zh-CN"/>
        </w:rPr>
        <w:t>&gt;</w:t>
      </w:r>
      <w:r>
        <w:tab/>
      </w:r>
      <w:r w:rsidR="003B1B55">
        <w:fldChar w:fldCharType="begin"/>
      </w:r>
      <w:r>
        <w:instrText xml:space="preserve"> PAGEREF _Toc479354183 \h </w:instrText>
      </w:r>
      <w:r w:rsidR="003B1B55">
        <w:fldChar w:fldCharType="separate"/>
      </w:r>
      <w:r>
        <w:t>247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10.2.4.19</w:t>
      </w:r>
      <w:r w:rsidRPr="00C11388">
        <w:rPr>
          <w:rFonts w:eastAsia="宋体"/>
          <w:lang w:eastAsia="zh-CN"/>
        </w:rPr>
        <w:tab/>
        <w:t>Delete &lt;</w:t>
      </w:r>
      <w:r w:rsidRPr="00C11388">
        <w:rPr>
          <w:rFonts w:eastAsia="宋体"/>
          <w:i/>
          <w:lang w:eastAsia="zh-CN"/>
        </w:rPr>
        <w:t>flexContainer</w:t>
      </w:r>
      <w:r w:rsidRPr="00C11388">
        <w:rPr>
          <w:rFonts w:eastAsia="宋体"/>
          <w:lang w:eastAsia="zh-CN"/>
        </w:rPr>
        <w:t>&gt;</w:t>
      </w:r>
      <w:r>
        <w:tab/>
      </w:r>
      <w:r w:rsidR="003B1B55">
        <w:fldChar w:fldCharType="begin"/>
      </w:r>
      <w:r>
        <w:instrText xml:space="preserve"> PAGEREF _Toc479354184 \h </w:instrText>
      </w:r>
      <w:r w:rsidR="003B1B55">
        <w:fldChar w:fldCharType="separate"/>
      </w:r>
      <w:r>
        <w:t>248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C11388">
        <w:rPr>
          <w:i/>
        </w:rPr>
        <w:t>&lt;timeSeries&gt;</w:t>
      </w:r>
      <w:r>
        <w:t xml:space="preserve"> and </w:t>
      </w:r>
      <w:r w:rsidRPr="00C11388">
        <w:rPr>
          <w:i/>
        </w:rPr>
        <w:t>&lt;timeSeriesInstance&gt;</w:t>
      </w:r>
      <w:r>
        <w:tab/>
      </w:r>
      <w:r w:rsidR="003B1B55">
        <w:fldChar w:fldCharType="begin"/>
      </w:r>
      <w:r>
        <w:instrText xml:space="preserve"> PAGEREF _Toc479354185 \h </w:instrText>
      </w:r>
      <w:r w:rsidR="003B1B55">
        <w:fldChar w:fldCharType="separate"/>
      </w:r>
      <w:r>
        <w:t>248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10.2.4.21</w:t>
      </w:r>
      <w:r>
        <w:tab/>
        <w:t xml:space="preserve">Create </w:t>
      </w:r>
      <w:r w:rsidRPr="00C11388">
        <w:rPr>
          <w:i/>
        </w:rPr>
        <w:t>&lt;timeSeries&gt;</w:t>
      </w:r>
      <w:r>
        <w:tab/>
      </w:r>
      <w:r w:rsidR="003B1B55">
        <w:fldChar w:fldCharType="begin"/>
      </w:r>
      <w:r>
        <w:instrText xml:space="preserve"> PAGEREF _Toc479354186 \h </w:instrText>
      </w:r>
      <w:r w:rsidR="003B1B55">
        <w:fldChar w:fldCharType="separate"/>
      </w:r>
      <w:r>
        <w:t>248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10.2.4.22</w:t>
      </w:r>
      <w:r w:rsidRPr="00C11388">
        <w:rPr>
          <w:rFonts w:eastAsia="宋体"/>
          <w:lang w:eastAsia="zh-CN"/>
        </w:rPr>
        <w:tab/>
        <w:t>Retrieve &lt;</w:t>
      </w:r>
      <w:r w:rsidRPr="00C11388">
        <w:rPr>
          <w:rFonts w:eastAsia="宋体"/>
          <w:i/>
          <w:lang w:eastAsia="zh-CN"/>
        </w:rPr>
        <w:t>timeSeries</w:t>
      </w:r>
      <w:r w:rsidRPr="00C11388">
        <w:rPr>
          <w:rFonts w:eastAsia="宋体"/>
          <w:lang w:eastAsia="zh-CN"/>
        </w:rPr>
        <w:t>&gt;</w:t>
      </w:r>
      <w:r>
        <w:tab/>
      </w:r>
      <w:r w:rsidR="003B1B55">
        <w:fldChar w:fldCharType="begin"/>
      </w:r>
      <w:r>
        <w:instrText xml:space="preserve"> PAGEREF _Toc479354187 \h </w:instrText>
      </w:r>
      <w:r w:rsidR="003B1B55">
        <w:fldChar w:fldCharType="separate"/>
      </w:r>
      <w:r>
        <w:t>249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10.2.4.23</w:t>
      </w:r>
      <w:r w:rsidRPr="00C11388">
        <w:rPr>
          <w:rFonts w:eastAsia="宋体"/>
          <w:lang w:eastAsia="zh-CN"/>
        </w:rPr>
        <w:tab/>
        <w:t>Update &lt;</w:t>
      </w:r>
      <w:r w:rsidRPr="00C11388">
        <w:rPr>
          <w:rFonts w:eastAsia="宋体"/>
          <w:i/>
          <w:lang w:eastAsia="zh-CN"/>
        </w:rPr>
        <w:t>timeSeries</w:t>
      </w:r>
      <w:r w:rsidRPr="00C11388">
        <w:rPr>
          <w:rFonts w:eastAsia="宋体"/>
          <w:lang w:eastAsia="zh-CN"/>
        </w:rPr>
        <w:t>&gt;</w:t>
      </w:r>
      <w:r>
        <w:tab/>
      </w:r>
      <w:r w:rsidR="003B1B55">
        <w:fldChar w:fldCharType="begin"/>
      </w:r>
      <w:r>
        <w:instrText xml:space="preserve"> PAGEREF _Toc479354188 \h </w:instrText>
      </w:r>
      <w:r w:rsidR="003B1B55">
        <w:fldChar w:fldCharType="separate"/>
      </w:r>
      <w:r>
        <w:t>249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10.2.4.24</w:t>
      </w:r>
      <w:r w:rsidRPr="00C11388">
        <w:rPr>
          <w:rFonts w:eastAsia="宋体"/>
          <w:lang w:eastAsia="zh-CN"/>
        </w:rPr>
        <w:tab/>
        <w:t>Delete &lt;</w:t>
      </w:r>
      <w:r w:rsidRPr="00C11388">
        <w:rPr>
          <w:rFonts w:eastAsia="宋体"/>
          <w:i/>
          <w:lang w:eastAsia="zh-CN"/>
        </w:rPr>
        <w:t>timeSeries</w:t>
      </w:r>
      <w:r w:rsidRPr="00C11388">
        <w:rPr>
          <w:rFonts w:eastAsia="宋体"/>
          <w:lang w:eastAsia="zh-CN"/>
        </w:rPr>
        <w:t>&gt;</w:t>
      </w:r>
      <w:r>
        <w:tab/>
      </w:r>
      <w:r w:rsidR="003B1B55">
        <w:fldChar w:fldCharType="begin"/>
      </w:r>
      <w:r>
        <w:instrText xml:space="preserve"> PAGEREF _Toc479354189 \h </w:instrText>
      </w:r>
      <w:r w:rsidR="003B1B55">
        <w:fldChar w:fldCharType="separate"/>
      </w:r>
      <w:r>
        <w:t>250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10.2.4.25</w:t>
      </w:r>
      <w:r w:rsidRPr="00C11388">
        <w:rPr>
          <w:rFonts w:eastAsia="宋体"/>
          <w:lang w:eastAsia="zh-CN"/>
        </w:rPr>
        <w:tab/>
        <w:t>Create &lt;</w:t>
      </w:r>
      <w:r w:rsidRPr="00C11388">
        <w:rPr>
          <w:rFonts w:eastAsia="宋体"/>
          <w:i/>
          <w:lang w:eastAsia="zh-CN"/>
        </w:rPr>
        <w:t>timeSeriesInstance</w:t>
      </w:r>
      <w:r w:rsidRPr="00C11388">
        <w:rPr>
          <w:rFonts w:eastAsia="宋体"/>
          <w:lang w:eastAsia="zh-CN"/>
        </w:rPr>
        <w:t>&gt;</w:t>
      </w:r>
      <w:r>
        <w:tab/>
      </w:r>
      <w:r w:rsidR="003B1B55">
        <w:fldChar w:fldCharType="begin"/>
      </w:r>
      <w:r>
        <w:instrText xml:space="preserve"> PAGEREF _Toc479354190 \h </w:instrText>
      </w:r>
      <w:r w:rsidR="003B1B55">
        <w:fldChar w:fldCharType="separate"/>
      </w:r>
      <w:r>
        <w:t>250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10.2.4.26</w:t>
      </w:r>
      <w:r w:rsidRPr="00C11388">
        <w:rPr>
          <w:rFonts w:eastAsia="宋体"/>
          <w:lang w:eastAsia="zh-CN"/>
        </w:rPr>
        <w:tab/>
        <w:t>Retrieve &lt;</w:t>
      </w:r>
      <w:r w:rsidRPr="00C11388">
        <w:rPr>
          <w:rFonts w:eastAsia="宋体"/>
          <w:i/>
          <w:lang w:eastAsia="zh-CN"/>
        </w:rPr>
        <w:t>timeSeriesInstance</w:t>
      </w:r>
      <w:r w:rsidRPr="00C11388">
        <w:rPr>
          <w:rFonts w:eastAsia="宋体"/>
          <w:lang w:eastAsia="zh-CN"/>
        </w:rPr>
        <w:t>&gt;</w:t>
      </w:r>
      <w:r>
        <w:tab/>
      </w:r>
      <w:r w:rsidR="003B1B55">
        <w:fldChar w:fldCharType="begin"/>
      </w:r>
      <w:r>
        <w:instrText xml:space="preserve"> PAGEREF _Toc479354191 \h </w:instrText>
      </w:r>
      <w:r w:rsidR="003B1B55">
        <w:fldChar w:fldCharType="separate"/>
      </w:r>
      <w:r>
        <w:t>251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10.2.4.27</w:t>
      </w:r>
      <w:r w:rsidRPr="00C11388">
        <w:rPr>
          <w:rFonts w:eastAsia="宋体"/>
          <w:lang w:eastAsia="zh-CN"/>
        </w:rPr>
        <w:tab/>
        <w:t>Update &lt;</w:t>
      </w:r>
      <w:r w:rsidRPr="00C11388">
        <w:rPr>
          <w:rFonts w:eastAsia="宋体"/>
          <w:i/>
          <w:lang w:eastAsia="zh-CN"/>
        </w:rPr>
        <w:t>timeSeriesInstance</w:t>
      </w:r>
      <w:r w:rsidRPr="00C11388">
        <w:rPr>
          <w:rFonts w:eastAsia="宋体"/>
          <w:lang w:eastAsia="zh-CN"/>
        </w:rPr>
        <w:t>&gt;</w:t>
      </w:r>
      <w:r>
        <w:tab/>
      </w:r>
      <w:r w:rsidR="003B1B55">
        <w:fldChar w:fldCharType="begin"/>
      </w:r>
      <w:r>
        <w:instrText xml:space="preserve"> PAGEREF _Toc479354192 \h </w:instrText>
      </w:r>
      <w:r w:rsidR="003B1B55">
        <w:fldChar w:fldCharType="separate"/>
      </w:r>
      <w:r>
        <w:t>251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10.2.4.28</w:t>
      </w:r>
      <w:r w:rsidRPr="00C11388">
        <w:rPr>
          <w:rFonts w:eastAsia="宋体"/>
          <w:lang w:eastAsia="zh-CN"/>
        </w:rPr>
        <w:tab/>
        <w:t>Delete &lt;</w:t>
      </w:r>
      <w:r w:rsidRPr="00C11388">
        <w:rPr>
          <w:rFonts w:eastAsia="宋体"/>
          <w:i/>
          <w:lang w:eastAsia="zh-CN"/>
        </w:rPr>
        <w:t>timeSeriesInstance</w:t>
      </w:r>
      <w:r w:rsidRPr="00C11388">
        <w:rPr>
          <w:rFonts w:eastAsia="宋体"/>
          <w:lang w:eastAsia="zh-CN"/>
        </w:rPr>
        <w:t>&gt;</w:t>
      </w:r>
      <w:r>
        <w:tab/>
      </w:r>
      <w:r w:rsidR="003B1B55">
        <w:fldChar w:fldCharType="begin"/>
      </w:r>
      <w:r>
        <w:instrText xml:space="preserve"> PAGEREF _Toc479354193 \h </w:instrText>
      </w:r>
      <w:r w:rsidR="003B1B55">
        <w:fldChar w:fldCharType="separate"/>
      </w:r>
      <w:r>
        <w:t>251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10.2.4.29</w:t>
      </w:r>
      <w:r w:rsidRPr="00C11388">
        <w:rPr>
          <w:rFonts w:eastAsia="宋体"/>
          <w:lang w:eastAsia="zh-CN"/>
        </w:rPr>
        <w:tab/>
        <w:t>Procedure for Time Series Data Detecting and Reporting</w:t>
      </w:r>
      <w:r>
        <w:tab/>
      </w:r>
      <w:r w:rsidR="003B1B55">
        <w:fldChar w:fldCharType="begin"/>
      </w:r>
      <w:r>
        <w:instrText xml:space="preserve"> PAGEREF _Toc479354194 \h </w:instrText>
      </w:r>
      <w:r w:rsidR="003B1B55">
        <w:fldChar w:fldCharType="separate"/>
      </w:r>
      <w:r>
        <w:t>252</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10.2.5</w:t>
      </w:r>
      <w:r>
        <w:tab/>
        <w:t>Request message handling</w:t>
      </w:r>
      <w:r>
        <w:tab/>
      </w:r>
      <w:r w:rsidR="003B1B55">
        <w:fldChar w:fldCharType="begin"/>
      </w:r>
      <w:r>
        <w:instrText xml:space="preserve"> PAGEREF _Toc479354195 \h </w:instrText>
      </w:r>
      <w:r w:rsidR="003B1B55">
        <w:fldChar w:fldCharType="separate"/>
      </w:r>
      <w:r>
        <w:t>253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10.2.5.1</w:t>
      </w:r>
      <w:r>
        <w:tab/>
        <w:t>Introduction</w:t>
      </w:r>
      <w:r>
        <w:tab/>
      </w:r>
      <w:r w:rsidR="003B1B55">
        <w:fldChar w:fldCharType="begin"/>
      </w:r>
      <w:r>
        <w:instrText xml:space="preserve"> PAGEREF _Toc479354196 \h </w:instrText>
      </w:r>
      <w:r w:rsidR="003B1B55">
        <w:fldChar w:fldCharType="separate"/>
      </w:r>
      <w:r>
        <w:t>253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3B1B55">
        <w:fldChar w:fldCharType="begin"/>
      </w:r>
      <w:r>
        <w:instrText xml:space="preserve"> PAGEREF _Toc479354197 \h </w:instrText>
      </w:r>
      <w:r w:rsidR="003B1B55">
        <w:fldChar w:fldCharType="separate"/>
      </w:r>
      <w:r>
        <w:t>253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10.2.5.3</w:t>
      </w:r>
      <w:r>
        <w:tab/>
        <w:t xml:space="preserve">Create </w:t>
      </w:r>
      <w:r w:rsidRPr="00C11388">
        <w:rPr>
          <w:i/>
        </w:rPr>
        <w:t>&lt;request&gt;</w:t>
      </w:r>
      <w:r>
        <w:tab/>
      </w:r>
      <w:r w:rsidR="003B1B55">
        <w:fldChar w:fldCharType="begin"/>
      </w:r>
      <w:r>
        <w:instrText xml:space="preserve"> PAGEREF _Toc479354198 \h </w:instrText>
      </w:r>
      <w:r w:rsidR="003B1B55">
        <w:fldChar w:fldCharType="separate"/>
      </w:r>
      <w:r>
        <w:t>254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10.2.5.4</w:t>
      </w:r>
      <w:r w:rsidRPr="00C11388">
        <w:rPr>
          <w:rFonts w:eastAsia="Arial Unicode MS"/>
        </w:rPr>
        <w:tab/>
        <w:t xml:space="preserve">Retrieve </w:t>
      </w:r>
      <w:r w:rsidRPr="00C11388">
        <w:rPr>
          <w:rFonts w:eastAsia="Arial Unicode MS"/>
          <w:i/>
        </w:rPr>
        <w:t>&lt;request&gt;</w:t>
      </w:r>
      <w:r>
        <w:tab/>
      </w:r>
      <w:r w:rsidR="003B1B55">
        <w:fldChar w:fldCharType="begin"/>
      </w:r>
      <w:r>
        <w:instrText xml:space="preserve"> PAGEREF _Toc479354199 \h </w:instrText>
      </w:r>
      <w:r w:rsidR="003B1B55">
        <w:fldChar w:fldCharType="separate"/>
      </w:r>
      <w:r>
        <w:t>256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10.2.5.5</w:t>
      </w:r>
      <w:r w:rsidRPr="00C11388">
        <w:rPr>
          <w:rFonts w:eastAsia="Arial Unicode MS"/>
        </w:rPr>
        <w:tab/>
        <w:t xml:space="preserve">Update </w:t>
      </w:r>
      <w:r w:rsidRPr="00C11388">
        <w:rPr>
          <w:rFonts w:eastAsia="Arial Unicode MS"/>
          <w:i/>
        </w:rPr>
        <w:t>&lt;request&gt;</w:t>
      </w:r>
      <w:r>
        <w:tab/>
      </w:r>
      <w:r w:rsidR="003B1B55">
        <w:fldChar w:fldCharType="begin"/>
      </w:r>
      <w:r>
        <w:instrText xml:space="preserve"> PAGEREF _Toc479354200 \h </w:instrText>
      </w:r>
      <w:r w:rsidR="003B1B55">
        <w:fldChar w:fldCharType="separate"/>
      </w:r>
      <w:r>
        <w:t>256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10.2.5.6</w:t>
      </w:r>
      <w:r w:rsidRPr="00C11388">
        <w:rPr>
          <w:rFonts w:eastAsia="Arial Unicode MS"/>
        </w:rPr>
        <w:tab/>
        <w:t xml:space="preserve">Delete </w:t>
      </w:r>
      <w:r w:rsidRPr="00C11388">
        <w:rPr>
          <w:rFonts w:eastAsia="Arial Unicode MS"/>
          <w:i/>
        </w:rPr>
        <w:t>&lt;request&gt;</w:t>
      </w:r>
      <w:r>
        <w:tab/>
      </w:r>
      <w:r w:rsidR="003B1B55">
        <w:fldChar w:fldCharType="begin"/>
      </w:r>
      <w:r>
        <w:instrText xml:space="preserve"> PAGEREF _Toc479354201 \h </w:instrText>
      </w:r>
      <w:r w:rsidR="003B1B55">
        <w:fldChar w:fldCharType="separate"/>
      </w:r>
      <w:r>
        <w:t>256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3B1B55">
        <w:fldChar w:fldCharType="begin"/>
      </w:r>
      <w:r>
        <w:instrText xml:space="preserve"> PAGEREF _Toc479354202 \h </w:instrText>
      </w:r>
      <w:r w:rsidR="003B1B55">
        <w:fldChar w:fldCharType="separate"/>
      </w:r>
      <w:r>
        <w:t>257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10.2.5.8</w:t>
      </w:r>
      <w:r>
        <w:tab/>
        <w:t xml:space="preserve">Create </w:t>
      </w:r>
      <w:r w:rsidRPr="00C11388">
        <w:rPr>
          <w:i/>
        </w:rPr>
        <w:t>&lt;delivery&gt;</w:t>
      </w:r>
      <w:r>
        <w:tab/>
      </w:r>
      <w:r w:rsidR="003B1B55">
        <w:fldChar w:fldCharType="begin"/>
      </w:r>
      <w:r>
        <w:instrText xml:space="preserve"> PAGEREF _Toc479354203 \h </w:instrText>
      </w:r>
      <w:r w:rsidR="003B1B55">
        <w:fldChar w:fldCharType="separate"/>
      </w:r>
      <w:r>
        <w:t>260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10.2.5.9</w:t>
      </w:r>
      <w:r>
        <w:tab/>
        <w:t xml:space="preserve">Retrieve </w:t>
      </w:r>
      <w:r w:rsidRPr="00C11388">
        <w:rPr>
          <w:i/>
        </w:rPr>
        <w:t>&lt;delivery&gt;</w:t>
      </w:r>
      <w:r>
        <w:tab/>
      </w:r>
      <w:r w:rsidR="003B1B55">
        <w:fldChar w:fldCharType="begin"/>
      </w:r>
      <w:r>
        <w:instrText xml:space="preserve"> PAGEREF _Toc479354204 \h </w:instrText>
      </w:r>
      <w:r w:rsidR="003B1B55">
        <w:fldChar w:fldCharType="separate"/>
      </w:r>
      <w:r>
        <w:t>262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10.2.5.10</w:t>
      </w:r>
      <w:r>
        <w:tab/>
        <w:t xml:space="preserve">Update </w:t>
      </w:r>
      <w:r w:rsidRPr="00C11388">
        <w:rPr>
          <w:i/>
        </w:rPr>
        <w:t>&lt;delivery&gt;</w:t>
      </w:r>
      <w:r>
        <w:tab/>
      </w:r>
      <w:r w:rsidR="003B1B55">
        <w:fldChar w:fldCharType="begin"/>
      </w:r>
      <w:r>
        <w:instrText xml:space="preserve"> PAGEREF _Toc479354205 \h </w:instrText>
      </w:r>
      <w:r w:rsidR="003B1B55">
        <w:fldChar w:fldCharType="separate"/>
      </w:r>
      <w:r>
        <w:t>262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10.2.5.11</w:t>
      </w:r>
      <w:r>
        <w:tab/>
        <w:t xml:space="preserve">Delete </w:t>
      </w:r>
      <w:r w:rsidRPr="00C11388">
        <w:rPr>
          <w:i/>
        </w:rPr>
        <w:t>&lt;delivery&gt;</w:t>
      </w:r>
      <w:r>
        <w:tab/>
      </w:r>
      <w:r w:rsidR="003B1B55">
        <w:fldChar w:fldCharType="begin"/>
      </w:r>
      <w:r>
        <w:instrText xml:space="preserve"> PAGEREF _Toc479354206 \h </w:instrText>
      </w:r>
      <w:r w:rsidR="003B1B55">
        <w:fldChar w:fldCharType="separate"/>
      </w:r>
      <w:r>
        <w:t>263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10.2.5.12</w:t>
      </w:r>
      <w:r w:rsidRPr="00C11388">
        <w:rPr>
          <w:rFonts w:eastAsia="Arial Unicode MS"/>
        </w:rPr>
        <w:tab/>
        <w:t>Request message polling</w:t>
      </w:r>
      <w:r>
        <w:tab/>
      </w:r>
      <w:r w:rsidR="003B1B55">
        <w:fldChar w:fldCharType="begin"/>
      </w:r>
      <w:r>
        <w:instrText xml:space="preserve"> PAGEREF _Toc479354207 \h </w:instrText>
      </w:r>
      <w:r w:rsidR="003B1B55">
        <w:fldChar w:fldCharType="separate"/>
      </w:r>
      <w:r>
        <w:t>264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10.2.5.13</w:t>
      </w:r>
      <w:r w:rsidRPr="00C11388">
        <w:rPr>
          <w:rFonts w:eastAsia="Arial Unicode MS"/>
        </w:rPr>
        <w:tab/>
        <w:t xml:space="preserve">Create </w:t>
      </w:r>
      <w:r w:rsidRPr="00C11388">
        <w:rPr>
          <w:rFonts w:eastAsia="Arial Unicode MS"/>
          <w:i/>
        </w:rPr>
        <w:t>&lt;pollingChannel&gt;</w:t>
      </w:r>
      <w:r>
        <w:tab/>
      </w:r>
      <w:r w:rsidR="003B1B55">
        <w:fldChar w:fldCharType="begin"/>
      </w:r>
      <w:r>
        <w:instrText xml:space="preserve"> PAGEREF _Toc479354208 \h </w:instrText>
      </w:r>
      <w:r w:rsidR="003B1B55">
        <w:fldChar w:fldCharType="separate"/>
      </w:r>
      <w:r>
        <w:t>265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10.2.5.14</w:t>
      </w:r>
      <w:r w:rsidRPr="00C11388">
        <w:rPr>
          <w:rFonts w:eastAsia="Arial Unicode MS"/>
        </w:rPr>
        <w:tab/>
        <w:t xml:space="preserve">Retrieve </w:t>
      </w:r>
      <w:r w:rsidRPr="00C11388">
        <w:rPr>
          <w:rFonts w:eastAsia="Arial Unicode MS"/>
          <w:i/>
        </w:rPr>
        <w:t>&lt;pollingChannel&gt;</w:t>
      </w:r>
      <w:r>
        <w:tab/>
      </w:r>
      <w:r w:rsidR="003B1B55">
        <w:fldChar w:fldCharType="begin"/>
      </w:r>
      <w:r>
        <w:instrText xml:space="preserve"> PAGEREF _Toc479354209 \h </w:instrText>
      </w:r>
      <w:r w:rsidR="003B1B55">
        <w:fldChar w:fldCharType="separate"/>
      </w:r>
      <w:r>
        <w:t>265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10.2.5.15</w:t>
      </w:r>
      <w:r w:rsidRPr="00C11388">
        <w:rPr>
          <w:rFonts w:eastAsia="Arial Unicode MS"/>
        </w:rPr>
        <w:tab/>
        <w:t xml:space="preserve">Update </w:t>
      </w:r>
      <w:r w:rsidRPr="00C11388">
        <w:rPr>
          <w:rFonts w:eastAsia="Arial Unicode MS"/>
          <w:i/>
        </w:rPr>
        <w:t>&lt;pollingChannel&gt;</w:t>
      </w:r>
      <w:r>
        <w:tab/>
      </w:r>
      <w:r w:rsidR="003B1B55">
        <w:fldChar w:fldCharType="begin"/>
      </w:r>
      <w:r>
        <w:instrText xml:space="preserve"> PAGEREF _Toc479354210 \h </w:instrText>
      </w:r>
      <w:r w:rsidR="003B1B55">
        <w:fldChar w:fldCharType="separate"/>
      </w:r>
      <w:r>
        <w:t>265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10.2.5.16</w:t>
      </w:r>
      <w:r w:rsidRPr="00C11388">
        <w:rPr>
          <w:rFonts w:eastAsia="Arial Unicode MS"/>
        </w:rPr>
        <w:tab/>
        <w:t xml:space="preserve">Delete </w:t>
      </w:r>
      <w:r w:rsidRPr="00C11388">
        <w:rPr>
          <w:rFonts w:eastAsia="Arial Unicode MS"/>
          <w:i/>
        </w:rPr>
        <w:t>&lt;pollingChannel&gt;</w:t>
      </w:r>
      <w:r>
        <w:tab/>
      </w:r>
      <w:r w:rsidR="003B1B55">
        <w:fldChar w:fldCharType="begin"/>
      </w:r>
      <w:r>
        <w:instrText xml:space="preserve"> PAGEREF _Toc479354211 \h </w:instrText>
      </w:r>
      <w:r w:rsidR="003B1B55">
        <w:fldChar w:fldCharType="separate"/>
      </w:r>
      <w:r>
        <w:t>266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10.2.5.17</w:t>
      </w:r>
      <w:r w:rsidRPr="00C11388">
        <w:rPr>
          <w:rFonts w:eastAsia="Arial Unicode MS"/>
        </w:rPr>
        <w:tab/>
      </w:r>
      <w:r w:rsidRPr="00C11388">
        <w:rPr>
          <w:rFonts w:eastAsia="Arial Unicode MS"/>
          <w:lang w:eastAsia="zh-CN"/>
        </w:rPr>
        <w:t xml:space="preserve">Internal Processing for </w:t>
      </w:r>
      <w:r w:rsidRPr="00C11388">
        <w:rPr>
          <w:rFonts w:eastAsia="Arial Unicode MS"/>
        </w:rPr>
        <w:t>Polling Channel</w:t>
      </w:r>
      <w:r>
        <w:tab/>
      </w:r>
      <w:r w:rsidR="003B1B55">
        <w:fldChar w:fldCharType="begin"/>
      </w:r>
      <w:r>
        <w:instrText xml:space="preserve"> PAGEREF _Toc479354212 \h </w:instrText>
      </w:r>
      <w:r w:rsidR="003B1B55">
        <w:fldChar w:fldCharType="separate"/>
      </w:r>
      <w:r>
        <w:t>266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10.2.5.18</w:t>
      </w:r>
      <w:r w:rsidRPr="00C11388">
        <w:rPr>
          <w:rFonts w:eastAsia="Arial Unicode MS"/>
        </w:rPr>
        <w:tab/>
        <w:t>Long Polling on Polling Channel</w:t>
      </w:r>
      <w:r>
        <w:tab/>
      </w:r>
      <w:r w:rsidR="003B1B55">
        <w:fldChar w:fldCharType="begin"/>
      </w:r>
      <w:r>
        <w:instrText xml:space="preserve"> PAGEREF _Toc479354213 \h </w:instrText>
      </w:r>
      <w:r w:rsidR="003B1B55">
        <w:fldChar w:fldCharType="separate"/>
      </w:r>
      <w:r>
        <w:t>267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w:t>
      </w:r>
      <w:r w:rsidRPr="00C11388">
        <w:rPr>
          <w:rFonts w:eastAsia="Arial Unicode MS"/>
          <w:lang w:eastAsia="ko-KR"/>
        </w:rPr>
        <w:t>19</w:t>
      </w:r>
      <w:r w:rsidRPr="00C11388">
        <w:rPr>
          <w:rFonts w:eastAsia="Arial Unicode MS"/>
        </w:rPr>
        <w:tab/>
      </w:r>
      <w:r w:rsidRPr="00C11388">
        <w:rPr>
          <w:rFonts w:eastAsia="Arial Unicode MS"/>
          <w:lang w:eastAsia="ko-KR"/>
        </w:rPr>
        <w:t>Delivering the response to the request sent over polling channel</w:t>
      </w:r>
      <w:r>
        <w:tab/>
      </w:r>
      <w:r w:rsidR="003B1B55">
        <w:fldChar w:fldCharType="begin"/>
      </w:r>
      <w:r>
        <w:instrText xml:space="preserve"> PAGEREF _Toc479354214 \h </w:instrText>
      </w:r>
      <w:r w:rsidR="003B1B55">
        <w:fldChar w:fldCharType="separate"/>
      </w:r>
      <w:r>
        <w:t>268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3B1B55">
        <w:fldChar w:fldCharType="begin"/>
      </w:r>
      <w:r>
        <w:instrText xml:space="preserve"> PAGEREF _Toc479354215 \h </w:instrText>
      </w:r>
      <w:r w:rsidR="003B1B55">
        <w:fldChar w:fldCharType="separate"/>
      </w:r>
      <w:r>
        <w:t>268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10.2.5.21</w:t>
      </w:r>
      <w:r>
        <w:tab/>
        <w:t>End-to-AE communication</w:t>
      </w:r>
      <w:r>
        <w:tab/>
      </w:r>
      <w:r w:rsidR="003B1B55">
        <w:fldChar w:fldCharType="begin"/>
      </w:r>
      <w:r>
        <w:instrText xml:space="preserve"> PAGEREF _Toc479354216 \h </w:instrText>
      </w:r>
      <w:r w:rsidR="003B1B55">
        <w:fldChar w:fldCharType="separate"/>
      </w:r>
      <w:r>
        <w:t>269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w:t>
      </w:r>
      <w:r w:rsidRPr="00C11388">
        <w:rPr>
          <w:lang w:val="en-US"/>
        </w:rPr>
        <w:t>5.22</w:t>
      </w:r>
      <w:r>
        <w:tab/>
      </w:r>
      <w:r w:rsidRPr="00C11388">
        <w:rPr>
          <w:lang w:val="en-US"/>
        </w:rPr>
        <w:t>End-to-CSE communication</w:t>
      </w:r>
      <w:r>
        <w:tab/>
      </w:r>
      <w:r w:rsidR="003B1B55">
        <w:fldChar w:fldCharType="begin"/>
      </w:r>
      <w:r>
        <w:instrText xml:space="preserve"> PAGEREF _Toc479354217 \h </w:instrText>
      </w:r>
      <w:r w:rsidR="003B1B55">
        <w:fldChar w:fldCharType="separate"/>
      </w:r>
      <w:r>
        <w:t>269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10.2.5.23</w:t>
      </w:r>
      <w:r>
        <w:tab/>
        <w:t>Notification Re-targeting</w:t>
      </w:r>
      <w:r>
        <w:tab/>
      </w:r>
      <w:r w:rsidR="003B1B55">
        <w:fldChar w:fldCharType="begin"/>
      </w:r>
      <w:r>
        <w:instrText xml:space="preserve"> PAGEREF _Toc479354218 \h </w:instrText>
      </w:r>
      <w:r w:rsidR="003B1B55">
        <w:fldChar w:fldCharType="separate"/>
      </w:r>
      <w:r>
        <w:t>270</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10.2.6</w:t>
      </w:r>
      <w:r>
        <w:tab/>
        <w:t>Discovery</w:t>
      </w:r>
      <w:r>
        <w:tab/>
      </w:r>
      <w:r w:rsidR="003B1B55">
        <w:fldChar w:fldCharType="begin"/>
      </w:r>
      <w:r>
        <w:instrText xml:space="preserve"> PAGEREF _Toc479354219 \h </w:instrText>
      </w:r>
      <w:r w:rsidR="003B1B55">
        <w:fldChar w:fldCharType="separate"/>
      </w:r>
      <w:r>
        <w:t>270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3B1B55">
        <w:fldChar w:fldCharType="begin"/>
      </w:r>
      <w:r>
        <w:instrText xml:space="preserve"> PAGEREF _Toc479354220 \h </w:instrText>
      </w:r>
      <w:r w:rsidR="003B1B55">
        <w:fldChar w:fldCharType="separate"/>
      </w:r>
      <w:r>
        <w:t>270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3B1B55">
        <w:fldChar w:fldCharType="begin"/>
      </w:r>
      <w:r>
        <w:instrText xml:space="preserve"> PAGEREF _Toc479354221 \h </w:instrText>
      </w:r>
      <w:r w:rsidR="003B1B55">
        <w:fldChar w:fldCharType="separate"/>
      </w:r>
      <w:r>
        <w:t>273</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10.2.7</w:t>
      </w:r>
      <w:r>
        <w:tab/>
        <w:t>Group management</w:t>
      </w:r>
      <w:r>
        <w:tab/>
      </w:r>
      <w:r w:rsidR="003B1B55">
        <w:fldChar w:fldCharType="begin"/>
      </w:r>
      <w:r>
        <w:instrText xml:space="preserve"> PAGEREF _Toc479354222 \h </w:instrText>
      </w:r>
      <w:r w:rsidR="003B1B55">
        <w:fldChar w:fldCharType="separate"/>
      </w:r>
      <w:r>
        <w:t>273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w:t>
      </w:r>
      <w:r>
        <w:tab/>
        <w:t>Introduction</w:t>
      </w:r>
      <w:r>
        <w:tab/>
      </w:r>
      <w:r w:rsidR="003B1B55">
        <w:fldChar w:fldCharType="begin"/>
      </w:r>
      <w:r>
        <w:instrText xml:space="preserve"> PAGEREF _Toc479354223 \h </w:instrText>
      </w:r>
      <w:r w:rsidR="003B1B55">
        <w:fldChar w:fldCharType="separate"/>
      </w:r>
      <w:r>
        <w:t>273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10.2.7.2</w:t>
      </w:r>
      <w:r>
        <w:tab/>
        <w:t xml:space="preserve">Create </w:t>
      </w:r>
      <w:r w:rsidRPr="00C11388">
        <w:rPr>
          <w:i/>
        </w:rPr>
        <w:t>&lt;group&gt;</w:t>
      </w:r>
      <w:r>
        <w:tab/>
      </w:r>
      <w:r w:rsidR="003B1B55">
        <w:fldChar w:fldCharType="begin"/>
      </w:r>
      <w:r>
        <w:instrText xml:space="preserve"> PAGEREF _Toc479354224 \h </w:instrText>
      </w:r>
      <w:r w:rsidR="003B1B55">
        <w:fldChar w:fldCharType="separate"/>
      </w:r>
      <w:r>
        <w:t>274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10.2.7.3</w:t>
      </w:r>
      <w:r>
        <w:tab/>
        <w:t xml:space="preserve">Retrieve </w:t>
      </w:r>
      <w:r w:rsidRPr="00C11388">
        <w:rPr>
          <w:i/>
        </w:rPr>
        <w:t>&lt;group&gt;</w:t>
      </w:r>
      <w:r>
        <w:tab/>
      </w:r>
      <w:r w:rsidR="003B1B55">
        <w:fldChar w:fldCharType="begin"/>
      </w:r>
      <w:r>
        <w:instrText xml:space="preserve"> PAGEREF _Toc479354225 \h </w:instrText>
      </w:r>
      <w:r w:rsidR="003B1B55">
        <w:fldChar w:fldCharType="separate"/>
      </w:r>
      <w:r>
        <w:t>276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10.2.7.4</w:t>
      </w:r>
      <w:r>
        <w:tab/>
        <w:t xml:space="preserve">Update </w:t>
      </w:r>
      <w:r w:rsidRPr="00C11388">
        <w:rPr>
          <w:i/>
        </w:rPr>
        <w:t>&lt;group&gt;</w:t>
      </w:r>
      <w:r>
        <w:tab/>
      </w:r>
      <w:r w:rsidR="003B1B55">
        <w:fldChar w:fldCharType="begin"/>
      </w:r>
      <w:r>
        <w:instrText xml:space="preserve"> PAGEREF _Toc479354226 \h </w:instrText>
      </w:r>
      <w:r w:rsidR="003B1B55">
        <w:fldChar w:fldCharType="separate"/>
      </w:r>
      <w:r>
        <w:t>277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10.2.7.5</w:t>
      </w:r>
      <w:r>
        <w:tab/>
        <w:t xml:space="preserve">Delete </w:t>
      </w:r>
      <w:r w:rsidRPr="00C11388">
        <w:rPr>
          <w:i/>
        </w:rPr>
        <w:t>&lt;group&gt;</w:t>
      </w:r>
      <w:r>
        <w:tab/>
      </w:r>
      <w:r w:rsidR="003B1B55">
        <w:fldChar w:fldCharType="begin"/>
      </w:r>
      <w:r>
        <w:instrText xml:space="preserve"> PAGEREF _Toc479354227 \h </w:instrText>
      </w:r>
      <w:r w:rsidR="003B1B55">
        <w:fldChar w:fldCharType="separate"/>
      </w:r>
      <w:r>
        <w:t>278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10.2.7.6</w:t>
      </w:r>
      <w:r>
        <w:tab/>
        <w:t xml:space="preserve">Create </w:t>
      </w:r>
      <w:r w:rsidRPr="00C11388">
        <w:rPr>
          <w:i/>
        </w:rPr>
        <w:t>&lt;fanOutPoint&gt;</w:t>
      </w:r>
      <w:r>
        <w:tab/>
      </w:r>
      <w:r w:rsidR="003B1B55">
        <w:fldChar w:fldCharType="begin"/>
      </w:r>
      <w:r>
        <w:instrText xml:space="preserve"> PAGEREF _Toc479354228 \h </w:instrText>
      </w:r>
      <w:r w:rsidR="003B1B55">
        <w:fldChar w:fldCharType="separate"/>
      </w:r>
      <w:r>
        <w:t>279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10.2.7.7</w:t>
      </w:r>
      <w:r>
        <w:tab/>
        <w:t xml:space="preserve">Retrieve </w:t>
      </w:r>
      <w:r w:rsidRPr="00C11388">
        <w:rPr>
          <w:i/>
        </w:rPr>
        <w:t>&lt;fanOutPoint&gt;</w:t>
      </w:r>
      <w:r>
        <w:tab/>
      </w:r>
      <w:r w:rsidR="003B1B55">
        <w:fldChar w:fldCharType="begin"/>
      </w:r>
      <w:r>
        <w:instrText xml:space="preserve"> PAGEREF _Toc479354229 \h </w:instrText>
      </w:r>
      <w:r w:rsidR="003B1B55">
        <w:fldChar w:fldCharType="separate"/>
      </w:r>
      <w:r>
        <w:t>280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10.2.7.8</w:t>
      </w:r>
      <w:r>
        <w:tab/>
        <w:t xml:space="preserve">Update </w:t>
      </w:r>
      <w:r w:rsidRPr="00C11388">
        <w:rPr>
          <w:i/>
        </w:rPr>
        <w:t>&lt;fanOutPoint&gt;</w:t>
      </w:r>
      <w:r>
        <w:tab/>
      </w:r>
      <w:r w:rsidR="003B1B55">
        <w:fldChar w:fldCharType="begin"/>
      </w:r>
      <w:r>
        <w:instrText xml:space="preserve"> PAGEREF _Toc479354230 \h </w:instrText>
      </w:r>
      <w:r w:rsidR="003B1B55">
        <w:fldChar w:fldCharType="separate"/>
      </w:r>
      <w:r>
        <w:t>282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10.2.7.9</w:t>
      </w:r>
      <w:r>
        <w:tab/>
        <w:t xml:space="preserve">Delete </w:t>
      </w:r>
      <w:r w:rsidRPr="00C11388">
        <w:rPr>
          <w:i/>
        </w:rPr>
        <w:t>&lt;fanOutPoint&gt;</w:t>
      </w:r>
      <w:r>
        <w:tab/>
      </w:r>
      <w:r w:rsidR="003B1B55">
        <w:fldChar w:fldCharType="begin"/>
      </w:r>
      <w:r>
        <w:instrText xml:space="preserve"> PAGEREF _Toc479354231 \h </w:instrText>
      </w:r>
      <w:r w:rsidR="003B1B55">
        <w:fldChar w:fldCharType="separate"/>
      </w:r>
      <w:r>
        <w:t>284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C11388">
        <w:rPr>
          <w:i/>
        </w:rPr>
        <w:t>&lt;fanOutPoint&gt;</w:t>
      </w:r>
      <w:r>
        <w:t xml:space="preserve"> of a group</w:t>
      </w:r>
      <w:r>
        <w:tab/>
      </w:r>
      <w:r w:rsidR="003B1B55">
        <w:fldChar w:fldCharType="begin"/>
      </w:r>
      <w:r>
        <w:instrText xml:space="preserve"> PAGEREF _Toc479354232 \h </w:instrText>
      </w:r>
      <w:r w:rsidR="003B1B55">
        <w:fldChar w:fldCharType="separate"/>
      </w:r>
      <w:r>
        <w:t>286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3B1B55">
        <w:fldChar w:fldCharType="begin"/>
      </w:r>
      <w:r>
        <w:instrText xml:space="preserve"> PAGEREF _Toc479354233 \h </w:instrText>
      </w:r>
      <w:r w:rsidR="003B1B55">
        <w:fldChar w:fldCharType="separate"/>
      </w:r>
      <w:r>
        <w:t>288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10.2.7.12</w:t>
      </w:r>
      <w:r w:rsidRPr="00C11388">
        <w:rPr>
          <w:rFonts w:eastAsia="宋体"/>
          <w:lang w:eastAsia="zh-CN"/>
        </w:rPr>
        <w:tab/>
      </w:r>
      <w:r>
        <w:t>Retrieve &lt;</w:t>
      </w:r>
      <w:r w:rsidRPr="00C11388">
        <w:rPr>
          <w:i/>
        </w:rPr>
        <w:t>semanticFanOutPoint</w:t>
      </w:r>
      <w:r>
        <w:t>&gt;</w:t>
      </w:r>
      <w:r>
        <w:tab/>
      </w:r>
      <w:r w:rsidR="003B1B55">
        <w:fldChar w:fldCharType="begin"/>
      </w:r>
      <w:r>
        <w:instrText xml:space="preserve"> PAGEREF _Toc479354234 \h </w:instrText>
      </w:r>
      <w:r w:rsidR="003B1B55">
        <w:fldChar w:fldCharType="separate"/>
      </w:r>
      <w:r>
        <w:t>288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rsidR="003B1B55">
        <w:fldChar w:fldCharType="begin"/>
      </w:r>
      <w:r>
        <w:instrText xml:space="preserve"> PAGEREF _Toc479354235 \h </w:instrText>
      </w:r>
      <w:r w:rsidR="003B1B55">
        <w:fldChar w:fldCharType="separate"/>
      </w:r>
      <w:r>
        <w:t>289</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rsidRPr="00C11388">
        <w:rPr>
          <w:rFonts w:eastAsiaTheme="minorEastAsia"/>
          <w:lang w:eastAsia="zh-CN"/>
        </w:rPr>
        <w:t>10</w:t>
      </w:r>
      <w:r>
        <w:t>.2.</w:t>
      </w:r>
      <w:r w:rsidRPr="00C11388">
        <w:rPr>
          <w:rFonts w:eastAsiaTheme="minorEastAsia"/>
          <w:lang w:eastAsia="zh-CN"/>
        </w:rPr>
        <w:t>7</w:t>
      </w:r>
      <w:r>
        <w:t>.1</w:t>
      </w:r>
      <w:r w:rsidRPr="00C11388">
        <w:rPr>
          <w:rFonts w:eastAsiaTheme="minorEastAsia"/>
          <w:lang w:eastAsia="zh-CN"/>
        </w:rPr>
        <w:t>3</w:t>
      </w:r>
      <w:r>
        <w:t>.</w:t>
      </w:r>
      <w:r w:rsidRPr="00C11388">
        <w:rPr>
          <w:rFonts w:eastAsiaTheme="minorEastAsia"/>
          <w:lang w:eastAsia="zh-CN"/>
        </w:rPr>
        <w:t>1</w:t>
      </w:r>
      <w:r>
        <w:tab/>
        <w:t>Multicast Group Information and &lt;localMulticastGroup&gt; Creation Procedures</w:t>
      </w:r>
      <w:r>
        <w:tab/>
      </w:r>
      <w:r w:rsidR="003B1B55">
        <w:fldChar w:fldCharType="begin"/>
      </w:r>
      <w:r>
        <w:instrText xml:space="preserve"> PAGEREF _Toc479354236 \h </w:instrText>
      </w:r>
      <w:r w:rsidR="003B1B55">
        <w:fldChar w:fldCharType="separate"/>
      </w:r>
      <w:r>
        <w:t>290</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rsidRPr="00C11388">
        <w:rPr>
          <w:rFonts w:eastAsiaTheme="minorEastAsia"/>
          <w:lang w:eastAsia="zh-CN"/>
        </w:rPr>
        <w:lastRenderedPageBreak/>
        <w:t>10</w:t>
      </w:r>
      <w:r>
        <w:t>.2.</w:t>
      </w:r>
      <w:r w:rsidRPr="00C11388">
        <w:rPr>
          <w:rFonts w:eastAsiaTheme="minorEastAsia"/>
          <w:lang w:eastAsia="zh-CN"/>
        </w:rPr>
        <w:t>7</w:t>
      </w:r>
      <w:r>
        <w:t>.1</w:t>
      </w:r>
      <w:r w:rsidRPr="00C11388">
        <w:rPr>
          <w:rFonts w:eastAsiaTheme="minorEastAsia"/>
          <w:lang w:eastAsia="zh-CN"/>
        </w:rPr>
        <w:t>3</w:t>
      </w:r>
      <w:r>
        <w:t>.</w:t>
      </w:r>
      <w:r w:rsidRPr="00C11388">
        <w:rPr>
          <w:rFonts w:eastAsiaTheme="minorEastAsia"/>
          <w:lang w:eastAsia="zh-CN"/>
        </w:rPr>
        <w:t>2</w:t>
      </w:r>
      <w:r>
        <w:tab/>
        <w:t>Multicast Group member Fan out Procedures</w:t>
      </w:r>
      <w:r>
        <w:tab/>
      </w:r>
      <w:r w:rsidR="003B1B55">
        <w:fldChar w:fldCharType="begin"/>
      </w:r>
      <w:r>
        <w:instrText xml:space="preserve"> PAGEREF _Toc479354237 \h </w:instrText>
      </w:r>
      <w:r w:rsidR="003B1B55">
        <w:fldChar w:fldCharType="separate"/>
      </w:r>
      <w:r>
        <w:t>294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10.2.7.14</w:t>
      </w:r>
      <w:r>
        <w:tab/>
        <w:t xml:space="preserve">Create </w:t>
      </w:r>
      <w:r w:rsidRPr="00C11388">
        <w:rPr>
          <w:i/>
        </w:rPr>
        <w:t>&lt;localMulticastGroup&gt;</w:t>
      </w:r>
      <w:r>
        <w:tab/>
      </w:r>
      <w:r w:rsidR="003B1B55">
        <w:fldChar w:fldCharType="begin"/>
      </w:r>
      <w:r>
        <w:instrText xml:space="preserve"> PAGEREF _Toc479354238 \h </w:instrText>
      </w:r>
      <w:r w:rsidR="003B1B55">
        <w:fldChar w:fldCharType="separate"/>
      </w:r>
      <w:r>
        <w:t>296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10.2.7.15</w:t>
      </w:r>
      <w:r>
        <w:tab/>
        <w:t xml:space="preserve">Update </w:t>
      </w:r>
      <w:r w:rsidRPr="00C11388">
        <w:rPr>
          <w:i/>
        </w:rPr>
        <w:t>&lt;localMulticastGroup&gt;</w:t>
      </w:r>
      <w:r>
        <w:tab/>
      </w:r>
      <w:r w:rsidR="003B1B55">
        <w:fldChar w:fldCharType="begin"/>
      </w:r>
      <w:r>
        <w:instrText xml:space="preserve"> PAGEREF _Toc479354239 \h </w:instrText>
      </w:r>
      <w:r w:rsidR="003B1B55">
        <w:fldChar w:fldCharType="separate"/>
      </w:r>
      <w:r>
        <w:t>296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10.2.7.16</w:t>
      </w:r>
      <w:r>
        <w:tab/>
        <w:t xml:space="preserve">Delete </w:t>
      </w:r>
      <w:r w:rsidRPr="00C11388">
        <w:rPr>
          <w:i/>
        </w:rPr>
        <w:t>&lt;localMulticastGroup&gt;</w:t>
      </w:r>
      <w:r>
        <w:tab/>
      </w:r>
      <w:r w:rsidR="003B1B55">
        <w:fldChar w:fldCharType="begin"/>
      </w:r>
      <w:r>
        <w:instrText xml:space="preserve"> PAGEREF _Toc479354240 \h </w:instrText>
      </w:r>
      <w:r w:rsidR="003B1B55">
        <w:fldChar w:fldCharType="separate"/>
      </w:r>
      <w:r>
        <w:t>296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10.2.8</w:t>
      </w:r>
      <w:r>
        <w:tab/>
        <w:t>Device management</w:t>
      </w:r>
      <w:r>
        <w:tab/>
      </w:r>
      <w:r w:rsidR="003B1B55">
        <w:fldChar w:fldCharType="begin"/>
      </w:r>
      <w:r>
        <w:instrText xml:space="preserve"> PAGEREF _Toc479354241 \h </w:instrText>
      </w:r>
      <w:r w:rsidR="003B1B55">
        <w:fldChar w:fldCharType="separate"/>
      </w:r>
      <w:r>
        <w:t>297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w:t>
      </w:r>
      <w:r>
        <w:tab/>
        <w:t>Introduction</w:t>
      </w:r>
      <w:r>
        <w:tab/>
      </w:r>
      <w:r w:rsidR="003B1B55">
        <w:fldChar w:fldCharType="begin"/>
      </w:r>
      <w:r>
        <w:instrText xml:space="preserve"> PAGEREF _Toc479354242 \h </w:instrText>
      </w:r>
      <w:r w:rsidR="003B1B55">
        <w:fldChar w:fldCharType="separate"/>
      </w:r>
      <w:r>
        <w:t>297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10.2.8.2</w:t>
      </w:r>
      <w:r>
        <w:tab/>
        <w:t>Node management</w:t>
      </w:r>
      <w:r>
        <w:tab/>
      </w:r>
      <w:r w:rsidR="003B1B55">
        <w:fldChar w:fldCharType="begin"/>
      </w:r>
      <w:r>
        <w:instrText xml:space="preserve"> PAGEREF _Toc479354243 \h </w:instrText>
      </w:r>
      <w:r w:rsidR="003B1B55">
        <w:fldChar w:fldCharType="separate"/>
      </w:r>
      <w:r>
        <w:t>297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10.2.8.3</w:t>
      </w:r>
      <w:r>
        <w:tab/>
        <w:t xml:space="preserve">Create </w:t>
      </w:r>
      <w:r w:rsidRPr="00C11388">
        <w:rPr>
          <w:i/>
        </w:rPr>
        <w:t>&lt;node&gt;</w:t>
      </w:r>
      <w:r>
        <w:tab/>
      </w:r>
      <w:r w:rsidR="003B1B55">
        <w:fldChar w:fldCharType="begin"/>
      </w:r>
      <w:r>
        <w:instrText xml:space="preserve"> PAGEREF _Toc479354244 \h </w:instrText>
      </w:r>
      <w:r w:rsidR="003B1B55">
        <w:fldChar w:fldCharType="separate"/>
      </w:r>
      <w:r>
        <w:t>297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10.2.8.4</w:t>
      </w:r>
      <w:r w:rsidRPr="00C11388">
        <w:rPr>
          <w:rFonts w:eastAsia="Arial Unicode MS"/>
        </w:rPr>
        <w:tab/>
        <w:t xml:space="preserve">Retrieve </w:t>
      </w:r>
      <w:r w:rsidRPr="00C11388">
        <w:rPr>
          <w:rFonts w:eastAsia="Arial Unicode MS"/>
          <w:i/>
        </w:rPr>
        <w:t>&lt;node&gt;</w:t>
      </w:r>
      <w:r>
        <w:tab/>
      </w:r>
      <w:r w:rsidR="003B1B55">
        <w:fldChar w:fldCharType="begin"/>
      </w:r>
      <w:r>
        <w:instrText xml:space="preserve"> PAGEREF _Toc479354245 \h </w:instrText>
      </w:r>
      <w:r w:rsidR="003B1B55">
        <w:fldChar w:fldCharType="separate"/>
      </w:r>
      <w:r>
        <w:t>297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10.2.8.5</w:t>
      </w:r>
      <w:r w:rsidRPr="00C11388">
        <w:rPr>
          <w:rFonts w:eastAsia="Arial Unicode MS"/>
        </w:rPr>
        <w:tab/>
        <w:t xml:space="preserve">Update </w:t>
      </w:r>
      <w:r w:rsidRPr="00C11388">
        <w:rPr>
          <w:rFonts w:eastAsia="Arial Unicode MS"/>
          <w:i/>
        </w:rPr>
        <w:t>&lt;node&gt;</w:t>
      </w:r>
      <w:r>
        <w:tab/>
      </w:r>
      <w:r w:rsidR="003B1B55">
        <w:fldChar w:fldCharType="begin"/>
      </w:r>
      <w:r>
        <w:instrText xml:space="preserve"> PAGEREF _Toc479354246 \h </w:instrText>
      </w:r>
      <w:r w:rsidR="003B1B55">
        <w:fldChar w:fldCharType="separate"/>
      </w:r>
      <w:r>
        <w:t>298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10.2.8.6</w:t>
      </w:r>
      <w:r w:rsidRPr="00C11388">
        <w:rPr>
          <w:rFonts w:eastAsia="Arial Unicode MS"/>
        </w:rPr>
        <w:tab/>
        <w:t xml:space="preserve">Delete </w:t>
      </w:r>
      <w:r w:rsidRPr="00C11388">
        <w:rPr>
          <w:rFonts w:eastAsia="Arial Unicode MS"/>
          <w:i/>
        </w:rPr>
        <w:t>&lt;node&gt;</w:t>
      </w:r>
      <w:r>
        <w:tab/>
      </w:r>
      <w:r w:rsidR="003B1B55">
        <w:fldChar w:fldCharType="begin"/>
      </w:r>
      <w:r>
        <w:instrText xml:space="preserve"> PAGEREF _Toc479354247 \h </w:instrText>
      </w:r>
      <w:r w:rsidR="003B1B55">
        <w:fldChar w:fldCharType="separate"/>
      </w:r>
      <w:r>
        <w:t>298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C11388">
        <w:rPr>
          <w:i/>
        </w:rPr>
        <w:t>&lt;mgmtObj&gt;</w:t>
      </w:r>
      <w:r>
        <w:tab/>
      </w:r>
      <w:r w:rsidR="003B1B55">
        <w:fldChar w:fldCharType="begin"/>
      </w:r>
      <w:r>
        <w:instrText xml:space="preserve"> PAGEREF _Toc479354248 \h </w:instrText>
      </w:r>
      <w:r w:rsidR="003B1B55">
        <w:fldChar w:fldCharType="separate"/>
      </w:r>
      <w:r>
        <w:t>299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10.2.8.8</w:t>
      </w:r>
      <w:r>
        <w:tab/>
        <w:t xml:space="preserve">Create </w:t>
      </w:r>
      <w:r w:rsidRPr="00C11388">
        <w:rPr>
          <w:i/>
        </w:rPr>
        <w:t>&lt;mgmtObj&gt;</w:t>
      </w:r>
      <w:r>
        <w:tab/>
      </w:r>
      <w:r w:rsidR="003B1B55">
        <w:fldChar w:fldCharType="begin"/>
      </w:r>
      <w:r>
        <w:instrText xml:space="preserve"> PAGEREF _Toc479354249 \h </w:instrText>
      </w:r>
      <w:r w:rsidR="003B1B55">
        <w:fldChar w:fldCharType="separate"/>
      </w:r>
      <w:r>
        <w:t>299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10.2.8.9</w:t>
      </w:r>
      <w:r>
        <w:tab/>
        <w:t xml:space="preserve">Retrieve </w:t>
      </w:r>
      <w:r w:rsidRPr="00C11388">
        <w:rPr>
          <w:i/>
        </w:rPr>
        <w:t>&lt;mgmtObj&gt;</w:t>
      </w:r>
      <w:r>
        <w:tab/>
      </w:r>
      <w:r w:rsidR="003B1B55">
        <w:fldChar w:fldCharType="begin"/>
      </w:r>
      <w:r>
        <w:instrText xml:space="preserve"> PAGEREF _Toc479354250 \h </w:instrText>
      </w:r>
      <w:r w:rsidR="003B1B55">
        <w:fldChar w:fldCharType="separate"/>
      </w:r>
      <w:r>
        <w:t>301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10.2.8.10</w:t>
      </w:r>
      <w:r>
        <w:tab/>
        <w:t xml:space="preserve">Update </w:t>
      </w:r>
      <w:r w:rsidRPr="00C11388">
        <w:rPr>
          <w:i/>
        </w:rPr>
        <w:t>&lt;mgmtObj&gt;</w:t>
      </w:r>
      <w:r>
        <w:tab/>
      </w:r>
      <w:r w:rsidR="003B1B55">
        <w:fldChar w:fldCharType="begin"/>
      </w:r>
      <w:r>
        <w:instrText xml:space="preserve"> PAGEREF _Toc479354251 \h </w:instrText>
      </w:r>
      <w:r w:rsidR="003B1B55">
        <w:fldChar w:fldCharType="separate"/>
      </w:r>
      <w:r>
        <w:t>301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10.2.8.11</w:t>
      </w:r>
      <w:r>
        <w:tab/>
        <w:t xml:space="preserve">Delete </w:t>
      </w:r>
      <w:r w:rsidRPr="00C11388">
        <w:rPr>
          <w:i/>
        </w:rPr>
        <w:t>&lt;mgmtObj&gt;</w:t>
      </w:r>
      <w:r>
        <w:tab/>
      </w:r>
      <w:r w:rsidR="003B1B55">
        <w:fldChar w:fldCharType="begin"/>
      </w:r>
      <w:r>
        <w:instrText xml:space="preserve"> PAGEREF _Toc479354252 \h </w:instrText>
      </w:r>
      <w:r w:rsidR="003B1B55">
        <w:fldChar w:fldCharType="separate"/>
      </w:r>
      <w:r>
        <w:t>302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10.2.8.12</w:t>
      </w:r>
      <w:r>
        <w:tab/>
        <w:t xml:space="preserve">Execute </w:t>
      </w:r>
      <w:r w:rsidRPr="00C11388">
        <w:rPr>
          <w:i/>
        </w:rPr>
        <w:t>&lt;mgmtObj&gt;</w:t>
      </w:r>
      <w:r>
        <w:tab/>
      </w:r>
      <w:r w:rsidR="003B1B55">
        <w:fldChar w:fldCharType="begin"/>
      </w:r>
      <w:r>
        <w:instrText xml:space="preserve"> PAGEREF _Toc479354253 \h </w:instrText>
      </w:r>
      <w:r w:rsidR="003B1B55">
        <w:fldChar w:fldCharType="separate"/>
      </w:r>
      <w:r>
        <w:t>303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C11388">
        <w:rPr>
          <w:i/>
        </w:rPr>
        <w:t>&lt;mgmtCmd&gt;</w:t>
      </w:r>
      <w:r>
        <w:t xml:space="preserve"> and </w:t>
      </w:r>
      <w:r w:rsidRPr="00C11388">
        <w:rPr>
          <w:i/>
        </w:rPr>
        <w:t>&lt;execInstance&gt;</w:t>
      </w:r>
      <w:r>
        <w:tab/>
      </w:r>
      <w:r w:rsidR="003B1B55">
        <w:fldChar w:fldCharType="begin"/>
      </w:r>
      <w:r>
        <w:instrText xml:space="preserve"> PAGEREF _Toc479354254 \h </w:instrText>
      </w:r>
      <w:r w:rsidR="003B1B55">
        <w:fldChar w:fldCharType="separate"/>
      </w:r>
      <w:r>
        <w:t>304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10.2.8.14</w:t>
      </w:r>
      <w:r>
        <w:tab/>
        <w:t xml:space="preserve">Create </w:t>
      </w:r>
      <w:r w:rsidRPr="00C11388">
        <w:rPr>
          <w:i/>
        </w:rPr>
        <w:t>&lt;mgmtCmd&gt;</w:t>
      </w:r>
      <w:r>
        <w:tab/>
      </w:r>
      <w:r w:rsidR="003B1B55">
        <w:fldChar w:fldCharType="begin"/>
      </w:r>
      <w:r>
        <w:instrText xml:space="preserve"> PAGEREF _Toc479354255 \h </w:instrText>
      </w:r>
      <w:r w:rsidR="003B1B55">
        <w:fldChar w:fldCharType="separate"/>
      </w:r>
      <w:r>
        <w:t>304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10.2.8.15</w:t>
      </w:r>
      <w:r>
        <w:tab/>
        <w:t xml:space="preserve">Retrieve </w:t>
      </w:r>
      <w:r w:rsidRPr="00C11388">
        <w:rPr>
          <w:i/>
        </w:rPr>
        <w:t>&lt;mgmtCmd&gt;</w:t>
      </w:r>
      <w:r>
        <w:tab/>
      </w:r>
      <w:r w:rsidR="003B1B55">
        <w:fldChar w:fldCharType="begin"/>
      </w:r>
      <w:r>
        <w:instrText xml:space="preserve"> PAGEREF _Toc479354256 \h </w:instrText>
      </w:r>
      <w:r w:rsidR="003B1B55">
        <w:fldChar w:fldCharType="separate"/>
      </w:r>
      <w:r>
        <w:t>305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10.2.8.16</w:t>
      </w:r>
      <w:r>
        <w:tab/>
        <w:t xml:space="preserve">Update </w:t>
      </w:r>
      <w:r w:rsidRPr="00C11388">
        <w:rPr>
          <w:i/>
        </w:rPr>
        <w:t>&lt;mgmtCmd&gt;</w:t>
      </w:r>
      <w:r>
        <w:tab/>
      </w:r>
      <w:r w:rsidR="003B1B55">
        <w:fldChar w:fldCharType="begin"/>
      </w:r>
      <w:r>
        <w:instrText xml:space="preserve"> PAGEREF _Toc479354257 \h </w:instrText>
      </w:r>
      <w:r w:rsidR="003B1B55">
        <w:fldChar w:fldCharType="separate"/>
      </w:r>
      <w:r>
        <w:t>306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10.2.8.17</w:t>
      </w:r>
      <w:r>
        <w:tab/>
        <w:t xml:space="preserve">Delete </w:t>
      </w:r>
      <w:r w:rsidRPr="00C11388">
        <w:rPr>
          <w:i/>
        </w:rPr>
        <w:t>&lt;mgmtCmd&gt;</w:t>
      </w:r>
      <w:r>
        <w:tab/>
      </w:r>
      <w:r w:rsidR="003B1B55">
        <w:fldChar w:fldCharType="begin"/>
      </w:r>
      <w:r>
        <w:instrText xml:space="preserve"> PAGEREF _Toc479354258 \h </w:instrText>
      </w:r>
      <w:r w:rsidR="003B1B55">
        <w:fldChar w:fldCharType="separate"/>
      </w:r>
      <w:r>
        <w:t>306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10.2.8.18</w:t>
      </w:r>
      <w:r>
        <w:tab/>
        <w:t xml:space="preserve">Execute </w:t>
      </w:r>
      <w:r w:rsidRPr="00C11388">
        <w:rPr>
          <w:i/>
        </w:rPr>
        <w:t>&lt;mgmtCmd&gt;</w:t>
      </w:r>
      <w:r>
        <w:tab/>
      </w:r>
      <w:r w:rsidR="003B1B55">
        <w:fldChar w:fldCharType="begin"/>
      </w:r>
      <w:r>
        <w:instrText xml:space="preserve"> PAGEREF _Toc479354259 \h </w:instrText>
      </w:r>
      <w:r w:rsidR="003B1B55">
        <w:fldChar w:fldCharType="separate"/>
      </w:r>
      <w:r>
        <w:t>308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10.2.8.19</w:t>
      </w:r>
      <w:r>
        <w:tab/>
        <w:t xml:space="preserve">Cancel </w:t>
      </w:r>
      <w:r w:rsidRPr="00C11388">
        <w:rPr>
          <w:i/>
        </w:rPr>
        <w:t>&lt;execInstance&gt;</w:t>
      </w:r>
      <w:r>
        <w:tab/>
      </w:r>
      <w:r w:rsidR="003B1B55">
        <w:fldChar w:fldCharType="begin"/>
      </w:r>
      <w:r>
        <w:instrText xml:space="preserve"> PAGEREF _Toc479354260 \h </w:instrText>
      </w:r>
      <w:r w:rsidR="003B1B55">
        <w:fldChar w:fldCharType="separate"/>
      </w:r>
      <w:r>
        <w:t>309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10.2.8.20</w:t>
      </w:r>
      <w:r>
        <w:tab/>
        <w:t xml:space="preserve">Retrieve </w:t>
      </w:r>
      <w:r w:rsidRPr="00C11388">
        <w:rPr>
          <w:i/>
        </w:rPr>
        <w:t>&lt;execInstance&gt;</w:t>
      </w:r>
      <w:r>
        <w:tab/>
      </w:r>
      <w:r w:rsidR="003B1B55">
        <w:fldChar w:fldCharType="begin"/>
      </w:r>
      <w:r>
        <w:instrText xml:space="preserve"> PAGEREF _Toc479354261 \h </w:instrText>
      </w:r>
      <w:r w:rsidR="003B1B55">
        <w:fldChar w:fldCharType="separate"/>
      </w:r>
      <w:r>
        <w:t>310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10.2.8.21</w:t>
      </w:r>
      <w:r>
        <w:tab/>
        <w:t xml:space="preserve">Delete </w:t>
      </w:r>
      <w:r w:rsidRPr="00C11388">
        <w:rPr>
          <w:i/>
        </w:rPr>
        <w:t>&lt;execInstance&gt;</w:t>
      </w:r>
      <w:r>
        <w:tab/>
      </w:r>
      <w:r w:rsidR="003B1B55">
        <w:fldChar w:fldCharType="begin"/>
      </w:r>
      <w:r>
        <w:instrText xml:space="preserve"> PAGEREF _Toc479354262 \h </w:instrText>
      </w:r>
      <w:r w:rsidR="003B1B55">
        <w:fldChar w:fldCharType="separate"/>
      </w:r>
      <w:r>
        <w:t>311</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10.2.9</w:t>
      </w:r>
      <w:r>
        <w:tab/>
        <w:t>Location management</w:t>
      </w:r>
      <w:r>
        <w:tab/>
      </w:r>
      <w:r w:rsidR="003B1B55">
        <w:fldChar w:fldCharType="begin"/>
      </w:r>
      <w:r>
        <w:instrText xml:space="preserve"> PAGEREF _Toc479354263 \h </w:instrText>
      </w:r>
      <w:r w:rsidR="003B1B55">
        <w:fldChar w:fldCharType="separate"/>
      </w:r>
      <w:r>
        <w:t>311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10.2.9.1</w:t>
      </w:r>
      <w:r>
        <w:tab/>
        <w:t>Introduction</w:t>
      </w:r>
      <w:r>
        <w:tab/>
      </w:r>
      <w:r w:rsidR="003B1B55">
        <w:fldChar w:fldCharType="begin"/>
      </w:r>
      <w:r>
        <w:instrText xml:space="preserve"> PAGEREF _Toc479354264 \h </w:instrText>
      </w:r>
      <w:r w:rsidR="003B1B55">
        <w:fldChar w:fldCharType="separate"/>
      </w:r>
      <w:r>
        <w:t>311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10.2.9.2</w:t>
      </w:r>
      <w:r>
        <w:tab/>
        <w:t>Create &lt;locationPolicy&gt;</w:t>
      </w:r>
      <w:r>
        <w:tab/>
      </w:r>
      <w:r w:rsidR="003B1B55">
        <w:fldChar w:fldCharType="begin"/>
      </w:r>
      <w:r>
        <w:instrText xml:space="preserve"> PAGEREF _Toc479354265 \h </w:instrText>
      </w:r>
      <w:r w:rsidR="003B1B55">
        <w:fldChar w:fldCharType="separate"/>
      </w:r>
      <w:r>
        <w:t>312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3B1B55">
        <w:fldChar w:fldCharType="begin"/>
      </w:r>
      <w:r>
        <w:instrText xml:space="preserve"> PAGEREF _Toc479354266 \h </w:instrText>
      </w:r>
      <w:r w:rsidR="003B1B55">
        <w:fldChar w:fldCharType="separate"/>
      </w:r>
      <w:r>
        <w:t>314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10.2.9.4</w:t>
      </w:r>
      <w:r>
        <w:tab/>
        <w:t>Update &lt;locationPolicy&gt;</w:t>
      </w:r>
      <w:r>
        <w:tab/>
      </w:r>
      <w:r w:rsidR="003B1B55">
        <w:fldChar w:fldCharType="begin"/>
      </w:r>
      <w:r>
        <w:instrText xml:space="preserve"> PAGEREF _Toc479354267 \h </w:instrText>
      </w:r>
      <w:r w:rsidR="003B1B55">
        <w:fldChar w:fldCharType="separate"/>
      </w:r>
      <w:r>
        <w:t>314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10.2.9.5</w:t>
      </w:r>
      <w:r w:rsidRPr="00C11388">
        <w:rPr>
          <w:rFonts w:eastAsia="Arial Unicode MS"/>
        </w:rPr>
        <w:tab/>
        <w:t xml:space="preserve">Delete </w:t>
      </w:r>
      <w:r w:rsidRPr="00C11388">
        <w:rPr>
          <w:rFonts w:eastAsia="Arial Unicode MS"/>
          <w:i/>
        </w:rPr>
        <w:t>&lt;locationPolicy&gt;</w:t>
      </w:r>
      <w:r>
        <w:tab/>
      </w:r>
      <w:r w:rsidR="003B1B55">
        <w:fldChar w:fldCharType="begin"/>
      </w:r>
      <w:r>
        <w:instrText xml:space="preserve"> PAGEREF _Toc479354268 \h </w:instrText>
      </w:r>
      <w:r w:rsidR="003B1B55">
        <w:fldChar w:fldCharType="separate"/>
      </w:r>
      <w:r>
        <w:t>315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3B1B55">
        <w:fldChar w:fldCharType="begin"/>
      </w:r>
      <w:r>
        <w:instrText xml:space="preserve"> PAGEREF _Toc479354269 \h </w:instrText>
      </w:r>
      <w:r w:rsidR="003B1B55">
        <w:fldChar w:fldCharType="separate"/>
      </w:r>
      <w:r>
        <w:t>316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10.2.9.7</w:t>
      </w:r>
      <w:r>
        <w:tab/>
        <w:t xml:space="preserve">Procedure for </w:t>
      </w:r>
      <w:r w:rsidRPr="00C11388">
        <w:rPr>
          <w:i/>
        </w:rPr>
        <w:t>&lt;contentInstance&gt;</w:t>
      </w:r>
      <w:r>
        <w:t xml:space="preserve"> resource that stores location information</w:t>
      </w:r>
      <w:r>
        <w:tab/>
      </w:r>
      <w:r w:rsidR="003B1B55">
        <w:fldChar w:fldCharType="begin"/>
      </w:r>
      <w:r>
        <w:instrText xml:space="preserve"> PAGEREF _Toc479354270 \h </w:instrText>
      </w:r>
      <w:r w:rsidR="003B1B55">
        <w:fldChar w:fldCharType="separate"/>
      </w:r>
      <w:r>
        <w:t>316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3B1B55">
        <w:fldChar w:fldCharType="begin"/>
      </w:r>
      <w:r>
        <w:instrText xml:space="preserve"> PAGEREF _Toc479354271 \h </w:instrText>
      </w:r>
      <w:r w:rsidR="003B1B55">
        <w:fldChar w:fldCharType="separate"/>
      </w:r>
      <w:r>
        <w:t>316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10.2.10.1</w:t>
      </w:r>
      <w:r w:rsidRPr="00C11388">
        <w:rPr>
          <w:rFonts w:eastAsia="Arial Unicode MS"/>
        </w:rPr>
        <w:tab/>
        <w:t>Introduction</w:t>
      </w:r>
      <w:r>
        <w:tab/>
      </w:r>
      <w:r w:rsidR="003B1B55">
        <w:fldChar w:fldCharType="begin"/>
      </w:r>
      <w:r>
        <w:instrText xml:space="preserve"> PAGEREF _Toc479354272 \h </w:instrText>
      </w:r>
      <w:r w:rsidR="003B1B55">
        <w:fldChar w:fldCharType="separate"/>
      </w:r>
      <w:r>
        <w:t>316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10.2.10.2</w:t>
      </w:r>
      <w:r w:rsidRPr="00C11388">
        <w:rPr>
          <w:rFonts w:eastAsia="Arial Unicode MS"/>
        </w:rPr>
        <w:tab/>
        <w:t xml:space="preserve">Create </w:t>
      </w:r>
      <w:r w:rsidRPr="00C11388">
        <w:rPr>
          <w:rFonts w:eastAsia="Arial Unicode MS"/>
          <w:i/>
        </w:rPr>
        <w:t>&lt;subscription&gt;</w:t>
      </w:r>
      <w:r>
        <w:tab/>
      </w:r>
      <w:r w:rsidR="003B1B55">
        <w:fldChar w:fldCharType="begin"/>
      </w:r>
      <w:r>
        <w:instrText xml:space="preserve"> PAGEREF _Toc479354273 \h </w:instrText>
      </w:r>
      <w:r w:rsidR="003B1B55">
        <w:fldChar w:fldCharType="separate"/>
      </w:r>
      <w:r>
        <w:t>316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10.2.10.3</w:t>
      </w:r>
      <w:r w:rsidRPr="00C11388">
        <w:rPr>
          <w:rFonts w:eastAsia="Arial Unicode MS"/>
        </w:rPr>
        <w:tab/>
        <w:t xml:space="preserve">Retrieve </w:t>
      </w:r>
      <w:r w:rsidRPr="00C11388">
        <w:rPr>
          <w:rFonts w:eastAsia="Arial Unicode MS"/>
          <w:i/>
        </w:rPr>
        <w:t>&lt;subscription&gt;</w:t>
      </w:r>
      <w:r>
        <w:tab/>
      </w:r>
      <w:r w:rsidR="003B1B55">
        <w:fldChar w:fldCharType="begin"/>
      </w:r>
      <w:r>
        <w:instrText xml:space="preserve"> PAGEREF _Toc479354274 \h </w:instrText>
      </w:r>
      <w:r w:rsidR="003B1B55">
        <w:fldChar w:fldCharType="separate"/>
      </w:r>
      <w:r>
        <w:t>317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10.2.10.4</w:t>
      </w:r>
      <w:r w:rsidRPr="00C11388">
        <w:rPr>
          <w:rFonts w:eastAsia="Arial Unicode MS"/>
        </w:rPr>
        <w:tab/>
        <w:t xml:space="preserve">Update </w:t>
      </w:r>
      <w:r w:rsidRPr="00C11388">
        <w:rPr>
          <w:rFonts w:eastAsia="Arial Unicode MS"/>
          <w:i/>
        </w:rPr>
        <w:t>&lt;subscription&gt;</w:t>
      </w:r>
      <w:r>
        <w:tab/>
      </w:r>
      <w:r w:rsidR="003B1B55">
        <w:fldChar w:fldCharType="begin"/>
      </w:r>
      <w:r>
        <w:instrText xml:space="preserve"> PAGEREF _Toc479354275 \h </w:instrText>
      </w:r>
      <w:r w:rsidR="003B1B55">
        <w:fldChar w:fldCharType="separate"/>
      </w:r>
      <w:r>
        <w:t>317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10.2.10.5</w:t>
      </w:r>
      <w:r w:rsidRPr="00C11388">
        <w:rPr>
          <w:rFonts w:eastAsia="Arial Unicode MS"/>
        </w:rPr>
        <w:tab/>
        <w:t xml:space="preserve">Delete </w:t>
      </w:r>
      <w:r w:rsidRPr="00C11388">
        <w:rPr>
          <w:rFonts w:eastAsia="Arial Unicode MS"/>
          <w:i/>
        </w:rPr>
        <w:t>&lt;subscription&gt;</w:t>
      </w:r>
      <w:r>
        <w:tab/>
      </w:r>
      <w:r w:rsidR="003B1B55">
        <w:fldChar w:fldCharType="begin"/>
      </w:r>
      <w:r>
        <w:instrText xml:space="preserve"> PAGEREF _Toc479354276 \h </w:instrText>
      </w:r>
      <w:r w:rsidR="003B1B55">
        <w:fldChar w:fldCharType="separate"/>
      </w:r>
      <w:r>
        <w:t>318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10.2.10.6</w:t>
      </w:r>
      <w:r>
        <w:tab/>
        <w:t>Notification procedures</w:t>
      </w:r>
      <w:r>
        <w:tab/>
      </w:r>
      <w:r w:rsidR="003B1B55">
        <w:fldChar w:fldCharType="begin"/>
      </w:r>
      <w:r>
        <w:instrText xml:space="preserve"> PAGEREF _Toc479354277 \h </w:instrText>
      </w:r>
      <w:r w:rsidR="003B1B55">
        <w:fldChar w:fldCharType="separate"/>
      </w:r>
      <w:r>
        <w:t>318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10.2.10.7</w:t>
      </w:r>
      <w:r w:rsidRPr="00C11388">
        <w:rPr>
          <w:rFonts w:eastAsia="Arial Unicode MS"/>
        </w:rPr>
        <w:tab/>
      </w:r>
      <w:r w:rsidRPr="00C11388">
        <w:rPr>
          <w:rFonts w:eastAsia="Arial Unicode MS"/>
          <w:lang w:eastAsia="zh-CN"/>
        </w:rPr>
        <w:t>Notification message handling procedure</w:t>
      </w:r>
      <w:r>
        <w:tab/>
      </w:r>
      <w:r w:rsidR="003B1B55">
        <w:fldChar w:fldCharType="begin"/>
      </w:r>
      <w:r>
        <w:instrText xml:space="preserve"> PAGEREF _Toc479354278 \h </w:instrText>
      </w:r>
      <w:r w:rsidR="003B1B55">
        <w:fldChar w:fldCharType="separate"/>
      </w:r>
      <w:r>
        <w:t>319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10.2.10.8</w:t>
      </w:r>
      <w:r w:rsidRPr="00C11388">
        <w:rPr>
          <w:rFonts w:eastAsia="Arial Unicode MS"/>
        </w:rPr>
        <w:tab/>
        <w:t>Notification</w:t>
      </w:r>
      <w:r w:rsidRPr="00C11388">
        <w:rPr>
          <w:rFonts w:eastAsia="Arial Unicode MS"/>
          <w:lang w:eastAsia="ko-KR"/>
        </w:rPr>
        <w:t xml:space="preserve"> </w:t>
      </w:r>
      <w:r w:rsidRPr="00C11388">
        <w:rPr>
          <w:rFonts w:eastAsia="Arial Unicode MS"/>
          <w:lang w:eastAsia="zh-CN"/>
        </w:rPr>
        <w:t>T</w:t>
      </w:r>
      <w:r w:rsidRPr="00C11388">
        <w:rPr>
          <w:rFonts w:eastAsia="Arial Unicode MS"/>
          <w:lang w:eastAsia="ko-KR"/>
        </w:rPr>
        <w:t>arget removal procedure</w:t>
      </w:r>
      <w:r>
        <w:tab/>
      </w:r>
      <w:r w:rsidR="003B1B55">
        <w:fldChar w:fldCharType="begin"/>
      </w:r>
      <w:r>
        <w:instrText xml:space="preserve"> PAGEREF _Toc479354279 \h </w:instrText>
      </w:r>
      <w:r w:rsidR="003B1B55">
        <w:fldChar w:fldCharType="separate"/>
      </w:r>
      <w:r>
        <w:t>322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10.2.10.9</w:t>
      </w:r>
      <w:r w:rsidRPr="00C11388">
        <w:rPr>
          <w:rFonts w:eastAsia="Arial Unicode MS"/>
        </w:rPr>
        <w:tab/>
      </w:r>
      <w:r>
        <w:t>Delete &lt;</w:t>
      </w:r>
      <w:r w:rsidRPr="00C11388">
        <w:rPr>
          <w:i/>
        </w:rPr>
        <w:t>notificationTargetSelfReference</w:t>
      </w:r>
      <w:r>
        <w:t>&gt;</w:t>
      </w:r>
      <w:r>
        <w:tab/>
      </w:r>
      <w:r w:rsidR="003B1B55">
        <w:fldChar w:fldCharType="begin"/>
      </w:r>
      <w:r>
        <w:instrText xml:space="preserve"> PAGEREF _Toc479354280 \h </w:instrText>
      </w:r>
      <w:r w:rsidR="003B1B55">
        <w:fldChar w:fldCharType="separate"/>
      </w:r>
      <w:r>
        <w:t>323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10.2.10.10</w:t>
      </w:r>
      <w:r w:rsidRPr="00C11388">
        <w:rPr>
          <w:rFonts w:eastAsia="宋体"/>
          <w:lang w:eastAsia="zh-CN"/>
        </w:rPr>
        <w:tab/>
      </w:r>
      <w:r>
        <w:t>Create &lt;</w:t>
      </w:r>
      <w:r w:rsidRPr="00C11388">
        <w:rPr>
          <w:i/>
        </w:rPr>
        <w:t>notificationTargetMgmtPolicyRef</w:t>
      </w:r>
      <w:r>
        <w:t>&gt;</w:t>
      </w:r>
      <w:r>
        <w:tab/>
      </w:r>
      <w:r w:rsidR="003B1B55">
        <w:fldChar w:fldCharType="begin"/>
      </w:r>
      <w:r>
        <w:instrText xml:space="preserve"> PAGEREF _Toc479354281 \h </w:instrText>
      </w:r>
      <w:r w:rsidR="003B1B55">
        <w:fldChar w:fldCharType="separate"/>
      </w:r>
      <w:r>
        <w:t>323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10.2.10.11</w:t>
      </w:r>
      <w:r w:rsidRPr="00C11388">
        <w:rPr>
          <w:rFonts w:eastAsia="宋体"/>
          <w:lang w:eastAsia="zh-CN"/>
        </w:rPr>
        <w:tab/>
      </w:r>
      <w:r>
        <w:t>Retrieve &lt;</w:t>
      </w:r>
      <w:r w:rsidRPr="00C11388">
        <w:rPr>
          <w:i/>
        </w:rPr>
        <w:t>notificationTargetMgmtPolicyRef</w:t>
      </w:r>
      <w:r>
        <w:t>&gt;</w:t>
      </w:r>
      <w:r>
        <w:tab/>
      </w:r>
      <w:r w:rsidR="003B1B55">
        <w:fldChar w:fldCharType="begin"/>
      </w:r>
      <w:r>
        <w:instrText xml:space="preserve"> PAGEREF _Toc479354282 \h </w:instrText>
      </w:r>
      <w:r w:rsidR="003B1B55">
        <w:fldChar w:fldCharType="separate"/>
      </w:r>
      <w:r>
        <w:t>324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10.2.10.12</w:t>
      </w:r>
      <w:r w:rsidRPr="00C11388">
        <w:rPr>
          <w:rFonts w:eastAsia="宋体"/>
          <w:lang w:eastAsia="zh-CN"/>
        </w:rPr>
        <w:tab/>
      </w:r>
      <w:r>
        <w:t>Update &lt;</w:t>
      </w:r>
      <w:r w:rsidRPr="00C11388">
        <w:rPr>
          <w:i/>
        </w:rPr>
        <w:t>notificationTargetMgmtPolicyRef</w:t>
      </w:r>
      <w:r>
        <w:t>&gt;</w:t>
      </w:r>
      <w:r>
        <w:tab/>
      </w:r>
      <w:r w:rsidR="003B1B55">
        <w:fldChar w:fldCharType="begin"/>
      </w:r>
      <w:r>
        <w:instrText xml:space="preserve"> PAGEREF _Toc479354283 \h </w:instrText>
      </w:r>
      <w:r w:rsidR="003B1B55">
        <w:fldChar w:fldCharType="separate"/>
      </w:r>
      <w:r>
        <w:t>324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10.2.10.13</w:t>
      </w:r>
      <w:r w:rsidRPr="00C11388">
        <w:rPr>
          <w:rFonts w:eastAsia="宋体"/>
          <w:lang w:eastAsia="zh-CN"/>
        </w:rPr>
        <w:tab/>
      </w:r>
      <w:r>
        <w:t>Delete &lt;</w:t>
      </w:r>
      <w:r w:rsidRPr="00C11388">
        <w:rPr>
          <w:i/>
        </w:rPr>
        <w:t>notificationTargetMgmtPolicyRef</w:t>
      </w:r>
      <w:r>
        <w:t>&gt;</w:t>
      </w:r>
      <w:r>
        <w:tab/>
      </w:r>
      <w:r w:rsidR="003B1B55">
        <w:fldChar w:fldCharType="begin"/>
      </w:r>
      <w:r>
        <w:instrText xml:space="preserve"> PAGEREF _Toc479354284 \h </w:instrText>
      </w:r>
      <w:r w:rsidR="003B1B55">
        <w:fldChar w:fldCharType="separate"/>
      </w:r>
      <w:r>
        <w:t>325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10.2.10.14</w:t>
      </w:r>
      <w:r w:rsidRPr="00C11388">
        <w:rPr>
          <w:rFonts w:eastAsia="宋体"/>
          <w:lang w:eastAsia="zh-CN"/>
        </w:rPr>
        <w:tab/>
      </w:r>
      <w:r>
        <w:t>Create &lt;</w:t>
      </w:r>
      <w:r w:rsidRPr="00C11388">
        <w:rPr>
          <w:i/>
        </w:rPr>
        <w:t>notificationTargetPolicy</w:t>
      </w:r>
      <w:r>
        <w:t>&gt;</w:t>
      </w:r>
      <w:r>
        <w:tab/>
      </w:r>
      <w:r w:rsidR="003B1B55">
        <w:fldChar w:fldCharType="begin"/>
      </w:r>
      <w:r>
        <w:instrText xml:space="preserve"> PAGEREF _Toc479354285 \h </w:instrText>
      </w:r>
      <w:r w:rsidR="003B1B55">
        <w:fldChar w:fldCharType="separate"/>
      </w:r>
      <w:r>
        <w:t>325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10.2.10.15</w:t>
      </w:r>
      <w:r w:rsidRPr="00C11388">
        <w:rPr>
          <w:rFonts w:eastAsia="宋体"/>
          <w:lang w:eastAsia="zh-CN"/>
        </w:rPr>
        <w:tab/>
      </w:r>
      <w:r>
        <w:t>Retrieve &lt;</w:t>
      </w:r>
      <w:r w:rsidRPr="00C11388">
        <w:rPr>
          <w:i/>
        </w:rPr>
        <w:t>notificationTargetPolicy</w:t>
      </w:r>
      <w:r>
        <w:t>&gt;</w:t>
      </w:r>
      <w:r>
        <w:tab/>
      </w:r>
      <w:r w:rsidR="003B1B55">
        <w:fldChar w:fldCharType="begin"/>
      </w:r>
      <w:r>
        <w:instrText xml:space="preserve"> PAGEREF _Toc479354286 \h </w:instrText>
      </w:r>
      <w:r w:rsidR="003B1B55">
        <w:fldChar w:fldCharType="separate"/>
      </w:r>
      <w:r>
        <w:t>326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10.2.10.16</w:t>
      </w:r>
      <w:r w:rsidRPr="00C11388">
        <w:rPr>
          <w:rFonts w:eastAsia="宋体"/>
          <w:lang w:eastAsia="zh-CN"/>
        </w:rPr>
        <w:tab/>
      </w:r>
      <w:r>
        <w:t>Update &lt;</w:t>
      </w:r>
      <w:r w:rsidRPr="00C11388">
        <w:rPr>
          <w:i/>
        </w:rPr>
        <w:t>notificationTargetPolicy</w:t>
      </w:r>
      <w:r>
        <w:t>&gt;</w:t>
      </w:r>
      <w:r>
        <w:tab/>
      </w:r>
      <w:r w:rsidR="003B1B55">
        <w:fldChar w:fldCharType="begin"/>
      </w:r>
      <w:r>
        <w:instrText xml:space="preserve"> PAGEREF _Toc479354287 \h </w:instrText>
      </w:r>
      <w:r w:rsidR="003B1B55">
        <w:fldChar w:fldCharType="separate"/>
      </w:r>
      <w:r>
        <w:t>326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10.2.10.17</w:t>
      </w:r>
      <w:r w:rsidRPr="00C11388">
        <w:rPr>
          <w:rFonts w:eastAsia="宋体"/>
          <w:lang w:eastAsia="zh-CN"/>
        </w:rPr>
        <w:tab/>
      </w:r>
      <w:r>
        <w:t>Delete &lt;</w:t>
      </w:r>
      <w:r w:rsidRPr="00C11388">
        <w:rPr>
          <w:i/>
        </w:rPr>
        <w:t>notificationTargetPolicy</w:t>
      </w:r>
      <w:r>
        <w:t>&gt;</w:t>
      </w:r>
      <w:r>
        <w:tab/>
      </w:r>
      <w:r w:rsidR="003B1B55">
        <w:fldChar w:fldCharType="begin"/>
      </w:r>
      <w:r>
        <w:instrText xml:space="preserve"> PAGEREF _Toc479354288 \h </w:instrText>
      </w:r>
      <w:r w:rsidR="003B1B55">
        <w:fldChar w:fldCharType="separate"/>
      </w:r>
      <w:r>
        <w:t>327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10.2.10.18</w:t>
      </w:r>
      <w:r w:rsidRPr="00C11388">
        <w:rPr>
          <w:rFonts w:eastAsia="宋体"/>
          <w:lang w:eastAsia="zh-CN"/>
        </w:rPr>
        <w:tab/>
      </w:r>
      <w:r>
        <w:t>Create &lt;</w:t>
      </w:r>
      <w:r w:rsidRPr="00C11388">
        <w:rPr>
          <w:i/>
        </w:rPr>
        <w:t>policyDeletionRules</w:t>
      </w:r>
      <w:r>
        <w:t>&gt;</w:t>
      </w:r>
      <w:r>
        <w:tab/>
      </w:r>
      <w:r w:rsidR="003B1B55">
        <w:fldChar w:fldCharType="begin"/>
      </w:r>
      <w:r>
        <w:instrText xml:space="preserve"> PAGEREF _Toc479354289 \h </w:instrText>
      </w:r>
      <w:r w:rsidR="003B1B55">
        <w:fldChar w:fldCharType="separate"/>
      </w:r>
      <w:r>
        <w:t>327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10.2.10.19</w:t>
      </w:r>
      <w:r w:rsidRPr="00C11388">
        <w:rPr>
          <w:rFonts w:eastAsia="宋体"/>
          <w:lang w:eastAsia="zh-CN"/>
        </w:rPr>
        <w:tab/>
      </w:r>
      <w:r>
        <w:t>Retrieve &lt;</w:t>
      </w:r>
      <w:r w:rsidRPr="00C11388">
        <w:rPr>
          <w:i/>
        </w:rPr>
        <w:t>policyDeletionRules</w:t>
      </w:r>
      <w:r>
        <w:t>&gt;</w:t>
      </w:r>
      <w:r>
        <w:tab/>
      </w:r>
      <w:r w:rsidR="003B1B55">
        <w:fldChar w:fldCharType="begin"/>
      </w:r>
      <w:r>
        <w:instrText xml:space="preserve"> PAGEREF _Toc479354290 \h </w:instrText>
      </w:r>
      <w:r w:rsidR="003B1B55">
        <w:fldChar w:fldCharType="separate"/>
      </w:r>
      <w:r>
        <w:t>328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10.2.10.20</w:t>
      </w:r>
      <w:r w:rsidRPr="00C11388">
        <w:rPr>
          <w:rFonts w:eastAsia="宋体"/>
          <w:lang w:eastAsia="zh-CN"/>
        </w:rPr>
        <w:tab/>
      </w:r>
      <w:r>
        <w:t>Update &lt;</w:t>
      </w:r>
      <w:r w:rsidRPr="00C11388">
        <w:rPr>
          <w:i/>
        </w:rPr>
        <w:t>policyDeletionRules</w:t>
      </w:r>
      <w:r>
        <w:t>&gt;</w:t>
      </w:r>
      <w:r>
        <w:tab/>
      </w:r>
      <w:r w:rsidR="003B1B55">
        <w:fldChar w:fldCharType="begin"/>
      </w:r>
      <w:r>
        <w:instrText xml:space="preserve"> PAGEREF _Toc479354291 \h </w:instrText>
      </w:r>
      <w:r w:rsidR="003B1B55">
        <w:fldChar w:fldCharType="separate"/>
      </w:r>
      <w:r>
        <w:t>328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10.2.10.21</w:t>
      </w:r>
      <w:r w:rsidRPr="00C11388">
        <w:rPr>
          <w:rFonts w:eastAsia="宋体"/>
          <w:lang w:eastAsia="zh-CN"/>
        </w:rPr>
        <w:tab/>
      </w:r>
      <w:r>
        <w:t>Delete &lt;</w:t>
      </w:r>
      <w:r w:rsidRPr="00C11388">
        <w:rPr>
          <w:i/>
        </w:rPr>
        <w:t>policyDeletionRules</w:t>
      </w:r>
      <w:r>
        <w:t>&gt;</w:t>
      </w:r>
      <w:r>
        <w:tab/>
      </w:r>
      <w:r w:rsidR="003B1B55">
        <w:fldChar w:fldCharType="begin"/>
      </w:r>
      <w:r>
        <w:instrText xml:space="preserve"> PAGEREF _Toc479354292 \h </w:instrText>
      </w:r>
      <w:r w:rsidR="003B1B55">
        <w:fldChar w:fldCharType="separate"/>
      </w:r>
      <w:r>
        <w:t>329</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10.2.11</w:t>
      </w:r>
      <w:r>
        <w:tab/>
      </w:r>
      <w:r w:rsidRPr="00C11388">
        <w:rPr>
          <w:rFonts w:eastAsia="Arial Unicode MS"/>
        </w:rPr>
        <w:t>Service Charging and Accounting Procedures</w:t>
      </w:r>
      <w:r>
        <w:tab/>
      </w:r>
      <w:r w:rsidR="003B1B55">
        <w:fldChar w:fldCharType="begin"/>
      </w:r>
      <w:r>
        <w:instrText xml:space="preserve"> PAGEREF _Toc479354293 \h </w:instrText>
      </w:r>
      <w:r w:rsidR="003B1B55">
        <w:fldChar w:fldCharType="separate"/>
      </w:r>
      <w:r>
        <w:t>329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10.2.11.1</w:t>
      </w:r>
      <w:r w:rsidRPr="00C11388">
        <w:rPr>
          <w:rFonts w:eastAsia="Arial Unicode MS"/>
        </w:rPr>
        <w:tab/>
        <w:t>Service event-based statistics collection for applications</w:t>
      </w:r>
      <w:r>
        <w:tab/>
      </w:r>
      <w:r w:rsidR="003B1B55">
        <w:fldChar w:fldCharType="begin"/>
      </w:r>
      <w:r>
        <w:instrText xml:space="preserve"> PAGEREF _Toc479354294 \h </w:instrText>
      </w:r>
      <w:r w:rsidR="003B1B55">
        <w:fldChar w:fldCharType="separate"/>
      </w:r>
      <w:r>
        <w:t>329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10.2.11.2</w:t>
      </w:r>
      <w:r w:rsidRPr="00C11388">
        <w:rPr>
          <w:rFonts w:eastAsia="Arial Unicode MS"/>
        </w:rPr>
        <w:tab/>
        <w:t xml:space="preserve">Create </w:t>
      </w:r>
      <w:r w:rsidRPr="00C11388">
        <w:rPr>
          <w:rFonts w:eastAsia="Arial Unicode MS"/>
          <w:i/>
        </w:rPr>
        <w:t>&lt;statsConfig&gt;</w:t>
      </w:r>
      <w:r>
        <w:tab/>
      </w:r>
      <w:r w:rsidR="003B1B55">
        <w:fldChar w:fldCharType="begin"/>
      </w:r>
      <w:r>
        <w:instrText xml:space="preserve"> PAGEREF _Toc479354295 \h </w:instrText>
      </w:r>
      <w:r w:rsidR="003B1B55">
        <w:fldChar w:fldCharType="separate"/>
      </w:r>
      <w:r>
        <w:t>330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10.2.11.3</w:t>
      </w:r>
      <w:r w:rsidRPr="00C11388">
        <w:rPr>
          <w:rFonts w:eastAsia="Arial Unicode MS"/>
        </w:rPr>
        <w:tab/>
        <w:t xml:space="preserve">Retrieve </w:t>
      </w:r>
      <w:r w:rsidRPr="00C11388">
        <w:rPr>
          <w:rFonts w:eastAsia="Arial Unicode MS"/>
          <w:i/>
        </w:rPr>
        <w:t>&lt;statsConfig&gt;</w:t>
      </w:r>
      <w:r>
        <w:tab/>
      </w:r>
      <w:r w:rsidR="003B1B55">
        <w:fldChar w:fldCharType="begin"/>
      </w:r>
      <w:r>
        <w:instrText xml:space="preserve"> PAGEREF _Toc479354296 \h </w:instrText>
      </w:r>
      <w:r w:rsidR="003B1B55">
        <w:fldChar w:fldCharType="separate"/>
      </w:r>
      <w:r>
        <w:t>331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10.2.11.4</w:t>
      </w:r>
      <w:r w:rsidRPr="00C11388">
        <w:rPr>
          <w:rFonts w:eastAsia="Arial Unicode MS"/>
        </w:rPr>
        <w:tab/>
        <w:t xml:space="preserve">Update </w:t>
      </w:r>
      <w:r w:rsidRPr="00C11388">
        <w:rPr>
          <w:rFonts w:eastAsia="Arial Unicode MS"/>
          <w:i/>
        </w:rPr>
        <w:t>&lt;statsConfig&gt;</w:t>
      </w:r>
      <w:r>
        <w:tab/>
      </w:r>
      <w:r w:rsidR="003B1B55">
        <w:fldChar w:fldCharType="begin"/>
      </w:r>
      <w:r>
        <w:instrText xml:space="preserve"> PAGEREF _Toc479354297 \h </w:instrText>
      </w:r>
      <w:r w:rsidR="003B1B55">
        <w:fldChar w:fldCharType="separate"/>
      </w:r>
      <w:r>
        <w:t>331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10.2.11.5</w:t>
      </w:r>
      <w:r w:rsidRPr="00C11388">
        <w:rPr>
          <w:rFonts w:eastAsia="Arial Unicode MS"/>
        </w:rPr>
        <w:tab/>
        <w:t xml:space="preserve">Delete </w:t>
      </w:r>
      <w:r w:rsidRPr="00C11388">
        <w:rPr>
          <w:rFonts w:eastAsia="Arial Unicode MS"/>
          <w:i/>
        </w:rPr>
        <w:t>&lt;statsConfig&gt;</w:t>
      </w:r>
      <w:r>
        <w:tab/>
      </w:r>
      <w:r w:rsidR="003B1B55">
        <w:fldChar w:fldCharType="begin"/>
      </w:r>
      <w:r>
        <w:instrText xml:space="preserve"> PAGEREF _Toc479354298 \h </w:instrText>
      </w:r>
      <w:r w:rsidR="003B1B55">
        <w:fldChar w:fldCharType="separate"/>
      </w:r>
      <w:r>
        <w:t>332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lastRenderedPageBreak/>
        <w:t>10.2.11.6</w:t>
      </w:r>
      <w:r w:rsidRPr="00C11388">
        <w:rPr>
          <w:rFonts w:eastAsia="Arial Unicode MS"/>
        </w:rPr>
        <w:tab/>
        <w:t xml:space="preserve">Create </w:t>
      </w:r>
      <w:r w:rsidRPr="00C11388">
        <w:rPr>
          <w:rFonts w:eastAsia="Arial Unicode MS"/>
          <w:i/>
        </w:rPr>
        <w:t>&lt;eventConfig&gt;</w:t>
      </w:r>
      <w:r>
        <w:tab/>
      </w:r>
      <w:r w:rsidR="003B1B55">
        <w:fldChar w:fldCharType="begin"/>
      </w:r>
      <w:r>
        <w:instrText xml:space="preserve"> PAGEREF _Toc479354299 \h </w:instrText>
      </w:r>
      <w:r w:rsidR="003B1B55">
        <w:fldChar w:fldCharType="separate"/>
      </w:r>
      <w:r>
        <w:t>333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10.2.11.7</w:t>
      </w:r>
      <w:r w:rsidRPr="00C11388">
        <w:rPr>
          <w:rFonts w:eastAsia="Arial Unicode MS"/>
        </w:rPr>
        <w:tab/>
        <w:t xml:space="preserve">Retrieve </w:t>
      </w:r>
      <w:r w:rsidRPr="00C11388">
        <w:rPr>
          <w:rFonts w:eastAsia="Arial Unicode MS"/>
          <w:i/>
        </w:rPr>
        <w:t>&lt;eventConfig&gt;</w:t>
      </w:r>
      <w:r>
        <w:tab/>
      </w:r>
      <w:r w:rsidR="003B1B55">
        <w:fldChar w:fldCharType="begin"/>
      </w:r>
      <w:r>
        <w:instrText xml:space="preserve"> PAGEREF _Toc479354300 \h </w:instrText>
      </w:r>
      <w:r w:rsidR="003B1B55">
        <w:fldChar w:fldCharType="separate"/>
      </w:r>
      <w:r>
        <w:t>333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10.2.11.8</w:t>
      </w:r>
      <w:r w:rsidRPr="00C11388">
        <w:rPr>
          <w:rFonts w:eastAsia="Arial Unicode MS"/>
        </w:rPr>
        <w:tab/>
        <w:t xml:space="preserve">Update </w:t>
      </w:r>
      <w:r w:rsidRPr="00C11388">
        <w:rPr>
          <w:rFonts w:eastAsia="Arial Unicode MS"/>
          <w:i/>
        </w:rPr>
        <w:t>&lt;eventConfig&gt;</w:t>
      </w:r>
      <w:r>
        <w:tab/>
      </w:r>
      <w:r w:rsidR="003B1B55">
        <w:fldChar w:fldCharType="begin"/>
      </w:r>
      <w:r>
        <w:instrText xml:space="preserve"> PAGEREF _Toc479354301 \h </w:instrText>
      </w:r>
      <w:r w:rsidR="003B1B55">
        <w:fldChar w:fldCharType="separate"/>
      </w:r>
      <w:r>
        <w:t>334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10.2.11.9</w:t>
      </w:r>
      <w:r w:rsidRPr="00C11388">
        <w:rPr>
          <w:rFonts w:eastAsia="Arial Unicode MS"/>
        </w:rPr>
        <w:tab/>
        <w:t xml:space="preserve">Delete </w:t>
      </w:r>
      <w:r w:rsidRPr="00C11388">
        <w:rPr>
          <w:rFonts w:eastAsia="Arial Unicode MS"/>
          <w:i/>
        </w:rPr>
        <w:t>&lt;eventConfig&gt;</w:t>
      </w:r>
      <w:r>
        <w:tab/>
      </w:r>
      <w:r w:rsidR="003B1B55">
        <w:fldChar w:fldCharType="begin"/>
      </w:r>
      <w:r>
        <w:instrText xml:space="preserve"> PAGEREF _Toc479354302 \h </w:instrText>
      </w:r>
      <w:r w:rsidR="003B1B55">
        <w:fldChar w:fldCharType="separate"/>
      </w:r>
      <w:r>
        <w:t>334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10.2.11.10</w:t>
      </w:r>
      <w:r w:rsidRPr="00C11388">
        <w:rPr>
          <w:rFonts w:eastAsia="Arial Unicode MS"/>
        </w:rPr>
        <w:tab/>
        <w:t xml:space="preserve">Create </w:t>
      </w:r>
      <w:r w:rsidRPr="00C11388">
        <w:rPr>
          <w:rFonts w:eastAsia="Arial Unicode MS"/>
          <w:i/>
        </w:rPr>
        <w:t>&lt;statsCollect&gt;</w:t>
      </w:r>
      <w:r>
        <w:tab/>
      </w:r>
      <w:r w:rsidR="003B1B55">
        <w:fldChar w:fldCharType="begin"/>
      </w:r>
      <w:r>
        <w:instrText xml:space="preserve"> PAGEREF _Toc479354303 \h </w:instrText>
      </w:r>
      <w:r w:rsidR="003B1B55">
        <w:fldChar w:fldCharType="separate"/>
      </w:r>
      <w:r>
        <w:t>334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10.2.11.11</w:t>
      </w:r>
      <w:r w:rsidRPr="00C11388">
        <w:rPr>
          <w:rFonts w:eastAsia="Arial Unicode MS"/>
        </w:rPr>
        <w:tab/>
        <w:t xml:space="preserve">Retrieve </w:t>
      </w:r>
      <w:r w:rsidRPr="00C11388">
        <w:rPr>
          <w:rFonts w:eastAsia="Arial Unicode MS"/>
          <w:i/>
        </w:rPr>
        <w:t>&lt;statsCollect&gt;</w:t>
      </w:r>
      <w:r>
        <w:tab/>
      </w:r>
      <w:r w:rsidR="003B1B55">
        <w:fldChar w:fldCharType="begin"/>
      </w:r>
      <w:r>
        <w:instrText xml:space="preserve"> PAGEREF _Toc479354304 \h </w:instrText>
      </w:r>
      <w:r w:rsidR="003B1B55">
        <w:fldChar w:fldCharType="separate"/>
      </w:r>
      <w:r>
        <w:t>335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10.2.11.12</w:t>
      </w:r>
      <w:r w:rsidRPr="00C11388">
        <w:rPr>
          <w:rFonts w:eastAsia="Arial Unicode MS"/>
        </w:rPr>
        <w:tab/>
        <w:t xml:space="preserve">Update </w:t>
      </w:r>
      <w:r w:rsidRPr="00C11388">
        <w:rPr>
          <w:rFonts w:eastAsia="Arial Unicode MS"/>
          <w:i/>
        </w:rPr>
        <w:t>&lt;statsCollect&gt;</w:t>
      </w:r>
      <w:r>
        <w:tab/>
      </w:r>
      <w:r w:rsidR="003B1B55">
        <w:fldChar w:fldCharType="begin"/>
      </w:r>
      <w:r>
        <w:instrText xml:space="preserve"> PAGEREF _Toc479354305 \h </w:instrText>
      </w:r>
      <w:r w:rsidR="003B1B55">
        <w:fldChar w:fldCharType="separate"/>
      </w:r>
      <w:r>
        <w:t>336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10.2.11.13</w:t>
      </w:r>
      <w:r w:rsidRPr="00C11388">
        <w:rPr>
          <w:rFonts w:eastAsia="Arial Unicode MS"/>
        </w:rPr>
        <w:tab/>
        <w:t xml:space="preserve">Delete </w:t>
      </w:r>
      <w:r w:rsidRPr="00C11388">
        <w:rPr>
          <w:rFonts w:eastAsia="Arial Unicode MS"/>
          <w:i/>
        </w:rPr>
        <w:t>&lt;statsCollect&gt;</w:t>
      </w:r>
      <w:r>
        <w:tab/>
      </w:r>
      <w:r w:rsidR="003B1B55">
        <w:fldChar w:fldCharType="begin"/>
      </w:r>
      <w:r>
        <w:instrText xml:space="preserve"> PAGEREF _Toc479354306 \h </w:instrText>
      </w:r>
      <w:r w:rsidR="003B1B55">
        <w:fldChar w:fldCharType="separate"/>
      </w:r>
      <w:r>
        <w:t>336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10.2.11.14</w:t>
      </w:r>
      <w:r>
        <w:tab/>
      </w:r>
      <w:r w:rsidRPr="00C11388">
        <w:rPr>
          <w:rFonts w:eastAsia="Arial Unicode MS"/>
        </w:rPr>
        <w:t>Service Statistics Collection Record</w:t>
      </w:r>
      <w:r>
        <w:tab/>
      </w:r>
      <w:r w:rsidR="003B1B55">
        <w:fldChar w:fldCharType="begin"/>
      </w:r>
      <w:r>
        <w:instrText xml:space="preserve"> PAGEREF _Toc479354307 \h </w:instrText>
      </w:r>
      <w:r w:rsidR="003B1B55">
        <w:fldChar w:fldCharType="separate"/>
      </w:r>
      <w:r>
        <w:t>336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3B1B55">
        <w:fldChar w:fldCharType="begin"/>
      </w:r>
      <w:r>
        <w:instrText xml:space="preserve"> PAGEREF _Toc479354308 \h </w:instrText>
      </w:r>
      <w:r w:rsidR="003B1B55">
        <w:fldChar w:fldCharType="separate"/>
      </w:r>
      <w:r>
        <w:t>337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10.2.12.1</w:t>
      </w:r>
      <w:r>
        <w:tab/>
        <w:t>Intro</w:t>
      </w:r>
      <w:r w:rsidRPr="00C11388">
        <w:rPr>
          <w:rFonts w:eastAsiaTheme="minorEastAsia"/>
          <w:lang w:eastAsia="zh-CN"/>
        </w:rPr>
        <w:t>d</w:t>
      </w:r>
      <w:r>
        <w:t>uction</w:t>
      </w:r>
      <w:r>
        <w:tab/>
      </w:r>
      <w:r w:rsidR="003B1B55">
        <w:fldChar w:fldCharType="begin"/>
      </w:r>
      <w:r>
        <w:instrText xml:space="preserve"> PAGEREF _Toc479354309 \h </w:instrText>
      </w:r>
      <w:r w:rsidR="003B1B55">
        <w:fldChar w:fldCharType="separate"/>
      </w:r>
      <w:r>
        <w:t>337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10.2.12.2</w:t>
      </w:r>
      <w:r>
        <w:tab/>
        <w:t xml:space="preserve">Create </w:t>
      </w:r>
      <w:r w:rsidRPr="00C11388">
        <w:rPr>
          <w:i/>
        </w:rPr>
        <w:t>&lt;m2mServiceSubscriptionProfile&gt;</w:t>
      </w:r>
      <w:r>
        <w:tab/>
      </w:r>
      <w:r w:rsidR="003B1B55">
        <w:fldChar w:fldCharType="begin"/>
      </w:r>
      <w:r>
        <w:instrText xml:space="preserve"> PAGEREF _Toc479354310 \h </w:instrText>
      </w:r>
      <w:r w:rsidR="003B1B55">
        <w:fldChar w:fldCharType="separate"/>
      </w:r>
      <w:r>
        <w:t>337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10.2.12.3</w:t>
      </w:r>
      <w:r>
        <w:tab/>
        <w:t xml:space="preserve">Retrieve </w:t>
      </w:r>
      <w:r w:rsidRPr="00C11388">
        <w:rPr>
          <w:i/>
        </w:rPr>
        <w:t>&lt;m2mServiceSubscriptionProfile&gt;</w:t>
      </w:r>
      <w:r>
        <w:tab/>
      </w:r>
      <w:r w:rsidR="003B1B55">
        <w:fldChar w:fldCharType="begin"/>
      </w:r>
      <w:r>
        <w:instrText xml:space="preserve"> PAGEREF _Toc479354311 \h </w:instrText>
      </w:r>
      <w:r w:rsidR="003B1B55">
        <w:fldChar w:fldCharType="separate"/>
      </w:r>
      <w:r>
        <w:t>338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10.2.12.4</w:t>
      </w:r>
      <w:r>
        <w:tab/>
        <w:t xml:space="preserve">Update </w:t>
      </w:r>
      <w:r w:rsidRPr="00C11388">
        <w:rPr>
          <w:i/>
        </w:rPr>
        <w:t>&lt;m2mServiceSubscriptionProfile&gt;</w:t>
      </w:r>
      <w:r>
        <w:tab/>
      </w:r>
      <w:r w:rsidR="003B1B55">
        <w:fldChar w:fldCharType="begin"/>
      </w:r>
      <w:r>
        <w:instrText xml:space="preserve"> PAGEREF _Toc479354312 \h </w:instrText>
      </w:r>
      <w:r w:rsidR="003B1B55">
        <w:fldChar w:fldCharType="separate"/>
      </w:r>
      <w:r>
        <w:t>338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10.2.12.5</w:t>
      </w:r>
      <w:r>
        <w:tab/>
        <w:t xml:space="preserve">Delete </w:t>
      </w:r>
      <w:r w:rsidRPr="00C11388">
        <w:rPr>
          <w:i/>
        </w:rPr>
        <w:t>&lt;m2mServiceSubscriptionProfile&gt;</w:t>
      </w:r>
      <w:r>
        <w:tab/>
      </w:r>
      <w:r w:rsidR="003B1B55">
        <w:fldChar w:fldCharType="begin"/>
      </w:r>
      <w:r>
        <w:instrText xml:space="preserve"> PAGEREF _Toc479354313 \h </w:instrText>
      </w:r>
      <w:r w:rsidR="003B1B55">
        <w:fldChar w:fldCharType="separate"/>
      </w:r>
      <w:r>
        <w:t>339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10.2.12.6</w:t>
      </w:r>
      <w:r>
        <w:tab/>
        <w:t xml:space="preserve">Create </w:t>
      </w:r>
      <w:r w:rsidRPr="00C11388">
        <w:rPr>
          <w:i/>
        </w:rPr>
        <w:t>&lt;serviceSubscribedNode&gt;</w:t>
      </w:r>
      <w:r>
        <w:tab/>
      </w:r>
      <w:r w:rsidR="003B1B55">
        <w:fldChar w:fldCharType="begin"/>
      </w:r>
      <w:r>
        <w:instrText xml:space="preserve"> PAGEREF _Toc479354314 \h </w:instrText>
      </w:r>
      <w:r w:rsidR="003B1B55">
        <w:fldChar w:fldCharType="separate"/>
      </w:r>
      <w:r>
        <w:t>339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10.2.12.7</w:t>
      </w:r>
      <w:r>
        <w:tab/>
        <w:t xml:space="preserve">Retrieve </w:t>
      </w:r>
      <w:r w:rsidRPr="00C11388">
        <w:rPr>
          <w:i/>
        </w:rPr>
        <w:t>&lt;serviceSubscribedNode&gt;</w:t>
      </w:r>
      <w:r>
        <w:tab/>
      </w:r>
      <w:r w:rsidR="003B1B55">
        <w:fldChar w:fldCharType="begin"/>
      </w:r>
      <w:r>
        <w:instrText xml:space="preserve"> PAGEREF _Toc479354315 \h </w:instrText>
      </w:r>
      <w:r w:rsidR="003B1B55">
        <w:fldChar w:fldCharType="separate"/>
      </w:r>
      <w:r>
        <w:t>340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10.2.12.8</w:t>
      </w:r>
      <w:r>
        <w:tab/>
        <w:t xml:space="preserve">Update </w:t>
      </w:r>
      <w:r w:rsidRPr="00C11388">
        <w:rPr>
          <w:i/>
        </w:rPr>
        <w:t>&lt;serviceSubscribedNode&gt;</w:t>
      </w:r>
      <w:r>
        <w:tab/>
      </w:r>
      <w:r w:rsidR="003B1B55">
        <w:fldChar w:fldCharType="begin"/>
      </w:r>
      <w:r>
        <w:instrText xml:space="preserve"> PAGEREF _Toc479354316 \h </w:instrText>
      </w:r>
      <w:r w:rsidR="003B1B55">
        <w:fldChar w:fldCharType="separate"/>
      </w:r>
      <w:r>
        <w:t>340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10.2.12.9</w:t>
      </w:r>
      <w:r>
        <w:tab/>
        <w:t xml:space="preserve">Delete </w:t>
      </w:r>
      <w:r w:rsidRPr="00C11388">
        <w:rPr>
          <w:i/>
        </w:rPr>
        <w:t>&lt;serviceSubscribedNode&gt;</w:t>
      </w:r>
      <w:r>
        <w:tab/>
      </w:r>
      <w:r w:rsidR="003B1B55">
        <w:fldChar w:fldCharType="begin"/>
      </w:r>
      <w:r>
        <w:instrText xml:space="preserve"> PAGEREF _Toc479354317 \h </w:instrText>
      </w:r>
      <w:r w:rsidR="003B1B55">
        <w:fldChar w:fldCharType="separate"/>
      </w:r>
      <w:r>
        <w:t>340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10.2.12.10</w:t>
      </w:r>
      <w:r>
        <w:tab/>
        <w:t xml:space="preserve">Create </w:t>
      </w:r>
      <w:r w:rsidRPr="00C11388">
        <w:rPr>
          <w:i/>
        </w:rPr>
        <w:t>&lt;serviceSubscribedAppRule&gt;</w:t>
      </w:r>
      <w:r>
        <w:tab/>
      </w:r>
      <w:r w:rsidR="003B1B55">
        <w:fldChar w:fldCharType="begin"/>
      </w:r>
      <w:r>
        <w:instrText xml:space="preserve"> PAGEREF _Toc479354318 \h </w:instrText>
      </w:r>
      <w:r w:rsidR="003B1B55">
        <w:fldChar w:fldCharType="separate"/>
      </w:r>
      <w:r>
        <w:t>341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10.2.12.11</w:t>
      </w:r>
      <w:r>
        <w:tab/>
        <w:t xml:space="preserve">Retrieve </w:t>
      </w:r>
      <w:r w:rsidRPr="00C11388">
        <w:rPr>
          <w:i/>
        </w:rPr>
        <w:t>&lt;serviceSubscribedAppRule&gt;</w:t>
      </w:r>
      <w:r>
        <w:tab/>
      </w:r>
      <w:r w:rsidR="003B1B55">
        <w:fldChar w:fldCharType="begin"/>
      </w:r>
      <w:r>
        <w:instrText xml:space="preserve"> PAGEREF _Toc479354319 \h </w:instrText>
      </w:r>
      <w:r w:rsidR="003B1B55">
        <w:fldChar w:fldCharType="separate"/>
      </w:r>
      <w:r>
        <w:t>341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10.2.12.12</w:t>
      </w:r>
      <w:r>
        <w:tab/>
        <w:t xml:space="preserve">Update </w:t>
      </w:r>
      <w:r w:rsidRPr="00C11388">
        <w:rPr>
          <w:i/>
        </w:rPr>
        <w:t>&lt;serviceSubscribedAppRule&gt;</w:t>
      </w:r>
      <w:r>
        <w:tab/>
      </w:r>
      <w:r w:rsidR="003B1B55">
        <w:fldChar w:fldCharType="begin"/>
      </w:r>
      <w:r>
        <w:instrText xml:space="preserve"> PAGEREF _Toc479354320 \h </w:instrText>
      </w:r>
      <w:r w:rsidR="003B1B55">
        <w:fldChar w:fldCharType="separate"/>
      </w:r>
      <w:r>
        <w:t>342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10.2.12.13</w:t>
      </w:r>
      <w:r>
        <w:tab/>
        <w:t xml:space="preserve">Delete </w:t>
      </w:r>
      <w:r w:rsidRPr="00C11388">
        <w:rPr>
          <w:i/>
        </w:rPr>
        <w:t>&lt;serviceSubscribedAppRule&gt;</w:t>
      </w:r>
      <w:r>
        <w:tab/>
      </w:r>
      <w:r w:rsidR="003B1B55">
        <w:fldChar w:fldCharType="begin"/>
      </w:r>
      <w:r>
        <w:instrText xml:space="preserve"> PAGEREF _Toc479354321 \h </w:instrText>
      </w:r>
      <w:r w:rsidR="003B1B55">
        <w:fldChar w:fldCharType="separate"/>
      </w:r>
      <w:r>
        <w:t>342</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10.2.13</w:t>
      </w:r>
      <w:r>
        <w:tab/>
        <w:t>Resource announcement</w:t>
      </w:r>
      <w:r>
        <w:tab/>
      </w:r>
      <w:r w:rsidR="003B1B55">
        <w:fldChar w:fldCharType="begin"/>
      </w:r>
      <w:r>
        <w:instrText xml:space="preserve"> PAGEREF _Toc479354322 \h </w:instrText>
      </w:r>
      <w:r w:rsidR="003B1B55">
        <w:fldChar w:fldCharType="separate"/>
      </w:r>
      <w:r>
        <w:t>343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10.2.13.1</w:t>
      </w:r>
      <w:r>
        <w:tab/>
        <w:t>Introduction</w:t>
      </w:r>
      <w:r>
        <w:tab/>
      </w:r>
      <w:r w:rsidR="003B1B55">
        <w:fldChar w:fldCharType="begin"/>
      </w:r>
      <w:r>
        <w:instrText xml:space="preserve"> PAGEREF _Toc479354323 \h </w:instrText>
      </w:r>
      <w:r w:rsidR="003B1B55">
        <w:fldChar w:fldCharType="separate"/>
      </w:r>
      <w:r>
        <w:t>343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3B1B55">
        <w:fldChar w:fldCharType="begin"/>
      </w:r>
      <w:r>
        <w:instrText xml:space="preserve"> PAGEREF _Toc479354324 \h </w:instrText>
      </w:r>
      <w:r w:rsidR="003B1B55">
        <w:fldChar w:fldCharType="separate"/>
      </w:r>
      <w:r>
        <w:t>343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3B1B55">
        <w:fldChar w:fldCharType="begin"/>
      </w:r>
      <w:r>
        <w:instrText xml:space="preserve"> PAGEREF _Toc479354325 \h </w:instrText>
      </w:r>
      <w:r w:rsidR="003B1B55">
        <w:fldChar w:fldCharType="separate"/>
      </w:r>
      <w:r>
        <w:t>344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3B1B55">
        <w:fldChar w:fldCharType="begin"/>
      </w:r>
      <w:r>
        <w:instrText xml:space="preserve"> PAGEREF _Toc479354326 \h </w:instrText>
      </w:r>
      <w:r w:rsidR="003B1B55">
        <w:fldChar w:fldCharType="separate"/>
      </w:r>
      <w:r>
        <w:t>346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3B1B55">
        <w:fldChar w:fldCharType="begin"/>
      </w:r>
      <w:r>
        <w:instrText xml:space="preserve"> PAGEREF _Toc479354327 \h </w:instrText>
      </w:r>
      <w:r w:rsidR="003B1B55">
        <w:fldChar w:fldCharType="separate"/>
      </w:r>
      <w:r>
        <w:t>347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3B1B55">
        <w:fldChar w:fldCharType="begin"/>
      </w:r>
      <w:r>
        <w:instrText xml:space="preserve"> PAGEREF _Toc479354328 \h </w:instrText>
      </w:r>
      <w:r w:rsidR="003B1B55">
        <w:fldChar w:fldCharType="separate"/>
      </w:r>
      <w:r>
        <w:t>348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3B1B55">
        <w:fldChar w:fldCharType="begin"/>
      </w:r>
      <w:r>
        <w:instrText xml:space="preserve"> PAGEREF _Toc479354329 \h </w:instrText>
      </w:r>
      <w:r w:rsidR="003B1B55">
        <w:fldChar w:fldCharType="separate"/>
      </w:r>
      <w:r>
        <w:t>349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3B1B55">
        <w:fldChar w:fldCharType="begin"/>
      </w:r>
      <w:r>
        <w:instrText xml:space="preserve"> PAGEREF _Toc479354330 \h </w:instrText>
      </w:r>
      <w:r w:rsidR="003B1B55">
        <w:fldChar w:fldCharType="separate"/>
      </w:r>
      <w:r>
        <w:t>350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3B1B55">
        <w:fldChar w:fldCharType="begin"/>
      </w:r>
      <w:r>
        <w:instrText xml:space="preserve"> PAGEREF _Toc479354331 \h </w:instrText>
      </w:r>
      <w:r w:rsidR="003B1B55">
        <w:fldChar w:fldCharType="separate"/>
      </w:r>
      <w:r>
        <w:t>351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3B1B55">
        <w:fldChar w:fldCharType="begin"/>
      </w:r>
      <w:r>
        <w:instrText xml:space="preserve"> PAGEREF _Toc479354332 \h </w:instrText>
      </w:r>
      <w:r w:rsidR="003B1B55">
        <w:fldChar w:fldCharType="separate"/>
      </w:r>
      <w:r>
        <w:t>352</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3B1B55">
        <w:fldChar w:fldCharType="begin"/>
      </w:r>
      <w:r>
        <w:instrText xml:space="preserve"> PAGEREF _Toc479354333 \h </w:instrText>
      </w:r>
      <w:r w:rsidR="003B1B55">
        <w:fldChar w:fldCharType="separate"/>
      </w:r>
      <w:r>
        <w:t>353</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w:t>
      </w:r>
      <w:r w:rsidRPr="00C11388">
        <w:rPr>
          <w:rFonts w:eastAsia="宋体"/>
          <w:lang w:eastAsia="zh-CN"/>
        </w:rPr>
        <w:t>12</w:t>
      </w:r>
      <w:r>
        <w:tab/>
        <w:t>Notification Procedure targeting an AE Announced Resource</w:t>
      </w:r>
      <w:r>
        <w:tab/>
      </w:r>
      <w:r w:rsidR="003B1B55">
        <w:fldChar w:fldCharType="begin"/>
      </w:r>
      <w:r>
        <w:instrText xml:space="preserve"> PAGEREF _Toc479354334 \h </w:instrText>
      </w:r>
      <w:r w:rsidR="003B1B55">
        <w:fldChar w:fldCharType="separate"/>
      </w:r>
      <w:r>
        <w:t>354</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10.2.14</w:t>
      </w:r>
      <w:r w:rsidRPr="00C11388">
        <w:rPr>
          <w:rFonts w:eastAsia="宋体"/>
          <w:lang w:eastAsia="zh-CN"/>
        </w:rPr>
        <w:tab/>
        <w:t>Semantics management</w:t>
      </w:r>
      <w:r>
        <w:tab/>
      </w:r>
      <w:r w:rsidR="003B1B55">
        <w:fldChar w:fldCharType="begin"/>
      </w:r>
      <w:r>
        <w:instrText xml:space="preserve"> PAGEREF _Toc479354335 \h </w:instrText>
      </w:r>
      <w:r w:rsidR="003B1B55">
        <w:fldChar w:fldCharType="separate"/>
      </w:r>
      <w:r>
        <w:t>354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10.2.14.1</w:t>
      </w:r>
      <w:r w:rsidRPr="00C11388">
        <w:rPr>
          <w:rFonts w:eastAsia="宋体"/>
          <w:lang w:eastAsia="zh-CN"/>
        </w:rPr>
        <w:tab/>
      </w:r>
      <w:r>
        <w:t>Introduction</w:t>
      </w:r>
      <w:r>
        <w:tab/>
      </w:r>
      <w:r w:rsidR="003B1B55">
        <w:fldChar w:fldCharType="begin"/>
      </w:r>
      <w:r>
        <w:instrText xml:space="preserve"> PAGEREF _Toc479354336 \h </w:instrText>
      </w:r>
      <w:r w:rsidR="003B1B55">
        <w:fldChar w:fldCharType="separate"/>
      </w:r>
      <w:r>
        <w:t>354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10.2.14.2</w:t>
      </w:r>
      <w:r w:rsidRPr="00C11388">
        <w:rPr>
          <w:rFonts w:eastAsia="宋体"/>
          <w:lang w:eastAsia="zh-CN"/>
        </w:rPr>
        <w:tab/>
      </w:r>
      <w:r>
        <w:t>Create &lt;</w:t>
      </w:r>
      <w:r w:rsidRPr="00C11388">
        <w:rPr>
          <w:i/>
        </w:rPr>
        <w:t>semanticDescriptor</w:t>
      </w:r>
      <w:r>
        <w:t>&gt;</w:t>
      </w:r>
      <w:r>
        <w:tab/>
      </w:r>
      <w:r w:rsidR="003B1B55">
        <w:fldChar w:fldCharType="begin"/>
      </w:r>
      <w:r>
        <w:instrText xml:space="preserve"> PAGEREF _Toc479354337 \h </w:instrText>
      </w:r>
      <w:r w:rsidR="003B1B55">
        <w:fldChar w:fldCharType="separate"/>
      </w:r>
      <w:r>
        <w:t>354</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10.2.14.3</w:t>
      </w:r>
      <w:r w:rsidRPr="00C11388">
        <w:rPr>
          <w:rFonts w:eastAsia="宋体"/>
          <w:lang w:eastAsia="zh-CN"/>
        </w:rPr>
        <w:tab/>
      </w:r>
      <w:r>
        <w:t>Retrieve &lt;</w:t>
      </w:r>
      <w:r w:rsidRPr="00C11388">
        <w:rPr>
          <w:i/>
        </w:rPr>
        <w:t>semanticDescriptor</w:t>
      </w:r>
      <w:r>
        <w:t>&gt;</w:t>
      </w:r>
      <w:r>
        <w:tab/>
      </w:r>
      <w:r w:rsidR="003B1B55">
        <w:fldChar w:fldCharType="begin"/>
      </w:r>
      <w:r>
        <w:instrText xml:space="preserve"> PAGEREF _Toc479354338 \h </w:instrText>
      </w:r>
      <w:r w:rsidR="003B1B55">
        <w:fldChar w:fldCharType="separate"/>
      </w:r>
      <w:r>
        <w:t>355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10.2.14.4</w:t>
      </w:r>
      <w:r w:rsidRPr="00C11388">
        <w:rPr>
          <w:rFonts w:eastAsia="宋体"/>
          <w:lang w:eastAsia="zh-CN"/>
        </w:rPr>
        <w:tab/>
      </w:r>
      <w:r>
        <w:t>Update &lt;</w:t>
      </w:r>
      <w:r w:rsidRPr="00C11388">
        <w:rPr>
          <w:i/>
        </w:rPr>
        <w:t>semanticDescriptor</w:t>
      </w:r>
      <w:r>
        <w:t>&gt;</w:t>
      </w:r>
      <w:r>
        <w:tab/>
      </w:r>
      <w:r w:rsidR="003B1B55">
        <w:fldChar w:fldCharType="begin"/>
      </w:r>
      <w:r>
        <w:instrText xml:space="preserve"> PAGEREF _Toc479354339 \h </w:instrText>
      </w:r>
      <w:r w:rsidR="003B1B55">
        <w:fldChar w:fldCharType="separate"/>
      </w:r>
      <w:r>
        <w:t>355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10.2.14.5</w:t>
      </w:r>
      <w:r w:rsidRPr="00C11388">
        <w:rPr>
          <w:rFonts w:eastAsia="宋体"/>
          <w:lang w:eastAsia="zh-CN"/>
        </w:rPr>
        <w:tab/>
      </w:r>
      <w:r>
        <w:t>Delete &lt;</w:t>
      </w:r>
      <w:r w:rsidRPr="00C11388">
        <w:rPr>
          <w:i/>
        </w:rPr>
        <w:t>semanticDescriptor</w:t>
      </w:r>
      <w:r>
        <w:t>&gt;</w:t>
      </w:r>
      <w:r>
        <w:tab/>
      </w:r>
      <w:r w:rsidR="003B1B55">
        <w:fldChar w:fldCharType="begin"/>
      </w:r>
      <w:r>
        <w:instrText xml:space="preserve"> PAGEREF _Toc479354340 \h </w:instrText>
      </w:r>
      <w:r w:rsidR="003B1B55">
        <w:fldChar w:fldCharType="separate"/>
      </w:r>
      <w:r>
        <w:t>356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10.2.14.6</w:t>
      </w:r>
      <w:r>
        <w:tab/>
        <w:t>Semantic discovery</w:t>
      </w:r>
      <w:r>
        <w:tab/>
      </w:r>
      <w:r w:rsidR="003B1B55">
        <w:fldChar w:fldCharType="begin"/>
      </w:r>
      <w:r>
        <w:instrText xml:space="preserve"> PAGEREF _Toc479354341 \h </w:instrText>
      </w:r>
      <w:r w:rsidR="003B1B55">
        <w:fldChar w:fldCharType="separate"/>
      </w:r>
      <w:r>
        <w:t>356</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10.2.14.7</w:t>
      </w:r>
      <w:r w:rsidRPr="00C11388">
        <w:rPr>
          <w:rFonts w:eastAsia="Arial Unicode MS"/>
        </w:rPr>
        <w:tab/>
        <w:t>Annotation-based semantic discovery method</w:t>
      </w:r>
      <w:r>
        <w:tab/>
      </w:r>
      <w:r w:rsidR="003B1B55">
        <w:fldChar w:fldCharType="begin"/>
      </w:r>
      <w:r>
        <w:instrText xml:space="preserve"> PAGEREF _Toc479354342 \h </w:instrText>
      </w:r>
      <w:r w:rsidR="003B1B55">
        <w:fldChar w:fldCharType="separate"/>
      </w:r>
      <w:r>
        <w:t>357</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10.2.14.8</w:t>
      </w:r>
      <w:r w:rsidRPr="00C11388">
        <w:rPr>
          <w:rFonts w:eastAsia="Arial Unicode MS"/>
        </w:rPr>
        <w:tab/>
        <w:t>Resource link-based method</w:t>
      </w:r>
      <w:r>
        <w:tab/>
      </w:r>
      <w:r w:rsidR="003B1B55">
        <w:fldChar w:fldCharType="begin"/>
      </w:r>
      <w:r>
        <w:instrText xml:space="preserve"> PAGEREF _Toc479354343 \h </w:instrText>
      </w:r>
      <w:r w:rsidR="003B1B55">
        <w:fldChar w:fldCharType="separate"/>
      </w:r>
      <w:r>
        <w:t>357</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10.2.15</w:t>
      </w:r>
      <w:r w:rsidRPr="00C11388">
        <w:rPr>
          <w:rFonts w:eastAsia="宋体"/>
          <w:lang w:eastAsia="zh-CN"/>
        </w:rPr>
        <w:tab/>
        <w:t>3GPP network interworking</w:t>
      </w:r>
      <w:r>
        <w:tab/>
      </w:r>
      <w:r w:rsidR="003B1B55">
        <w:fldChar w:fldCharType="begin"/>
      </w:r>
      <w:r>
        <w:instrText xml:space="preserve"> PAGEREF _Toc479354344 \h </w:instrText>
      </w:r>
      <w:r w:rsidR="003B1B55">
        <w:fldChar w:fldCharType="separate"/>
      </w:r>
      <w:r>
        <w:t>358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10.2.15.1</w:t>
      </w:r>
      <w:r w:rsidRPr="00C11388">
        <w:rPr>
          <w:rFonts w:eastAsia="宋体"/>
          <w:lang w:eastAsia="zh-CN"/>
        </w:rPr>
        <w:tab/>
      </w:r>
      <w:r>
        <w:t>Introduction</w:t>
      </w:r>
      <w:r>
        <w:tab/>
      </w:r>
      <w:r w:rsidR="003B1B55">
        <w:fldChar w:fldCharType="begin"/>
      </w:r>
      <w:r>
        <w:instrText xml:space="preserve"> PAGEREF _Toc479354345 \h </w:instrText>
      </w:r>
      <w:r w:rsidR="003B1B55">
        <w:fldChar w:fldCharType="separate"/>
      </w:r>
      <w:r>
        <w:t>358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10.2.15.2</w:t>
      </w:r>
      <w:r w:rsidRPr="00C11388">
        <w:rPr>
          <w:rFonts w:eastAsia="宋体"/>
          <w:lang w:eastAsia="zh-CN"/>
        </w:rPr>
        <w:tab/>
      </w:r>
      <w:r>
        <w:t>Create &lt;</w:t>
      </w:r>
      <w:r w:rsidRPr="00C11388">
        <w:rPr>
          <w:i/>
        </w:rPr>
        <w:t>trafficPattern</w:t>
      </w:r>
      <w:r>
        <w:t>&gt;</w:t>
      </w:r>
      <w:r>
        <w:tab/>
      </w:r>
      <w:r w:rsidR="003B1B55">
        <w:fldChar w:fldCharType="begin"/>
      </w:r>
      <w:r>
        <w:instrText xml:space="preserve"> PAGEREF _Toc479354346 \h </w:instrText>
      </w:r>
      <w:r w:rsidR="003B1B55">
        <w:fldChar w:fldCharType="separate"/>
      </w:r>
      <w:r>
        <w:t>358</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10.2.15.3</w:t>
      </w:r>
      <w:r w:rsidRPr="00C11388">
        <w:rPr>
          <w:rFonts w:eastAsia="宋体"/>
          <w:lang w:eastAsia="zh-CN"/>
        </w:rPr>
        <w:tab/>
      </w:r>
      <w:r>
        <w:t>Retrieve &lt;</w:t>
      </w:r>
      <w:r w:rsidRPr="00C11388">
        <w:rPr>
          <w:i/>
        </w:rPr>
        <w:t>trafficPattern</w:t>
      </w:r>
      <w:r>
        <w:t>&gt;</w:t>
      </w:r>
      <w:r>
        <w:tab/>
      </w:r>
      <w:r w:rsidR="003B1B55">
        <w:fldChar w:fldCharType="begin"/>
      </w:r>
      <w:r>
        <w:instrText xml:space="preserve"> PAGEREF _Toc479354347 \h </w:instrText>
      </w:r>
      <w:r w:rsidR="003B1B55">
        <w:fldChar w:fldCharType="separate"/>
      </w:r>
      <w:r>
        <w:t>359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10.2.15.4</w:t>
      </w:r>
      <w:r w:rsidRPr="00C11388">
        <w:rPr>
          <w:rFonts w:eastAsia="宋体"/>
          <w:lang w:eastAsia="zh-CN"/>
        </w:rPr>
        <w:tab/>
      </w:r>
      <w:r>
        <w:t>Update &lt;</w:t>
      </w:r>
      <w:r w:rsidRPr="00C11388">
        <w:rPr>
          <w:i/>
        </w:rPr>
        <w:t>trafficPattern</w:t>
      </w:r>
      <w:r>
        <w:t>&gt;</w:t>
      </w:r>
      <w:r>
        <w:tab/>
      </w:r>
      <w:r w:rsidR="003B1B55">
        <w:fldChar w:fldCharType="begin"/>
      </w:r>
      <w:r>
        <w:instrText xml:space="preserve"> PAGEREF _Toc479354348 \h </w:instrText>
      </w:r>
      <w:r w:rsidR="003B1B55">
        <w:fldChar w:fldCharType="separate"/>
      </w:r>
      <w:r>
        <w:t>359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10.2.15.5</w:t>
      </w:r>
      <w:r w:rsidRPr="00C11388">
        <w:rPr>
          <w:rFonts w:eastAsia="宋体"/>
          <w:lang w:eastAsia="zh-CN"/>
        </w:rPr>
        <w:tab/>
      </w:r>
      <w:r>
        <w:t>Delete &lt;</w:t>
      </w:r>
      <w:r w:rsidRPr="00C11388">
        <w:rPr>
          <w:i/>
        </w:rPr>
        <w:t>trafficPattern</w:t>
      </w:r>
      <w:r>
        <w:t>&gt;</w:t>
      </w:r>
      <w:r>
        <w:tab/>
      </w:r>
      <w:r w:rsidR="003B1B55">
        <w:fldChar w:fldCharType="begin"/>
      </w:r>
      <w:r>
        <w:instrText xml:space="preserve"> PAGEREF _Toc479354349 \h </w:instrText>
      </w:r>
      <w:r w:rsidR="003B1B55">
        <w:fldChar w:fldCharType="separate"/>
      </w:r>
      <w:r>
        <w:t>360</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11</w:t>
      </w:r>
      <w:r>
        <w:tab/>
        <w:t>Trust Enabling Architecture</w:t>
      </w:r>
      <w:r>
        <w:tab/>
      </w:r>
      <w:r w:rsidR="003B1B55">
        <w:fldChar w:fldCharType="begin"/>
      </w:r>
      <w:r>
        <w:instrText xml:space="preserve"> PAGEREF _Toc479354350 \h </w:instrText>
      </w:r>
      <w:r w:rsidR="003B1B55">
        <w:fldChar w:fldCharType="separate"/>
      </w:r>
      <w:r>
        <w:t>360</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11.0</w:t>
      </w:r>
      <w:r>
        <w:tab/>
        <w:t>Overview</w:t>
      </w:r>
      <w:r>
        <w:tab/>
      </w:r>
      <w:r w:rsidR="003B1B55">
        <w:fldChar w:fldCharType="begin"/>
      </w:r>
      <w:r>
        <w:instrText xml:space="preserve"> PAGEREF _Toc479354351 \h </w:instrText>
      </w:r>
      <w:r w:rsidR="003B1B55">
        <w:fldChar w:fldCharType="separate"/>
      </w:r>
      <w:r>
        <w:t>360</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3B1B55">
        <w:fldChar w:fldCharType="begin"/>
      </w:r>
      <w:r>
        <w:instrText xml:space="preserve"> PAGEREF _Toc479354352 \h </w:instrText>
      </w:r>
      <w:r w:rsidR="003B1B55">
        <w:fldChar w:fldCharType="separate"/>
      </w:r>
      <w:r>
        <w:t>361</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3B1B55">
        <w:fldChar w:fldCharType="begin"/>
      </w:r>
      <w:r>
        <w:instrText xml:space="preserve"> PAGEREF _Toc479354353 \h </w:instrText>
      </w:r>
      <w:r w:rsidR="003B1B55">
        <w:fldChar w:fldCharType="separate"/>
      </w:r>
      <w:r>
        <w:t>361</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3B1B55">
        <w:fldChar w:fldCharType="begin"/>
      </w:r>
      <w:r>
        <w:instrText xml:space="preserve"> PAGEREF _Toc479354354 \h </w:instrText>
      </w:r>
      <w:r w:rsidR="003B1B55">
        <w:fldChar w:fldCharType="separate"/>
      </w:r>
      <w:r>
        <w:t>361</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11.2.2</w:t>
      </w:r>
      <w:r>
        <w:tab/>
        <w:t>M2M Application Enrolment</w:t>
      </w:r>
      <w:r>
        <w:tab/>
      </w:r>
      <w:r w:rsidR="003B1B55">
        <w:fldChar w:fldCharType="begin"/>
      </w:r>
      <w:r>
        <w:instrText xml:space="preserve"> PAGEREF _Toc479354355 \h </w:instrText>
      </w:r>
      <w:r w:rsidR="003B1B55">
        <w:fldChar w:fldCharType="separate"/>
      </w:r>
      <w:r>
        <w:t>362</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3B1B55">
        <w:fldChar w:fldCharType="begin"/>
      </w:r>
      <w:r>
        <w:instrText xml:space="preserve"> PAGEREF _Toc479354356 \h </w:instrText>
      </w:r>
      <w:r w:rsidR="003B1B55">
        <w:fldChar w:fldCharType="separate"/>
      </w:r>
      <w:r>
        <w:t>362</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11.3.0</w:t>
      </w:r>
      <w:r>
        <w:tab/>
        <w:t>Overview</w:t>
      </w:r>
      <w:r>
        <w:tab/>
      </w:r>
      <w:r w:rsidR="003B1B55">
        <w:fldChar w:fldCharType="begin"/>
      </w:r>
      <w:r>
        <w:instrText xml:space="preserve"> PAGEREF _Toc479354357 \h </w:instrText>
      </w:r>
      <w:r w:rsidR="003B1B55">
        <w:fldChar w:fldCharType="separate"/>
      </w:r>
      <w:r>
        <w:t>362</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3B1B55">
        <w:fldChar w:fldCharType="begin"/>
      </w:r>
      <w:r>
        <w:instrText xml:space="preserve"> PAGEREF _Toc479354358 \h </w:instrText>
      </w:r>
      <w:r w:rsidR="003B1B55">
        <w:fldChar w:fldCharType="separate"/>
      </w:r>
      <w:r>
        <w:t>363</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11.3.2</w:t>
      </w:r>
      <w:r>
        <w:tab/>
        <w:t xml:space="preserve">Authentication </w:t>
      </w:r>
      <w:r w:rsidRPr="00C11388">
        <w:rPr>
          <w:rFonts w:eastAsia="simsun"/>
          <w:lang w:eastAsia="zh-CN"/>
        </w:rPr>
        <w:t xml:space="preserve">and Security Association </w:t>
      </w:r>
      <w:r>
        <w:t>of CSE and AE</w:t>
      </w:r>
      <w:r>
        <w:tab/>
      </w:r>
      <w:r w:rsidR="003B1B55">
        <w:fldChar w:fldCharType="begin"/>
      </w:r>
      <w:r>
        <w:instrText xml:space="preserve"> PAGEREF _Toc479354359 \h </w:instrText>
      </w:r>
      <w:r w:rsidR="003B1B55">
        <w:fldChar w:fldCharType="separate"/>
      </w:r>
      <w:r>
        <w:t>363</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lastRenderedPageBreak/>
        <w:t>11.3.</w:t>
      </w:r>
      <w:r w:rsidRPr="00C11388">
        <w:rPr>
          <w:rFonts w:eastAsia="simsun"/>
          <w:lang w:eastAsia="zh-CN"/>
        </w:rPr>
        <w:t>3</w:t>
      </w:r>
      <w:r>
        <w:tab/>
        <w:t>Void</w:t>
      </w:r>
      <w:r>
        <w:tab/>
      </w:r>
      <w:r w:rsidR="003B1B55">
        <w:fldChar w:fldCharType="begin"/>
      </w:r>
      <w:r>
        <w:instrText xml:space="preserve"> PAGEREF _Toc479354360 \h </w:instrText>
      </w:r>
      <w:r w:rsidR="003B1B55">
        <w:fldChar w:fldCharType="separate"/>
      </w:r>
      <w:r>
        <w:t>364</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11.3.4</w:t>
      </w:r>
      <w:r>
        <w:tab/>
        <w:t>M2M Authorization Procedure</w:t>
      </w:r>
      <w:r>
        <w:tab/>
      </w:r>
      <w:r w:rsidR="003B1B55">
        <w:fldChar w:fldCharType="begin"/>
      </w:r>
      <w:r>
        <w:instrText xml:space="preserve"> PAGEREF _Toc479354361 \h </w:instrText>
      </w:r>
      <w:r w:rsidR="003B1B55">
        <w:fldChar w:fldCharType="separate"/>
      </w:r>
      <w:r>
        <w:t>364</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11.4</w:t>
      </w:r>
      <w:r w:rsidRPr="00C11388">
        <w:rPr>
          <w:rFonts w:eastAsia="simsun"/>
          <w:lang w:eastAsia="zh-CN"/>
        </w:rPr>
        <w:tab/>
      </w:r>
      <w:r>
        <w:t>Functional Architecture Specifications for End-to-End Security Procedures</w:t>
      </w:r>
      <w:r>
        <w:tab/>
      </w:r>
      <w:r w:rsidR="003B1B55">
        <w:fldChar w:fldCharType="begin"/>
      </w:r>
      <w:r>
        <w:instrText xml:space="preserve"> PAGEREF _Toc479354362 \h </w:instrText>
      </w:r>
      <w:r w:rsidR="003B1B55">
        <w:fldChar w:fldCharType="separate"/>
      </w:r>
      <w:r>
        <w:t>366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3B1B55">
        <w:fldChar w:fldCharType="begin"/>
      </w:r>
      <w:r>
        <w:instrText xml:space="preserve"> PAGEREF _Toc479354363 \h </w:instrText>
      </w:r>
      <w:r w:rsidR="003B1B55">
        <w:fldChar w:fldCharType="separate"/>
      </w:r>
      <w:r>
        <w:t>366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3B1B55">
        <w:fldChar w:fldCharType="begin"/>
      </w:r>
      <w:r>
        <w:instrText xml:space="preserve"> PAGEREF _Toc479354364 \h </w:instrText>
      </w:r>
      <w:r w:rsidR="003B1B55">
        <w:fldChar w:fldCharType="separate"/>
      </w:r>
      <w:r>
        <w:t>366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3B1B55">
        <w:fldChar w:fldCharType="begin"/>
      </w:r>
      <w:r>
        <w:instrText xml:space="preserve"> PAGEREF _Toc479354365 \h </w:instrText>
      </w:r>
      <w:r w:rsidR="003B1B55">
        <w:fldChar w:fldCharType="separate"/>
      </w:r>
      <w:r>
        <w:t>372</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11.5</w:t>
      </w:r>
      <w:r w:rsidRPr="00C11388">
        <w:rPr>
          <w:rFonts w:eastAsia="simsun"/>
          <w:lang w:eastAsia="zh-CN"/>
        </w:rPr>
        <w:tab/>
      </w:r>
      <w:r>
        <w:t>Functional Architecture Specifications for Dynamic Authorization</w:t>
      </w:r>
      <w:r>
        <w:tab/>
      </w:r>
      <w:r w:rsidR="003B1B55">
        <w:fldChar w:fldCharType="begin"/>
      </w:r>
      <w:r>
        <w:instrText xml:space="preserve"> PAGEREF _Toc479354366 \h </w:instrText>
      </w:r>
      <w:r w:rsidR="003B1B55">
        <w:fldChar w:fldCharType="separate"/>
      </w:r>
      <w:r>
        <w:t>374</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11.5.1</w:t>
      </w:r>
      <w:r w:rsidRPr="00C11388">
        <w:rPr>
          <w:rFonts w:eastAsia="simsun"/>
          <w:lang w:eastAsia="zh-CN"/>
        </w:rPr>
        <w:tab/>
      </w:r>
      <w:r>
        <w:t>Dynamic Authorization Reference Model</w:t>
      </w:r>
      <w:r>
        <w:tab/>
      </w:r>
      <w:r w:rsidR="003B1B55">
        <w:fldChar w:fldCharType="begin"/>
      </w:r>
      <w:r>
        <w:instrText xml:space="preserve"> PAGEREF _Toc479354367 \h </w:instrText>
      </w:r>
      <w:r w:rsidR="003B1B55">
        <w:fldChar w:fldCharType="separate"/>
      </w:r>
      <w:r>
        <w:t>374</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11.5.2</w:t>
      </w:r>
      <w:r w:rsidRPr="00C11388">
        <w:rPr>
          <w:rFonts w:eastAsia="simsun"/>
          <w:lang w:eastAsia="zh-CN"/>
        </w:rPr>
        <w:tab/>
      </w:r>
      <w:r>
        <w:t>Direct Dynamic Authorization</w:t>
      </w:r>
      <w:r>
        <w:tab/>
      </w:r>
      <w:r w:rsidR="003B1B55">
        <w:fldChar w:fldCharType="begin"/>
      </w:r>
      <w:r>
        <w:instrText xml:space="preserve"> PAGEREF _Toc479354368 \h </w:instrText>
      </w:r>
      <w:r w:rsidR="003B1B55">
        <w:fldChar w:fldCharType="separate"/>
      </w:r>
      <w:r>
        <w:t>376</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11.5.3</w:t>
      </w:r>
      <w:r w:rsidRPr="00C11388">
        <w:rPr>
          <w:rFonts w:eastAsia="simsun"/>
          <w:lang w:eastAsia="zh-CN"/>
        </w:rPr>
        <w:tab/>
      </w:r>
      <w:r>
        <w:t>Indirect Dynamic Authorization</w:t>
      </w:r>
      <w:r>
        <w:tab/>
      </w:r>
      <w:r w:rsidR="003B1B55">
        <w:fldChar w:fldCharType="begin"/>
      </w:r>
      <w:r>
        <w:instrText xml:space="preserve"> PAGEREF _Toc479354369 \h </w:instrText>
      </w:r>
      <w:r w:rsidR="003B1B55">
        <w:fldChar w:fldCharType="separate"/>
      </w:r>
      <w:r>
        <w:t>378</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rsidR="003B1B55">
        <w:fldChar w:fldCharType="begin"/>
      </w:r>
      <w:r>
        <w:instrText xml:space="preserve"> PAGEREF _Toc479354370 \h </w:instrText>
      </w:r>
      <w:r w:rsidR="003B1B55">
        <w:fldChar w:fldCharType="separate"/>
      </w:r>
      <w:r>
        <w:t>381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rsidR="003B1B55">
        <w:fldChar w:fldCharType="begin"/>
      </w:r>
      <w:r>
        <w:instrText xml:space="preserve"> PAGEREF _Toc479354371 \h </w:instrText>
      </w:r>
      <w:r w:rsidR="003B1B55">
        <w:fldChar w:fldCharType="separate"/>
      </w:r>
      <w:r>
        <w:t>381</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rsidR="003B1B55">
        <w:fldChar w:fldCharType="begin"/>
      </w:r>
      <w:r>
        <w:instrText xml:space="preserve"> PAGEREF _Toc479354372 \h </w:instrText>
      </w:r>
      <w:r w:rsidR="003B1B55">
        <w:fldChar w:fldCharType="separate"/>
      </w:r>
      <w:r>
        <w:t>382</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11.</w:t>
      </w:r>
      <w:r>
        <w:rPr>
          <w:lang w:eastAsia="zh-CN"/>
        </w:rPr>
        <w:t>6</w:t>
      </w:r>
      <w:r w:rsidRPr="00C11388">
        <w:rPr>
          <w:rFonts w:eastAsia="simsun"/>
          <w:lang w:eastAsia="zh-CN"/>
        </w:rPr>
        <w:tab/>
      </w:r>
      <w:r>
        <w:t xml:space="preserve">Functional Architecture Specifications for </w:t>
      </w:r>
      <w:r>
        <w:rPr>
          <w:lang w:eastAsia="zh-CN"/>
        </w:rPr>
        <w:t>Distributed</w:t>
      </w:r>
      <w:r>
        <w:t xml:space="preserve"> Authorization</w:t>
      </w:r>
      <w:r>
        <w:tab/>
      </w:r>
      <w:r w:rsidR="003B1B55">
        <w:fldChar w:fldCharType="begin"/>
      </w:r>
      <w:r>
        <w:instrText xml:space="preserve"> PAGEREF _Toc479354373 \h </w:instrText>
      </w:r>
      <w:r w:rsidR="003B1B55">
        <w:fldChar w:fldCharType="separate"/>
      </w:r>
      <w:r>
        <w:t>383</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11.</w:t>
      </w:r>
      <w:r>
        <w:rPr>
          <w:lang w:eastAsia="zh-CN"/>
        </w:rPr>
        <w:t>6</w:t>
      </w:r>
      <w:r>
        <w:t>.1</w:t>
      </w:r>
      <w:r w:rsidRPr="00C11388">
        <w:rPr>
          <w:rFonts w:eastAsia="simsun"/>
          <w:lang w:eastAsia="zh-CN"/>
        </w:rPr>
        <w:tab/>
      </w:r>
      <w:r>
        <w:t>D</w:t>
      </w:r>
      <w:r>
        <w:rPr>
          <w:lang w:eastAsia="zh-CN"/>
        </w:rPr>
        <w:t>istributed</w:t>
      </w:r>
      <w:r>
        <w:t xml:space="preserve"> Authorization Reference Model</w:t>
      </w:r>
      <w:r>
        <w:tab/>
      </w:r>
      <w:r w:rsidR="003B1B55">
        <w:fldChar w:fldCharType="begin"/>
      </w:r>
      <w:r>
        <w:instrText xml:space="preserve"> PAGEREF _Toc479354374 \h </w:instrText>
      </w:r>
      <w:r w:rsidR="003B1B55">
        <w:fldChar w:fldCharType="separate"/>
      </w:r>
      <w:r>
        <w:t>383</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C11388">
        <w:rPr>
          <w:rFonts w:eastAsia="simsun"/>
          <w:lang w:eastAsia="zh-CN"/>
        </w:rPr>
        <w:tab/>
      </w:r>
      <w:r>
        <w:rPr>
          <w:lang w:eastAsia="zh-CN"/>
        </w:rPr>
        <w:t xml:space="preserve">Interactions between </w:t>
      </w:r>
      <w:r>
        <w:t xml:space="preserve">Authorization </w:t>
      </w:r>
      <w:r>
        <w:rPr>
          <w:lang w:eastAsia="zh-CN"/>
        </w:rPr>
        <w:t>Components</w:t>
      </w:r>
      <w:r>
        <w:tab/>
      </w:r>
      <w:r w:rsidR="003B1B55">
        <w:fldChar w:fldCharType="begin"/>
      </w:r>
      <w:r>
        <w:instrText xml:space="preserve"> PAGEREF _Toc479354375 \h </w:instrText>
      </w:r>
      <w:r w:rsidR="003B1B55">
        <w:fldChar w:fldCharType="separate"/>
      </w:r>
      <w:r>
        <w:t>384</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12</w:t>
      </w:r>
      <w:r>
        <w:tab/>
        <w:t>Information Recording</w:t>
      </w:r>
      <w:r>
        <w:tab/>
      </w:r>
      <w:r w:rsidR="003B1B55">
        <w:fldChar w:fldCharType="begin"/>
      </w:r>
      <w:r>
        <w:instrText xml:space="preserve"> PAGEREF _Toc479354376 \h </w:instrText>
      </w:r>
      <w:r w:rsidR="003B1B55">
        <w:fldChar w:fldCharType="separate"/>
      </w:r>
      <w:r>
        <w:t>385</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3B1B55">
        <w:fldChar w:fldCharType="begin"/>
      </w:r>
      <w:r>
        <w:instrText xml:space="preserve"> PAGEREF _Toc479354377 \h </w:instrText>
      </w:r>
      <w:r w:rsidR="003B1B55">
        <w:fldChar w:fldCharType="separate"/>
      </w:r>
      <w:r>
        <w:t>385</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12.1.0</w:t>
      </w:r>
      <w:r>
        <w:tab/>
        <w:t>Overview</w:t>
      </w:r>
      <w:r>
        <w:tab/>
      </w:r>
      <w:r w:rsidR="003B1B55">
        <w:fldChar w:fldCharType="begin"/>
      </w:r>
      <w:r>
        <w:instrText xml:space="preserve"> PAGEREF _Toc479354378 \h </w:instrText>
      </w:r>
      <w:r w:rsidR="003B1B55">
        <w:fldChar w:fldCharType="separate"/>
      </w:r>
      <w:r>
        <w:t>385</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3B1B55">
        <w:fldChar w:fldCharType="begin"/>
      </w:r>
      <w:r>
        <w:instrText xml:space="preserve"> PAGEREF _Toc479354379 \h </w:instrText>
      </w:r>
      <w:r w:rsidR="003B1B55">
        <w:fldChar w:fldCharType="separate"/>
      </w:r>
      <w:r>
        <w:t>385</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3B1B55">
        <w:fldChar w:fldCharType="begin"/>
      </w:r>
      <w:r>
        <w:instrText xml:space="preserve"> PAGEREF _Toc479354380 \h </w:instrText>
      </w:r>
      <w:r w:rsidR="003B1B55">
        <w:fldChar w:fldCharType="separate"/>
      </w:r>
      <w:r>
        <w:t>385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12.1.2.1</w:t>
      </w:r>
      <w:r>
        <w:tab/>
        <w:t>Unit of Recording</w:t>
      </w:r>
      <w:r>
        <w:tab/>
      </w:r>
      <w:r w:rsidR="003B1B55">
        <w:fldChar w:fldCharType="begin"/>
      </w:r>
      <w:r>
        <w:instrText xml:space="preserve"> PAGEREF _Toc479354381 \h </w:instrText>
      </w:r>
      <w:r w:rsidR="003B1B55">
        <w:fldChar w:fldCharType="separate"/>
      </w:r>
      <w:r>
        <w:t>385</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3B1B55">
        <w:fldChar w:fldCharType="begin"/>
      </w:r>
      <w:r>
        <w:instrText xml:space="preserve"> PAGEREF _Toc479354382 \h </w:instrText>
      </w:r>
      <w:r w:rsidR="003B1B55">
        <w:fldChar w:fldCharType="separate"/>
      </w:r>
      <w:r>
        <w:t>385</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3B1B55">
        <w:fldChar w:fldCharType="begin"/>
      </w:r>
      <w:r>
        <w:instrText xml:space="preserve"> PAGEREF _Toc479354383 \h </w:instrText>
      </w:r>
      <w:r w:rsidR="003B1B55">
        <w:fldChar w:fldCharType="separate"/>
      </w:r>
      <w:r>
        <w:t>388</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12.2</w:t>
      </w:r>
      <w:r>
        <w:tab/>
        <w:t>Offline Charging</w:t>
      </w:r>
      <w:r>
        <w:tab/>
      </w:r>
      <w:r w:rsidR="003B1B55">
        <w:fldChar w:fldCharType="begin"/>
      </w:r>
      <w:r>
        <w:instrText xml:space="preserve"> PAGEREF _Toc479354384 \h </w:instrText>
      </w:r>
      <w:r w:rsidR="003B1B55">
        <w:fldChar w:fldCharType="separate"/>
      </w:r>
      <w:r>
        <w:t>388</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12.2.1</w:t>
      </w:r>
      <w:r>
        <w:tab/>
        <w:t>Architecture</w:t>
      </w:r>
      <w:r>
        <w:tab/>
      </w:r>
      <w:r w:rsidR="003B1B55">
        <w:fldChar w:fldCharType="begin"/>
      </w:r>
      <w:r>
        <w:instrText xml:space="preserve"> PAGEREF _Toc479354385 \h </w:instrText>
      </w:r>
      <w:r w:rsidR="003B1B55">
        <w:fldChar w:fldCharType="separate"/>
      </w:r>
      <w:r>
        <w:t>388</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3B1B55">
        <w:fldChar w:fldCharType="begin"/>
      </w:r>
      <w:r>
        <w:instrText xml:space="preserve"> PAGEREF _Toc479354386 \h </w:instrText>
      </w:r>
      <w:r w:rsidR="003B1B55">
        <w:fldChar w:fldCharType="separate"/>
      </w:r>
      <w:r>
        <w:t>389</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3B1B55">
        <w:fldChar w:fldCharType="begin"/>
      </w:r>
      <w:r>
        <w:instrText xml:space="preserve"> PAGEREF _Toc479354387 \h </w:instrText>
      </w:r>
      <w:r w:rsidR="003B1B55">
        <w:fldChar w:fldCharType="separate"/>
      </w:r>
      <w:r>
        <w:t>389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12.2.3.0</w:t>
      </w:r>
      <w:r>
        <w:tab/>
        <w:t>Overview</w:t>
      </w:r>
      <w:r>
        <w:tab/>
      </w:r>
      <w:r w:rsidR="003B1B55">
        <w:fldChar w:fldCharType="begin"/>
      </w:r>
      <w:r>
        <w:instrText xml:space="preserve"> PAGEREF _Toc479354388 \h </w:instrText>
      </w:r>
      <w:r w:rsidR="003B1B55">
        <w:fldChar w:fldCharType="separate"/>
      </w:r>
      <w:r>
        <w:t>389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3B1B55">
        <w:fldChar w:fldCharType="begin"/>
      </w:r>
      <w:r>
        <w:instrText xml:space="preserve"> PAGEREF _Toc479354389 \h </w:instrText>
      </w:r>
      <w:r w:rsidR="003B1B55">
        <w:fldChar w:fldCharType="separate"/>
      </w:r>
      <w:r>
        <w:t>389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3B1B55">
        <w:fldChar w:fldCharType="begin"/>
      </w:r>
      <w:r>
        <w:instrText xml:space="preserve"> PAGEREF _Toc479354390 \h </w:instrText>
      </w:r>
      <w:r w:rsidR="003B1B55">
        <w:fldChar w:fldCharType="separate"/>
      </w:r>
      <w:r>
        <w:t>389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3B1B55">
        <w:fldChar w:fldCharType="begin"/>
      </w:r>
      <w:r>
        <w:instrText xml:space="preserve"> PAGEREF _Toc479354391 \h </w:instrText>
      </w:r>
      <w:r w:rsidR="003B1B55">
        <w:fldChar w:fldCharType="separate"/>
      </w:r>
      <w:r>
        <w:t>389</w:t>
      </w:r>
      <w:r w:rsidR="003B1B55">
        <w:fldChar w:fldCharType="end"/>
      </w:r>
    </w:p>
    <w:p w:rsidR="00573E48" w:rsidRDefault="00573E48">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3B1B55">
        <w:fldChar w:fldCharType="begin"/>
      </w:r>
      <w:r>
        <w:instrText xml:space="preserve"> PAGEREF _Toc479354392 \h </w:instrText>
      </w:r>
      <w:r w:rsidR="003B1B55">
        <w:fldChar w:fldCharType="separate"/>
      </w:r>
      <w:r>
        <w:t>389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12.2.4.0</w:t>
      </w:r>
      <w:r>
        <w:tab/>
        <w:t>Overview</w:t>
      </w:r>
      <w:r>
        <w:tab/>
      </w:r>
      <w:r w:rsidR="003B1B55">
        <w:fldChar w:fldCharType="begin"/>
      </w:r>
      <w:r>
        <w:instrText xml:space="preserve"> PAGEREF _Toc479354393 \h </w:instrText>
      </w:r>
      <w:r w:rsidR="003B1B55">
        <w:fldChar w:fldCharType="separate"/>
      </w:r>
      <w:r>
        <w:t>389</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3B1B55">
        <w:fldChar w:fldCharType="begin"/>
      </w:r>
      <w:r>
        <w:instrText xml:space="preserve"> PAGEREF _Toc479354394 \h </w:instrText>
      </w:r>
      <w:r w:rsidR="003B1B55">
        <w:fldChar w:fldCharType="separate"/>
      </w:r>
      <w:r>
        <w:t>390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3B1B55">
        <w:fldChar w:fldCharType="begin"/>
      </w:r>
      <w:r>
        <w:instrText xml:space="preserve"> PAGEREF _Toc479354395 \h </w:instrText>
      </w:r>
      <w:r w:rsidR="003B1B55">
        <w:fldChar w:fldCharType="separate"/>
      </w:r>
      <w:r>
        <w:t>390</w:t>
      </w:r>
      <w:r w:rsidR="003B1B55">
        <w:fldChar w:fldCharType="end"/>
      </w:r>
    </w:p>
    <w:p w:rsidR="00573E48" w:rsidRDefault="00573E48">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3B1B55">
        <w:fldChar w:fldCharType="begin"/>
      </w:r>
      <w:r>
        <w:instrText xml:space="preserve"> PAGEREF _Toc479354396 \h </w:instrText>
      </w:r>
      <w:r w:rsidR="003B1B55">
        <w:fldChar w:fldCharType="separate"/>
      </w:r>
      <w:r>
        <w:t>390</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12.2.4.3.1</w:t>
      </w:r>
      <w:r>
        <w:tab/>
        <w:t>Accounting-Request Message</w:t>
      </w:r>
      <w:r>
        <w:tab/>
      </w:r>
      <w:r w:rsidR="003B1B55">
        <w:fldChar w:fldCharType="begin"/>
      </w:r>
      <w:r>
        <w:instrText xml:space="preserve"> PAGEREF _Toc479354397 \h </w:instrText>
      </w:r>
      <w:r w:rsidR="003B1B55">
        <w:fldChar w:fldCharType="separate"/>
      </w:r>
      <w:r>
        <w:t>390</w:t>
      </w:r>
      <w:r w:rsidR="003B1B55">
        <w:fldChar w:fldCharType="end"/>
      </w:r>
    </w:p>
    <w:p w:rsidR="00573E48" w:rsidRDefault="00573E48">
      <w:pPr>
        <w:pStyle w:val="51"/>
        <w:rPr>
          <w:rFonts w:asciiTheme="minorHAnsi" w:eastAsiaTheme="minorEastAsia" w:hAnsiTheme="minorHAnsi" w:cstheme="minorBidi"/>
          <w:kern w:val="2"/>
          <w:sz w:val="21"/>
          <w:szCs w:val="22"/>
          <w:lang w:val="en-US" w:eastAsia="zh-CN"/>
        </w:rPr>
      </w:pPr>
      <w:r>
        <w:t>12.2.4.3.2</w:t>
      </w:r>
      <w:r>
        <w:tab/>
        <w:t>Accounting-Answer Message</w:t>
      </w:r>
      <w:r>
        <w:tab/>
      </w:r>
      <w:r w:rsidR="003B1B55">
        <w:fldChar w:fldCharType="begin"/>
      </w:r>
      <w:r>
        <w:instrText xml:space="preserve"> PAGEREF _Toc479354398 \h </w:instrText>
      </w:r>
      <w:r w:rsidR="003B1B55">
        <w:fldChar w:fldCharType="separate"/>
      </w:r>
      <w:r>
        <w:t>391</w:t>
      </w:r>
      <w:r w:rsidR="003B1B55">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3B1B55">
        <w:fldChar w:fldCharType="begin"/>
      </w:r>
      <w:r>
        <w:instrText xml:space="preserve"> PAGEREF _Toc479354399 \h </w:instrText>
      </w:r>
      <w:r w:rsidR="003B1B55">
        <w:fldChar w:fldCharType="separate"/>
      </w:r>
      <w:r>
        <w:t>392</w:t>
      </w:r>
      <w:r w:rsidR="003B1B55">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w:t>
      </w:r>
      <w:r w:rsidRPr="00C11388">
        <w:rPr>
          <w:rFonts w:eastAsiaTheme="minorEastAsia"/>
          <w:lang w:eastAsia="zh-CN"/>
        </w:rPr>
        <w:t>B</w:t>
      </w:r>
      <w:r>
        <w:t>:</w:t>
      </w:r>
      <w:r w:rsidRPr="00C11388">
        <w:rPr>
          <w:rFonts w:eastAsiaTheme="minorEastAsia"/>
          <w:lang w:eastAsia="zh-CN"/>
        </w:rPr>
        <w:t>Void</w:t>
      </w:r>
      <w:r>
        <w:rPr>
          <w:rFonts w:eastAsiaTheme="minorEastAsia"/>
          <w:lang w:eastAsia="zh-CN"/>
        </w:rPr>
        <w:t>………………………</w:t>
      </w:r>
      <w:r>
        <w:rPr>
          <w:rFonts w:eastAsiaTheme="minorEastAsia" w:hint="eastAsia"/>
          <w:lang w:eastAsia="zh-CN"/>
        </w:rPr>
        <w:t>.</w:t>
      </w:r>
      <w:r>
        <w:tab/>
      </w:r>
      <w:r w:rsidR="003B1B55">
        <w:fldChar w:fldCharType="begin"/>
      </w:r>
      <w:r>
        <w:instrText xml:space="preserve"> PAGEREF _Toc479354400 \h </w:instrText>
      </w:r>
      <w:r w:rsidR="003B1B55">
        <w:fldChar w:fldCharType="separate"/>
      </w:r>
      <w:r>
        <w:t>395</w:t>
      </w:r>
      <w:r w:rsidR="003B1B55">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3B1B55">
        <w:fldChar w:fldCharType="begin"/>
      </w:r>
      <w:r>
        <w:instrText xml:space="preserve"> PAGEREF _Toc479354401 \h </w:instrText>
      </w:r>
      <w:r w:rsidR="003B1B55">
        <w:fldChar w:fldCharType="separate"/>
      </w:r>
      <w:r>
        <w:t>395</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C.1</w:t>
      </w:r>
      <w:r>
        <w:tab/>
        <w:t>General Concepts</w:t>
      </w:r>
      <w:r>
        <w:tab/>
      </w:r>
      <w:r w:rsidR="003B1B55">
        <w:fldChar w:fldCharType="begin"/>
      </w:r>
      <w:r>
        <w:instrText xml:space="preserve"> PAGEREF _Toc479354402 \h </w:instrText>
      </w:r>
      <w:r w:rsidR="003B1B55">
        <w:fldChar w:fldCharType="separate"/>
      </w:r>
      <w:r>
        <w:t>395</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C.2</w:t>
      </w:r>
      <w:r>
        <w:tab/>
        <w:t>M2M Communication Models</w:t>
      </w:r>
      <w:r>
        <w:tab/>
      </w:r>
      <w:r w:rsidR="003B1B55">
        <w:fldChar w:fldCharType="begin"/>
      </w:r>
      <w:r>
        <w:instrText xml:space="preserve"> PAGEREF _Toc479354403 \h </w:instrText>
      </w:r>
      <w:r w:rsidR="003B1B55">
        <w:fldChar w:fldCharType="separate"/>
      </w:r>
      <w:r>
        <w:t>396</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3B1B55">
        <w:fldChar w:fldCharType="begin"/>
      </w:r>
      <w:r>
        <w:instrText xml:space="preserve"> PAGEREF _Toc479354404 \h </w:instrText>
      </w:r>
      <w:r w:rsidR="003B1B55">
        <w:fldChar w:fldCharType="separate"/>
      </w:r>
      <w:r>
        <w:t>397</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3B1B55">
        <w:fldChar w:fldCharType="begin"/>
      </w:r>
      <w:r>
        <w:instrText xml:space="preserve"> PAGEREF _Toc479354405 \h </w:instrText>
      </w:r>
      <w:r w:rsidR="003B1B55">
        <w:fldChar w:fldCharType="separate"/>
      </w:r>
      <w:r>
        <w:t>398</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C.5</w:t>
      </w:r>
      <w:r>
        <w:tab/>
        <w:t>Information Flows</w:t>
      </w:r>
      <w:r>
        <w:tab/>
      </w:r>
      <w:r w:rsidR="003B1B55">
        <w:fldChar w:fldCharType="begin"/>
      </w:r>
      <w:r>
        <w:instrText xml:space="preserve"> PAGEREF _Toc479354406 \h </w:instrText>
      </w:r>
      <w:r w:rsidR="003B1B55">
        <w:fldChar w:fldCharType="separate"/>
      </w:r>
      <w:r>
        <w:t>399</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C.5.0</w:t>
      </w:r>
      <w:r>
        <w:tab/>
        <w:t>Overview</w:t>
      </w:r>
      <w:r>
        <w:tab/>
      </w:r>
      <w:r w:rsidR="003B1B55">
        <w:fldChar w:fldCharType="begin"/>
      </w:r>
      <w:r>
        <w:instrText xml:space="preserve"> PAGEREF _Toc479354407 \h </w:instrText>
      </w:r>
      <w:r w:rsidR="003B1B55">
        <w:fldChar w:fldCharType="separate"/>
      </w:r>
      <w:r>
        <w:t>399</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C.5.1</w:t>
      </w:r>
      <w:r>
        <w:tab/>
        <w:t>Tsp Interface Call Flow</w:t>
      </w:r>
      <w:r>
        <w:tab/>
      </w:r>
      <w:r w:rsidR="003B1B55">
        <w:fldChar w:fldCharType="begin"/>
      </w:r>
      <w:r>
        <w:instrText xml:space="preserve"> PAGEREF _Toc479354408 \h </w:instrText>
      </w:r>
      <w:r w:rsidR="003B1B55">
        <w:fldChar w:fldCharType="separate"/>
      </w:r>
      <w:r>
        <w:t>400</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3B1B55">
        <w:fldChar w:fldCharType="begin"/>
      </w:r>
      <w:r>
        <w:instrText xml:space="preserve"> PAGEREF _Toc479354409 \h </w:instrText>
      </w:r>
      <w:r w:rsidR="003B1B55">
        <w:fldChar w:fldCharType="separate"/>
      </w:r>
      <w:r>
        <w:t>401</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C.5.3</w:t>
      </w:r>
      <w:r>
        <w:tab/>
        <w:t>Broadcast Device Triggering</w:t>
      </w:r>
      <w:r>
        <w:tab/>
      </w:r>
      <w:r w:rsidR="003B1B55">
        <w:fldChar w:fldCharType="begin"/>
      </w:r>
      <w:r>
        <w:instrText xml:space="preserve"> PAGEREF _Toc479354410 \h </w:instrText>
      </w:r>
      <w:r w:rsidR="003B1B55">
        <w:fldChar w:fldCharType="separate"/>
      </w:r>
      <w:r>
        <w:t>401</w:t>
      </w:r>
      <w:r w:rsidR="003B1B55">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D (normative): </w:t>
      </w:r>
      <w:r w:rsidRPr="00C11388">
        <w:rPr>
          <w:i/>
        </w:rPr>
        <w:t>&lt;mgmtObj&gt;</w:t>
      </w:r>
      <w:r>
        <w:t xml:space="preserve"> Resource Instances Description</w:t>
      </w:r>
      <w:r>
        <w:tab/>
      </w:r>
      <w:r w:rsidR="003B1B55">
        <w:fldChar w:fldCharType="begin"/>
      </w:r>
      <w:r>
        <w:instrText xml:space="preserve"> PAGEREF _Toc479354411 \h </w:instrText>
      </w:r>
      <w:r w:rsidR="003B1B55">
        <w:fldChar w:fldCharType="separate"/>
      </w:r>
      <w:r>
        <w:t>402</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D.1</w:t>
      </w:r>
      <w:r>
        <w:tab/>
        <w:t>oneM2M Management Functions</w:t>
      </w:r>
      <w:r>
        <w:tab/>
      </w:r>
      <w:r w:rsidR="003B1B55">
        <w:fldChar w:fldCharType="begin"/>
      </w:r>
      <w:r>
        <w:instrText xml:space="preserve"> PAGEREF _Toc479354412 \h </w:instrText>
      </w:r>
      <w:r w:rsidR="003B1B55">
        <w:fldChar w:fldCharType="separate"/>
      </w:r>
      <w:r>
        <w:t>402</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lastRenderedPageBreak/>
        <w:t>D.2</w:t>
      </w:r>
      <w:r>
        <w:tab/>
        <w:t xml:space="preserve">Resource </w:t>
      </w:r>
      <w:r w:rsidRPr="00C11388">
        <w:rPr>
          <w:i/>
        </w:rPr>
        <w:t>firmware</w:t>
      </w:r>
      <w:r>
        <w:tab/>
      </w:r>
      <w:r w:rsidR="003B1B55">
        <w:fldChar w:fldCharType="begin"/>
      </w:r>
      <w:r>
        <w:instrText xml:space="preserve"> PAGEREF _Toc479354413 \h </w:instrText>
      </w:r>
      <w:r w:rsidR="003B1B55">
        <w:fldChar w:fldCharType="separate"/>
      </w:r>
      <w:r>
        <w:t>402</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D.3</w:t>
      </w:r>
      <w:r>
        <w:tab/>
        <w:t xml:space="preserve">Resource </w:t>
      </w:r>
      <w:r w:rsidRPr="00C11388">
        <w:rPr>
          <w:i/>
        </w:rPr>
        <w:t>software</w:t>
      </w:r>
      <w:r>
        <w:tab/>
      </w:r>
      <w:r w:rsidR="003B1B55">
        <w:fldChar w:fldCharType="begin"/>
      </w:r>
      <w:r>
        <w:instrText xml:space="preserve"> PAGEREF _Toc479354414 \h </w:instrText>
      </w:r>
      <w:r w:rsidR="003B1B55">
        <w:fldChar w:fldCharType="separate"/>
      </w:r>
      <w:r>
        <w:t>404</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D.4</w:t>
      </w:r>
      <w:r>
        <w:tab/>
        <w:t xml:space="preserve">Resource </w:t>
      </w:r>
      <w:r w:rsidRPr="00C11388">
        <w:rPr>
          <w:i/>
        </w:rPr>
        <w:t>memory</w:t>
      </w:r>
      <w:r>
        <w:tab/>
      </w:r>
      <w:r w:rsidR="003B1B55">
        <w:fldChar w:fldCharType="begin"/>
      </w:r>
      <w:r>
        <w:instrText xml:space="preserve"> PAGEREF _Toc479354415 \h </w:instrText>
      </w:r>
      <w:r w:rsidR="003B1B55">
        <w:fldChar w:fldCharType="separate"/>
      </w:r>
      <w:r>
        <w:t>407</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D.5</w:t>
      </w:r>
      <w:r>
        <w:tab/>
        <w:t xml:space="preserve">Resource </w:t>
      </w:r>
      <w:r w:rsidRPr="00C11388">
        <w:rPr>
          <w:i/>
        </w:rPr>
        <w:t>areaNwkInfo</w:t>
      </w:r>
      <w:r>
        <w:tab/>
      </w:r>
      <w:r w:rsidR="003B1B55">
        <w:fldChar w:fldCharType="begin"/>
      </w:r>
      <w:r>
        <w:instrText xml:space="preserve"> PAGEREF _Toc479354416 \h </w:instrText>
      </w:r>
      <w:r w:rsidR="003B1B55">
        <w:fldChar w:fldCharType="separate"/>
      </w:r>
      <w:r>
        <w:t>408</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D.6</w:t>
      </w:r>
      <w:r>
        <w:tab/>
        <w:t>Resource areaNwkDeviceInfo</w:t>
      </w:r>
      <w:r>
        <w:tab/>
      </w:r>
      <w:r w:rsidR="003B1B55">
        <w:fldChar w:fldCharType="begin"/>
      </w:r>
      <w:r>
        <w:instrText xml:space="preserve"> PAGEREF _Toc479354417 \h </w:instrText>
      </w:r>
      <w:r w:rsidR="003B1B55">
        <w:fldChar w:fldCharType="separate"/>
      </w:r>
      <w:r>
        <w:t>410</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D.7</w:t>
      </w:r>
      <w:r>
        <w:tab/>
        <w:t xml:space="preserve">Resource </w:t>
      </w:r>
      <w:r w:rsidRPr="00C11388">
        <w:rPr>
          <w:i/>
        </w:rPr>
        <w:t>battery</w:t>
      </w:r>
      <w:r>
        <w:tab/>
      </w:r>
      <w:r w:rsidR="003B1B55">
        <w:fldChar w:fldCharType="begin"/>
      </w:r>
      <w:r>
        <w:instrText xml:space="preserve"> PAGEREF _Toc479354418 \h </w:instrText>
      </w:r>
      <w:r w:rsidR="003B1B55">
        <w:fldChar w:fldCharType="separate"/>
      </w:r>
      <w:r>
        <w:t>412</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D.8</w:t>
      </w:r>
      <w:r>
        <w:tab/>
        <w:t xml:space="preserve">Resource </w:t>
      </w:r>
      <w:r w:rsidRPr="00C11388">
        <w:rPr>
          <w:i/>
        </w:rPr>
        <w:t>deviceInfo</w:t>
      </w:r>
      <w:r>
        <w:tab/>
      </w:r>
      <w:r w:rsidR="003B1B55">
        <w:fldChar w:fldCharType="begin"/>
      </w:r>
      <w:r>
        <w:instrText xml:space="preserve"> PAGEREF _Toc479354419 \h </w:instrText>
      </w:r>
      <w:r w:rsidR="003B1B55">
        <w:fldChar w:fldCharType="separate"/>
      </w:r>
      <w:r>
        <w:t>414</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D.9</w:t>
      </w:r>
      <w:r>
        <w:tab/>
        <w:t>Resource deviceCapability</w:t>
      </w:r>
      <w:r>
        <w:tab/>
      </w:r>
      <w:r w:rsidR="003B1B55">
        <w:fldChar w:fldCharType="begin"/>
      </w:r>
      <w:r>
        <w:instrText xml:space="preserve"> PAGEREF _Toc479354420 \h </w:instrText>
      </w:r>
      <w:r w:rsidR="003B1B55">
        <w:fldChar w:fldCharType="separate"/>
      </w:r>
      <w:r>
        <w:t>417</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D.10</w:t>
      </w:r>
      <w:r>
        <w:tab/>
        <w:t xml:space="preserve">Resource </w:t>
      </w:r>
      <w:r w:rsidRPr="00C11388">
        <w:rPr>
          <w:i/>
        </w:rPr>
        <w:t>reboot</w:t>
      </w:r>
      <w:r>
        <w:tab/>
      </w:r>
      <w:r w:rsidR="003B1B55">
        <w:fldChar w:fldCharType="begin"/>
      </w:r>
      <w:r>
        <w:instrText xml:space="preserve"> PAGEREF _Toc479354421 \h </w:instrText>
      </w:r>
      <w:r w:rsidR="003B1B55">
        <w:fldChar w:fldCharType="separate"/>
      </w:r>
      <w:r>
        <w:t>419</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D.11</w:t>
      </w:r>
      <w:r>
        <w:tab/>
        <w:t xml:space="preserve">Resource </w:t>
      </w:r>
      <w:r w:rsidRPr="00C11388">
        <w:rPr>
          <w:i/>
        </w:rPr>
        <w:t>eventLog</w:t>
      </w:r>
      <w:r>
        <w:tab/>
      </w:r>
      <w:r w:rsidR="003B1B55">
        <w:fldChar w:fldCharType="begin"/>
      </w:r>
      <w:r>
        <w:instrText xml:space="preserve"> PAGEREF _Toc479354422 \h </w:instrText>
      </w:r>
      <w:r w:rsidR="003B1B55">
        <w:fldChar w:fldCharType="separate"/>
      </w:r>
      <w:r>
        <w:t>421</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D.12</w:t>
      </w:r>
      <w:r>
        <w:tab/>
        <w:t xml:space="preserve">Resource </w:t>
      </w:r>
      <w:r w:rsidRPr="00C11388">
        <w:rPr>
          <w:i/>
        </w:rPr>
        <w:t>cmdhPolicy</w:t>
      </w:r>
      <w:r>
        <w:tab/>
      </w:r>
      <w:r w:rsidR="003B1B55">
        <w:fldChar w:fldCharType="begin"/>
      </w:r>
      <w:r>
        <w:instrText xml:space="preserve"> PAGEREF _Toc479354423 \h </w:instrText>
      </w:r>
      <w:r w:rsidR="003B1B55">
        <w:fldChar w:fldCharType="separate"/>
      </w:r>
      <w:r>
        <w:t>422</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D.12.0</w:t>
      </w:r>
      <w:r>
        <w:tab/>
        <w:t>Overview</w:t>
      </w:r>
      <w:r>
        <w:tab/>
      </w:r>
      <w:r w:rsidR="003B1B55">
        <w:fldChar w:fldCharType="begin"/>
      </w:r>
      <w:r>
        <w:instrText xml:space="preserve"> PAGEREF _Toc479354424 \h </w:instrText>
      </w:r>
      <w:r w:rsidR="003B1B55">
        <w:fldChar w:fldCharType="separate"/>
      </w:r>
      <w:r>
        <w:t>422</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D.12.1</w:t>
      </w:r>
      <w:r>
        <w:tab/>
        <w:t xml:space="preserve">Resource </w:t>
      </w:r>
      <w:r w:rsidRPr="00C11388">
        <w:rPr>
          <w:i/>
        </w:rPr>
        <w:t>activeCmdhPolicy</w:t>
      </w:r>
      <w:r>
        <w:tab/>
      </w:r>
      <w:r w:rsidR="003B1B55">
        <w:fldChar w:fldCharType="begin"/>
      </w:r>
      <w:r>
        <w:instrText xml:space="preserve"> PAGEREF _Toc479354425 \h </w:instrText>
      </w:r>
      <w:r w:rsidR="003B1B55">
        <w:fldChar w:fldCharType="separate"/>
      </w:r>
      <w:r>
        <w:t>424</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D.12.2</w:t>
      </w:r>
      <w:r>
        <w:tab/>
        <w:t xml:space="preserve">Resource </w:t>
      </w:r>
      <w:r w:rsidRPr="00C11388">
        <w:rPr>
          <w:i/>
        </w:rPr>
        <w:t>cmdhDefaults</w:t>
      </w:r>
      <w:r>
        <w:tab/>
      </w:r>
      <w:r w:rsidR="003B1B55">
        <w:fldChar w:fldCharType="begin"/>
      </w:r>
      <w:r>
        <w:instrText xml:space="preserve"> PAGEREF _Toc479354426 \h </w:instrText>
      </w:r>
      <w:r w:rsidR="003B1B55">
        <w:fldChar w:fldCharType="separate"/>
      </w:r>
      <w:r>
        <w:t>425</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D.12.3</w:t>
      </w:r>
      <w:r>
        <w:tab/>
        <w:t xml:space="preserve">Resource </w:t>
      </w:r>
      <w:r w:rsidRPr="00C11388">
        <w:rPr>
          <w:i/>
        </w:rPr>
        <w:t>cmdhDefEcValue</w:t>
      </w:r>
      <w:r>
        <w:tab/>
      </w:r>
      <w:r w:rsidR="003B1B55">
        <w:fldChar w:fldCharType="begin"/>
      </w:r>
      <w:r>
        <w:instrText xml:space="preserve"> PAGEREF _Toc479354427 \h </w:instrText>
      </w:r>
      <w:r w:rsidR="003B1B55">
        <w:fldChar w:fldCharType="separate"/>
      </w:r>
      <w:r>
        <w:t>426</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3B1B55">
        <w:fldChar w:fldCharType="begin"/>
      </w:r>
      <w:r>
        <w:instrText xml:space="preserve"> PAGEREF _Toc479354428 \h </w:instrText>
      </w:r>
      <w:r w:rsidR="003B1B55">
        <w:fldChar w:fldCharType="separate"/>
      </w:r>
      <w:r>
        <w:t>429</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D.12.5</w:t>
      </w:r>
      <w:r>
        <w:tab/>
        <w:t xml:space="preserve">Resource </w:t>
      </w:r>
      <w:r w:rsidRPr="00C11388">
        <w:rPr>
          <w:i/>
        </w:rPr>
        <w:t>cmdhLimits</w:t>
      </w:r>
      <w:r>
        <w:tab/>
      </w:r>
      <w:r w:rsidR="003B1B55">
        <w:fldChar w:fldCharType="begin"/>
      </w:r>
      <w:r>
        <w:instrText xml:space="preserve"> PAGEREF _Toc479354429 \h </w:instrText>
      </w:r>
      <w:r w:rsidR="003B1B55">
        <w:fldChar w:fldCharType="separate"/>
      </w:r>
      <w:r>
        <w:t>432</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3B1B55">
        <w:fldChar w:fldCharType="begin"/>
      </w:r>
      <w:r>
        <w:instrText xml:space="preserve"> PAGEREF _Toc479354430 \h </w:instrText>
      </w:r>
      <w:r w:rsidR="003B1B55">
        <w:fldChar w:fldCharType="separate"/>
      </w:r>
      <w:r>
        <w:t>434</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D.12.7</w:t>
      </w:r>
      <w:r>
        <w:tab/>
        <w:t xml:space="preserve">Resource </w:t>
      </w:r>
      <w:r w:rsidRPr="00C11388">
        <w:rPr>
          <w:i/>
        </w:rPr>
        <w:t>cmdhNwAccessRule</w:t>
      </w:r>
      <w:r>
        <w:tab/>
      </w:r>
      <w:r w:rsidR="003B1B55">
        <w:fldChar w:fldCharType="begin"/>
      </w:r>
      <w:r>
        <w:instrText xml:space="preserve"> PAGEREF _Toc479354431 \h </w:instrText>
      </w:r>
      <w:r w:rsidR="003B1B55">
        <w:fldChar w:fldCharType="separate"/>
      </w:r>
      <w:r>
        <w:t>436</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D.12.8</w:t>
      </w:r>
      <w:r>
        <w:tab/>
        <w:t xml:space="preserve">Resource </w:t>
      </w:r>
      <w:r w:rsidRPr="00C11388">
        <w:rPr>
          <w:i/>
        </w:rPr>
        <w:t>cmdhBuffer</w:t>
      </w:r>
      <w:r>
        <w:tab/>
      </w:r>
      <w:r w:rsidR="003B1B55">
        <w:fldChar w:fldCharType="begin"/>
      </w:r>
      <w:r>
        <w:instrText xml:space="preserve"> PAGEREF _Toc479354432 \h </w:instrText>
      </w:r>
      <w:r w:rsidR="003B1B55">
        <w:fldChar w:fldCharType="separate"/>
      </w:r>
      <w:r>
        <w:t>440</w:t>
      </w:r>
      <w:r w:rsidR="003B1B55">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3B1B55">
        <w:fldChar w:fldCharType="begin"/>
      </w:r>
      <w:r>
        <w:instrText xml:space="preserve"> PAGEREF _Toc479354433 \h </w:instrText>
      </w:r>
      <w:r w:rsidR="003B1B55">
        <w:fldChar w:fldCharType="separate"/>
      </w:r>
      <w:r>
        <w:t>442</w:t>
      </w:r>
      <w:r w:rsidR="003B1B55">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3B1B55">
        <w:fldChar w:fldCharType="begin"/>
      </w:r>
      <w:r>
        <w:instrText xml:space="preserve"> PAGEREF _Toc479354434 \h </w:instrText>
      </w:r>
      <w:r w:rsidR="003B1B55">
        <w:fldChar w:fldCharType="separate"/>
      </w:r>
      <w:r>
        <w:t>443</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F.1</w:t>
      </w:r>
      <w:r>
        <w:tab/>
        <w:t>Introduction</w:t>
      </w:r>
      <w:r>
        <w:tab/>
      </w:r>
      <w:r w:rsidR="003B1B55">
        <w:fldChar w:fldCharType="begin"/>
      </w:r>
      <w:r>
        <w:instrText xml:space="preserve"> PAGEREF _Toc479354435 \h </w:instrText>
      </w:r>
      <w:r w:rsidR="003B1B55">
        <w:fldChar w:fldCharType="separate"/>
      </w:r>
      <w:r>
        <w:t>443</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3B1B55">
        <w:fldChar w:fldCharType="begin"/>
      </w:r>
      <w:r>
        <w:instrText xml:space="preserve"> PAGEREF _Toc479354436 \h </w:instrText>
      </w:r>
      <w:r w:rsidR="003B1B55">
        <w:fldChar w:fldCharType="separate"/>
      </w:r>
      <w:r>
        <w:t>443</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3B1B55">
        <w:fldChar w:fldCharType="begin"/>
      </w:r>
      <w:r>
        <w:instrText xml:space="preserve"> PAGEREF _Toc479354437 \h </w:instrText>
      </w:r>
      <w:r w:rsidR="003B1B55">
        <w:fldChar w:fldCharType="separate"/>
      </w:r>
      <w:r>
        <w:t>446</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3B1B55">
        <w:fldChar w:fldCharType="begin"/>
      </w:r>
      <w:r>
        <w:instrText xml:space="preserve"> PAGEREF _Toc479354438 \h </w:instrText>
      </w:r>
      <w:r w:rsidR="003B1B55">
        <w:fldChar w:fldCharType="separate"/>
      </w:r>
      <w:r>
        <w:t>446</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F.4.0</w:t>
      </w:r>
      <w:r>
        <w:tab/>
        <w:t>Overview</w:t>
      </w:r>
      <w:r>
        <w:tab/>
      </w:r>
      <w:r w:rsidR="003B1B55">
        <w:fldChar w:fldCharType="begin"/>
      </w:r>
      <w:r>
        <w:instrText xml:space="preserve"> PAGEREF _Toc479354439 \h </w:instrText>
      </w:r>
      <w:r w:rsidR="003B1B55">
        <w:fldChar w:fldCharType="separate"/>
      </w:r>
      <w:r>
        <w:t>446</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3B1B55">
        <w:fldChar w:fldCharType="begin"/>
      </w:r>
      <w:r>
        <w:instrText xml:space="preserve"> PAGEREF _Toc479354440 \h </w:instrText>
      </w:r>
      <w:r w:rsidR="003B1B55">
        <w:fldChar w:fldCharType="separate"/>
      </w:r>
      <w:r>
        <w:t>447</w:t>
      </w:r>
      <w:r w:rsidR="003B1B55">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w:t>
      </w:r>
      <w:r w:rsidRPr="00C11388">
        <w:rPr>
          <w:rFonts w:eastAsiaTheme="minorEastAsia"/>
          <w:lang w:eastAsia="zh-CN"/>
        </w:rPr>
        <w:t>G</w:t>
      </w:r>
      <w:r>
        <w:t>:</w:t>
      </w:r>
      <w:r w:rsidRPr="00C11388">
        <w:rPr>
          <w:rFonts w:eastAsiaTheme="minorEastAsia"/>
          <w:lang w:eastAsia="zh-CN"/>
        </w:rPr>
        <w:t>Void</w:t>
      </w:r>
      <w:r>
        <w:rPr>
          <w:rFonts w:eastAsiaTheme="minorEastAsia"/>
          <w:lang w:eastAsia="zh-CN"/>
        </w:rPr>
        <w:t>………………………</w:t>
      </w:r>
      <w:r>
        <w:rPr>
          <w:rFonts w:eastAsiaTheme="minorEastAsia" w:hint="eastAsia"/>
          <w:lang w:eastAsia="zh-CN"/>
        </w:rPr>
        <w:t>..</w:t>
      </w:r>
      <w:r>
        <w:tab/>
      </w:r>
      <w:r w:rsidR="003B1B55">
        <w:fldChar w:fldCharType="begin"/>
      </w:r>
      <w:r>
        <w:instrText xml:space="preserve"> PAGEREF _Toc479354441 \h </w:instrText>
      </w:r>
      <w:r w:rsidR="003B1B55">
        <w:fldChar w:fldCharType="separate"/>
      </w:r>
      <w:r>
        <w:t>448</w:t>
      </w:r>
      <w:r w:rsidR="003B1B55">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3B1B55">
        <w:fldChar w:fldCharType="begin"/>
      </w:r>
      <w:r>
        <w:instrText xml:space="preserve"> PAGEREF _Toc479354442 \h </w:instrText>
      </w:r>
      <w:r w:rsidR="003B1B55">
        <w:fldChar w:fldCharType="separate"/>
      </w:r>
      <w:r>
        <w:t>449</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H.1</w:t>
      </w:r>
      <w:r>
        <w:tab/>
        <w:t>Overview of Object Identifier</w:t>
      </w:r>
      <w:r>
        <w:tab/>
      </w:r>
      <w:r w:rsidR="003B1B55">
        <w:fldChar w:fldCharType="begin"/>
      </w:r>
      <w:r>
        <w:instrText xml:space="preserve"> PAGEREF _Toc479354443 \h </w:instrText>
      </w:r>
      <w:r w:rsidR="003B1B55">
        <w:fldChar w:fldCharType="separate"/>
      </w:r>
      <w:r>
        <w:t>449</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3B1B55">
        <w:fldChar w:fldCharType="begin"/>
      </w:r>
      <w:r>
        <w:instrText xml:space="preserve"> PAGEREF _Toc479354444 \h </w:instrText>
      </w:r>
      <w:r w:rsidR="003B1B55">
        <w:fldChar w:fldCharType="separate"/>
      </w:r>
      <w:r>
        <w:t>450</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H.2.0</w:t>
      </w:r>
      <w:r>
        <w:tab/>
        <w:t>Overview</w:t>
      </w:r>
      <w:r>
        <w:tab/>
      </w:r>
      <w:r w:rsidR="003B1B55">
        <w:fldChar w:fldCharType="begin"/>
      </w:r>
      <w:r>
        <w:instrText xml:space="preserve"> PAGEREF _Toc479354445 \h </w:instrText>
      </w:r>
      <w:r w:rsidR="003B1B55">
        <w:fldChar w:fldCharType="separate"/>
      </w:r>
      <w:r>
        <w:t>450</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3B1B55">
        <w:fldChar w:fldCharType="begin"/>
      </w:r>
      <w:r>
        <w:instrText xml:space="preserve"> PAGEREF _Toc479354446 \h </w:instrText>
      </w:r>
      <w:r w:rsidR="003B1B55">
        <w:fldChar w:fldCharType="separate"/>
      </w:r>
      <w:r>
        <w:t>450</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H.2.2</w:t>
      </w:r>
      <w:r>
        <w:tab/>
        <w:t>Manufacturer ID - (x)</w:t>
      </w:r>
      <w:r>
        <w:tab/>
      </w:r>
      <w:r w:rsidR="003B1B55">
        <w:fldChar w:fldCharType="begin"/>
      </w:r>
      <w:r>
        <w:instrText xml:space="preserve"> PAGEREF _Toc479354447 \h </w:instrText>
      </w:r>
      <w:r w:rsidR="003B1B55">
        <w:fldChar w:fldCharType="separate"/>
      </w:r>
      <w:r>
        <w:t>450</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H.2.3</w:t>
      </w:r>
      <w:r>
        <w:tab/>
        <w:t>Model ID - (y)</w:t>
      </w:r>
      <w:r>
        <w:tab/>
      </w:r>
      <w:r w:rsidR="003B1B55">
        <w:fldChar w:fldCharType="begin"/>
      </w:r>
      <w:r>
        <w:instrText xml:space="preserve"> PAGEREF _Toc479354448 \h </w:instrText>
      </w:r>
      <w:r w:rsidR="003B1B55">
        <w:fldChar w:fldCharType="separate"/>
      </w:r>
      <w:r>
        <w:t>450</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H.2.4</w:t>
      </w:r>
      <w:r>
        <w:tab/>
        <w:t>Serial Number ID - (z)</w:t>
      </w:r>
      <w:r>
        <w:tab/>
      </w:r>
      <w:r w:rsidR="003B1B55">
        <w:fldChar w:fldCharType="begin"/>
      </w:r>
      <w:r>
        <w:instrText xml:space="preserve"> PAGEREF _Toc479354449 \h </w:instrText>
      </w:r>
      <w:r w:rsidR="003B1B55">
        <w:fldChar w:fldCharType="separate"/>
      </w:r>
      <w:r>
        <w:t>450</w:t>
      </w:r>
      <w:r w:rsidR="003B1B55">
        <w:fldChar w:fldCharType="end"/>
      </w:r>
    </w:p>
    <w:p w:rsidR="00573E48" w:rsidRDefault="00573E48">
      <w:pPr>
        <w:pStyle w:val="20"/>
        <w:rPr>
          <w:rFonts w:asciiTheme="minorHAnsi" w:eastAsiaTheme="minorEastAsia" w:hAnsiTheme="minorHAnsi" w:cstheme="minorBidi"/>
          <w:kern w:val="2"/>
          <w:sz w:val="21"/>
          <w:szCs w:val="22"/>
          <w:lang w:val="en-US" w:eastAsia="zh-CN"/>
        </w:rPr>
      </w:pPr>
      <w:r>
        <w:t>H.2.5</w:t>
      </w:r>
      <w:r>
        <w:tab/>
        <w:t>Expanded ID - (a)</w:t>
      </w:r>
      <w:r>
        <w:tab/>
      </w:r>
      <w:r w:rsidR="003B1B55">
        <w:fldChar w:fldCharType="begin"/>
      </w:r>
      <w:r>
        <w:instrText xml:space="preserve"> PAGEREF _Toc479354450 \h </w:instrText>
      </w:r>
      <w:r w:rsidR="003B1B55">
        <w:fldChar w:fldCharType="separate"/>
      </w:r>
      <w:r>
        <w:t>450</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3B1B55">
        <w:fldChar w:fldCharType="begin"/>
      </w:r>
      <w:r>
        <w:instrText xml:space="preserve"> PAGEREF _Toc479354451 \h </w:instrText>
      </w:r>
      <w:r w:rsidR="003B1B55">
        <w:fldChar w:fldCharType="separate"/>
      </w:r>
      <w:r>
        <w:t>451</w:t>
      </w:r>
      <w:r w:rsidR="003B1B55">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w:t>
      </w:r>
      <w:r w:rsidRPr="00C11388">
        <w:rPr>
          <w:rFonts w:eastAsia="simsun"/>
          <w:lang w:eastAsia="zh-CN"/>
        </w:rPr>
        <w:t>I</w:t>
      </w:r>
      <w:r>
        <w:t xml:space="preserve"> (informative): Resource addressing examples</w:t>
      </w:r>
      <w:r>
        <w:tab/>
      </w:r>
      <w:r w:rsidR="003B1B55">
        <w:fldChar w:fldCharType="begin"/>
      </w:r>
      <w:r>
        <w:instrText xml:space="preserve"> PAGEREF _Toc479354452 \h </w:instrText>
      </w:r>
      <w:r w:rsidR="003B1B55">
        <w:fldChar w:fldCharType="separate"/>
      </w:r>
      <w:r>
        <w:t>452</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rsidRPr="00C11388">
        <w:rPr>
          <w:rFonts w:eastAsia="simsun"/>
          <w:lang w:eastAsia="zh-CN"/>
        </w:rPr>
        <w:t>I</w:t>
      </w:r>
      <w:r>
        <w:t>.1</w:t>
      </w:r>
      <w:r>
        <w:tab/>
        <w:t>Example resource tree</w:t>
      </w:r>
      <w:r>
        <w:tab/>
      </w:r>
      <w:r w:rsidR="003B1B55">
        <w:fldChar w:fldCharType="begin"/>
      </w:r>
      <w:r>
        <w:instrText xml:space="preserve"> PAGEREF _Toc479354453 \h </w:instrText>
      </w:r>
      <w:r w:rsidR="003B1B55">
        <w:fldChar w:fldCharType="separate"/>
      </w:r>
      <w:r>
        <w:t>452</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rsidRPr="00C11388">
        <w:rPr>
          <w:rFonts w:eastAsia="simsun"/>
          <w:lang w:eastAsia="zh-CN"/>
        </w:rPr>
        <w:t>I.2</w:t>
      </w:r>
      <w:r w:rsidRPr="00C11388">
        <w:rPr>
          <w:rFonts w:eastAsia="simsun"/>
          <w:lang w:eastAsia="zh-CN"/>
        </w:rPr>
        <w:tab/>
        <w:t>Valid resource IDs</w:t>
      </w:r>
      <w:r>
        <w:tab/>
      </w:r>
      <w:r w:rsidR="003B1B55">
        <w:fldChar w:fldCharType="begin"/>
      </w:r>
      <w:r>
        <w:instrText xml:space="preserve"> PAGEREF _Toc479354454 \h </w:instrText>
      </w:r>
      <w:r w:rsidR="003B1B55">
        <w:fldChar w:fldCharType="separate"/>
      </w:r>
      <w:r>
        <w:t>453</w:t>
      </w:r>
      <w:r w:rsidR="003B1B55">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w:t>
      </w:r>
      <w:r w:rsidRPr="00C11388">
        <w:rPr>
          <w:rFonts w:eastAsia="simsun"/>
          <w:lang w:eastAsia="zh-CN"/>
        </w:rPr>
        <w:t>J</w:t>
      </w:r>
      <w:r>
        <w:t xml:space="preserve"> (informative): Bibliography</w:t>
      </w:r>
      <w:r>
        <w:tab/>
      </w:r>
      <w:r w:rsidR="003B1B55">
        <w:fldChar w:fldCharType="begin"/>
      </w:r>
      <w:r>
        <w:instrText xml:space="preserve"> PAGEREF _Toc479354455 \h </w:instrText>
      </w:r>
      <w:r w:rsidR="003B1B55">
        <w:fldChar w:fldCharType="separate"/>
      </w:r>
      <w:r>
        <w:t>457</w:t>
      </w:r>
      <w:r w:rsidR="003B1B55">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w:t>
      </w:r>
      <w:r w:rsidRPr="00C11388">
        <w:rPr>
          <w:rFonts w:eastAsia="simsun"/>
          <w:lang w:eastAsia="zh-CN"/>
        </w:rPr>
        <w:t>K</w:t>
      </w:r>
      <w:r>
        <w:t xml:space="preserve"> (Normative): Syntaxes for content based discovery of &lt;contentInstance&gt;</w:t>
      </w:r>
      <w:r>
        <w:tab/>
      </w:r>
      <w:r w:rsidR="003B1B55">
        <w:fldChar w:fldCharType="begin"/>
      </w:r>
      <w:r>
        <w:instrText xml:space="preserve"> PAGEREF _Toc479354456 \h </w:instrText>
      </w:r>
      <w:r w:rsidR="003B1B55">
        <w:fldChar w:fldCharType="separate"/>
      </w:r>
      <w:r>
        <w:t>458</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rsidRPr="00C11388">
        <w:rPr>
          <w:rFonts w:eastAsia="simsun"/>
          <w:lang w:eastAsia="zh-CN"/>
        </w:rPr>
        <w:lastRenderedPageBreak/>
        <w:t>K</w:t>
      </w:r>
      <w:r>
        <w:t>.1</w:t>
      </w:r>
      <w:r>
        <w:tab/>
        <w:t>Introduction</w:t>
      </w:r>
      <w:r>
        <w:tab/>
      </w:r>
      <w:r w:rsidR="003B1B55">
        <w:fldChar w:fldCharType="begin"/>
      </w:r>
      <w:r>
        <w:instrText xml:space="preserve"> PAGEREF _Toc479354457 \h </w:instrText>
      </w:r>
      <w:r w:rsidR="003B1B55">
        <w:fldChar w:fldCharType="separate"/>
      </w:r>
      <w:r>
        <w:t>458</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rsidRPr="00C11388">
        <w:rPr>
          <w:rFonts w:eastAsia="simsun"/>
          <w:lang w:eastAsia="zh-CN"/>
        </w:rPr>
        <w:t>K</w:t>
      </w:r>
      <w:r>
        <w:t>.2</w:t>
      </w:r>
      <w:r>
        <w:tab/>
        <w:t>'jsonpath' query syntax</w:t>
      </w:r>
      <w:r>
        <w:tab/>
      </w:r>
      <w:r w:rsidR="003B1B55">
        <w:fldChar w:fldCharType="begin"/>
      </w:r>
      <w:r>
        <w:instrText xml:space="preserve"> PAGEREF _Toc479354458 \h </w:instrText>
      </w:r>
      <w:r w:rsidR="003B1B55">
        <w:fldChar w:fldCharType="separate"/>
      </w:r>
      <w:r>
        <w:t>458</w:t>
      </w:r>
      <w:r w:rsidR="003B1B55">
        <w:fldChar w:fldCharType="end"/>
      </w:r>
    </w:p>
    <w:p w:rsidR="00573E48" w:rsidRDefault="00573E48">
      <w:pPr>
        <w:pStyle w:val="10"/>
        <w:rPr>
          <w:rFonts w:asciiTheme="minorHAnsi" w:eastAsiaTheme="minorEastAsia" w:hAnsiTheme="minorHAnsi" w:cstheme="minorBidi"/>
          <w:kern w:val="2"/>
          <w:sz w:val="21"/>
          <w:szCs w:val="22"/>
          <w:lang w:val="en-US" w:eastAsia="zh-CN"/>
        </w:rPr>
      </w:pPr>
      <w:r>
        <w:t>History</w:t>
      </w:r>
      <w:r>
        <w:tab/>
      </w:r>
      <w:r w:rsidR="003B1B55">
        <w:fldChar w:fldCharType="begin"/>
      </w:r>
      <w:r>
        <w:instrText xml:space="preserve"> PAGEREF _Toc479354459 \h </w:instrText>
      </w:r>
      <w:r w:rsidR="003B1B55">
        <w:fldChar w:fldCharType="separate"/>
      </w:r>
      <w:r>
        <w:t>459</w:t>
      </w:r>
      <w:r w:rsidR="003B1B55">
        <w:fldChar w:fldCharType="end"/>
      </w:r>
    </w:p>
    <w:p w:rsidR="00BB6418" w:rsidRPr="00357143" w:rsidRDefault="003B1B55"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79353878"/>
      <w:r w:rsidRPr="00357143">
        <w:lastRenderedPageBreak/>
        <w:t>1</w:t>
      </w:r>
      <w:r w:rsidRPr="00357143">
        <w:tab/>
      </w:r>
      <w:commentRangeStart w:id="12"/>
      <w:r w:rsidRPr="00357143">
        <w:t>Scope</w:t>
      </w:r>
      <w:bookmarkEnd w:id="2"/>
      <w:bookmarkEnd w:id="3"/>
      <w:bookmarkEnd w:id="4"/>
      <w:bookmarkEnd w:id="5"/>
      <w:commentRangeEnd w:id="12"/>
      <w:r w:rsidR="008C6FC3" w:rsidRPr="00357143">
        <w:rPr>
          <w:rStyle w:val="af3"/>
          <w:rFonts w:ascii="Times New Roman" w:eastAsia="MS Mincho" w:hAnsi="Times New Roman"/>
        </w:rPr>
        <w:commentReference w:id="12"/>
      </w:r>
      <w:bookmarkEnd w:id="6"/>
      <w:bookmarkEnd w:id="7"/>
      <w:bookmarkEnd w:id="8"/>
      <w:bookmarkEnd w:id="9"/>
      <w:bookmarkEnd w:id="10"/>
      <w:bookmarkEnd w:id="11"/>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4" w:name="_Toc445302551"/>
      <w:bookmarkStart w:id="15" w:name="_Toc445389724"/>
      <w:bookmarkStart w:id="16" w:name="_Toc447042765"/>
      <w:bookmarkStart w:id="17" w:name="_Toc457493523"/>
      <w:bookmarkStart w:id="18" w:name="_Toc459976622"/>
      <w:bookmarkStart w:id="19" w:name="_Toc470163805"/>
      <w:bookmarkStart w:id="20" w:name="_Toc470164387"/>
      <w:bookmarkStart w:id="21" w:name="_Toc475714996"/>
      <w:bookmarkStart w:id="22" w:name="_Toc479348797"/>
      <w:bookmarkStart w:id="23" w:name="_Toc479353879"/>
      <w:r w:rsidRPr="00357143">
        <w:t>2</w:t>
      </w:r>
      <w:r w:rsidRPr="00357143">
        <w:tab/>
        <w:t>References</w:t>
      </w:r>
      <w:bookmarkEnd w:id="14"/>
      <w:bookmarkEnd w:id="15"/>
      <w:bookmarkEnd w:id="16"/>
      <w:bookmarkEnd w:id="17"/>
      <w:bookmarkEnd w:id="18"/>
      <w:bookmarkEnd w:id="19"/>
      <w:bookmarkEnd w:id="20"/>
      <w:bookmarkEnd w:id="21"/>
      <w:bookmarkEnd w:id="22"/>
      <w:bookmarkEnd w:id="23"/>
    </w:p>
    <w:p w:rsidR="00CE407D" w:rsidRPr="00357143" w:rsidRDefault="00CE407D" w:rsidP="005361D0">
      <w:pPr>
        <w:pStyle w:val="2"/>
      </w:pPr>
      <w:bookmarkStart w:id="24" w:name="_Toc445302552"/>
      <w:bookmarkStart w:id="25" w:name="_Toc445389725"/>
      <w:bookmarkStart w:id="26" w:name="_Toc447042766"/>
      <w:bookmarkStart w:id="27" w:name="_Toc457493524"/>
      <w:bookmarkStart w:id="28" w:name="_Toc459976623"/>
      <w:bookmarkStart w:id="29" w:name="_Toc470163806"/>
      <w:bookmarkStart w:id="30" w:name="_Toc470164388"/>
      <w:bookmarkStart w:id="31" w:name="_Toc475714997"/>
      <w:bookmarkStart w:id="32" w:name="_Toc479348798"/>
      <w:bookmarkStart w:id="33" w:name="_Toc479353880"/>
      <w:r w:rsidRPr="00357143">
        <w:t>2.1</w:t>
      </w:r>
      <w:r w:rsidR="00E537C3" w:rsidRPr="00357143">
        <w:tab/>
      </w:r>
      <w:r w:rsidRPr="00357143">
        <w:t>Normative references</w:t>
      </w:r>
      <w:bookmarkEnd w:id="24"/>
      <w:bookmarkEnd w:id="25"/>
      <w:bookmarkEnd w:id="26"/>
      <w:bookmarkEnd w:id="27"/>
      <w:bookmarkEnd w:id="28"/>
      <w:bookmarkEnd w:id="29"/>
      <w:bookmarkEnd w:id="30"/>
      <w:bookmarkEnd w:id="31"/>
      <w:bookmarkEnd w:id="32"/>
      <w:bookmarkEnd w:id="3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4" w:name="REF_oneM2MTS_0011"/>
      <w:r w:rsidR="003B1B55" w:rsidRPr="00357143">
        <w:fldChar w:fldCharType="begin"/>
      </w:r>
      <w:r w:rsidRPr="00357143">
        <w:instrText>SEQ REF</w:instrText>
      </w:r>
      <w:r w:rsidR="003B1B55" w:rsidRPr="00357143">
        <w:fldChar w:fldCharType="separate"/>
      </w:r>
      <w:r w:rsidR="001C37F9">
        <w:rPr>
          <w:noProof/>
        </w:rPr>
        <w:t>1</w:t>
      </w:r>
      <w:r w:rsidR="003B1B55" w:rsidRPr="00357143">
        <w:fldChar w:fldCharType="end"/>
      </w:r>
      <w:bookmarkEnd w:id="34"/>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5" w:name="REF_oneM2MTS_0003"/>
      <w:r w:rsidR="003B1B55" w:rsidRPr="00357143">
        <w:fldChar w:fldCharType="begin"/>
      </w:r>
      <w:r w:rsidR="00D46F1C" w:rsidRPr="00357143">
        <w:instrText>SEQ REF</w:instrText>
      </w:r>
      <w:r w:rsidR="003B1B55" w:rsidRPr="00357143">
        <w:fldChar w:fldCharType="separate"/>
      </w:r>
      <w:r w:rsidR="001C37F9">
        <w:rPr>
          <w:noProof/>
        </w:rPr>
        <w:t>2</w:t>
      </w:r>
      <w:r w:rsidR="003B1B55" w:rsidRPr="00357143">
        <w:fldChar w:fldCharType="end"/>
      </w:r>
      <w:bookmarkEnd w:id="35"/>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6" w:name="REF_oneM2MTS_0004"/>
      <w:r w:rsidR="003B1B55" w:rsidRPr="00357143">
        <w:fldChar w:fldCharType="begin"/>
      </w:r>
      <w:r w:rsidR="00D46F1C" w:rsidRPr="00357143">
        <w:instrText>SEQ REF</w:instrText>
      </w:r>
      <w:r w:rsidR="003B1B55" w:rsidRPr="00357143">
        <w:fldChar w:fldCharType="separate"/>
      </w:r>
      <w:r w:rsidR="001C37F9">
        <w:rPr>
          <w:noProof/>
        </w:rPr>
        <w:t>3</w:t>
      </w:r>
      <w:r w:rsidR="003B1B55" w:rsidRPr="00357143">
        <w:fldChar w:fldCharType="end"/>
      </w:r>
      <w:bookmarkEnd w:id="36"/>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37" w:name="REF_W3C_RDF_11"/>
      <w:r w:rsidR="003B1B55" w:rsidRPr="00357143">
        <w:fldChar w:fldCharType="begin"/>
      </w:r>
      <w:r w:rsidR="00D46F1C" w:rsidRPr="00357143">
        <w:instrText>SEQ REF</w:instrText>
      </w:r>
      <w:r w:rsidR="003B1B55" w:rsidRPr="00357143">
        <w:fldChar w:fldCharType="separate"/>
      </w:r>
      <w:r w:rsidR="001C37F9">
        <w:rPr>
          <w:noProof/>
        </w:rPr>
        <w:t>4</w:t>
      </w:r>
      <w:r w:rsidR="003B1B55" w:rsidRPr="00357143">
        <w:fldChar w:fldCharType="end"/>
      </w:r>
      <w:bookmarkEnd w:id="37"/>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38" w:name="REF_W3C_SPARQL_11"/>
      <w:r w:rsidR="003B1B55" w:rsidRPr="00357143">
        <w:fldChar w:fldCharType="begin"/>
      </w:r>
      <w:r w:rsidR="00D46F1C" w:rsidRPr="00357143">
        <w:instrText>SEQ REF</w:instrText>
      </w:r>
      <w:r w:rsidR="003B1B55" w:rsidRPr="00357143">
        <w:fldChar w:fldCharType="separate"/>
      </w:r>
      <w:r w:rsidR="001C37F9">
        <w:rPr>
          <w:noProof/>
        </w:rPr>
        <w:t>5</w:t>
      </w:r>
      <w:r w:rsidR="003B1B55" w:rsidRPr="00357143">
        <w:fldChar w:fldCharType="end"/>
      </w:r>
      <w:bookmarkEnd w:id="38"/>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39" w:name="REF_oneM2MTS_0012"/>
      <w:r w:rsidR="003B1B55" w:rsidRPr="00357143">
        <w:fldChar w:fldCharType="begin"/>
      </w:r>
      <w:r w:rsidR="00D46F1C" w:rsidRPr="00357143">
        <w:instrText>SEQ REF</w:instrText>
      </w:r>
      <w:r w:rsidR="003B1B55" w:rsidRPr="00357143">
        <w:fldChar w:fldCharType="separate"/>
      </w:r>
      <w:r w:rsidR="001C37F9">
        <w:rPr>
          <w:noProof/>
        </w:rPr>
        <w:t>6</w:t>
      </w:r>
      <w:r w:rsidR="003B1B55" w:rsidRPr="00357143">
        <w:fldChar w:fldCharType="end"/>
      </w:r>
      <w:bookmarkEnd w:id="39"/>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40" w:name="REF_ONEM2MTS_0021"/>
      <w:r w:rsidR="003B1B55" w:rsidRPr="00357143">
        <w:rPr>
          <w:rFonts w:eastAsia="simsun"/>
          <w:lang w:eastAsia="zh-CN"/>
        </w:rPr>
        <w:fldChar w:fldCharType="begin"/>
      </w:r>
      <w:r w:rsidRPr="00357143">
        <w:rPr>
          <w:rFonts w:eastAsia="simsun"/>
          <w:lang w:eastAsia="zh-CN"/>
        </w:rPr>
        <w:instrText>SEQ REF</w:instrText>
      </w:r>
      <w:r w:rsidR="003B1B55" w:rsidRPr="00357143">
        <w:rPr>
          <w:rFonts w:eastAsia="simsun"/>
          <w:lang w:eastAsia="zh-CN"/>
        </w:rPr>
        <w:fldChar w:fldCharType="separate"/>
      </w:r>
      <w:r w:rsidR="001C37F9">
        <w:rPr>
          <w:rFonts w:eastAsia="simsun"/>
          <w:noProof/>
          <w:lang w:eastAsia="zh-CN"/>
        </w:rPr>
        <w:t>7</w:t>
      </w:r>
      <w:r w:rsidR="003B1B55" w:rsidRPr="00357143">
        <w:rPr>
          <w:rFonts w:eastAsia="simsun"/>
          <w:lang w:eastAsia="zh-CN"/>
        </w:rPr>
        <w:fldChar w:fldCharType="end"/>
      </w:r>
      <w:bookmarkEnd w:id="40"/>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41" w:name="REF_ONEM2MTS_0023"/>
      <w:r w:rsidR="003B1B55" w:rsidRPr="00357143">
        <w:rPr>
          <w:rFonts w:eastAsia="simsun"/>
          <w:lang w:eastAsia="zh-CN"/>
        </w:rPr>
        <w:fldChar w:fldCharType="begin"/>
      </w:r>
      <w:r w:rsidRPr="00357143">
        <w:rPr>
          <w:rFonts w:eastAsia="simsun"/>
          <w:lang w:eastAsia="zh-CN"/>
        </w:rPr>
        <w:instrText>SEQ REF</w:instrText>
      </w:r>
      <w:r w:rsidR="003B1B55" w:rsidRPr="00357143">
        <w:rPr>
          <w:rFonts w:eastAsia="simsun"/>
          <w:lang w:eastAsia="zh-CN"/>
        </w:rPr>
        <w:fldChar w:fldCharType="separate"/>
      </w:r>
      <w:r w:rsidR="001C37F9">
        <w:rPr>
          <w:rFonts w:eastAsia="simsun"/>
          <w:noProof/>
          <w:lang w:eastAsia="zh-CN"/>
        </w:rPr>
        <w:t>8</w:t>
      </w:r>
      <w:r w:rsidR="003B1B55" w:rsidRPr="00357143">
        <w:rPr>
          <w:rFonts w:eastAsia="simsun"/>
          <w:lang w:eastAsia="zh-CN"/>
        </w:rPr>
        <w:fldChar w:fldCharType="end"/>
      </w:r>
      <w:bookmarkEnd w:id="41"/>
      <w:r w:rsidRPr="00357143">
        <w:rPr>
          <w:rFonts w:eastAsia="simsun"/>
          <w:lang w:eastAsia="zh-CN"/>
        </w:rPr>
        <w:t>]</w:t>
      </w:r>
      <w:r w:rsidRPr="00357143">
        <w:rPr>
          <w:rFonts w:eastAsia="simsun"/>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Pr="00B3732A" w:rsidRDefault="00B3732A" w:rsidP="00587853">
      <w:pPr>
        <w:pStyle w:val="EX"/>
        <w:rPr>
          <w:rFonts w:eastAsiaTheme="minorEastAsia"/>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rsidR="00653A3B" w:rsidRPr="00357143" w:rsidRDefault="00653A3B" w:rsidP="005361D0">
      <w:pPr>
        <w:pStyle w:val="2"/>
        <w:keepNext w:val="0"/>
      </w:pPr>
      <w:bookmarkStart w:id="42" w:name="_Toc445302553"/>
      <w:bookmarkStart w:id="43" w:name="_Toc445389726"/>
      <w:bookmarkStart w:id="44" w:name="_Toc447042767"/>
      <w:bookmarkStart w:id="45" w:name="_Toc457493525"/>
      <w:bookmarkStart w:id="46" w:name="_Toc459976624"/>
      <w:bookmarkStart w:id="47" w:name="_Toc470163807"/>
      <w:bookmarkStart w:id="48" w:name="_Toc470164389"/>
      <w:bookmarkStart w:id="49" w:name="_Toc475714998"/>
      <w:bookmarkStart w:id="50" w:name="_Toc479348799"/>
      <w:bookmarkStart w:id="51" w:name="_Toc479353881"/>
      <w:r w:rsidRPr="00357143">
        <w:t>2.2</w:t>
      </w:r>
      <w:r w:rsidR="00E537C3" w:rsidRPr="00357143">
        <w:tab/>
      </w:r>
      <w:r w:rsidRPr="00357143">
        <w:t>Informative references</w:t>
      </w:r>
      <w:bookmarkEnd w:id="42"/>
      <w:bookmarkEnd w:id="43"/>
      <w:bookmarkEnd w:id="44"/>
      <w:bookmarkEnd w:id="45"/>
      <w:bookmarkEnd w:id="46"/>
      <w:bookmarkEnd w:id="47"/>
      <w:bookmarkEnd w:id="48"/>
      <w:bookmarkEnd w:id="49"/>
      <w:bookmarkEnd w:id="50"/>
      <w:bookmarkEnd w:id="51"/>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52" w:name="REF_oneM2MTS_0002"/>
      <w:r w:rsidRPr="00357143">
        <w:t>i.</w:t>
      </w:r>
      <w:r w:rsidR="003B1B55" w:rsidRPr="00357143">
        <w:fldChar w:fldCharType="begin"/>
      </w:r>
      <w:r w:rsidRPr="00357143">
        <w:instrText>SEQ REFI</w:instrText>
      </w:r>
      <w:r w:rsidR="003B1B55" w:rsidRPr="00357143">
        <w:fldChar w:fldCharType="separate"/>
      </w:r>
      <w:r w:rsidR="001C37F9">
        <w:rPr>
          <w:noProof/>
        </w:rPr>
        <w:t>1</w:t>
      </w:r>
      <w:r w:rsidR="003B1B55" w:rsidRPr="00357143">
        <w:fldChar w:fldCharType="end"/>
      </w:r>
      <w:bookmarkEnd w:id="52"/>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53" w:name="REF_BBFTR_69"/>
      <w:r w:rsidRPr="00357143">
        <w:t>i.</w:t>
      </w:r>
      <w:r w:rsidR="003B1B55" w:rsidRPr="00357143">
        <w:fldChar w:fldCharType="begin"/>
      </w:r>
      <w:r w:rsidRPr="00357143">
        <w:instrText>SEQ REFI</w:instrText>
      </w:r>
      <w:r w:rsidR="003B1B55" w:rsidRPr="00357143">
        <w:fldChar w:fldCharType="separate"/>
      </w:r>
      <w:r w:rsidR="001C37F9">
        <w:rPr>
          <w:noProof/>
        </w:rPr>
        <w:t>2</w:t>
      </w:r>
      <w:r w:rsidR="003B1B55" w:rsidRPr="00357143">
        <w:fldChar w:fldCharType="end"/>
      </w:r>
      <w:bookmarkEnd w:id="53"/>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4" w:name="REF_OMA_DM"/>
      <w:r w:rsidRPr="001C13B4">
        <w:rPr>
          <w:lang w:val="fr-FR"/>
        </w:rPr>
        <w:t>i.</w:t>
      </w:r>
      <w:r w:rsidR="003B1B55" w:rsidRPr="00357143">
        <w:fldChar w:fldCharType="begin"/>
      </w:r>
      <w:r w:rsidRPr="001C13B4">
        <w:rPr>
          <w:lang w:val="fr-FR"/>
        </w:rPr>
        <w:instrText>SEQ REFI</w:instrText>
      </w:r>
      <w:r w:rsidR="003B1B55" w:rsidRPr="00357143">
        <w:fldChar w:fldCharType="separate"/>
      </w:r>
      <w:r w:rsidR="001C37F9">
        <w:rPr>
          <w:noProof/>
          <w:lang w:val="fr-FR"/>
        </w:rPr>
        <w:t>3</w:t>
      </w:r>
      <w:r w:rsidR="003B1B55" w:rsidRPr="00357143">
        <w:fldChar w:fldCharType="end"/>
      </w:r>
      <w:bookmarkEnd w:id="54"/>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5" w:name="REF_LWM2M"/>
      <w:r w:rsidRPr="00357143">
        <w:t>i.</w:t>
      </w:r>
      <w:r w:rsidR="003B1B55" w:rsidRPr="00357143">
        <w:fldChar w:fldCharType="begin"/>
      </w:r>
      <w:r w:rsidRPr="00357143">
        <w:instrText>SEQ REFI</w:instrText>
      </w:r>
      <w:r w:rsidR="003B1B55" w:rsidRPr="00357143">
        <w:fldChar w:fldCharType="separate"/>
      </w:r>
      <w:r w:rsidR="001C37F9">
        <w:rPr>
          <w:noProof/>
        </w:rPr>
        <w:t>4</w:t>
      </w:r>
      <w:r w:rsidR="003B1B55" w:rsidRPr="00357143">
        <w:fldChar w:fldCharType="end"/>
      </w:r>
      <w:bookmarkEnd w:id="55"/>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56" w:name="REF_OMA_TS_MLP_V3_4"/>
      <w:r w:rsidRPr="001C13B4">
        <w:rPr>
          <w:lang w:val="fr-FR"/>
        </w:rPr>
        <w:t>i.</w:t>
      </w:r>
      <w:r w:rsidR="003B1B55" w:rsidRPr="00357143">
        <w:fldChar w:fldCharType="begin"/>
      </w:r>
      <w:r w:rsidRPr="001C13B4">
        <w:rPr>
          <w:lang w:val="fr-FR"/>
        </w:rPr>
        <w:instrText>SEQ REFI</w:instrText>
      </w:r>
      <w:r w:rsidR="003B1B55" w:rsidRPr="00357143">
        <w:fldChar w:fldCharType="separate"/>
      </w:r>
      <w:r w:rsidR="001C37F9">
        <w:rPr>
          <w:noProof/>
          <w:lang w:val="fr-FR"/>
        </w:rPr>
        <w:t>5</w:t>
      </w:r>
      <w:r w:rsidR="003B1B55" w:rsidRPr="00357143">
        <w:fldChar w:fldCharType="end"/>
      </w:r>
      <w:bookmarkEnd w:id="56"/>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57" w:name="REF_OMA_TS_REST_NetAPI"/>
      <w:r w:rsidRPr="00357143">
        <w:t>i.</w:t>
      </w:r>
      <w:r w:rsidR="003B1B55" w:rsidRPr="00357143">
        <w:fldChar w:fldCharType="begin"/>
      </w:r>
      <w:r w:rsidRPr="00357143">
        <w:instrText>SEQ REFI</w:instrText>
      </w:r>
      <w:r w:rsidR="003B1B55" w:rsidRPr="00357143">
        <w:fldChar w:fldCharType="separate"/>
      </w:r>
      <w:r w:rsidR="001C37F9">
        <w:rPr>
          <w:noProof/>
        </w:rPr>
        <w:t>6</w:t>
      </w:r>
      <w:r w:rsidR="003B1B55" w:rsidRPr="00357143">
        <w:fldChar w:fldCharType="end"/>
      </w:r>
      <w:bookmarkEnd w:id="57"/>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lastRenderedPageBreak/>
        <w:t>[</w:t>
      </w:r>
      <w:bookmarkStart w:id="58" w:name="REF_IETFRFC1035"/>
      <w:r w:rsidRPr="00357143">
        <w:t>i.</w:t>
      </w:r>
      <w:r w:rsidR="003B1B55" w:rsidRPr="00357143">
        <w:fldChar w:fldCharType="begin"/>
      </w:r>
      <w:r w:rsidRPr="00357143">
        <w:instrText>SEQ REFI</w:instrText>
      </w:r>
      <w:r w:rsidR="003B1B55" w:rsidRPr="00357143">
        <w:fldChar w:fldCharType="separate"/>
      </w:r>
      <w:r w:rsidR="001C37F9">
        <w:rPr>
          <w:noProof/>
        </w:rPr>
        <w:t>7</w:t>
      </w:r>
      <w:r w:rsidR="003B1B55" w:rsidRPr="00357143">
        <w:fldChar w:fldCharType="end"/>
      </w:r>
      <w:bookmarkEnd w:id="58"/>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59" w:name="REF_IETFRFC3588"/>
      <w:r w:rsidRPr="00357143">
        <w:t>i.</w:t>
      </w:r>
      <w:r w:rsidR="003B1B55" w:rsidRPr="00357143">
        <w:fldChar w:fldCharType="begin"/>
      </w:r>
      <w:r w:rsidRPr="00357143">
        <w:instrText>SEQ REFI</w:instrText>
      </w:r>
      <w:r w:rsidR="003B1B55" w:rsidRPr="00357143">
        <w:fldChar w:fldCharType="separate"/>
      </w:r>
      <w:r w:rsidR="001C37F9">
        <w:rPr>
          <w:noProof/>
        </w:rPr>
        <w:t>8</w:t>
      </w:r>
      <w:r w:rsidR="003B1B55" w:rsidRPr="00357143">
        <w:fldChar w:fldCharType="end"/>
      </w:r>
      <w:bookmarkEnd w:id="59"/>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60" w:name="REF_IETFRFC3596"/>
      <w:r w:rsidRPr="00357143">
        <w:t>i.</w:t>
      </w:r>
      <w:r w:rsidR="003B1B55" w:rsidRPr="00357143">
        <w:fldChar w:fldCharType="begin"/>
      </w:r>
      <w:r w:rsidRPr="00357143">
        <w:instrText>SEQ REFI</w:instrText>
      </w:r>
      <w:r w:rsidR="003B1B55" w:rsidRPr="00357143">
        <w:fldChar w:fldCharType="separate"/>
      </w:r>
      <w:r w:rsidR="001C37F9">
        <w:rPr>
          <w:noProof/>
        </w:rPr>
        <w:t>9</w:t>
      </w:r>
      <w:r w:rsidR="003B1B55" w:rsidRPr="00357143">
        <w:fldChar w:fldCharType="end"/>
      </w:r>
      <w:bookmarkEnd w:id="60"/>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61" w:name="REF_IETFRFC3986"/>
      <w:r w:rsidRPr="00357143">
        <w:t>i.</w:t>
      </w:r>
      <w:r w:rsidR="003B1B55" w:rsidRPr="00357143">
        <w:fldChar w:fldCharType="begin"/>
      </w:r>
      <w:r w:rsidRPr="00357143">
        <w:instrText>SEQ REFI</w:instrText>
      </w:r>
      <w:r w:rsidR="003B1B55" w:rsidRPr="00357143">
        <w:fldChar w:fldCharType="separate"/>
      </w:r>
      <w:r w:rsidR="001C37F9">
        <w:rPr>
          <w:noProof/>
        </w:rPr>
        <w:t>10</w:t>
      </w:r>
      <w:r w:rsidR="003B1B55" w:rsidRPr="00357143">
        <w:fldChar w:fldCharType="end"/>
      </w:r>
      <w:bookmarkEnd w:id="61"/>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62" w:name="REF_IETFRFC4006"/>
      <w:r w:rsidRPr="00357143">
        <w:t>i.</w:t>
      </w:r>
      <w:r w:rsidR="003B1B55" w:rsidRPr="00357143">
        <w:fldChar w:fldCharType="begin"/>
      </w:r>
      <w:r w:rsidRPr="00357143">
        <w:instrText>SEQ REFI</w:instrText>
      </w:r>
      <w:r w:rsidR="003B1B55" w:rsidRPr="00357143">
        <w:fldChar w:fldCharType="separate"/>
      </w:r>
      <w:r w:rsidR="001C37F9">
        <w:rPr>
          <w:noProof/>
        </w:rPr>
        <w:t>11</w:t>
      </w:r>
      <w:r w:rsidR="003B1B55" w:rsidRPr="00357143">
        <w:fldChar w:fldCharType="end"/>
      </w:r>
      <w:bookmarkEnd w:id="62"/>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63" w:name="REF_IETFRFC6895"/>
      <w:r w:rsidRPr="00357143">
        <w:t>i.</w:t>
      </w:r>
      <w:r w:rsidR="003B1B55" w:rsidRPr="00357143">
        <w:fldChar w:fldCharType="begin"/>
      </w:r>
      <w:r w:rsidRPr="00357143">
        <w:instrText>SEQ REFI</w:instrText>
      </w:r>
      <w:r w:rsidR="003B1B55" w:rsidRPr="00357143">
        <w:fldChar w:fldCharType="separate"/>
      </w:r>
      <w:r w:rsidR="001C37F9">
        <w:rPr>
          <w:noProof/>
        </w:rPr>
        <w:t>12</w:t>
      </w:r>
      <w:r w:rsidR="003B1B55" w:rsidRPr="00357143">
        <w:fldChar w:fldCharType="end"/>
      </w:r>
      <w:bookmarkEnd w:id="63"/>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4" w:name="REF_GSMA_IR_67"/>
      <w:r w:rsidRPr="00357143">
        <w:t>i.</w:t>
      </w:r>
      <w:r w:rsidR="003B1B55" w:rsidRPr="00357143">
        <w:fldChar w:fldCharType="begin"/>
      </w:r>
      <w:r w:rsidRPr="00357143">
        <w:instrText>SEQ REFI</w:instrText>
      </w:r>
      <w:r w:rsidR="003B1B55" w:rsidRPr="00357143">
        <w:fldChar w:fldCharType="separate"/>
      </w:r>
      <w:r w:rsidR="001C37F9">
        <w:rPr>
          <w:noProof/>
        </w:rPr>
        <w:t>13</w:t>
      </w:r>
      <w:r w:rsidR="003B1B55" w:rsidRPr="00357143">
        <w:fldChar w:fldCharType="end"/>
      </w:r>
      <w:bookmarkEnd w:id="64"/>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5" w:name="REF_3GPPTS23682"/>
      <w:r w:rsidRPr="00357143">
        <w:t>i.</w:t>
      </w:r>
      <w:r w:rsidR="003B1B55" w:rsidRPr="00357143">
        <w:fldChar w:fldCharType="begin"/>
      </w:r>
      <w:r w:rsidRPr="00357143">
        <w:instrText>SEQ REFI</w:instrText>
      </w:r>
      <w:r w:rsidR="003B1B55" w:rsidRPr="00357143">
        <w:fldChar w:fldCharType="separate"/>
      </w:r>
      <w:r w:rsidR="001C37F9">
        <w:rPr>
          <w:noProof/>
        </w:rPr>
        <w:t>14</w:t>
      </w:r>
      <w:r w:rsidR="003B1B55" w:rsidRPr="00357143">
        <w:fldChar w:fldCharType="end"/>
      </w:r>
      <w:bookmarkEnd w:id="65"/>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66" w:name="REF_TS132240"/>
      <w:r w:rsidRPr="00357143">
        <w:t>i.</w:t>
      </w:r>
      <w:r w:rsidR="003B1B55" w:rsidRPr="00357143">
        <w:fldChar w:fldCharType="begin"/>
      </w:r>
      <w:r w:rsidRPr="00357143">
        <w:instrText>SEQ REFI</w:instrText>
      </w:r>
      <w:r w:rsidR="003B1B55" w:rsidRPr="00357143">
        <w:fldChar w:fldCharType="separate"/>
      </w:r>
      <w:r w:rsidR="001C37F9">
        <w:rPr>
          <w:noProof/>
        </w:rPr>
        <w:t>15</w:t>
      </w:r>
      <w:r w:rsidR="003B1B55" w:rsidRPr="00357143">
        <w:fldChar w:fldCharType="end"/>
      </w:r>
      <w:bookmarkEnd w:id="66"/>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67" w:name="REF_TS132299"/>
      <w:r w:rsidRPr="00357143">
        <w:t>i.</w:t>
      </w:r>
      <w:r w:rsidR="003B1B55" w:rsidRPr="00357143">
        <w:fldChar w:fldCharType="begin"/>
      </w:r>
      <w:r w:rsidRPr="00357143">
        <w:instrText>SEQ REFI</w:instrText>
      </w:r>
      <w:r w:rsidR="003B1B55" w:rsidRPr="00357143">
        <w:fldChar w:fldCharType="separate"/>
      </w:r>
      <w:r w:rsidR="001C37F9">
        <w:rPr>
          <w:noProof/>
        </w:rPr>
        <w:t>16</w:t>
      </w:r>
      <w:r w:rsidR="003B1B55" w:rsidRPr="00357143">
        <w:fldChar w:fldCharType="end"/>
      </w:r>
      <w:bookmarkEnd w:id="67"/>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68" w:name="REF_3GPP2_S0068"/>
      <w:r w:rsidRPr="00357143">
        <w:t>i.</w:t>
      </w:r>
      <w:r w:rsidR="003B1B55" w:rsidRPr="00357143">
        <w:fldChar w:fldCharType="begin"/>
      </w:r>
      <w:r w:rsidRPr="00357143">
        <w:instrText>SEQ REFI</w:instrText>
      </w:r>
      <w:r w:rsidR="003B1B55" w:rsidRPr="00357143">
        <w:fldChar w:fldCharType="separate"/>
      </w:r>
      <w:r w:rsidR="001C37F9">
        <w:rPr>
          <w:noProof/>
        </w:rPr>
        <w:t>17</w:t>
      </w:r>
      <w:r w:rsidR="003B1B55" w:rsidRPr="00357143">
        <w:fldChar w:fldCharType="end"/>
      </w:r>
      <w:bookmarkEnd w:id="68"/>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69" w:name="REF_JNI_60_API_specification"/>
      <w:r w:rsidRPr="00357143">
        <w:t>i.</w:t>
      </w:r>
      <w:r w:rsidR="003B1B55" w:rsidRPr="00357143">
        <w:fldChar w:fldCharType="begin"/>
      </w:r>
      <w:r w:rsidRPr="00357143">
        <w:instrText>SEQ REFI</w:instrText>
      </w:r>
      <w:r w:rsidR="003B1B55" w:rsidRPr="00357143">
        <w:fldChar w:fldCharType="separate"/>
      </w:r>
      <w:r w:rsidR="001C37F9">
        <w:rPr>
          <w:noProof/>
        </w:rPr>
        <w:t>18</w:t>
      </w:r>
      <w:r w:rsidR="003B1B55" w:rsidRPr="00357143">
        <w:fldChar w:fldCharType="end"/>
      </w:r>
      <w:bookmarkEnd w:id="69"/>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70" w:name="REF_3GPPTS23401"/>
      <w:r w:rsidRPr="00357143">
        <w:t>i.</w:t>
      </w:r>
      <w:r w:rsidR="003B1B55" w:rsidRPr="00357143">
        <w:fldChar w:fldCharType="begin"/>
      </w:r>
      <w:r w:rsidRPr="00357143">
        <w:instrText>SEQ REFI</w:instrText>
      </w:r>
      <w:r w:rsidR="003B1B55" w:rsidRPr="00357143">
        <w:fldChar w:fldCharType="separate"/>
      </w:r>
      <w:r w:rsidR="001C37F9">
        <w:rPr>
          <w:noProof/>
        </w:rPr>
        <w:t>19</w:t>
      </w:r>
      <w:r w:rsidR="003B1B55" w:rsidRPr="00357143">
        <w:fldChar w:fldCharType="end"/>
      </w:r>
      <w:bookmarkEnd w:id="70"/>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71" w:name="REF_3GPPTS23402"/>
      <w:r w:rsidRPr="00357143">
        <w:t>i.</w:t>
      </w:r>
      <w:r w:rsidR="003B1B55" w:rsidRPr="00357143">
        <w:fldChar w:fldCharType="begin"/>
      </w:r>
      <w:r w:rsidRPr="00357143">
        <w:instrText>SEQ REFI</w:instrText>
      </w:r>
      <w:r w:rsidR="003B1B55" w:rsidRPr="00357143">
        <w:fldChar w:fldCharType="separate"/>
      </w:r>
      <w:r w:rsidR="001C37F9">
        <w:rPr>
          <w:noProof/>
        </w:rPr>
        <w:t>20</w:t>
      </w:r>
      <w:r w:rsidR="003B1B55" w:rsidRPr="00357143">
        <w:fldChar w:fldCharType="end"/>
      </w:r>
      <w:bookmarkEnd w:id="71"/>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72" w:name="REF_3GPPTS23060"/>
      <w:r w:rsidRPr="00357143">
        <w:t>i.</w:t>
      </w:r>
      <w:r w:rsidR="003B1B55" w:rsidRPr="00357143">
        <w:fldChar w:fldCharType="begin"/>
      </w:r>
      <w:r w:rsidRPr="00357143">
        <w:instrText>SEQ REFI</w:instrText>
      </w:r>
      <w:r w:rsidR="003B1B55" w:rsidRPr="00357143">
        <w:fldChar w:fldCharType="separate"/>
      </w:r>
      <w:r w:rsidR="001C37F9">
        <w:rPr>
          <w:noProof/>
        </w:rPr>
        <w:t>21</w:t>
      </w:r>
      <w:r w:rsidR="003B1B55" w:rsidRPr="00357143">
        <w:fldChar w:fldCharType="end"/>
      </w:r>
      <w:bookmarkEnd w:id="72"/>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73" w:name="REF_3GPPTS22368"/>
      <w:r w:rsidRPr="00357143">
        <w:t>i.</w:t>
      </w:r>
      <w:r w:rsidR="003B1B55" w:rsidRPr="00357143">
        <w:fldChar w:fldCharType="begin"/>
      </w:r>
      <w:r w:rsidRPr="00357143">
        <w:instrText>SEQ REFI</w:instrText>
      </w:r>
      <w:r w:rsidR="003B1B55" w:rsidRPr="00357143">
        <w:fldChar w:fldCharType="separate"/>
      </w:r>
      <w:r w:rsidR="001C37F9">
        <w:rPr>
          <w:noProof/>
        </w:rPr>
        <w:t>22</w:t>
      </w:r>
      <w:r w:rsidR="003B1B55" w:rsidRPr="00357143">
        <w:fldChar w:fldCharType="end"/>
      </w:r>
      <w:bookmarkEnd w:id="73"/>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4" w:name="REF_3GPPTS23003"/>
      <w:r w:rsidRPr="00357143">
        <w:t>i.</w:t>
      </w:r>
      <w:r w:rsidR="003B1B55" w:rsidRPr="00357143">
        <w:fldChar w:fldCharType="begin"/>
      </w:r>
      <w:r w:rsidRPr="00357143">
        <w:instrText>SEQ REFI</w:instrText>
      </w:r>
      <w:r w:rsidR="003B1B55" w:rsidRPr="00357143">
        <w:fldChar w:fldCharType="separate"/>
      </w:r>
      <w:r w:rsidR="001C37F9">
        <w:rPr>
          <w:noProof/>
        </w:rPr>
        <w:t>23</w:t>
      </w:r>
      <w:r w:rsidR="003B1B55" w:rsidRPr="00357143">
        <w:fldChar w:fldCharType="end"/>
      </w:r>
      <w:bookmarkEnd w:id="74"/>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5" w:name="REF_ITU_TX660"/>
      <w:r w:rsidRPr="00357143">
        <w:t>i.</w:t>
      </w:r>
      <w:r w:rsidR="003B1B55" w:rsidRPr="00357143">
        <w:fldChar w:fldCharType="begin"/>
      </w:r>
      <w:r w:rsidRPr="00357143">
        <w:instrText>SEQ REFI</w:instrText>
      </w:r>
      <w:r w:rsidR="003B1B55" w:rsidRPr="00357143">
        <w:fldChar w:fldCharType="separate"/>
      </w:r>
      <w:r w:rsidR="001C37F9">
        <w:rPr>
          <w:noProof/>
        </w:rPr>
        <w:t>24</w:t>
      </w:r>
      <w:r w:rsidR="003B1B55" w:rsidRPr="00357143">
        <w:fldChar w:fldCharType="end"/>
      </w:r>
      <w:bookmarkEnd w:id="75"/>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76" w:name="REF_oneM2MTR_0008"/>
      <w:r w:rsidRPr="00357143">
        <w:t>i.</w:t>
      </w:r>
      <w:r w:rsidR="003B1B55" w:rsidRPr="00357143">
        <w:fldChar w:fldCharType="begin"/>
      </w:r>
      <w:r w:rsidRPr="00357143">
        <w:instrText>SEQ REFI</w:instrText>
      </w:r>
      <w:r w:rsidR="003B1B55" w:rsidRPr="00357143">
        <w:fldChar w:fldCharType="separate"/>
      </w:r>
      <w:r w:rsidR="001C37F9">
        <w:rPr>
          <w:noProof/>
        </w:rPr>
        <w:t>25</w:t>
      </w:r>
      <w:r w:rsidR="003B1B55" w:rsidRPr="00357143">
        <w:fldChar w:fldCharType="end"/>
      </w:r>
      <w:bookmarkEnd w:id="76"/>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77" w:name="REF_IETFRFC4122"/>
      <w:r w:rsidRPr="00357143">
        <w:t>i.</w:t>
      </w:r>
      <w:r w:rsidR="003B1B55" w:rsidRPr="00357143">
        <w:fldChar w:fldCharType="begin"/>
      </w:r>
      <w:r w:rsidRPr="00357143">
        <w:instrText>SEQ REFI</w:instrText>
      </w:r>
      <w:r w:rsidR="003B1B55" w:rsidRPr="00357143">
        <w:fldChar w:fldCharType="separate"/>
      </w:r>
      <w:r w:rsidR="001C37F9">
        <w:rPr>
          <w:noProof/>
        </w:rPr>
        <w:t>26</w:t>
      </w:r>
      <w:r w:rsidR="003B1B55" w:rsidRPr="00357143">
        <w:fldChar w:fldCharType="end"/>
      </w:r>
      <w:bookmarkEnd w:id="77"/>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78" w:name="REF_oneM2MDraftingRules"/>
      <w:r w:rsidRPr="00357143">
        <w:t>i.</w:t>
      </w:r>
      <w:r w:rsidR="003B1B55" w:rsidRPr="00357143">
        <w:fldChar w:fldCharType="begin"/>
      </w:r>
      <w:r w:rsidRPr="00357143">
        <w:instrText>SEQ REFI</w:instrText>
      </w:r>
      <w:r w:rsidR="003B1B55" w:rsidRPr="00357143">
        <w:fldChar w:fldCharType="separate"/>
      </w:r>
      <w:r w:rsidR="001C37F9">
        <w:rPr>
          <w:noProof/>
        </w:rPr>
        <w:t>27</w:t>
      </w:r>
      <w:r w:rsidR="003B1B55" w:rsidRPr="00357143">
        <w:fldChar w:fldCharType="end"/>
      </w:r>
      <w:bookmarkEnd w:id="78"/>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79" w:name="REF_oneM2MTR_0007i28"/>
      <w:r w:rsidRPr="00357143">
        <w:t>i.</w:t>
      </w:r>
      <w:r w:rsidR="003B1B55" w:rsidRPr="00357143">
        <w:fldChar w:fldCharType="begin"/>
      </w:r>
      <w:r w:rsidRPr="00357143">
        <w:instrText>SEQ REFI</w:instrText>
      </w:r>
      <w:r w:rsidR="003B1B55" w:rsidRPr="00357143">
        <w:fldChar w:fldCharType="separate"/>
      </w:r>
      <w:r w:rsidR="001C37F9">
        <w:rPr>
          <w:noProof/>
        </w:rPr>
        <w:t>28</w:t>
      </w:r>
      <w:r w:rsidR="003B1B55" w:rsidRPr="00357143">
        <w:fldChar w:fldCharType="end"/>
      </w:r>
      <w:bookmarkEnd w:id="79"/>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80" w:name="REF_3GPPTS22101"/>
      <w:r w:rsidRPr="00357143">
        <w:t>i.</w:t>
      </w:r>
      <w:r w:rsidR="003B1B55" w:rsidRPr="00357143">
        <w:fldChar w:fldCharType="begin"/>
      </w:r>
      <w:r w:rsidRPr="00357143">
        <w:instrText>SEQ REFI</w:instrText>
      </w:r>
      <w:r w:rsidR="003B1B55" w:rsidRPr="00357143">
        <w:fldChar w:fldCharType="separate"/>
      </w:r>
      <w:r w:rsidR="001C37F9">
        <w:rPr>
          <w:noProof/>
        </w:rPr>
        <w:t>29</w:t>
      </w:r>
      <w:r w:rsidR="003B1B55" w:rsidRPr="00357143">
        <w:fldChar w:fldCharType="end"/>
      </w:r>
      <w:bookmarkEnd w:id="80"/>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1" w:name="REF_3GPPTS22115"/>
      <w:r w:rsidRPr="00357143">
        <w:t>i.</w:t>
      </w:r>
      <w:r w:rsidR="003B1B55" w:rsidRPr="00357143">
        <w:fldChar w:fldCharType="begin"/>
      </w:r>
      <w:r w:rsidRPr="00357143">
        <w:instrText>SEQ REFI</w:instrText>
      </w:r>
      <w:r w:rsidR="003B1B55" w:rsidRPr="00357143">
        <w:fldChar w:fldCharType="separate"/>
      </w:r>
      <w:r w:rsidR="001C37F9">
        <w:rPr>
          <w:noProof/>
        </w:rPr>
        <w:t>30</w:t>
      </w:r>
      <w:r w:rsidR="003B1B55" w:rsidRPr="00357143">
        <w:fldChar w:fldCharType="end"/>
      </w:r>
      <w:bookmarkEnd w:id="81"/>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2" w:name="REF_3GPPTS29336"/>
      <w:r w:rsidRPr="00357143">
        <w:t>i.</w:t>
      </w:r>
      <w:r w:rsidR="003B1B55" w:rsidRPr="00357143">
        <w:fldChar w:fldCharType="begin"/>
      </w:r>
      <w:r w:rsidRPr="00357143">
        <w:instrText>SEQ REFI</w:instrText>
      </w:r>
      <w:r w:rsidR="003B1B55" w:rsidRPr="00357143">
        <w:fldChar w:fldCharType="separate"/>
      </w:r>
      <w:r w:rsidR="001C37F9">
        <w:rPr>
          <w:noProof/>
        </w:rPr>
        <w:t>31</w:t>
      </w:r>
      <w:r w:rsidR="003B1B55" w:rsidRPr="00357143">
        <w:fldChar w:fldCharType="end"/>
      </w:r>
      <w:bookmarkEnd w:id="82"/>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Default="00587853" w:rsidP="00587853">
      <w:pPr>
        <w:pStyle w:val="EX"/>
        <w:rPr>
          <w:rFonts w:eastAsiaTheme="minorEastAsia"/>
          <w:lang w:eastAsia="zh-CN"/>
        </w:rPr>
      </w:pPr>
      <w:r w:rsidRPr="00357143">
        <w:rPr>
          <w:rFonts w:eastAsia="simsun"/>
          <w:lang w:eastAsia="zh-CN"/>
        </w:rPr>
        <w:t>[</w:t>
      </w:r>
      <w:bookmarkStart w:id="83" w:name="REF_OMA_TS_REST"/>
      <w:r w:rsidRPr="00357143">
        <w:rPr>
          <w:rFonts w:eastAsia="simsun"/>
          <w:lang w:eastAsia="zh-CN"/>
        </w:rPr>
        <w:t>i.</w:t>
      </w:r>
      <w:r w:rsidR="003B1B55" w:rsidRPr="00357143">
        <w:rPr>
          <w:rFonts w:eastAsia="simsun"/>
          <w:lang w:eastAsia="zh-CN"/>
        </w:rPr>
        <w:fldChar w:fldCharType="begin"/>
      </w:r>
      <w:r w:rsidRPr="00357143">
        <w:rPr>
          <w:rFonts w:eastAsia="simsun"/>
          <w:lang w:eastAsia="zh-CN"/>
        </w:rPr>
        <w:instrText>SEQ REFI</w:instrText>
      </w:r>
      <w:r w:rsidR="003B1B55" w:rsidRPr="00357143">
        <w:rPr>
          <w:rFonts w:eastAsia="simsun"/>
          <w:lang w:eastAsia="zh-CN"/>
        </w:rPr>
        <w:fldChar w:fldCharType="separate"/>
      </w:r>
      <w:r w:rsidR="001C37F9">
        <w:rPr>
          <w:rFonts w:eastAsia="simsun"/>
          <w:noProof/>
          <w:lang w:eastAsia="zh-CN"/>
        </w:rPr>
        <w:t>32</w:t>
      </w:r>
      <w:r w:rsidR="003B1B55" w:rsidRPr="00357143">
        <w:rPr>
          <w:rFonts w:eastAsia="simsun"/>
          <w:lang w:eastAsia="zh-CN"/>
        </w:rPr>
        <w:fldChar w:fldCharType="end"/>
      </w:r>
      <w:bookmarkEnd w:id="83"/>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8E7C6D" w:rsidRPr="00357143" w:rsidRDefault="00D046A0" w:rsidP="008E7C6D">
      <w:pPr>
        <w:pStyle w:val="EX"/>
        <w:rPr>
          <w:rFonts w:eastAsia="simsun"/>
          <w:lang w:eastAsia="zh-CN"/>
        </w:rPr>
      </w:pPr>
      <w:r>
        <w:rPr>
          <w:rFonts w:eastAsia="宋体"/>
          <w:lang w:val="en-US" w:eastAsia="zh-CN"/>
        </w:rPr>
        <w:t>[i.33</w:t>
      </w:r>
      <w:r w:rsidRPr="00991134">
        <w:rPr>
          <w:rFonts w:eastAsia="宋体"/>
          <w:lang w:val="en-US" w:eastAsia="zh-CN"/>
        </w:rPr>
        <w:t>]</w:t>
      </w:r>
      <w:r w:rsidRPr="00991134">
        <w:rPr>
          <w:rFonts w:eastAsia="宋体"/>
          <w:lang w:val="en-US" w:eastAsia="zh-CN"/>
        </w:rPr>
        <w:tab/>
        <w:t>oneM2M TS-0026: “3GPP Interworking”</w:t>
      </w:r>
      <w:r w:rsidR="00817A32" w:rsidRPr="00817A32">
        <w:rPr>
          <w:rFonts w:eastAsia="宋体"/>
          <w:lang w:val="en-US" w:eastAsia="zh-CN"/>
        </w:rPr>
        <w:t>[i.34]</w:t>
      </w:r>
      <w:r w:rsidR="008E7C6D" w:rsidRPr="00357143">
        <w:rPr>
          <w:rFonts w:eastAsia="simsun"/>
          <w:lang w:eastAsia="zh-CN"/>
        </w:rPr>
        <w:tab/>
      </w:r>
      <w:r w:rsidR="008E7C6D" w:rsidRPr="00C02515">
        <w:rPr>
          <w:lang w:eastAsia="zh-CN"/>
        </w:rPr>
        <w:t>3GPP TS 23.468</w:t>
      </w:r>
      <w:r w:rsidR="008E7C6D">
        <w:rPr>
          <w:rFonts w:hint="eastAsia"/>
          <w:lang w:eastAsia="zh-CN"/>
        </w:rPr>
        <w:t xml:space="preserve"> </w:t>
      </w:r>
      <w:r w:rsidR="008E7C6D">
        <w:rPr>
          <w:lang w:eastAsia="zh-CN"/>
        </w:rPr>
        <w:t>3rd Generation Partnership Project; Technical Specification Group Services and System Aspects; Group Communication System Enablers for LTE (GCSE_LTE); Stage 2</w:t>
      </w:r>
      <w:r w:rsidR="008E7C6D" w:rsidRPr="00357143">
        <w:rPr>
          <w:rFonts w:eastAsia="simsun"/>
          <w:lang w:eastAsia="zh-CN"/>
        </w:rPr>
        <w:t>.</w:t>
      </w:r>
      <w:r w:rsidR="008E7C6D" w:rsidRPr="00D215EB">
        <w:t xml:space="preserve"> </w:t>
      </w:r>
      <w:r w:rsidR="008E7C6D" w:rsidRPr="00D215EB">
        <w:rPr>
          <w:rFonts w:eastAsia="simsun"/>
          <w:lang w:eastAsia="zh-CN"/>
        </w:rPr>
        <w:t>(Release 13)</w:t>
      </w:r>
    </w:p>
    <w:p w:rsidR="003B1B55" w:rsidRDefault="003B1B55">
      <w:pPr>
        <w:keepLines/>
        <w:ind w:left="1702" w:hanging="1418"/>
        <w:rPr>
          <w:rFonts w:eastAsia="simsun"/>
          <w:lang w:eastAsia="zh-CN"/>
        </w:rPr>
      </w:pPr>
    </w:p>
    <w:p w:rsidR="00BB6418" w:rsidRPr="00357143" w:rsidRDefault="00A31746" w:rsidP="0001096D">
      <w:pPr>
        <w:pStyle w:val="1"/>
      </w:pPr>
      <w:bookmarkStart w:id="84" w:name="_Toc445302554"/>
      <w:bookmarkStart w:id="85" w:name="_Toc445389727"/>
      <w:bookmarkStart w:id="86" w:name="_Toc447042768"/>
      <w:bookmarkStart w:id="87" w:name="_Toc457493526"/>
      <w:bookmarkStart w:id="88" w:name="_Toc459976625"/>
      <w:bookmarkStart w:id="89" w:name="_Toc470163808"/>
      <w:bookmarkStart w:id="90" w:name="_Toc470164390"/>
      <w:bookmarkStart w:id="91" w:name="_Toc475714999"/>
      <w:bookmarkStart w:id="92" w:name="_Toc479348800"/>
      <w:bookmarkStart w:id="93" w:name="_Toc479353882"/>
      <w:r w:rsidRPr="00357143">
        <w:t>3</w:t>
      </w:r>
      <w:r w:rsidRPr="00357143">
        <w:tab/>
        <w:t>Definitions</w:t>
      </w:r>
      <w:r w:rsidR="00304C90" w:rsidRPr="00357143">
        <w:t xml:space="preserve"> and</w:t>
      </w:r>
      <w:r w:rsidR="00147924" w:rsidRPr="00357143">
        <w:t xml:space="preserve"> </w:t>
      </w:r>
      <w:r w:rsidR="00BB6418" w:rsidRPr="00357143">
        <w:t>abbreviations</w:t>
      </w:r>
      <w:bookmarkEnd w:id="84"/>
      <w:bookmarkEnd w:id="85"/>
      <w:bookmarkEnd w:id="86"/>
      <w:bookmarkEnd w:id="87"/>
      <w:bookmarkEnd w:id="88"/>
      <w:bookmarkEnd w:id="89"/>
      <w:bookmarkEnd w:id="90"/>
      <w:bookmarkEnd w:id="91"/>
      <w:bookmarkEnd w:id="92"/>
      <w:bookmarkEnd w:id="93"/>
    </w:p>
    <w:p w:rsidR="00A249D9" w:rsidRPr="00357143" w:rsidRDefault="00787554" w:rsidP="0001096D">
      <w:pPr>
        <w:pStyle w:val="2"/>
      </w:pPr>
      <w:bookmarkStart w:id="94" w:name="_Toc445302555"/>
      <w:bookmarkStart w:id="95" w:name="_Toc445389728"/>
      <w:bookmarkStart w:id="96" w:name="_Toc447042769"/>
      <w:bookmarkStart w:id="97" w:name="_Toc457493527"/>
      <w:bookmarkStart w:id="98" w:name="_Toc459976626"/>
      <w:bookmarkStart w:id="99" w:name="_Toc470163809"/>
      <w:bookmarkStart w:id="100" w:name="_Toc470164391"/>
      <w:bookmarkStart w:id="101" w:name="_Toc475715000"/>
      <w:bookmarkStart w:id="102" w:name="_Toc479348801"/>
      <w:bookmarkStart w:id="103" w:name="_Toc479353883"/>
      <w:r w:rsidRPr="00357143">
        <w:t>3.1</w:t>
      </w:r>
      <w:r w:rsidRPr="00357143">
        <w:tab/>
        <w:t>Definitions</w:t>
      </w:r>
      <w:bookmarkEnd w:id="94"/>
      <w:bookmarkEnd w:id="95"/>
      <w:bookmarkEnd w:id="96"/>
      <w:bookmarkEnd w:id="97"/>
      <w:bookmarkEnd w:id="98"/>
      <w:bookmarkEnd w:id="99"/>
      <w:bookmarkEnd w:id="100"/>
      <w:bookmarkEnd w:id="101"/>
      <w:bookmarkEnd w:id="102"/>
      <w:bookmarkEnd w:id="103"/>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lastRenderedPageBreak/>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04" w:name="_Toc445302556"/>
      <w:bookmarkStart w:id="105" w:name="_Toc445389729"/>
      <w:bookmarkStart w:id="106" w:name="_Toc447042770"/>
      <w:bookmarkStart w:id="107" w:name="_Toc457493528"/>
      <w:bookmarkStart w:id="108" w:name="_Toc459976627"/>
      <w:bookmarkStart w:id="109" w:name="_Toc470163810"/>
      <w:bookmarkStart w:id="110" w:name="_Toc470164392"/>
      <w:bookmarkStart w:id="111" w:name="_Toc475715001"/>
      <w:bookmarkStart w:id="112" w:name="_Toc479348802"/>
      <w:bookmarkStart w:id="113" w:name="_Toc479353884"/>
      <w:r w:rsidRPr="00357143">
        <w:t>3.</w:t>
      </w:r>
      <w:r w:rsidR="008D0EF7" w:rsidRPr="00357143">
        <w:t>2</w:t>
      </w:r>
      <w:r w:rsidRPr="00357143">
        <w:tab/>
        <w:t>Abbreviations</w:t>
      </w:r>
      <w:bookmarkEnd w:id="104"/>
      <w:bookmarkEnd w:id="105"/>
      <w:bookmarkEnd w:id="106"/>
      <w:bookmarkEnd w:id="107"/>
      <w:bookmarkEnd w:id="108"/>
      <w:bookmarkEnd w:id="109"/>
      <w:bookmarkEnd w:id="110"/>
      <w:bookmarkEnd w:id="111"/>
      <w:bookmarkEnd w:id="112"/>
      <w:bookmarkEnd w:id="113"/>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lastRenderedPageBreak/>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835865" w:rsidRPr="00204618" w:rsidRDefault="00835865" w:rsidP="00835865">
      <w:pPr>
        <w:pStyle w:val="EW"/>
        <w:rPr>
          <w:rFonts w:eastAsia="Times"/>
        </w:rPr>
      </w:pPr>
      <w:r w:rsidRPr="00204618">
        <w:rPr>
          <w:rFonts w:eastAsia="Times"/>
        </w:rPr>
        <w:t>AuthorSignReqInfo</w:t>
      </w:r>
      <w:r>
        <w:rPr>
          <w:rFonts w:eastAsia="Times"/>
        </w:rPr>
        <w:tab/>
      </w:r>
      <w:r w:rsidRPr="00204618">
        <w:t>Authorization Signature Request Information</w:t>
      </w:r>
    </w:p>
    <w:p w:rsidR="00835865" w:rsidRPr="00204618" w:rsidRDefault="00835865" w:rsidP="00835865">
      <w:pPr>
        <w:pStyle w:val="EW"/>
        <w:rPr>
          <w:rFonts w:eastAsia="Times"/>
        </w:rPr>
      </w:pPr>
      <w:r w:rsidRPr="00204618">
        <w:rPr>
          <w:rFonts w:eastAsia="Times"/>
        </w:rPr>
        <w:t>AuthorSign</w:t>
      </w:r>
      <w:r>
        <w:rPr>
          <w:rFonts w:eastAsia="Times"/>
        </w:rPr>
        <w:t xml:space="preserve"> </w:t>
      </w:r>
      <w:r>
        <w:rPr>
          <w:rFonts w:eastAsia="Times"/>
        </w:rPr>
        <w:tab/>
        <w:t>Authorization Signature</w:t>
      </w:r>
    </w:p>
    <w:p w:rsidR="00835865" w:rsidRPr="00204618" w:rsidRDefault="00835865" w:rsidP="00835865">
      <w:pPr>
        <w:pStyle w:val="EW"/>
        <w:rPr>
          <w:rFonts w:eastAsia="Times"/>
        </w:rPr>
      </w:pPr>
      <w:r w:rsidRPr="00204618">
        <w:rPr>
          <w:rFonts w:eastAsia="Times"/>
        </w:rPr>
        <w:t>AuthorRelMapRecord</w:t>
      </w:r>
      <w:r w:rsidRPr="00204618">
        <w:rPr>
          <w:lang w:eastAsia="zh-CN"/>
        </w:rPr>
        <w:t xml:space="preserve"> </w:t>
      </w:r>
      <w:r>
        <w:rPr>
          <w:lang w:eastAsia="zh-CN"/>
        </w:rPr>
        <w:tab/>
        <w:t>Authorization Relationship Mapping Record</w:t>
      </w:r>
    </w:p>
    <w:p w:rsidR="00835865" w:rsidRDefault="00835865" w:rsidP="00835865">
      <w:pPr>
        <w:pStyle w:val="EW"/>
        <w:rPr>
          <w:rFonts w:eastAsia="Times"/>
        </w:rPr>
      </w:pPr>
      <w:r w:rsidRPr="00204618">
        <w:rPr>
          <w:rFonts w:eastAsia="Times"/>
        </w:rPr>
        <w:t>AuthorRelIndicator</w:t>
      </w:r>
      <w:r>
        <w:rPr>
          <w:rFonts w:eastAsia="Times"/>
        </w:rPr>
        <w:t xml:space="preserve"> </w:t>
      </w:r>
      <w:r>
        <w:rPr>
          <w:rFonts w:eastAsia="Times"/>
        </w:rPr>
        <w:tab/>
        <w:t>Authorization Relationship Indicator</w:t>
      </w:r>
    </w:p>
    <w:p w:rsidR="0054291A" w:rsidRPr="00835865" w:rsidRDefault="00835865" w:rsidP="00795FE4">
      <w:pPr>
        <w:pStyle w:val="EW"/>
        <w:rPr>
          <w:rFonts w:eastAsia="simsun"/>
          <w:lang w:eastAsia="zh-CN"/>
        </w:rPr>
      </w:pPr>
      <w:r w:rsidRPr="00960834">
        <w:rPr>
          <w:rFonts w:hint="eastAsia"/>
          <w:lang w:eastAsia="zh-CN"/>
        </w:rPr>
        <w:t>A</w:t>
      </w:r>
      <w:r w:rsidRPr="00960834">
        <w:rPr>
          <w:lang w:eastAsia="zh-CN"/>
        </w:rPr>
        <w:t xml:space="preserve">uthorSignIndicator </w:t>
      </w:r>
      <w:r w:rsidRPr="00960834">
        <w:rPr>
          <w:lang w:eastAsia="zh-CN"/>
        </w:rPr>
        <w:tab/>
        <w:t>Authorization Signature Indicator</w:t>
      </w:r>
      <w:r w:rsidR="0054291A" w:rsidRPr="00357143">
        <w:rPr>
          <w:rFonts w:eastAsia="simsun" w:hint="eastAsia"/>
          <w:lang w:eastAsia="zh-CN"/>
        </w:rPr>
        <w:t>AVP</w:t>
      </w:r>
      <w:r w:rsidR="0054291A"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lastRenderedPageBreak/>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lastRenderedPageBreak/>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14" w:name="_Toc445302557"/>
      <w:bookmarkStart w:id="115" w:name="_Toc445389730"/>
      <w:bookmarkStart w:id="116" w:name="_Toc447042771"/>
      <w:bookmarkStart w:id="117" w:name="_Toc457493529"/>
      <w:bookmarkStart w:id="118" w:name="_Toc459976628"/>
      <w:bookmarkStart w:id="119" w:name="_Toc470163811"/>
      <w:bookmarkStart w:id="120" w:name="_Toc470164393"/>
      <w:bookmarkStart w:id="121" w:name="_Toc475715002"/>
      <w:bookmarkStart w:id="122" w:name="_Toc479348803"/>
      <w:bookmarkStart w:id="123" w:name="_Toc479353885"/>
      <w:r w:rsidRPr="00357143">
        <w:t>4</w:t>
      </w:r>
      <w:r w:rsidRPr="00357143">
        <w:tab/>
        <w:t>Conventions</w:t>
      </w:r>
      <w:bookmarkEnd w:id="114"/>
      <w:bookmarkEnd w:id="115"/>
      <w:bookmarkEnd w:id="116"/>
      <w:bookmarkEnd w:id="117"/>
      <w:bookmarkEnd w:id="118"/>
      <w:bookmarkEnd w:id="119"/>
      <w:bookmarkEnd w:id="120"/>
      <w:bookmarkEnd w:id="121"/>
      <w:bookmarkEnd w:id="122"/>
      <w:bookmarkEnd w:id="123"/>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3B1B55" w:rsidRPr="00357143">
        <w:fldChar w:fldCharType="begin"/>
      </w:r>
      <w:r w:rsidR="00C23922" w:rsidRPr="00357143">
        <w:instrText xml:space="preserve"> REF REF_ONEM2MDRAFTINGRULES \h </w:instrText>
      </w:r>
      <w:r w:rsidR="003B1B55" w:rsidRPr="00357143">
        <w:fldChar w:fldCharType="separate"/>
      </w:r>
      <w:r w:rsidR="001C37F9" w:rsidRPr="00357143">
        <w:t>i.</w:t>
      </w:r>
      <w:r w:rsidR="001C37F9">
        <w:rPr>
          <w:noProof/>
        </w:rPr>
        <w:t>27</w:t>
      </w:r>
      <w:r w:rsidR="003B1B55"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24" w:name="_Toc445302558"/>
      <w:bookmarkStart w:id="125" w:name="_Toc445389731"/>
      <w:bookmarkStart w:id="126" w:name="_Toc447042772"/>
      <w:bookmarkStart w:id="127" w:name="_Toc457493530"/>
      <w:bookmarkStart w:id="128" w:name="_Toc459976629"/>
      <w:bookmarkStart w:id="129" w:name="_Toc470163812"/>
      <w:bookmarkStart w:id="130" w:name="_Toc470164394"/>
      <w:bookmarkStart w:id="131" w:name="_Toc475715003"/>
      <w:bookmarkStart w:id="132" w:name="_Toc479348804"/>
      <w:bookmarkStart w:id="133" w:name="_Toc479353886"/>
      <w:r w:rsidRPr="00357143">
        <w:lastRenderedPageBreak/>
        <w:t>5</w:t>
      </w:r>
      <w:r w:rsidR="00BB6418" w:rsidRPr="00357143">
        <w:tab/>
      </w:r>
      <w:r w:rsidR="009E6482" w:rsidRPr="00357143">
        <w:t>Architecture Model</w:t>
      </w:r>
      <w:bookmarkEnd w:id="124"/>
      <w:bookmarkEnd w:id="125"/>
      <w:bookmarkEnd w:id="126"/>
      <w:bookmarkEnd w:id="127"/>
      <w:bookmarkEnd w:id="128"/>
      <w:bookmarkEnd w:id="129"/>
      <w:bookmarkEnd w:id="130"/>
      <w:bookmarkEnd w:id="131"/>
      <w:bookmarkEnd w:id="132"/>
      <w:bookmarkEnd w:id="133"/>
    </w:p>
    <w:p w:rsidR="00BB6418" w:rsidRPr="00357143" w:rsidRDefault="000C1E0E" w:rsidP="005361D0">
      <w:pPr>
        <w:pStyle w:val="2"/>
      </w:pPr>
      <w:bookmarkStart w:id="134" w:name="_Toc445302559"/>
      <w:bookmarkStart w:id="135" w:name="_Toc445389732"/>
      <w:bookmarkStart w:id="136" w:name="_Toc447042773"/>
      <w:bookmarkStart w:id="137" w:name="_Toc457493531"/>
      <w:bookmarkStart w:id="138" w:name="_Toc459976630"/>
      <w:bookmarkStart w:id="139" w:name="_Toc470163813"/>
      <w:bookmarkStart w:id="140" w:name="_Toc470164395"/>
      <w:bookmarkStart w:id="141" w:name="_Toc475715004"/>
      <w:bookmarkStart w:id="142" w:name="_Toc479348805"/>
      <w:bookmarkStart w:id="143" w:name="_Toc479353887"/>
      <w:r w:rsidRPr="00357143">
        <w:t>5</w:t>
      </w:r>
      <w:r w:rsidR="00BB6418" w:rsidRPr="00357143">
        <w:t>.1</w:t>
      </w:r>
      <w:r w:rsidR="00BB6418" w:rsidRPr="00357143">
        <w:tab/>
      </w:r>
      <w:r w:rsidR="00300C06" w:rsidRPr="00357143">
        <w:t>General Concepts</w:t>
      </w:r>
      <w:bookmarkEnd w:id="134"/>
      <w:bookmarkEnd w:id="135"/>
      <w:bookmarkEnd w:id="136"/>
      <w:bookmarkEnd w:id="137"/>
      <w:bookmarkEnd w:id="138"/>
      <w:bookmarkEnd w:id="139"/>
      <w:bookmarkEnd w:id="140"/>
      <w:bookmarkEnd w:id="141"/>
      <w:bookmarkEnd w:id="142"/>
      <w:bookmarkEnd w:id="14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6.4pt;height:175.25pt" o:ole="">
            <v:imagedata r:id="rId11" o:title=""/>
          </v:shape>
          <o:OLEObject Type="Embed" ProgID="Visio.Drawing.11" ShapeID="_x0000_i1032" DrawAspect="Content" ObjectID="_1554899143"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44" w:name="_Toc445302560"/>
      <w:bookmarkStart w:id="145" w:name="_Toc445389733"/>
      <w:bookmarkStart w:id="146" w:name="_Toc447042774"/>
      <w:bookmarkStart w:id="147" w:name="_Toc457493532"/>
      <w:bookmarkStart w:id="148" w:name="_Toc459976631"/>
      <w:bookmarkStart w:id="149" w:name="_Toc470163814"/>
      <w:bookmarkStart w:id="150" w:name="_Toc470164396"/>
      <w:bookmarkStart w:id="151" w:name="_Toc475715005"/>
      <w:bookmarkStart w:id="152" w:name="_Toc479348806"/>
      <w:bookmarkStart w:id="153" w:name="_Toc479353888"/>
      <w:r w:rsidRPr="00357143">
        <w:t>5.2</w:t>
      </w:r>
      <w:r w:rsidRPr="00357143">
        <w:tab/>
        <w:t>Architecture Reference Model</w:t>
      </w:r>
      <w:bookmarkEnd w:id="144"/>
      <w:bookmarkEnd w:id="145"/>
      <w:bookmarkEnd w:id="146"/>
      <w:bookmarkEnd w:id="147"/>
      <w:bookmarkEnd w:id="148"/>
      <w:bookmarkEnd w:id="149"/>
      <w:bookmarkEnd w:id="150"/>
      <w:bookmarkEnd w:id="151"/>
      <w:bookmarkEnd w:id="152"/>
      <w:bookmarkEnd w:id="153"/>
    </w:p>
    <w:p w:rsidR="0098568E" w:rsidRPr="00357143" w:rsidRDefault="0098568E" w:rsidP="001C190F">
      <w:pPr>
        <w:pStyle w:val="30"/>
      </w:pPr>
      <w:bookmarkStart w:id="154" w:name="_Toc445302561"/>
      <w:bookmarkStart w:id="155" w:name="_Toc445389734"/>
      <w:bookmarkStart w:id="156" w:name="_Toc447042775"/>
      <w:bookmarkStart w:id="157" w:name="_Toc457493533"/>
      <w:bookmarkStart w:id="158" w:name="_Toc459976632"/>
      <w:bookmarkStart w:id="159" w:name="_Toc470163815"/>
      <w:bookmarkStart w:id="160" w:name="_Toc470164397"/>
      <w:bookmarkStart w:id="161" w:name="_Toc475715006"/>
      <w:bookmarkStart w:id="162" w:name="_Toc479348807"/>
      <w:bookmarkStart w:id="163" w:name="_Toc479353889"/>
      <w:r w:rsidRPr="00357143">
        <w:t>5.2.1</w:t>
      </w:r>
      <w:r w:rsidRPr="00357143">
        <w:tab/>
        <w:t xml:space="preserve">Functional </w:t>
      </w:r>
      <w:r w:rsidR="00134C21" w:rsidRPr="00357143">
        <w:t>Architecture</w:t>
      </w:r>
      <w:bookmarkEnd w:id="154"/>
      <w:bookmarkEnd w:id="155"/>
      <w:bookmarkEnd w:id="156"/>
      <w:bookmarkEnd w:id="157"/>
      <w:bookmarkEnd w:id="158"/>
      <w:bookmarkEnd w:id="159"/>
      <w:bookmarkEnd w:id="160"/>
      <w:bookmarkEnd w:id="161"/>
      <w:bookmarkEnd w:id="162"/>
      <w:bookmarkEnd w:id="163"/>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3" type="#_x0000_t75" style="width:445.6pt;height:264.25pt" o:ole="">
            <v:imagedata r:id="rId13" o:title=""/>
          </v:shape>
          <o:OLEObject Type="Embed" ProgID="Visio.Drawing.11" ShapeID="_x0000_i1033" DrawAspect="Content" ObjectID="_1554899144"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lastRenderedPageBreak/>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64" w:name="_Toc445302562"/>
      <w:bookmarkStart w:id="165" w:name="_Toc445389735"/>
      <w:bookmarkStart w:id="166" w:name="_Toc447042776"/>
      <w:bookmarkStart w:id="167" w:name="_Toc457493534"/>
      <w:bookmarkStart w:id="168" w:name="_Toc459976633"/>
      <w:bookmarkStart w:id="169" w:name="_Toc470163816"/>
      <w:bookmarkStart w:id="170" w:name="_Toc470164398"/>
      <w:bookmarkStart w:id="171" w:name="_Toc475715007"/>
      <w:bookmarkStart w:id="172" w:name="_Toc479348808"/>
      <w:bookmarkStart w:id="173" w:name="_Toc479353890"/>
      <w:r w:rsidRPr="00357143">
        <w:t>5.2.2</w:t>
      </w:r>
      <w:r w:rsidRPr="00357143">
        <w:tab/>
        <w:t>Reference Points</w:t>
      </w:r>
      <w:bookmarkEnd w:id="164"/>
      <w:bookmarkEnd w:id="165"/>
      <w:bookmarkEnd w:id="166"/>
      <w:bookmarkEnd w:id="167"/>
      <w:bookmarkEnd w:id="168"/>
      <w:bookmarkEnd w:id="169"/>
      <w:bookmarkEnd w:id="170"/>
      <w:bookmarkEnd w:id="171"/>
      <w:bookmarkEnd w:id="172"/>
      <w:bookmarkEnd w:id="173"/>
    </w:p>
    <w:p w:rsidR="0045012A" w:rsidRPr="00357143" w:rsidRDefault="0045012A" w:rsidP="0045012A">
      <w:pPr>
        <w:pStyle w:val="40"/>
      </w:pPr>
      <w:bookmarkStart w:id="174" w:name="_Toc447042777"/>
      <w:bookmarkStart w:id="175" w:name="_Toc457493535"/>
      <w:bookmarkStart w:id="176" w:name="_Toc459976634"/>
      <w:bookmarkStart w:id="177" w:name="_Toc470163817"/>
      <w:bookmarkStart w:id="178" w:name="_Toc470164399"/>
      <w:bookmarkStart w:id="179" w:name="_Toc475715008"/>
      <w:bookmarkStart w:id="180" w:name="_Toc479348809"/>
      <w:bookmarkStart w:id="181" w:name="_Toc479353891"/>
      <w:r w:rsidRPr="00357143">
        <w:rPr>
          <w:rFonts w:hint="eastAsia"/>
        </w:rPr>
        <w:t>5.2.2.0</w:t>
      </w:r>
      <w:r w:rsidRPr="00357143">
        <w:rPr>
          <w:rFonts w:hint="eastAsia"/>
        </w:rPr>
        <w:tab/>
        <w:t>Overview</w:t>
      </w:r>
      <w:bookmarkEnd w:id="174"/>
      <w:bookmarkEnd w:id="175"/>
      <w:bookmarkEnd w:id="176"/>
      <w:bookmarkEnd w:id="177"/>
      <w:bookmarkEnd w:id="178"/>
      <w:bookmarkEnd w:id="179"/>
      <w:bookmarkEnd w:id="180"/>
      <w:bookmarkEnd w:id="181"/>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82" w:name="_Toc445302563"/>
      <w:bookmarkStart w:id="183" w:name="_Toc445389736"/>
      <w:bookmarkStart w:id="184" w:name="_Toc447042778"/>
      <w:bookmarkStart w:id="185" w:name="_Toc457493536"/>
      <w:bookmarkStart w:id="186" w:name="_Toc459976635"/>
      <w:bookmarkStart w:id="187" w:name="_Toc470163818"/>
      <w:bookmarkStart w:id="188" w:name="_Toc470164400"/>
      <w:bookmarkStart w:id="189" w:name="_Toc475715009"/>
      <w:bookmarkStart w:id="190" w:name="_Toc479348810"/>
      <w:bookmarkStart w:id="191" w:name="_Toc479353892"/>
      <w:r w:rsidRPr="00357143">
        <w:t>5.2.2.1</w:t>
      </w:r>
      <w:r w:rsidRPr="00357143">
        <w:tab/>
      </w:r>
      <w:r w:rsidR="00B15C40" w:rsidRPr="00357143">
        <w:t>Mca</w:t>
      </w:r>
      <w:r w:rsidRPr="00357143">
        <w:t xml:space="preserve"> Reference Point</w:t>
      </w:r>
      <w:bookmarkEnd w:id="182"/>
      <w:bookmarkEnd w:id="183"/>
      <w:bookmarkEnd w:id="184"/>
      <w:bookmarkEnd w:id="185"/>
      <w:bookmarkEnd w:id="186"/>
      <w:bookmarkEnd w:id="187"/>
      <w:bookmarkEnd w:id="188"/>
      <w:bookmarkEnd w:id="189"/>
      <w:bookmarkEnd w:id="190"/>
      <w:bookmarkEnd w:id="19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92" w:name="_Toc445302564"/>
      <w:bookmarkStart w:id="193" w:name="_Toc445389737"/>
      <w:bookmarkStart w:id="194" w:name="_Toc447042779"/>
      <w:bookmarkStart w:id="195" w:name="_Toc457493537"/>
      <w:bookmarkStart w:id="196" w:name="_Toc459976636"/>
      <w:bookmarkStart w:id="197" w:name="_Toc470163819"/>
      <w:bookmarkStart w:id="198" w:name="_Toc470164401"/>
      <w:bookmarkStart w:id="199" w:name="_Toc475715010"/>
      <w:bookmarkStart w:id="200" w:name="_Toc479348811"/>
      <w:bookmarkStart w:id="201" w:name="_Toc479353893"/>
      <w:r w:rsidRPr="00357143">
        <w:t>5.2.2.2</w:t>
      </w:r>
      <w:r w:rsidRPr="00357143">
        <w:tab/>
      </w:r>
      <w:r w:rsidR="00B15C40" w:rsidRPr="00357143">
        <w:t>Mcc</w:t>
      </w:r>
      <w:r w:rsidRPr="00357143">
        <w:t xml:space="preserve"> Reference Point</w:t>
      </w:r>
      <w:bookmarkEnd w:id="192"/>
      <w:bookmarkEnd w:id="193"/>
      <w:bookmarkEnd w:id="194"/>
      <w:bookmarkEnd w:id="195"/>
      <w:bookmarkEnd w:id="196"/>
      <w:bookmarkEnd w:id="197"/>
      <w:bookmarkEnd w:id="198"/>
      <w:bookmarkEnd w:id="199"/>
      <w:bookmarkEnd w:id="200"/>
      <w:bookmarkEnd w:id="201"/>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202" w:name="_Toc445302565"/>
      <w:bookmarkStart w:id="203" w:name="_Toc445389738"/>
      <w:bookmarkStart w:id="204" w:name="_Toc447042780"/>
      <w:bookmarkStart w:id="205" w:name="_Toc457493538"/>
      <w:bookmarkStart w:id="206" w:name="_Toc459976637"/>
      <w:bookmarkStart w:id="207" w:name="_Toc470163820"/>
      <w:bookmarkStart w:id="208" w:name="_Toc470164402"/>
      <w:bookmarkStart w:id="209" w:name="_Toc475715011"/>
      <w:bookmarkStart w:id="210" w:name="_Toc479348812"/>
      <w:bookmarkStart w:id="211" w:name="_Toc479353894"/>
      <w:r w:rsidRPr="00357143">
        <w:t>5.2.2.3</w:t>
      </w:r>
      <w:r w:rsidRPr="00357143">
        <w:tab/>
      </w:r>
      <w:r w:rsidR="00B15C40" w:rsidRPr="00357143">
        <w:t>Mcn</w:t>
      </w:r>
      <w:r w:rsidRPr="00357143">
        <w:t xml:space="preserve"> Reference Point</w:t>
      </w:r>
      <w:bookmarkEnd w:id="202"/>
      <w:bookmarkEnd w:id="203"/>
      <w:bookmarkEnd w:id="204"/>
      <w:bookmarkEnd w:id="205"/>
      <w:bookmarkEnd w:id="206"/>
      <w:bookmarkEnd w:id="207"/>
      <w:bookmarkEnd w:id="208"/>
      <w:bookmarkEnd w:id="209"/>
      <w:bookmarkEnd w:id="210"/>
      <w:bookmarkEnd w:id="211"/>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212" w:name="_Toc445302566"/>
      <w:bookmarkStart w:id="213" w:name="_Toc445389739"/>
      <w:bookmarkStart w:id="214" w:name="_Toc447042781"/>
      <w:bookmarkStart w:id="215" w:name="_Toc457493539"/>
      <w:bookmarkStart w:id="216" w:name="_Toc459976638"/>
      <w:bookmarkStart w:id="217" w:name="_Toc470163821"/>
      <w:bookmarkStart w:id="218" w:name="_Toc470164403"/>
      <w:bookmarkStart w:id="219" w:name="_Toc475715012"/>
      <w:bookmarkStart w:id="220" w:name="_Toc479348813"/>
      <w:bookmarkStart w:id="221" w:name="_Toc479353895"/>
      <w:r w:rsidRPr="00357143">
        <w:lastRenderedPageBreak/>
        <w:t>5.2.2.4</w:t>
      </w:r>
      <w:r w:rsidRPr="00357143">
        <w:tab/>
      </w:r>
      <w:r w:rsidR="007E65C8" w:rsidRPr="00357143">
        <w:t>Mcc'</w:t>
      </w:r>
      <w:r w:rsidRPr="00357143">
        <w:t xml:space="preserve"> Reference Point</w:t>
      </w:r>
      <w:bookmarkEnd w:id="212"/>
      <w:bookmarkEnd w:id="213"/>
      <w:bookmarkEnd w:id="214"/>
      <w:bookmarkEnd w:id="215"/>
      <w:bookmarkEnd w:id="216"/>
      <w:bookmarkEnd w:id="217"/>
      <w:bookmarkEnd w:id="218"/>
      <w:bookmarkEnd w:id="219"/>
      <w:bookmarkEnd w:id="220"/>
      <w:bookmarkEnd w:id="221"/>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222" w:name="_Toc445302567"/>
      <w:bookmarkStart w:id="223" w:name="_Toc445389740"/>
      <w:bookmarkStart w:id="224" w:name="_Toc447042782"/>
      <w:bookmarkStart w:id="225" w:name="_Toc457493540"/>
      <w:bookmarkStart w:id="226" w:name="_Toc459976639"/>
      <w:bookmarkStart w:id="227" w:name="_Toc470163822"/>
      <w:bookmarkStart w:id="228" w:name="_Toc470164404"/>
      <w:bookmarkStart w:id="229" w:name="_Toc475715013"/>
      <w:bookmarkStart w:id="230" w:name="_Toc479348814"/>
      <w:bookmarkStart w:id="231" w:name="_Toc479353896"/>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222"/>
      <w:bookmarkEnd w:id="223"/>
      <w:bookmarkEnd w:id="224"/>
      <w:bookmarkEnd w:id="225"/>
      <w:bookmarkEnd w:id="226"/>
      <w:bookmarkEnd w:id="227"/>
      <w:bookmarkEnd w:id="228"/>
      <w:bookmarkEnd w:id="229"/>
      <w:bookmarkEnd w:id="230"/>
      <w:bookmarkEnd w:id="231"/>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773710" w:rsidRDefault="00773710" w:rsidP="00773710">
      <w:pPr>
        <w:pStyle w:val="B1"/>
      </w:pPr>
      <w:r w:rsidRPr="00707873">
        <w:rPr>
          <w:lang w:val="en-US"/>
        </w:rPr>
        <w:t>See clause 6.2.10  for Mcs reference point</w:t>
      </w:r>
    </w:p>
    <w:p w:rsidR="00A24B04" w:rsidRPr="00357143" w:rsidRDefault="008434EC" w:rsidP="00B63419">
      <w:pPr>
        <w:pStyle w:val="1"/>
      </w:pPr>
      <w:bookmarkStart w:id="232" w:name="_Toc445302568"/>
      <w:bookmarkStart w:id="233" w:name="_Toc445389741"/>
      <w:bookmarkStart w:id="234" w:name="_Toc447042783"/>
      <w:bookmarkStart w:id="235" w:name="_Toc457493541"/>
      <w:bookmarkStart w:id="236" w:name="_Toc459976640"/>
      <w:bookmarkStart w:id="237" w:name="_Toc470163823"/>
      <w:bookmarkStart w:id="238" w:name="_Toc470164405"/>
      <w:bookmarkStart w:id="239" w:name="_Toc475715014"/>
      <w:bookmarkStart w:id="240" w:name="_Toc479348815"/>
      <w:bookmarkStart w:id="241" w:name="_Toc479353897"/>
      <w:r w:rsidRPr="00357143">
        <w:t>6</w:t>
      </w:r>
      <w:r w:rsidRPr="00357143">
        <w:tab/>
      </w:r>
      <w:r w:rsidR="00134C21" w:rsidRPr="00357143">
        <w:t xml:space="preserve">oneM2M </w:t>
      </w:r>
      <w:r w:rsidRPr="00357143">
        <w:t>Architecture</w:t>
      </w:r>
      <w:r w:rsidR="00CE63B5" w:rsidRPr="00357143">
        <w:t xml:space="preserve"> Aspects</w:t>
      </w:r>
      <w:bookmarkEnd w:id="232"/>
      <w:bookmarkEnd w:id="233"/>
      <w:bookmarkEnd w:id="234"/>
      <w:bookmarkEnd w:id="235"/>
      <w:bookmarkEnd w:id="236"/>
      <w:bookmarkEnd w:id="237"/>
      <w:bookmarkEnd w:id="238"/>
      <w:bookmarkEnd w:id="239"/>
      <w:bookmarkEnd w:id="240"/>
      <w:bookmarkEnd w:id="241"/>
    </w:p>
    <w:p w:rsidR="00E246D9" w:rsidRPr="00357143" w:rsidRDefault="00E246D9" w:rsidP="00B63419">
      <w:pPr>
        <w:pStyle w:val="2"/>
      </w:pPr>
      <w:bookmarkStart w:id="242" w:name="_Toc445302569"/>
      <w:bookmarkStart w:id="243" w:name="_Toc445389742"/>
      <w:bookmarkStart w:id="244" w:name="_Toc447042784"/>
      <w:bookmarkStart w:id="245" w:name="_Toc457493542"/>
      <w:bookmarkStart w:id="246" w:name="_Toc459976641"/>
      <w:bookmarkStart w:id="247" w:name="_Toc470163824"/>
      <w:bookmarkStart w:id="248" w:name="_Toc470164406"/>
      <w:bookmarkStart w:id="249" w:name="_Toc475715015"/>
      <w:bookmarkStart w:id="250" w:name="_Toc479348816"/>
      <w:bookmarkStart w:id="251" w:name="_Toc479353898"/>
      <w:r w:rsidRPr="00357143">
        <w:t>6.1</w:t>
      </w:r>
      <w:r w:rsidRPr="00357143">
        <w:tab/>
      </w:r>
      <w:r w:rsidR="00CE63B5" w:rsidRPr="00357143">
        <w:t>Configurations supported by oneM2M Architecture</w:t>
      </w:r>
      <w:bookmarkEnd w:id="242"/>
      <w:bookmarkEnd w:id="243"/>
      <w:bookmarkEnd w:id="244"/>
      <w:bookmarkEnd w:id="245"/>
      <w:bookmarkEnd w:id="246"/>
      <w:bookmarkEnd w:id="247"/>
      <w:bookmarkEnd w:id="248"/>
      <w:bookmarkEnd w:id="249"/>
      <w:bookmarkEnd w:id="250"/>
      <w:bookmarkEnd w:id="251"/>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252" w:name="_Toc445302570"/>
      <w:bookmarkStart w:id="253" w:name="_Toc445389743"/>
      <w:bookmarkStart w:id="254" w:name="_Toc447042785"/>
      <w:bookmarkStart w:id="255" w:name="_Toc457493543"/>
      <w:bookmarkStart w:id="256" w:name="_Toc459976642"/>
      <w:bookmarkStart w:id="257" w:name="_Toc470163825"/>
      <w:bookmarkStart w:id="258" w:name="_Toc470164407"/>
      <w:bookmarkStart w:id="259" w:name="_Toc475715016"/>
      <w:bookmarkStart w:id="260" w:name="_Toc479348817"/>
      <w:bookmarkStart w:id="261" w:name="_Toc479353899"/>
      <w:r w:rsidRPr="00357143">
        <w:t>6.2</w:t>
      </w:r>
      <w:r w:rsidR="00B51A18" w:rsidRPr="00357143">
        <w:tab/>
      </w:r>
      <w:r w:rsidRPr="00357143">
        <w:t>Common Service</w:t>
      </w:r>
      <w:r w:rsidR="00B537E2" w:rsidRPr="00357143">
        <w:t>s</w:t>
      </w:r>
      <w:r w:rsidRPr="00357143">
        <w:t xml:space="preserve"> Functions</w:t>
      </w:r>
      <w:bookmarkEnd w:id="252"/>
      <w:bookmarkEnd w:id="253"/>
      <w:bookmarkEnd w:id="254"/>
      <w:bookmarkEnd w:id="255"/>
      <w:bookmarkEnd w:id="256"/>
      <w:bookmarkEnd w:id="257"/>
      <w:bookmarkEnd w:id="258"/>
      <w:bookmarkEnd w:id="259"/>
      <w:bookmarkEnd w:id="260"/>
      <w:bookmarkEnd w:id="261"/>
    </w:p>
    <w:p w:rsidR="0045012A" w:rsidRPr="00357143" w:rsidRDefault="0045012A" w:rsidP="0045012A">
      <w:pPr>
        <w:pStyle w:val="30"/>
      </w:pPr>
      <w:bookmarkStart w:id="262" w:name="_Toc447042786"/>
      <w:bookmarkStart w:id="263" w:name="_Toc457493544"/>
      <w:bookmarkStart w:id="264" w:name="_Toc459976643"/>
      <w:bookmarkStart w:id="265" w:name="_Toc470163826"/>
      <w:bookmarkStart w:id="266" w:name="_Toc470164408"/>
      <w:bookmarkStart w:id="267" w:name="_Toc475715017"/>
      <w:bookmarkStart w:id="268" w:name="_Toc479348818"/>
      <w:bookmarkStart w:id="269" w:name="_Toc479353900"/>
      <w:r w:rsidRPr="00357143">
        <w:rPr>
          <w:rFonts w:hint="eastAsia"/>
        </w:rPr>
        <w:t>6.2.0</w:t>
      </w:r>
      <w:r w:rsidRPr="00357143">
        <w:rPr>
          <w:rFonts w:hint="eastAsia"/>
        </w:rPr>
        <w:tab/>
        <w:t>Overview</w:t>
      </w:r>
      <w:bookmarkEnd w:id="262"/>
      <w:bookmarkEnd w:id="263"/>
      <w:bookmarkEnd w:id="264"/>
      <w:bookmarkEnd w:id="265"/>
      <w:bookmarkEnd w:id="266"/>
      <w:bookmarkEnd w:id="267"/>
      <w:bookmarkEnd w:id="268"/>
      <w:bookmarkEnd w:id="269"/>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4" type="#_x0000_t75" style="width:478.85pt;height:258.1pt" o:ole="">
            <v:imagedata r:id="rId16" o:title=""/>
          </v:shape>
          <o:OLEObject Type="Embed" ProgID="Visio.Drawing.11" ShapeID="_x0000_i1034" DrawAspect="Content" ObjectID="_1554899145"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270" w:name="_Toc445302571"/>
      <w:bookmarkStart w:id="271" w:name="_Toc445389744"/>
      <w:bookmarkStart w:id="272" w:name="_Toc447042787"/>
      <w:bookmarkStart w:id="273" w:name="_Toc457493545"/>
      <w:bookmarkStart w:id="274" w:name="_Toc459976644"/>
      <w:bookmarkStart w:id="275" w:name="_Toc470163827"/>
      <w:bookmarkStart w:id="276" w:name="_Toc470164409"/>
      <w:bookmarkStart w:id="277" w:name="_Toc475715018"/>
      <w:bookmarkStart w:id="278" w:name="_Toc479348819"/>
      <w:bookmarkStart w:id="279" w:name="_Toc479353901"/>
      <w:r w:rsidRPr="00357143">
        <w:lastRenderedPageBreak/>
        <w:t>6.2.</w:t>
      </w:r>
      <w:r w:rsidR="00984425" w:rsidRPr="00357143">
        <w:t>1</w:t>
      </w:r>
      <w:r w:rsidR="00E537C3" w:rsidRPr="00357143">
        <w:tab/>
      </w:r>
      <w:r w:rsidRPr="00357143">
        <w:t>Application and Service Layer Management</w:t>
      </w:r>
      <w:bookmarkEnd w:id="270"/>
      <w:bookmarkEnd w:id="271"/>
      <w:bookmarkEnd w:id="272"/>
      <w:bookmarkEnd w:id="273"/>
      <w:bookmarkEnd w:id="274"/>
      <w:bookmarkEnd w:id="275"/>
      <w:bookmarkEnd w:id="276"/>
      <w:bookmarkEnd w:id="277"/>
      <w:bookmarkEnd w:id="278"/>
      <w:bookmarkEnd w:id="279"/>
    </w:p>
    <w:p w:rsidR="009D7787" w:rsidRPr="00357143" w:rsidRDefault="009D7787" w:rsidP="005361D0">
      <w:pPr>
        <w:pStyle w:val="40"/>
      </w:pPr>
      <w:bookmarkStart w:id="280" w:name="_Toc445302572"/>
      <w:bookmarkStart w:id="281" w:name="_Toc445389745"/>
      <w:bookmarkStart w:id="282" w:name="_Toc447042788"/>
      <w:bookmarkStart w:id="283" w:name="_Toc457493546"/>
      <w:bookmarkStart w:id="284" w:name="_Toc459976645"/>
      <w:bookmarkStart w:id="285" w:name="_Toc470163828"/>
      <w:bookmarkStart w:id="286" w:name="_Toc470164410"/>
      <w:bookmarkStart w:id="287" w:name="_Toc475715019"/>
      <w:bookmarkStart w:id="288" w:name="_Toc479348820"/>
      <w:bookmarkStart w:id="289" w:name="_Toc479353902"/>
      <w:r w:rsidRPr="00357143">
        <w:t>6.2.</w:t>
      </w:r>
      <w:r w:rsidR="00984425" w:rsidRPr="00357143">
        <w:t>1</w:t>
      </w:r>
      <w:r w:rsidRPr="00357143">
        <w:t>.1</w:t>
      </w:r>
      <w:r w:rsidRPr="00357143">
        <w:tab/>
        <w:t>General Concepts</w:t>
      </w:r>
      <w:bookmarkEnd w:id="280"/>
      <w:bookmarkEnd w:id="281"/>
      <w:bookmarkEnd w:id="282"/>
      <w:bookmarkEnd w:id="283"/>
      <w:bookmarkEnd w:id="284"/>
      <w:bookmarkEnd w:id="285"/>
      <w:bookmarkEnd w:id="286"/>
      <w:bookmarkEnd w:id="287"/>
      <w:bookmarkEnd w:id="288"/>
      <w:bookmarkEnd w:id="28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290" w:name="_Toc445302573"/>
      <w:bookmarkStart w:id="291" w:name="_Toc445389746"/>
      <w:bookmarkStart w:id="292" w:name="_Toc447042789"/>
      <w:bookmarkStart w:id="293" w:name="_Toc457493547"/>
      <w:bookmarkStart w:id="294" w:name="_Toc459976646"/>
      <w:bookmarkStart w:id="295" w:name="_Toc470163829"/>
      <w:bookmarkStart w:id="296" w:name="_Toc470164411"/>
      <w:bookmarkStart w:id="297" w:name="_Toc475715020"/>
      <w:bookmarkStart w:id="298" w:name="_Toc479348821"/>
      <w:bookmarkStart w:id="299" w:name="_Toc479353903"/>
      <w:r w:rsidRPr="00357143">
        <w:t>6.2.</w:t>
      </w:r>
      <w:r w:rsidR="00984425" w:rsidRPr="00357143">
        <w:t>1</w:t>
      </w:r>
      <w:r w:rsidRPr="00357143">
        <w:t>.2</w:t>
      </w:r>
      <w:r w:rsidRPr="00357143">
        <w:tab/>
        <w:t>Detailed Descriptions</w:t>
      </w:r>
      <w:bookmarkEnd w:id="290"/>
      <w:bookmarkEnd w:id="291"/>
      <w:bookmarkEnd w:id="292"/>
      <w:bookmarkEnd w:id="293"/>
      <w:bookmarkEnd w:id="294"/>
      <w:bookmarkEnd w:id="295"/>
      <w:bookmarkEnd w:id="296"/>
      <w:bookmarkEnd w:id="297"/>
      <w:bookmarkEnd w:id="298"/>
      <w:bookmarkEnd w:id="299"/>
    </w:p>
    <w:p w:rsidR="0045012A" w:rsidRPr="00357143" w:rsidRDefault="0045012A" w:rsidP="0045012A">
      <w:pPr>
        <w:pStyle w:val="50"/>
      </w:pPr>
      <w:bookmarkStart w:id="300" w:name="_Toc447042790"/>
      <w:bookmarkStart w:id="301" w:name="_Toc457493548"/>
      <w:bookmarkStart w:id="302" w:name="_Toc459976647"/>
      <w:bookmarkStart w:id="303" w:name="_Toc470163830"/>
      <w:bookmarkStart w:id="304" w:name="_Toc470164412"/>
      <w:bookmarkStart w:id="305" w:name="_Toc475715021"/>
      <w:bookmarkStart w:id="306" w:name="_Toc479348822"/>
      <w:bookmarkStart w:id="307" w:name="_Toc479353904"/>
      <w:r w:rsidRPr="00357143">
        <w:rPr>
          <w:rFonts w:hint="eastAsia"/>
        </w:rPr>
        <w:t>6.2.1.2.0</w:t>
      </w:r>
      <w:r w:rsidRPr="00357143">
        <w:rPr>
          <w:rFonts w:hint="eastAsia"/>
        </w:rPr>
        <w:tab/>
        <w:t>Overview</w:t>
      </w:r>
      <w:bookmarkEnd w:id="300"/>
      <w:bookmarkEnd w:id="301"/>
      <w:bookmarkEnd w:id="302"/>
      <w:bookmarkEnd w:id="303"/>
      <w:bookmarkEnd w:id="304"/>
      <w:bookmarkEnd w:id="305"/>
      <w:bookmarkEnd w:id="306"/>
      <w:bookmarkEnd w:id="307"/>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55pt;height:116.15pt" o:ole="">
            <v:imagedata r:id="rId18" o:title=""/>
          </v:shape>
          <o:OLEObject Type="Embed" ProgID="Visio.Drawing.11" ShapeID="_x0000_i1035" DrawAspect="Content" ObjectID="_1554899146"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08" w:name="_Toc445302574"/>
      <w:bookmarkStart w:id="309" w:name="_Toc445389747"/>
      <w:bookmarkStart w:id="310" w:name="_Toc447042791"/>
      <w:bookmarkStart w:id="311" w:name="_Toc457493549"/>
      <w:bookmarkStart w:id="312" w:name="_Toc459976648"/>
      <w:bookmarkStart w:id="313" w:name="_Toc470163831"/>
      <w:bookmarkStart w:id="314" w:name="_Toc470164413"/>
      <w:bookmarkStart w:id="315" w:name="_Toc475715022"/>
      <w:bookmarkStart w:id="316" w:name="_Toc479348823"/>
      <w:bookmarkStart w:id="317" w:name="_Toc479353905"/>
      <w:r w:rsidRPr="00357143">
        <w:t>6.2.</w:t>
      </w:r>
      <w:r w:rsidR="00984425" w:rsidRPr="00357143">
        <w:t>1</w:t>
      </w:r>
      <w:r w:rsidR="00066E1E" w:rsidRPr="00357143">
        <w:t>.2.</w:t>
      </w:r>
      <w:r w:rsidR="00A956E1" w:rsidRPr="00357143">
        <w:t>1</w:t>
      </w:r>
      <w:r w:rsidR="00066E1E" w:rsidRPr="00357143">
        <w:tab/>
        <w:t>Software Management Function</w:t>
      </w:r>
      <w:bookmarkEnd w:id="308"/>
      <w:bookmarkEnd w:id="309"/>
      <w:bookmarkEnd w:id="310"/>
      <w:bookmarkEnd w:id="311"/>
      <w:bookmarkEnd w:id="312"/>
      <w:bookmarkEnd w:id="313"/>
      <w:bookmarkEnd w:id="314"/>
      <w:bookmarkEnd w:id="315"/>
      <w:bookmarkEnd w:id="316"/>
      <w:bookmarkEnd w:id="317"/>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18" w:name="_Toc445302575"/>
      <w:bookmarkStart w:id="319" w:name="_Toc445389748"/>
      <w:bookmarkStart w:id="320" w:name="_Toc447042792"/>
      <w:bookmarkStart w:id="321" w:name="_Toc457493550"/>
      <w:bookmarkStart w:id="322" w:name="_Toc459976649"/>
      <w:bookmarkStart w:id="323" w:name="_Toc470163832"/>
      <w:bookmarkStart w:id="324" w:name="_Toc470164414"/>
      <w:bookmarkStart w:id="325" w:name="_Toc475715023"/>
      <w:bookmarkStart w:id="326" w:name="_Toc479348824"/>
      <w:bookmarkStart w:id="327" w:name="_Toc479353906"/>
      <w:r w:rsidRPr="00357143">
        <w:t>6.2.</w:t>
      </w:r>
      <w:r w:rsidR="00216392" w:rsidRPr="00357143">
        <w:t>2</w:t>
      </w:r>
      <w:r w:rsidR="00E537C3" w:rsidRPr="00357143">
        <w:tab/>
      </w:r>
      <w:r w:rsidRPr="00357143">
        <w:t>Communication Management and Delivery Handling</w:t>
      </w:r>
      <w:bookmarkEnd w:id="318"/>
      <w:bookmarkEnd w:id="319"/>
      <w:bookmarkEnd w:id="320"/>
      <w:bookmarkEnd w:id="321"/>
      <w:bookmarkEnd w:id="322"/>
      <w:bookmarkEnd w:id="323"/>
      <w:bookmarkEnd w:id="324"/>
      <w:bookmarkEnd w:id="325"/>
      <w:bookmarkEnd w:id="326"/>
      <w:bookmarkEnd w:id="327"/>
    </w:p>
    <w:p w:rsidR="00216392" w:rsidRPr="00357143" w:rsidRDefault="00A911C2" w:rsidP="005361D0">
      <w:pPr>
        <w:pStyle w:val="40"/>
      </w:pPr>
      <w:bookmarkStart w:id="328" w:name="_Toc445302576"/>
      <w:bookmarkStart w:id="329" w:name="_Toc445389749"/>
      <w:bookmarkStart w:id="330" w:name="_Toc447042793"/>
      <w:bookmarkStart w:id="331" w:name="_Toc457493551"/>
      <w:bookmarkStart w:id="332" w:name="_Toc459976650"/>
      <w:bookmarkStart w:id="333" w:name="_Toc470163833"/>
      <w:bookmarkStart w:id="334" w:name="_Toc470164415"/>
      <w:bookmarkStart w:id="335" w:name="_Toc475715024"/>
      <w:bookmarkStart w:id="336" w:name="_Toc479348825"/>
      <w:bookmarkStart w:id="337" w:name="_Toc479353907"/>
      <w:r w:rsidRPr="00357143">
        <w:t>6.2.2.1</w:t>
      </w:r>
      <w:r w:rsidR="00216392" w:rsidRPr="00357143">
        <w:tab/>
        <w:t>General Concepts</w:t>
      </w:r>
      <w:bookmarkEnd w:id="328"/>
      <w:bookmarkEnd w:id="329"/>
      <w:bookmarkEnd w:id="330"/>
      <w:bookmarkEnd w:id="331"/>
      <w:bookmarkEnd w:id="332"/>
      <w:bookmarkEnd w:id="333"/>
      <w:bookmarkEnd w:id="334"/>
      <w:bookmarkEnd w:id="335"/>
      <w:bookmarkEnd w:id="336"/>
      <w:bookmarkEnd w:id="33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38" w:name="_Toc445302577"/>
      <w:bookmarkStart w:id="339" w:name="_Toc445389750"/>
      <w:bookmarkStart w:id="340" w:name="_Toc447042794"/>
      <w:bookmarkStart w:id="341" w:name="_Toc457493552"/>
      <w:bookmarkStart w:id="342" w:name="_Toc459976651"/>
      <w:bookmarkStart w:id="343" w:name="_Toc470163834"/>
      <w:bookmarkStart w:id="344" w:name="_Toc470164416"/>
      <w:bookmarkStart w:id="345" w:name="_Toc475715025"/>
      <w:bookmarkStart w:id="346" w:name="_Toc479348826"/>
      <w:bookmarkStart w:id="347" w:name="_Toc479353908"/>
      <w:r w:rsidRPr="00357143">
        <w:t>6.2.2</w:t>
      </w:r>
      <w:r w:rsidR="007D29C9" w:rsidRPr="00357143">
        <w:t>.2</w:t>
      </w:r>
      <w:r w:rsidR="007D29C9" w:rsidRPr="00357143">
        <w:tab/>
      </w:r>
      <w:r w:rsidR="00F8370D" w:rsidRPr="00357143">
        <w:t>Detailed Descriptions</w:t>
      </w:r>
      <w:bookmarkEnd w:id="338"/>
      <w:bookmarkEnd w:id="339"/>
      <w:bookmarkEnd w:id="340"/>
      <w:bookmarkEnd w:id="341"/>
      <w:bookmarkEnd w:id="342"/>
      <w:bookmarkEnd w:id="343"/>
      <w:bookmarkEnd w:id="344"/>
      <w:bookmarkEnd w:id="345"/>
      <w:bookmarkEnd w:id="346"/>
      <w:bookmarkEnd w:id="347"/>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48" w:name="_Toc445302578"/>
      <w:bookmarkStart w:id="349" w:name="_Toc445389751"/>
      <w:bookmarkStart w:id="350" w:name="_Toc447042795"/>
      <w:bookmarkStart w:id="351" w:name="_Toc457493553"/>
      <w:bookmarkStart w:id="352" w:name="_Toc459976652"/>
      <w:bookmarkStart w:id="353" w:name="_Toc470163835"/>
      <w:bookmarkStart w:id="354" w:name="_Toc470164417"/>
      <w:bookmarkStart w:id="355" w:name="_Toc475715026"/>
      <w:bookmarkStart w:id="356" w:name="_Toc479348827"/>
      <w:bookmarkStart w:id="357" w:name="_Toc479353909"/>
      <w:r w:rsidRPr="00357143">
        <w:t>6.2.3</w:t>
      </w:r>
      <w:r w:rsidR="002F399C" w:rsidRPr="00357143">
        <w:tab/>
      </w:r>
      <w:r w:rsidR="00F8370D" w:rsidRPr="00357143">
        <w:t>Data Management and Repository</w:t>
      </w:r>
      <w:bookmarkEnd w:id="348"/>
      <w:bookmarkEnd w:id="349"/>
      <w:bookmarkEnd w:id="350"/>
      <w:bookmarkEnd w:id="351"/>
      <w:bookmarkEnd w:id="352"/>
      <w:bookmarkEnd w:id="353"/>
      <w:bookmarkEnd w:id="354"/>
      <w:bookmarkEnd w:id="355"/>
      <w:bookmarkEnd w:id="356"/>
      <w:bookmarkEnd w:id="357"/>
    </w:p>
    <w:p w:rsidR="00F8370D" w:rsidRPr="00357143" w:rsidRDefault="007D29C9" w:rsidP="005361D0">
      <w:pPr>
        <w:pStyle w:val="40"/>
      </w:pPr>
      <w:bookmarkStart w:id="358" w:name="_Toc445302579"/>
      <w:bookmarkStart w:id="359" w:name="_Toc445389752"/>
      <w:bookmarkStart w:id="360" w:name="_Toc447042796"/>
      <w:bookmarkStart w:id="361" w:name="_Toc457493554"/>
      <w:bookmarkStart w:id="362" w:name="_Toc459976653"/>
      <w:bookmarkStart w:id="363" w:name="_Toc470163836"/>
      <w:bookmarkStart w:id="364" w:name="_Toc470164418"/>
      <w:bookmarkStart w:id="365" w:name="_Toc475715027"/>
      <w:bookmarkStart w:id="366" w:name="_Toc479348828"/>
      <w:bookmarkStart w:id="367" w:name="_Toc479353910"/>
      <w:r w:rsidRPr="00357143">
        <w:t>6.2.</w:t>
      </w:r>
      <w:r w:rsidR="00217D9E" w:rsidRPr="00357143">
        <w:t>3</w:t>
      </w:r>
      <w:r w:rsidRPr="00357143">
        <w:t>.1</w:t>
      </w:r>
      <w:r w:rsidRPr="00357143">
        <w:tab/>
      </w:r>
      <w:r w:rsidR="00F8370D" w:rsidRPr="00357143">
        <w:t>General Concepts</w:t>
      </w:r>
      <w:bookmarkEnd w:id="358"/>
      <w:bookmarkEnd w:id="359"/>
      <w:bookmarkEnd w:id="360"/>
      <w:bookmarkEnd w:id="361"/>
      <w:bookmarkEnd w:id="362"/>
      <w:bookmarkEnd w:id="363"/>
      <w:bookmarkEnd w:id="364"/>
      <w:bookmarkEnd w:id="365"/>
      <w:bookmarkEnd w:id="366"/>
      <w:bookmarkEnd w:id="367"/>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68" w:name="_Toc445302580"/>
      <w:bookmarkStart w:id="369" w:name="_Toc445389753"/>
      <w:bookmarkStart w:id="370" w:name="_Toc447042797"/>
      <w:bookmarkStart w:id="371" w:name="_Toc457493555"/>
      <w:bookmarkStart w:id="372" w:name="_Toc459976654"/>
      <w:bookmarkStart w:id="373" w:name="_Toc470163837"/>
      <w:bookmarkStart w:id="374" w:name="_Toc470164419"/>
      <w:bookmarkStart w:id="375" w:name="_Toc475715028"/>
      <w:bookmarkStart w:id="376" w:name="_Toc479348829"/>
      <w:bookmarkStart w:id="377" w:name="_Toc479353911"/>
      <w:r w:rsidRPr="00357143">
        <w:lastRenderedPageBreak/>
        <w:t>6.2.</w:t>
      </w:r>
      <w:r w:rsidR="007929C5" w:rsidRPr="00357143">
        <w:t>3</w:t>
      </w:r>
      <w:r w:rsidRPr="00357143">
        <w:t>.2</w:t>
      </w:r>
      <w:r w:rsidRPr="00357143">
        <w:tab/>
      </w:r>
      <w:r w:rsidR="00F8370D" w:rsidRPr="00357143">
        <w:t>Detailed Descriptions</w:t>
      </w:r>
      <w:bookmarkEnd w:id="368"/>
      <w:bookmarkEnd w:id="369"/>
      <w:bookmarkEnd w:id="370"/>
      <w:bookmarkEnd w:id="371"/>
      <w:bookmarkEnd w:id="372"/>
      <w:bookmarkEnd w:id="373"/>
      <w:bookmarkEnd w:id="374"/>
      <w:bookmarkEnd w:id="375"/>
      <w:bookmarkEnd w:id="376"/>
      <w:bookmarkEnd w:id="377"/>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78" w:name="_Toc445302581"/>
      <w:bookmarkStart w:id="379" w:name="_Toc445389754"/>
      <w:bookmarkStart w:id="380" w:name="_Toc447042798"/>
      <w:bookmarkStart w:id="381" w:name="_Toc457493556"/>
      <w:bookmarkStart w:id="382" w:name="_Toc459976655"/>
      <w:bookmarkStart w:id="383" w:name="_Toc470163838"/>
      <w:bookmarkStart w:id="384" w:name="_Toc470164420"/>
      <w:bookmarkStart w:id="385" w:name="_Toc475715029"/>
      <w:bookmarkStart w:id="386" w:name="_Toc479348830"/>
      <w:bookmarkStart w:id="387" w:name="_Toc479353912"/>
      <w:r w:rsidRPr="00357143">
        <w:t>6.2.4</w:t>
      </w:r>
      <w:r w:rsidR="002F399C" w:rsidRPr="00357143">
        <w:tab/>
      </w:r>
      <w:r w:rsidR="00F8370D" w:rsidRPr="00357143">
        <w:t>Device Management</w:t>
      </w:r>
      <w:bookmarkEnd w:id="378"/>
      <w:bookmarkEnd w:id="379"/>
      <w:bookmarkEnd w:id="380"/>
      <w:bookmarkEnd w:id="381"/>
      <w:bookmarkEnd w:id="382"/>
      <w:bookmarkEnd w:id="383"/>
      <w:bookmarkEnd w:id="384"/>
      <w:bookmarkEnd w:id="385"/>
      <w:bookmarkEnd w:id="386"/>
      <w:bookmarkEnd w:id="387"/>
    </w:p>
    <w:p w:rsidR="00F8370D" w:rsidRPr="00357143" w:rsidRDefault="00EB2C37" w:rsidP="00E00538">
      <w:pPr>
        <w:pStyle w:val="40"/>
      </w:pPr>
      <w:bookmarkStart w:id="388" w:name="_Toc445302582"/>
      <w:bookmarkStart w:id="389" w:name="_Toc445389755"/>
      <w:bookmarkStart w:id="390" w:name="_Toc447042799"/>
      <w:bookmarkStart w:id="391" w:name="_Toc457493557"/>
      <w:bookmarkStart w:id="392" w:name="_Toc459976656"/>
      <w:bookmarkStart w:id="393" w:name="_Toc470163839"/>
      <w:bookmarkStart w:id="394" w:name="_Toc470164421"/>
      <w:bookmarkStart w:id="395" w:name="_Toc475715030"/>
      <w:bookmarkStart w:id="396" w:name="_Toc479348831"/>
      <w:bookmarkStart w:id="397" w:name="_Toc479353913"/>
      <w:r w:rsidRPr="00357143">
        <w:t>6.2.4</w:t>
      </w:r>
      <w:r w:rsidR="007D29C9" w:rsidRPr="00357143">
        <w:t>.1</w:t>
      </w:r>
      <w:r w:rsidR="007D29C9" w:rsidRPr="00357143">
        <w:tab/>
      </w:r>
      <w:r w:rsidR="00F8370D" w:rsidRPr="00357143">
        <w:t>General Concepts</w:t>
      </w:r>
      <w:bookmarkEnd w:id="388"/>
      <w:bookmarkEnd w:id="389"/>
      <w:bookmarkEnd w:id="390"/>
      <w:bookmarkEnd w:id="391"/>
      <w:bookmarkEnd w:id="392"/>
      <w:bookmarkEnd w:id="393"/>
      <w:bookmarkEnd w:id="394"/>
      <w:bookmarkEnd w:id="395"/>
      <w:bookmarkEnd w:id="396"/>
      <w:bookmarkEnd w:id="397"/>
    </w:p>
    <w:p w:rsidR="0045012A" w:rsidRPr="00357143" w:rsidRDefault="0045012A" w:rsidP="0045012A">
      <w:pPr>
        <w:pStyle w:val="50"/>
      </w:pPr>
      <w:bookmarkStart w:id="398" w:name="_Toc447042800"/>
      <w:bookmarkStart w:id="399" w:name="_Toc457493558"/>
      <w:bookmarkStart w:id="400" w:name="_Toc459976657"/>
      <w:bookmarkStart w:id="401" w:name="_Toc470163840"/>
      <w:bookmarkStart w:id="402" w:name="_Toc470164422"/>
      <w:bookmarkStart w:id="403" w:name="_Toc475715031"/>
      <w:bookmarkStart w:id="404" w:name="_Toc479348832"/>
      <w:bookmarkStart w:id="405" w:name="_Toc479353914"/>
      <w:r w:rsidRPr="00357143">
        <w:rPr>
          <w:rFonts w:hint="eastAsia"/>
        </w:rPr>
        <w:t>6.2.4.1.0</w:t>
      </w:r>
      <w:r w:rsidRPr="00357143">
        <w:rPr>
          <w:rFonts w:hint="eastAsia"/>
        </w:rPr>
        <w:tab/>
        <w:t>Overview</w:t>
      </w:r>
      <w:bookmarkEnd w:id="398"/>
      <w:bookmarkEnd w:id="399"/>
      <w:bookmarkEnd w:id="400"/>
      <w:bookmarkEnd w:id="401"/>
      <w:bookmarkEnd w:id="402"/>
      <w:bookmarkEnd w:id="403"/>
      <w:bookmarkEnd w:id="404"/>
      <w:bookmarkEnd w:id="405"/>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406" w:name="_Toc445302583"/>
      <w:bookmarkStart w:id="407" w:name="_Toc445389756"/>
      <w:bookmarkStart w:id="408" w:name="_Toc447042801"/>
      <w:bookmarkStart w:id="409" w:name="_Toc457493559"/>
      <w:bookmarkStart w:id="410" w:name="_Toc459976658"/>
      <w:bookmarkStart w:id="411" w:name="_Toc470163841"/>
      <w:bookmarkStart w:id="412" w:name="_Toc470164423"/>
      <w:bookmarkStart w:id="413" w:name="_Toc475715032"/>
      <w:bookmarkStart w:id="414" w:name="_Toc479348833"/>
      <w:bookmarkStart w:id="415" w:name="_Toc479353915"/>
      <w:r w:rsidRPr="00357143">
        <w:t>6.2.4.1.1</w:t>
      </w:r>
      <w:r w:rsidRPr="00357143">
        <w:tab/>
        <w:t>Device Management Architecture</w:t>
      </w:r>
      <w:bookmarkEnd w:id="406"/>
      <w:bookmarkEnd w:id="407"/>
      <w:bookmarkEnd w:id="408"/>
      <w:bookmarkEnd w:id="409"/>
      <w:bookmarkEnd w:id="410"/>
      <w:bookmarkEnd w:id="411"/>
      <w:bookmarkEnd w:id="412"/>
      <w:bookmarkEnd w:id="413"/>
      <w:bookmarkEnd w:id="414"/>
      <w:bookmarkEnd w:id="415"/>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3B1B55" w:rsidRPr="00357143">
        <w:fldChar w:fldCharType="begin"/>
      </w:r>
      <w:r w:rsidR="001C190F" w:rsidRPr="00357143">
        <w:instrText xml:space="preserve"> REF REF_BBFTR_69 \h </w:instrText>
      </w:r>
      <w:r w:rsidR="003B1B55" w:rsidRPr="00357143">
        <w:fldChar w:fldCharType="separate"/>
      </w:r>
      <w:r w:rsidR="001C37F9" w:rsidRPr="00357143">
        <w:t>i.</w:t>
      </w:r>
      <w:r w:rsidR="001C37F9">
        <w:rPr>
          <w:noProof/>
        </w:rPr>
        <w:t>2</w:t>
      </w:r>
      <w:r w:rsidR="003B1B55" w:rsidRPr="00357143">
        <w:fldChar w:fldCharType="end"/>
      </w:r>
      <w:r w:rsidR="00D10386" w:rsidRPr="00357143">
        <w:t>]</w:t>
      </w:r>
      <w:r w:rsidRPr="00357143">
        <w:t>, OMA-DM</w:t>
      </w:r>
      <w:r w:rsidR="003F4F01" w:rsidRPr="00357143">
        <w:t xml:space="preserve"> [</w:t>
      </w:r>
      <w:r w:rsidR="003B1B55" w:rsidRPr="00357143">
        <w:fldChar w:fldCharType="begin"/>
      </w:r>
      <w:r w:rsidR="001C190F" w:rsidRPr="00357143">
        <w:instrText xml:space="preserve"> REF REF_OMA_DM \h </w:instrText>
      </w:r>
      <w:r w:rsidR="003B1B55" w:rsidRPr="00357143">
        <w:fldChar w:fldCharType="separate"/>
      </w:r>
      <w:r w:rsidR="001C37F9" w:rsidRPr="001C13B4">
        <w:rPr>
          <w:lang w:val="fr-FR"/>
        </w:rPr>
        <w:t>i.</w:t>
      </w:r>
      <w:r w:rsidR="001C37F9">
        <w:rPr>
          <w:noProof/>
          <w:lang w:val="fr-FR"/>
        </w:rPr>
        <w:t>3</w:t>
      </w:r>
      <w:r w:rsidR="003B1B55" w:rsidRPr="00357143">
        <w:fldChar w:fldCharType="end"/>
      </w:r>
      <w:r w:rsidR="00D10386" w:rsidRPr="00357143">
        <w:t>]</w:t>
      </w:r>
      <w:r w:rsidRPr="00357143">
        <w:t>, and LWM2M</w:t>
      </w:r>
      <w:r w:rsidR="003F4F01" w:rsidRPr="00357143">
        <w:t xml:space="preserve"> </w:t>
      </w:r>
      <w:r w:rsidR="00E17C65" w:rsidRPr="00357143">
        <w:t>[</w:t>
      </w:r>
      <w:r w:rsidR="003B1B55" w:rsidRPr="00357143">
        <w:fldChar w:fldCharType="begin"/>
      </w:r>
      <w:r w:rsidR="001C190F" w:rsidRPr="00357143">
        <w:instrText xml:space="preserve"> REF REF_LWM2M \h </w:instrText>
      </w:r>
      <w:r w:rsidR="003B1B55" w:rsidRPr="00357143">
        <w:fldChar w:fldCharType="separate"/>
      </w:r>
      <w:r w:rsidR="001C37F9" w:rsidRPr="00357143">
        <w:t>i.</w:t>
      </w:r>
      <w:r w:rsidR="001C37F9">
        <w:rPr>
          <w:noProof/>
        </w:rPr>
        <w:t>4</w:t>
      </w:r>
      <w:r w:rsidR="003B1B55"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3B1B55" w:rsidRPr="00357143">
        <w:fldChar w:fldCharType="begin"/>
      </w:r>
      <w:r w:rsidR="001C190F" w:rsidRPr="00357143">
        <w:instrText xml:space="preserve"> REF REF_BBFTR_69 \h </w:instrText>
      </w:r>
      <w:r w:rsidR="003B1B55" w:rsidRPr="00357143">
        <w:fldChar w:fldCharType="separate"/>
      </w:r>
      <w:r w:rsidR="001C37F9" w:rsidRPr="00357143">
        <w:t>i.</w:t>
      </w:r>
      <w:r w:rsidR="001C37F9">
        <w:rPr>
          <w:noProof/>
        </w:rPr>
        <w:t>2</w:t>
      </w:r>
      <w:r w:rsidR="003B1B55" w:rsidRPr="00357143">
        <w:fldChar w:fldCharType="end"/>
      </w:r>
      <w:r w:rsidR="003F4F01" w:rsidRPr="00357143">
        <w:t>]</w:t>
      </w:r>
      <w:r w:rsidRPr="00357143">
        <w:t xml:space="preserve"> or LWM2M</w:t>
      </w:r>
      <w:r w:rsidR="00E17C65" w:rsidRPr="00357143">
        <w:t xml:space="preserve"> [</w:t>
      </w:r>
      <w:r w:rsidR="003B1B55" w:rsidRPr="00357143">
        <w:fldChar w:fldCharType="begin"/>
      </w:r>
      <w:r w:rsidR="001C190F" w:rsidRPr="00357143">
        <w:instrText xml:space="preserve"> REF REF_LWM2M \h </w:instrText>
      </w:r>
      <w:r w:rsidR="003B1B55" w:rsidRPr="00357143">
        <w:fldChar w:fldCharType="separate"/>
      </w:r>
      <w:r w:rsidR="001C37F9" w:rsidRPr="00357143">
        <w:t>i.</w:t>
      </w:r>
      <w:r w:rsidR="001C37F9">
        <w:rPr>
          <w:noProof/>
        </w:rPr>
        <w:t>4</w:t>
      </w:r>
      <w:r w:rsidR="003B1B55"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0.55pt" o:ole="">
            <v:imagedata r:id="rId20" o:title=""/>
          </v:shape>
          <o:OLEObject Type="Embed" ProgID="Visio.Drawing.11" ShapeID="_x0000_i1036" DrawAspect="Content" ObjectID="_1554899147"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416" w:name="_Toc445302584"/>
      <w:bookmarkStart w:id="417" w:name="_Toc445389757"/>
      <w:bookmarkStart w:id="418" w:name="_Toc447042802"/>
      <w:bookmarkStart w:id="419" w:name="_Toc457493560"/>
      <w:bookmarkStart w:id="420" w:name="_Toc459976659"/>
      <w:bookmarkStart w:id="421" w:name="_Toc470163842"/>
      <w:bookmarkStart w:id="422" w:name="_Toc470164424"/>
      <w:bookmarkStart w:id="423" w:name="_Toc475715033"/>
      <w:bookmarkStart w:id="424" w:name="_Toc479348834"/>
      <w:bookmarkStart w:id="425" w:name="_Toc479353916"/>
      <w:r w:rsidRPr="00357143">
        <w:t>6.2.4.1.2</w:t>
      </w:r>
      <w:r w:rsidR="00380BA4" w:rsidRPr="00357143">
        <w:tab/>
        <w:t>Management Server Interaction</w:t>
      </w:r>
      <w:bookmarkEnd w:id="416"/>
      <w:bookmarkEnd w:id="417"/>
      <w:bookmarkEnd w:id="418"/>
      <w:bookmarkEnd w:id="419"/>
      <w:bookmarkEnd w:id="420"/>
      <w:bookmarkEnd w:id="421"/>
      <w:bookmarkEnd w:id="422"/>
      <w:bookmarkEnd w:id="423"/>
      <w:bookmarkEnd w:id="424"/>
      <w:bookmarkEnd w:id="425"/>
    </w:p>
    <w:p w:rsidR="00380BA4" w:rsidRPr="00357143" w:rsidRDefault="00727AF3" w:rsidP="00D46F1C">
      <w:pPr>
        <w:pStyle w:val="H6"/>
      </w:pPr>
      <w:bookmarkStart w:id="426" w:name="_Toc445302585"/>
      <w:r w:rsidRPr="00357143">
        <w:t>6.2.4.1.2</w:t>
      </w:r>
      <w:r w:rsidR="00380BA4" w:rsidRPr="00357143">
        <w:t>.1</w:t>
      </w:r>
      <w:r w:rsidR="00380BA4" w:rsidRPr="00357143">
        <w:tab/>
        <w:t>Overview</w:t>
      </w:r>
      <w:bookmarkEnd w:id="426"/>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3B1B55" w:rsidRPr="00357143">
        <w:fldChar w:fldCharType="begin"/>
      </w:r>
      <w:r w:rsidR="001C190F" w:rsidRPr="00357143">
        <w:instrText xml:space="preserve"> REF REF_BBFTR_69 \h </w:instrText>
      </w:r>
      <w:r w:rsidR="003B1B55" w:rsidRPr="00357143">
        <w:fldChar w:fldCharType="separate"/>
      </w:r>
      <w:r w:rsidR="001C37F9" w:rsidRPr="00357143">
        <w:t>i.</w:t>
      </w:r>
      <w:r w:rsidR="001C37F9">
        <w:rPr>
          <w:noProof/>
        </w:rPr>
        <w:t>2</w:t>
      </w:r>
      <w:r w:rsidR="003B1B55" w:rsidRPr="00357143">
        <w:fldChar w:fldCharType="end"/>
      </w:r>
      <w:r w:rsidR="00537869" w:rsidRPr="00357143">
        <w:t>]</w:t>
      </w:r>
      <w:r w:rsidR="00E17C65" w:rsidRPr="00357143">
        <w:t>, OMA DM</w:t>
      </w:r>
      <w:r w:rsidR="00537869" w:rsidRPr="00357143">
        <w:t xml:space="preserve"> [</w:t>
      </w:r>
      <w:r w:rsidR="003B1B55" w:rsidRPr="00357143">
        <w:fldChar w:fldCharType="begin"/>
      </w:r>
      <w:r w:rsidR="001C190F" w:rsidRPr="00357143">
        <w:instrText xml:space="preserve"> REF REF_OMA_DM \h </w:instrText>
      </w:r>
      <w:r w:rsidR="003B1B55" w:rsidRPr="00357143">
        <w:fldChar w:fldCharType="separate"/>
      </w:r>
      <w:r w:rsidR="001C37F9" w:rsidRPr="001C13B4">
        <w:rPr>
          <w:lang w:val="fr-FR"/>
        </w:rPr>
        <w:t>i.</w:t>
      </w:r>
      <w:r w:rsidR="001C37F9">
        <w:rPr>
          <w:noProof/>
          <w:lang w:val="fr-FR"/>
        </w:rPr>
        <w:t>3</w:t>
      </w:r>
      <w:r w:rsidR="003B1B55" w:rsidRPr="00357143">
        <w:fldChar w:fldCharType="end"/>
      </w:r>
      <w:r w:rsidR="00537869" w:rsidRPr="00357143">
        <w:t>], LWM2M [</w:t>
      </w:r>
      <w:r w:rsidR="003B1B55" w:rsidRPr="00357143">
        <w:fldChar w:fldCharType="begin"/>
      </w:r>
      <w:r w:rsidR="001C190F" w:rsidRPr="00357143">
        <w:instrText xml:space="preserve"> REF REF_LWM2M \h </w:instrText>
      </w:r>
      <w:r w:rsidR="003B1B55" w:rsidRPr="00357143">
        <w:fldChar w:fldCharType="separate"/>
      </w:r>
      <w:r w:rsidR="001C37F9" w:rsidRPr="00357143">
        <w:t>i.</w:t>
      </w:r>
      <w:r w:rsidR="001C37F9">
        <w:rPr>
          <w:noProof/>
        </w:rPr>
        <w:t>4</w:t>
      </w:r>
      <w:r w:rsidR="003B1B55"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45pt;height:165.75pt" o:ole="">
            <v:imagedata r:id="rId22" o:title=""/>
          </v:shape>
          <o:OLEObject Type="Embed" ProgID="Visio.Drawing.11" ShapeID="_x0000_i1037" DrawAspect="Content" ObjectID="_1554899148"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5pt;height:173.2pt" o:ole="">
            <v:imagedata r:id="rId24" o:title=""/>
          </v:shape>
          <o:OLEObject Type="Embed" ProgID="Visio.Drawing.11" ShapeID="_x0000_i1038" DrawAspect="Content" ObjectID="_1554899149"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427"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27"/>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428" w:name="_Toc445302587"/>
      <w:bookmarkStart w:id="429" w:name="_Toc445389758"/>
      <w:bookmarkStart w:id="430" w:name="_Toc447042803"/>
      <w:bookmarkStart w:id="431" w:name="_Toc457493561"/>
      <w:bookmarkStart w:id="432" w:name="_Toc459976660"/>
      <w:bookmarkStart w:id="433" w:name="_Toc470163843"/>
      <w:bookmarkStart w:id="434" w:name="_Toc470164425"/>
      <w:bookmarkStart w:id="435" w:name="_Toc475715034"/>
      <w:bookmarkStart w:id="436" w:name="_Toc479348835"/>
      <w:bookmarkStart w:id="437" w:name="_Toc479353917"/>
      <w:r w:rsidRPr="00357143">
        <w:t>6.2.4.1.3</w:t>
      </w:r>
      <w:r w:rsidRPr="00357143">
        <w:tab/>
        <w:t>Management Client Interaction</w:t>
      </w:r>
      <w:bookmarkEnd w:id="428"/>
      <w:bookmarkEnd w:id="429"/>
      <w:bookmarkEnd w:id="430"/>
      <w:bookmarkEnd w:id="431"/>
      <w:bookmarkEnd w:id="432"/>
      <w:bookmarkEnd w:id="433"/>
      <w:bookmarkEnd w:id="434"/>
      <w:bookmarkEnd w:id="435"/>
      <w:bookmarkEnd w:id="436"/>
      <w:bookmarkEnd w:id="437"/>
    </w:p>
    <w:p w:rsidR="00C57F53" w:rsidRPr="00357143" w:rsidRDefault="00C57F53" w:rsidP="00D46F1C">
      <w:pPr>
        <w:pStyle w:val="H6"/>
      </w:pPr>
      <w:bookmarkStart w:id="438" w:name="_Toc445302588"/>
      <w:r w:rsidRPr="00357143">
        <w:t>6.2.4.1.3.1</w:t>
      </w:r>
      <w:r w:rsidRPr="00357143">
        <w:tab/>
        <w:t>Overview</w:t>
      </w:r>
      <w:bookmarkEnd w:id="43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3B1B55" w:rsidRPr="00357143">
        <w:fldChar w:fldCharType="begin"/>
      </w:r>
      <w:r w:rsidR="001C190F" w:rsidRPr="00357143">
        <w:instrText xml:space="preserve"> REF REF_BBFTR_69 \h </w:instrText>
      </w:r>
      <w:r w:rsidR="003B1B55" w:rsidRPr="00357143">
        <w:fldChar w:fldCharType="separate"/>
      </w:r>
      <w:r w:rsidR="001C37F9" w:rsidRPr="00357143">
        <w:t>i.</w:t>
      </w:r>
      <w:r w:rsidR="001C37F9">
        <w:rPr>
          <w:noProof/>
        </w:rPr>
        <w:t>2</w:t>
      </w:r>
      <w:r w:rsidR="003B1B55" w:rsidRPr="00357143">
        <w:fldChar w:fldCharType="end"/>
      </w:r>
      <w:r w:rsidR="00853212" w:rsidRPr="00357143">
        <w:t>], OMA DM [</w:t>
      </w:r>
      <w:r w:rsidR="003B1B55" w:rsidRPr="00357143">
        <w:fldChar w:fldCharType="begin"/>
      </w:r>
      <w:r w:rsidR="001C190F" w:rsidRPr="00357143">
        <w:instrText xml:space="preserve"> REF REF_OMA_DM \h </w:instrText>
      </w:r>
      <w:r w:rsidR="003B1B55" w:rsidRPr="00357143">
        <w:fldChar w:fldCharType="separate"/>
      </w:r>
      <w:r w:rsidR="001C37F9" w:rsidRPr="001C13B4">
        <w:rPr>
          <w:lang w:val="fr-FR"/>
        </w:rPr>
        <w:t>i.</w:t>
      </w:r>
      <w:r w:rsidR="001C37F9">
        <w:rPr>
          <w:noProof/>
          <w:lang w:val="fr-FR"/>
        </w:rPr>
        <w:t>3</w:t>
      </w:r>
      <w:r w:rsidR="003B1B55" w:rsidRPr="00357143">
        <w:fldChar w:fldCharType="end"/>
      </w:r>
      <w:r w:rsidR="00853212" w:rsidRPr="00357143">
        <w:t>], LWM2M [</w:t>
      </w:r>
      <w:r w:rsidR="003B1B55" w:rsidRPr="00357143">
        <w:fldChar w:fldCharType="begin"/>
      </w:r>
      <w:r w:rsidR="001C190F" w:rsidRPr="00357143">
        <w:instrText xml:space="preserve"> REF REF_LWM2M \h </w:instrText>
      </w:r>
      <w:r w:rsidR="003B1B55" w:rsidRPr="00357143">
        <w:fldChar w:fldCharType="separate"/>
      </w:r>
      <w:r w:rsidR="001C37F9" w:rsidRPr="00357143">
        <w:t>i.</w:t>
      </w:r>
      <w:r w:rsidR="001C37F9">
        <w:rPr>
          <w:noProof/>
        </w:rPr>
        <w:t>4</w:t>
      </w:r>
      <w:r w:rsidR="003B1B55"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3B1B55" w:rsidRPr="00357143">
        <w:fldChar w:fldCharType="begin"/>
      </w:r>
      <w:r w:rsidR="001C190F" w:rsidRPr="00357143">
        <w:instrText xml:space="preserve"> REF REF_OMA_DM \h </w:instrText>
      </w:r>
      <w:r w:rsidR="003B1B55" w:rsidRPr="00357143">
        <w:fldChar w:fldCharType="separate"/>
      </w:r>
      <w:r w:rsidR="001C37F9" w:rsidRPr="001C13B4">
        <w:rPr>
          <w:lang w:val="fr-FR"/>
        </w:rPr>
        <w:t>i.</w:t>
      </w:r>
      <w:r w:rsidR="001C37F9">
        <w:rPr>
          <w:noProof/>
          <w:lang w:val="fr-FR"/>
        </w:rPr>
        <w:t>3</w:t>
      </w:r>
      <w:r w:rsidR="003B1B55"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3pt;height:169.8pt" o:ole="">
            <v:imagedata r:id="rId26" o:title=""/>
          </v:shape>
          <o:OLEObject Type="Embed" ProgID="Visio.Drawing.11" ShapeID="_x0000_i1039" DrawAspect="Content" ObjectID="_1554899150"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439" w:name="_Toc445302589"/>
      <w:bookmarkStart w:id="440" w:name="_Toc445389759"/>
      <w:bookmarkStart w:id="441" w:name="_Toc447042804"/>
      <w:bookmarkStart w:id="442" w:name="_Toc457493562"/>
      <w:bookmarkStart w:id="443" w:name="_Toc459976661"/>
      <w:bookmarkStart w:id="444" w:name="_Toc470163844"/>
      <w:bookmarkStart w:id="445" w:name="_Toc470164426"/>
      <w:bookmarkStart w:id="446" w:name="_Toc475715035"/>
      <w:bookmarkStart w:id="447" w:name="_Toc479348836"/>
      <w:bookmarkStart w:id="448" w:name="_Toc479353918"/>
      <w:r w:rsidRPr="00357143">
        <w:lastRenderedPageBreak/>
        <w:t>6.2.4.1.</w:t>
      </w:r>
      <w:r w:rsidR="00C57F53" w:rsidRPr="00357143">
        <w:t>4</w:t>
      </w:r>
      <w:r w:rsidRPr="00357143">
        <w:tab/>
        <w:t>Device Management Resource Lifecycle</w:t>
      </w:r>
      <w:bookmarkEnd w:id="439"/>
      <w:bookmarkEnd w:id="440"/>
      <w:bookmarkEnd w:id="441"/>
      <w:bookmarkEnd w:id="442"/>
      <w:bookmarkEnd w:id="443"/>
      <w:bookmarkEnd w:id="444"/>
      <w:bookmarkEnd w:id="445"/>
      <w:bookmarkEnd w:id="446"/>
      <w:bookmarkEnd w:id="447"/>
      <w:bookmarkEnd w:id="448"/>
    </w:p>
    <w:p w:rsidR="00727AF3" w:rsidRPr="00357143" w:rsidRDefault="00727AF3" w:rsidP="00D46F1C">
      <w:pPr>
        <w:pStyle w:val="H6"/>
      </w:pPr>
      <w:bookmarkStart w:id="449" w:name="_Toc445302590"/>
      <w:r w:rsidRPr="00357143">
        <w:t>6.2.4.1.</w:t>
      </w:r>
      <w:r w:rsidR="00C57F53" w:rsidRPr="00357143">
        <w:t>4</w:t>
      </w:r>
      <w:r w:rsidRPr="00357143">
        <w:t>.1</w:t>
      </w:r>
      <w:r w:rsidRPr="00357143">
        <w:tab/>
      </w:r>
      <w:r w:rsidR="00933A64" w:rsidRPr="00357143">
        <w:t>Resource Attributes from Device Management Resources</w:t>
      </w:r>
      <w:bookmarkEnd w:id="449"/>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450" w:name="_Toc445302591"/>
      <w:r w:rsidRPr="00357143">
        <w:t>6.2.4.1.4</w:t>
      </w:r>
      <w:r w:rsidR="008F11E2" w:rsidRPr="00357143">
        <w:t>.2</w:t>
      </w:r>
      <w:r w:rsidR="008F11E2" w:rsidRPr="00357143">
        <w:tab/>
        <w:t>Overview</w:t>
      </w:r>
      <w:bookmarkEnd w:id="450"/>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451"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51"/>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452" w:name="_Toc445302593"/>
      <w:bookmarkStart w:id="453" w:name="_Toc445389760"/>
      <w:bookmarkStart w:id="454" w:name="_Toc447042805"/>
      <w:bookmarkStart w:id="455" w:name="_Toc457493563"/>
      <w:bookmarkStart w:id="456" w:name="_Toc459976662"/>
      <w:bookmarkStart w:id="457" w:name="_Toc470163845"/>
      <w:bookmarkStart w:id="458" w:name="_Toc470164427"/>
      <w:bookmarkStart w:id="459" w:name="_Toc475715036"/>
      <w:bookmarkStart w:id="460" w:name="_Toc479348837"/>
      <w:bookmarkStart w:id="461" w:name="_Toc479353919"/>
      <w:r w:rsidRPr="00357143">
        <w:t>6.2.4</w:t>
      </w:r>
      <w:r w:rsidR="007D29C9" w:rsidRPr="00357143">
        <w:t>.2</w:t>
      </w:r>
      <w:r w:rsidR="007D29C9" w:rsidRPr="00357143">
        <w:tab/>
      </w:r>
      <w:r w:rsidR="00F8370D" w:rsidRPr="00357143">
        <w:t>Detailed Descriptions</w:t>
      </w:r>
      <w:bookmarkEnd w:id="452"/>
      <w:bookmarkEnd w:id="453"/>
      <w:bookmarkEnd w:id="454"/>
      <w:bookmarkEnd w:id="455"/>
      <w:bookmarkEnd w:id="456"/>
      <w:bookmarkEnd w:id="457"/>
      <w:bookmarkEnd w:id="458"/>
      <w:bookmarkEnd w:id="459"/>
      <w:bookmarkEnd w:id="460"/>
      <w:bookmarkEnd w:id="461"/>
    </w:p>
    <w:p w:rsidR="0045012A" w:rsidRPr="00357143" w:rsidRDefault="0045012A" w:rsidP="0045012A">
      <w:pPr>
        <w:pStyle w:val="50"/>
      </w:pPr>
      <w:bookmarkStart w:id="462" w:name="_Toc447042806"/>
      <w:bookmarkStart w:id="463" w:name="_Toc457493564"/>
      <w:bookmarkStart w:id="464" w:name="_Toc459976663"/>
      <w:bookmarkStart w:id="465" w:name="_Toc470163846"/>
      <w:bookmarkStart w:id="466" w:name="_Toc470164428"/>
      <w:bookmarkStart w:id="467" w:name="_Toc475715037"/>
      <w:bookmarkStart w:id="468" w:name="_Toc479348838"/>
      <w:bookmarkStart w:id="469" w:name="_Toc479353920"/>
      <w:r w:rsidRPr="00357143">
        <w:rPr>
          <w:rFonts w:hint="eastAsia"/>
        </w:rPr>
        <w:t>6.2.4.2.0</w:t>
      </w:r>
      <w:r w:rsidRPr="00357143">
        <w:rPr>
          <w:rFonts w:hint="eastAsia"/>
        </w:rPr>
        <w:tab/>
        <w:t>Overview</w:t>
      </w:r>
      <w:bookmarkEnd w:id="462"/>
      <w:bookmarkEnd w:id="463"/>
      <w:bookmarkEnd w:id="464"/>
      <w:bookmarkEnd w:id="465"/>
      <w:bookmarkEnd w:id="466"/>
      <w:bookmarkEnd w:id="467"/>
      <w:bookmarkEnd w:id="468"/>
      <w:bookmarkEnd w:id="469"/>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5pt;height:194.95pt" o:ole="">
            <v:imagedata r:id="rId28" o:title=""/>
          </v:shape>
          <o:OLEObject Type="Embed" ProgID="Visio.Drawing.11" ShapeID="_x0000_i1040" DrawAspect="Content" ObjectID="_1554899151"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470" w:name="_Toc445302594"/>
      <w:bookmarkStart w:id="471" w:name="_Toc445389761"/>
      <w:bookmarkStart w:id="472" w:name="_Toc447042807"/>
      <w:bookmarkStart w:id="473" w:name="_Toc457493565"/>
      <w:bookmarkStart w:id="474" w:name="_Toc459976664"/>
      <w:bookmarkStart w:id="475" w:name="_Toc470163847"/>
      <w:bookmarkStart w:id="476" w:name="_Toc470164429"/>
      <w:bookmarkStart w:id="477" w:name="_Toc475715038"/>
      <w:bookmarkStart w:id="478" w:name="_Toc479348839"/>
      <w:bookmarkStart w:id="479" w:name="_Toc479353921"/>
      <w:r w:rsidRPr="00357143">
        <w:t>6.2.</w:t>
      </w:r>
      <w:r w:rsidR="009D5F43" w:rsidRPr="00357143">
        <w:t>4</w:t>
      </w:r>
      <w:r w:rsidR="00E957B5" w:rsidRPr="00357143">
        <w:t>.2.</w:t>
      </w:r>
      <w:r w:rsidR="005E36AD" w:rsidRPr="00357143">
        <w:t>1</w:t>
      </w:r>
      <w:r w:rsidR="00E957B5" w:rsidRPr="00357143">
        <w:tab/>
        <w:t>Device Configuration Function</w:t>
      </w:r>
      <w:bookmarkEnd w:id="470"/>
      <w:bookmarkEnd w:id="471"/>
      <w:bookmarkEnd w:id="472"/>
      <w:bookmarkEnd w:id="473"/>
      <w:bookmarkEnd w:id="474"/>
      <w:bookmarkEnd w:id="475"/>
      <w:bookmarkEnd w:id="476"/>
      <w:bookmarkEnd w:id="477"/>
      <w:bookmarkEnd w:id="478"/>
      <w:bookmarkEnd w:id="479"/>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480" w:name="_Toc445302595"/>
      <w:bookmarkStart w:id="481" w:name="_Toc445389762"/>
      <w:bookmarkStart w:id="482" w:name="_Toc447042808"/>
      <w:bookmarkStart w:id="483" w:name="_Toc457493566"/>
      <w:bookmarkStart w:id="484" w:name="_Toc459976665"/>
      <w:bookmarkStart w:id="485" w:name="_Toc470163848"/>
      <w:bookmarkStart w:id="486" w:name="_Toc470164430"/>
      <w:bookmarkStart w:id="487" w:name="_Toc475715039"/>
      <w:bookmarkStart w:id="488" w:name="_Toc479348840"/>
      <w:bookmarkStart w:id="489" w:name="_Toc479353922"/>
      <w:r w:rsidRPr="00357143">
        <w:t>6.2.</w:t>
      </w:r>
      <w:r w:rsidR="009D5F43" w:rsidRPr="00357143">
        <w:t>4</w:t>
      </w:r>
      <w:r w:rsidR="00E957B5" w:rsidRPr="00357143">
        <w:t>.2.</w:t>
      </w:r>
      <w:r w:rsidR="00A92136" w:rsidRPr="00357143">
        <w:t>2</w:t>
      </w:r>
      <w:r w:rsidR="00E957B5" w:rsidRPr="00357143">
        <w:tab/>
        <w:t>Device Diagnostics and Monitoring Function</w:t>
      </w:r>
      <w:bookmarkEnd w:id="480"/>
      <w:bookmarkEnd w:id="481"/>
      <w:bookmarkEnd w:id="482"/>
      <w:bookmarkEnd w:id="483"/>
      <w:bookmarkEnd w:id="484"/>
      <w:bookmarkEnd w:id="485"/>
      <w:bookmarkEnd w:id="486"/>
      <w:bookmarkEnd w:id="487"/>
      <w:bookmarkEnd w:id="488"/>
      <w:bookmarkEnd w:id="489"/>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490" w:name="_Toc445302596"/>
      <w:bookmarkStart w:id="491" w:name="_Toc445389763"/>
      <w:bookmarkStart w:id="492" w:name="_Toc447042809"/>
      <w:bookmarkStart w:id="493" w:name="_Toc457493567"/>
      <w:bookmarkStart w:id="494" w:name="_Toc459976666"/>
      <w:bookmarkStart w:id="495" w:name="_Toc470163849"/>
      <w:bookmarkStart w:id="496" w:name="_Toc470164431"/>
      <w:bookmarkStart w:id="497" w:name="_Toc475715040"/>
      <w:bookmarkStart w:id="498" w:name="_Toc479348841"/>
      <w:bookmarkStart w:id="499" w:name="_Toc479353923"/>
      <w:r w:rsidRPr="00357143">
        <w:t>6.2.</w:t>
      </w:r>
      <w:r w:rsidR="009D5F43" w:rsidRPr="00357143">
        <w:t>4</w:t>
      </w:r>
      <w:r w:rsidR="00E957B5" w:rsidRPr="00357143">
        <w:t>.2.</w:t>
      </w:r>
      <w:r w:rsidR="00A92136" w:rsidRPr="00357143">
        <w:t>3</w:t>
      </w:r>
      <w:r w:rsidR="00E957B5" w:rsidRPr="00357143">
        <w:tab/>
        <w:t>Device Firmware Management Function</w:t>
      </w:r>
      <w:bookmarkEnd w:id="490"/>
      <w:bookmarkEnd w:id="491"/>
      <w:bookmarkEnd w:id="492"/>
      <w:bookmarkEnd w:id="493"/>
      <w:bookmarkEnd w:id="494"/>
      <w:bookmarkEnd w:id="495"/>
      <w:bookmarkEnd w:id="496"/>
      <w:bookmarkEnd w:id="497"/>
      <w:bookmarkEnd w:id="498"/>
      <w:bookmarkEnd w:id="499"/>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500" w:name="_Toc445302597"/>
      <w:bookmarkStart w:id="501" w:name="_Toc445389764"/>
      <w:bookmarkStart w:id="502" w:name="_Toc447042810"/>
      <w:bookmarkStart w:id="503" w:name="_Toc457493568"/>
      <w:bookmarkStart w:id="504" w:name="_Toc459976667"/>
      <w:bookmarkStart w:id="505" w:name="_Toc470163850"/>
      <w:bookmarkStart w:id="506" w:name="_Toc470164432"/>
      <w:bookmarkStart w:id="507" w:name="_Toc475715041"/>
      <w:bookmarkStart w:id="508" w:name="_Toc479348842"/>
      <w:bookmarkStart w:id="509" w:name="_Toc479353924"/>
      <w:r w:rsidRPr="00357143">
        <w:t>6.2.</w:t>
      </w:r>
      <w:r w:rsidR="009D5F43" w:rsidRPr="00357143">
        <w:t>4</w:t>
      </w:r>
      <w:r w:rsidR="00E957B5" w:rsidRPr="00357143">
        <w:t>.2.</w:t>
      </w:r>
      <w:r w:rsidR="00A92136" w:rsidRPr="00357143">
        <w:t>4</w:t>
      </w:r>
      <w:r w:rsidR="00E957B5" w:rsidRPr="00357143">
        <w:tab/>
        <w:t>Device Topology Management Function</w:t>
      </w:r>
      <w:bookmarkEnd w:id="500"/>
      <w:bookmarkEnd w:id="501"/>
      <w:bookmarkEnd w:id="502"/>
      <w:bookmarkEnd w:id="503"/>
      <w:bookmarkEnd w:id="504"/>
      <w:bookmarkEnd w:id="505"/>
      <w:bookmarkEnd w:id="506"/>
      <w:bookmarkEnd w:id="507"/>
      <w:bookmarkEnd w:id="508"/>
      <w:bookmarkEnd w:id="509"/>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510" w:name="_Toc445302598"/>
      <w:bookmarkStart w:id="511" w:name="_Toc445389765"/>
      <w:bookmarkStart w:id="512" w:name="_Toc447042811"/>
      <w:bookmarkStart w:id="513" w:name="_Toc457493569"/>
      <w:bookmarkStart w:id="514" w:name="_Toc459976668"/>
      <w:bookmarkStart w:id="515" w:name="_Toc470163851"/>
      <w:bookmarkStart w:id="516" w:name="_Toc470164433"/>
      <w:bookmarkStart w:id="517" w:name="_Toc475715042"/>
      <w:bookmarkStart w:id="518" w:name="_Toc479348843"/>
      <w:bookmarkStart w:id="519" w:name="_Toc479353925"/>
      <w:r w:rsidRPr="00357143">
        <w:t>6.2.</w:t>
      </w:r>
      <w:r w:rsidR="00377682" w:rsidRPr="00357143">
        <w:t>5</w:t>
      </w:r>
      <w:r w:rsidRPr="00357143">
        <w:tab/>
      </w:r>
      <w:r w:rsidR="00F8370D" w:rsidRPr="00357143">
        <w:t>Discovery</w:t>
      </w:r>
      <w:bookmarkEnd w:id="510"/>
      <w:bookmarkEnd w:id="511"/>
      <w:bookmarkEnd w:id="512"/>
      <w:bookmarkEnd w:id="513"/>
      <w:bookmarkEnd w:id="514"/>
      <w:bookmarkEnd w:id="515"/>
      <w:bookmarkEnd w:id="516"/>
      <w:bookmarkEnd w:id="517"/>
      <w:bookmarkEnd w:id="518"/>
      <w:bookmarkEnd w:id="519"/>
    </w:p>
    <w:p w:rsidR="00F8370D" w:rsidRPr="00357143" w:rsidRDefault="007D29C9" w:rsidP="005361D0">
      <w:pPr>
        <w:pStyle w:val="40"/>
      </w:pPr>
      <w:bookmarkStart w:id="520" w:name="_Toc445302599"/>
      <w:bookmarkStart w:id="521" w:name="_Toc445389766"/>
      <w:bookmarkStart w:id="522" w:name="_Toc447042812"/>
      <w:bookmarkStart w:id="523" w:name="_Toc457493570"/>
      <w:bookmarkStart w:id="524" w:name="_Toc459976669"/>
      <w:bookmarkStart w:id="525" w:name="_Toc470163852"/>
      <w:bookmarkStart w:id="526" w:name="_Toc470164434"/>
      <w:bookmarkStart w:id="527" w:name="_Toc475715043"/>
      <w:bookmarkStart w:id="528" w:name="_Toc479348844"/>
      <w:bookmarkStart w:id="529" w:name="_Toc479353926"/>
      <w:r w:rsidRPr="00357143">
        <w:t>6.2.</w:t>
      </w:r>
      <w:r w:rsidR="00377682" w:rsidRPr="00357143">
        <w:t>5</w:t>
      </w:r>
      <w:r w:rsidRPr="00357143">
        <w:t>.1</w:t>
      </w:r>
      <w:r w:rsidRPr="00357143">
        <w:tab/>
      </w:r>
      <w:r w:rsidR="00F8370D" w:rsidRPr="00357143">
        <w:t>General Concepts</w:t>
      </w:r>
      <w:bookmarkEnd w:id="520"/>
      <w:bookmarkEnd w:id="521"/>
      <w:bookmarkEnd w:id="522"/>
      <w:bookmarkEnd w:id="523"/>
      <w:bookmarkEnd w:id="524"/>
      <w:bookmarkEnd w:id="525"/>
      <w:bookmarkEnd w:id="526"/>
      <w:bookmarkEnd w:id="527"/>
      <w:bookmarkEnd w:id="528"/>
      <w:bookmarkEnd w:id="529"/>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530" w:name="_Toc445302600"/>
      <w:bookmarkStart w:id="531" w:name="_Toc445389767"/>
      <w:bookmarkStart w:id="532" w:name="_Toc447042813"/>
      <w:bookmarkStart w:id="533" w:name="_Toc457493571"/>
      <w:bookmarkStart w:id="534" w:name="_Toc459976670"/>
      <w:bookmarkStart w:id="535" w:name="_Toc470163853"/>
      <w:bookmarkStart w:id="536" w:name="_Toc470164435"/>
      <w:bookmarkStart w:id="537" w:name="_Toc475715044"/>
      <w:bookmarkStart w:id="538" w:name="_Toc479348845"/>
      <w:bookmarkStart w:id="539" w:name="_Toc479353927"/>
      <w:r w:rsidRPr="00357143">
        <w:t>6.2.</w:t>
      </w:r>
      <w:r w:rsidR="00377682" w:rsidRPr="00357143">
        <w:t>5</w:t>
      </w:r>
      <w:r w:rsidRPr="00357143">
        <w:t>.2</w:t>
      </w:r>
      <w:r w:rsidRPr="00357143">
        <w:tab/>
      </w:r>
      <w:r w:rsidR="00F8370D" w:rsidRPr="00357143">
        <w:t>Detailed Descriptions</w:t>
      </w:r>
      <w:bookmarkEnd w:id="530"/>
      <w:bookmarkEnd w:id="531"/>
      <w:bookmarkEnd w:id="532"/>
      <w:bookmarkEnd w:id="533"/>
      <w:bookmarkEnd w:id="534"/>
      <w:bookmarkEnd w:id="535"/>
      <w:bookmarkEnd w:id="536"/>
      <w:bookmarkEnd w:id="537"/>
      <w:bookmarkEnd w:id="538"/>
      <w:bookmarkEnd w:id="53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540" w:name="_Toc445302601"/>
      <w:bookmarkStart w:id="541" w:name="_Toc445389768"/>
      <w:bookmarkStart w:id="542" w:name="_Toc447042814"/>
      <w:bookmarkStart w:id="543" w:name="_Toc457493572"/>
      <w:bookmarkStart w:id="544" w:name="_Toc459976671"/>
      <w:bookmarkStart w:id="545" w:name="_Toc470163854"/>
      <w:bookmarkStart w:id="546" w:name="_Toc470164436"/>
      <w:bookmarkStart w:id="547" w:name="_Toc475715045"/>
      <w:bookmarkStart w:id="548" w:name="_Toc479348846"/>
      <w:bookmarkStart w:id="549" w:name="_Toc479353928"/>
      <w:r w:rsidRPr="00357143">
        <w:lastRenderedPageBreak/>
        <w:t>6.2.</w:t>
      </w:r>
      <w:r w:rsidR="00AF214E" w:rsidRPr="00357143">
        <w:t>6</w:t>
      </w:r>
      <w:r w:rsidRPr="00357143">
        <w:tab/>
      </w:r>
      <w:r w:rsidR="00F8370D" w:rsidRPr="00357143">
        <w:t>Group Management</w:t>
      </w:r>
      <w:bookmarkEnd w:id="540"/>
      <w:bookmarkEnd w:id="541"/>
      <w:bookmarkEnd w:id="542"/>
      <w:bookmarkEnd w:id="543"/>
      <w:bookmarkEnd w:id="544"/>
      <w:bookmarkEnd w:id="545"/>
      <w:bookmarkEnd w:id="546"/>
      <w:bookmarkEnd w:id="547"/>
      <w:bookmarkEnd w:id="548"/>
      <w:bookmarkEnd w:id="549"/>
    </w:p>
    <w:p w:rsidR="00F8370D" w:rsidRPr="00357143" w:rsidRDefault="007D29C9" w:rsidP="005361D0">
      <w:pPr>
        <w:pStyle w:val="40"/>
      </w:pPr>
      <w:bookmarkStart w:id="550" w:name="_Toc445302602"/>
      <w:bookmarkStart w:id="551" w:name="_Toc445389769"/>
      <w:bookmarkStart w:id="552" w:name="_Toc447042815"/>
      <w:bookmarkStart w:id="553" w:name="_Toc457493573"/>
      <w:bookmarkStart w:id="554" w:name="_Toc459976672"/>
      <w:bookmarkStart w:id="555" w:name="_Toc470163855"/>
      <w:bookmarkStart w:id="556" w:name="_Toc470164437"/>
      <w:bookmarkStart w:id="557" w:name="_Toc475715046"/>
      <w:bookmarkStart w:id="558" w:name="_Toc479348847"/>
      <w:bookmarkStart w:id="559" w:name="_Toc479353929"/>
      <w:r w:rsidRPr="00357143">
        <w:t>6.2.</w:t>
      </w:r>
      <w:r w:rsidR="00AF214E" w:rsidRPr="00357143">
        <w:t>6</w:t>
      </w:r>
      <w:r w:rsidRPr="00357143">
        <w:t>.1</w:t>
      </w:r>
      <w:r w:rsidRPr="00357143">
        <w:tab/>
      </w:r>
      <w:r w:rsidR="00F8370D" w:rsidRPr="00357143">
        <w:t>General Concepts</w:t>
      </w:r>
      <w:bookmarkEnd w:id="550"/>
      <w:bookmarkEnd w:id="551"/>
      <w:bookmarkEnd w:id="552"/>
      <w:bookmarkEnd w:id="553"/>
      <w:bookmarkEnd w:id="554"/>
      <w:bookmarkEnd w:id="555"/>
      <w:bookmarkEnd w:id="556"/>
      <w:bookmarkEnd w:id="557"/>
      <w:bookmarkEnd w:id="558"/>
      <w:bookmarkEnd w:id="559"/>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560" w:name="_Toc445302603"/>
      <w:bookmarkStart w:id="561" w:name="_Toc445389770"/>
      <w:bookmarkStart w:id="562" w:name="_Toc447042816"/>
      <w:bookmarkStart w:id="563" w:name="_Toc457493574"/>
      <w:bookmarkStart w:id="564" w:name="_Toc459976673"/>
      <w:bookmarkStart w:id="565" w:name="_Toc470163856"/>
      <w:bookmarkStart w:id="566" w:name="_Toc470164438"/>
      <w:bookmarkStart w:id="567" w:name="_Toc475715047"/>
      <w:bookmarkStart w:id="568" w:name="_Toc479348848"/>
      <w:bookmarkStart w:id="569" w:name="_Toc479353930"/>
      <w:r w:rsidRPr="00357143">
        <w:t>6.2.</w:t>
      </w:r>
      <w:r w:rsidR="00AF214E" w:rsidRPr="00357143">
        <w:t>6</w:t>
      </w:r>
      <w:r w:rsidRPr="00357143">
        <w:t>.2</w:t>
      </w:r>
      <w:r w:rsidRPr="00357143">
        <w:tab/>
      </w:r>
      <w:r w:rsidR="00F8370D" w:rsidRPr="00357143">
        <w:t>Detailed Descriptions</w:t>
      </w:r>
      <w:bookmarkEnd w:id="560"/>
      <w:bookmarkEnd w:id="561"/>
      <w:bookmarkEnd w:id="562"/>
      <w:bookmarkEnd w:id="563"/>
      <w:bookmarkEnd w:id="564"/>
      <w:bookmarkEnd w:id="565"/>
      <w:bookmarkEnd w:id="566"/>
      <w:bookmarkEnd w:id="567"/>
      <w:bookmarkEnd w:id="568"/>
      <w:bookmarkEnd w:id="569"/>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570" w:name="_Toc445302604"/>
      <w:bookmarkStart w:id="571" w:name="_Toc445389771"/>
      <w:bookmarkStart w:id="572" w:name="_Toc447042817"/>
      <w:bookmarkStart w:id="573" w:name="_Toc457493575"/>
      <w:bookmarkStart w:id="574" w:name="_Toc459976674"/>
      <w:bookmarkStart w:id="575" w:name="_Toc470163857"/>
      <w:bookmarkStart w:id="576" w:name="_Toc470164439"/>
      <w:bookmarkStart w:id="577" w:name="_Toc475715048"/>
      <w:bookmarkStart w:id="578" w:name="_Toc479348849"/>
      <w:bookmarkStart w:id="579" w:name="_Toc479353931"/>
      <w:r w:rsidRPr="00357143">
        <w:t>6.2.7</w:t>
      </w:r>
      <w:r w:rsidRPr="00357143">
        <w:tab/>
      </w:r>
      <w:r w:rsidR="00F8370D" w:rsidRPr="00357143">
        <w:t>Location</w:t>
      </w:r>
      <w:bookmarkEnd w:id="570"/>
      <w:bookmarkEnd w:id="571"/>
      <w:bookmarkEnd w:id="572"/>
      <w:bookmarkEnd w:id="573"/>
      <w:bookmarkEnd w:id="574"/>
      <w:bookmarkEnd w:id="575"/>
      <w:bookmarkEnd w:id="576"/>
      <w:bookmarkEnd w:id="577"/>
      <w:bookmarkEnd w:id="578"/>
      <w:bookmarkEnd w:id="579"/>
    </w:p>
    <w:p w:rsidR="00F8370D" w:rsidRPr="00357143" w:rsidRDefault="007D29C9" w:rsidP="005361D0">
      <w:pPr>
        <w:pStyle w:val="40"/>
      </w:pPr>
      <w:bookmarkStart w:id="580" w:name="_Toc445302605"/>
      <w:bookmarkStart w:id="581" w:name="_Toc445389772"/>
      <w:bookmarkStart w:id="582" w:name="_Toc447042818"/>
      <w:bookmarkStart w:id="583" w:name="_Toc457493576"/>
      <w:bookmarkStart w:id="584" w:name="_Toc459976675"/>
      <w:bookmarkStart w:id="585" w:name="_Toc470163858"/>
      <w:bookmarkStart w:id="586" w:name="_Toc470164440"/>
      <w:bookmarkStart w:id="587" w:name="_Toc475715049"/>
      <w:bookmarkStart w:id="588" w:name="_Toc479348850"/>
      <w:bookmarkStart w:id="589" w:name="_Toc479353932"/>
      <w:r w:rsidRPr="00357143">
        <w:t>6.2.7.1</w:t>
      </w:r>
      <w:r w:rsidRPr="00357143">
        <w:tab/>
      </w:r>
      <w:r w:rsidR="00F8370D" w:rsidRPr="00357143">
        <w:t>General Concepts</w:t>
      </w:r>
      <w:bookmarkEnd w:id="580"/>
      <w:bookmarkEnd w:id="581"/>
      <w:bookmarkEnd w:id="582"/>
      <w:bookmarkEnd w:id="583"/>
      <w:bookmarkEnd w:id="584"/>
      <w:bookmarkEnd w:id="585"/>
      <w:bookmarkEnd w:id="586"/>
      <w:bookmarkEnd w:id="587"/>
      <w:bookmarkEnd w:id="588"/>
      <w:bookmarkEnd w:id="589"/>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590" w:name="_Toc445302606"/>
      <w:bookmarkStart w:id="591" w:name="_Toc445389773"/>
      <w:bookmarkStart w:id="592" w:name="_Toc447042819"/>
      <w:bookmarkStart w:id="593" w:name="_Toc457493577"/>
      <w:bookmarkStart w:id="594" w:name="_Toc459976676"/>
      <w:bookmarkStart w:id="595" w:name="_Toc470163859"/>
      <w:bookmarkStart w:id="596" w:name="_Toc470164441"/>
      <w:bookmarkStart w:id="597" w:name="_Toc475715050"/>
      <w:bookmarkStart w:id="598" w:name="_Toc479348851"/>
      <w:bookmarkStart w:id="599" w:name="_Toc479353933"/>
      <w:r w:rsidRPr="00357143">
        <w:t>6.2.7.2</w:t>
      </w:r>
      <w:r w:rsidRPr="00357143">
        <w:tab/>
      </w:r>
      <w:r w:rsidR="00F8370D" w:rsidRPr="00357143">
        <w:t>Detailed Descriptions</w:t>
      </w:r>
      <w:bookmarkEnd w:id="590"/>
      <w:bookmarkEnd w:id="591"/>
      <w:bookmarkEnd w:id="592"/>
      <w:bookmarkEnd w:id="593"/>
      <w:bookmarkEnd w:id="594"/>
      <w:bookmarkEnd w:id="595"/>
      <w:bookmarkEnd w:id="596"/>
      <w:bookmarkEnd w:id="597"/>
      <w:bookmarkEnd w:id="598"/>
      <w:bookmarkEnd w:id="599"/>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600" w:name="_Toc445302607"/>
      <w:bookmarkStart w:id="601" w:name="_Toc445389774"/>
      <w:bookmarkStart w:id="602" w:name="_Toc447042820"/>
      <w:bookmarkStart w:id="603" w:name="_Toc457493578"/>
      <w:bookmarkStart w:id="604" w:name="_Toc459976677"/>
      <w:bookmarkStart w:id="605" w:name="_Toc470163860"/>
      <w:bookmarkStart w:id="606" w:name="_Toc470164442"/>
      <w:bookmarkStart w:id="607" w:name="_Toc475715051"/>
      <w:bookmarkStart w:id="608" w:name="_Toc479348852"/>
      <w:bookmarkStart w:id="609" w:name="_Toc479353934"/>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00"/>
      <w:bookmarkEnd w:id="601"/>
      <w:bookmarkEnd w:id="602"/>
      <w:bookmarkEnd w:id="603"/>
      <w:bookmarkEnd w:id="604"/>
      <w:bookmarkEnd w:id="605"/>
      <w:bookmarkEnd w:id="606"/>
      <w:bookmarkEnd w:id="607"/>
      <w:bookmarkEnd w:id="608"/>
      <w:bookmarkEnd w:id="609"/>
    </w:p>
    <w:p w:rsidR="00F8370D" w:rsidRPr="00357143" w:rsidRDefault="007D29C9" w:rsidP="005361D0">
      <w:pPr>
        <w:pStyle w:val="40"/>
      </w:pPr>
      <w:bookmarkStart w:id="610" w:name="_Toc445302608"/>
      <w:bookmarkStart w:id="611" w:name="_Toc445389775"/>
      <w:bookmarkStart w:id="612" w:name="_Toc447042821"/>
      <w:bookmarkStart w:id="613" w:name="_Toc457493579"/>
      <w:bookmarkStart w:id="614" w:name="_Toc459976678"/>
      <w:bookmarkStart w:id="615" w:name="_Toc470163861"/>
      <w:bookmarkStart w:id="616" w:name="_Toc470164443"/>
      <w:bookmarkStart w:id="617" w:name="_Toc475715052"/>
      <w:bookmarkStart w:id="618" w:name="_Toc479348853"/>
      <w:bookmarkStart w:id="619" w:name="_Toc479353935"/>
      <w:r w:rsidRPr="00357143">
        <w:t>6.2.8.1</w:t>
      </w:r>
      <w:r w:rsidRPr="00357143">
        <w:tab/>
      </w:r>
      <w:r w:rsidR="00F8370D" w:rsidRPr="00357143">
        <w:t>General Concepts</w:t>
      </w:r>
      <w:bookmarkEnd w:id="610"/>
      <w:bookmarkEnd w:id="611"/>
      <w:bookmarkEnd w:id="612"/>
      <w:bookmarkEnd w:id="613"/>
      <w:bookmarkEnd w:id="614"/>
      <w:bookmarkEnd w:id="615"/>
      <w:bookmarkEnd w:id="616"/>
      <w:bookmarkEnd w:id="617"/>
      <w:bookmarkEnd w:id="618"/>
      <w:bookmarkEnd w:id="619"/>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620" w:name="_Toc445302609"/>
      <w:bookmarkStart w:id="621" w:name="_Toc445389776"/>
      <w:bookmarkStart w:id="622" w:name="_Toc447042822"/>
      <w:bookmarkStart w:id="623" w:name="_Toc457493580"/>
      <w:bookmarkStart w:id="624" w:name="_Toc459976679"/>
      <w:bookmarkStart w:id="625" w:name="_Toc470163862"/>
      <w:bookmarkStart w:id="626" w:name="_Toc470164444"/>
      <w:bookmarkStart w:id="627" w:name="_Toc475715053"/>
      <w:bookmarkStart w:id="628" w:name="_Toc479348854"/>
      <w:bookmarkStart w:id="629" w:name="_Toc479353936"/>
      <w:r w:rsidRPr="00357143">
        <w:t>6.2.8.2</w:t>
      </w:r>
      <w:r w:rsidRPr="00357143">
        <w:tab/>
      </w:r>
      <w:r w:rsidR="00F8370D" w:rsidRPr="00357143">
        <w:t>Detailed Descriptions</w:t>
      </w:r>
      <w:bookmarkEnd w:id="620"/>
      <w:bookmarkEnd w:id="621"/>
      <w:bookmarkEnd w:id="622"/>
      <w:bookmarkEnd w:id="623"/>
      <w:bookmarkEnd w:id="624"/>
      <w:bookmarkEnd w:id="625"/>
      <w:bookmarkEnd w:id="626"/>
      <w:bookmarkEnd w:id="627"/>
      <w:bookmarkEnd w:id="628"/>
      <w:bookmarkEnd w:id="629"/>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630" w:name="_Toc445302610"/>
      <w:bookmarkStart w:id="631" w:name="_Toc445389777"/>
      <w:bookmarkStart w:id="632" w:name="_Toc447042823"/>
      <w:bookmarkStart w:id="633" w:name="_Toc457493581"/>
      <w:bookmarkStart w:id="634" w:name="_Toc459976680"/>
      <w:bookmarkStart w:id="635" w:name="_Toc470163863"/>
      <w:bookmarkStart w:id="636" w:name="_Toc470164445"/>
      <w:bookmarkStart w:id="637" w:name="_Toc475715054"/>
      <w:bookmarkStart w:id="638" w:name="_Toc479348855"/>
      <w:bookmarkStart w:id="639" w:name="_Toc479353937"/>
      <w:r w:rsidRPr="00357143">
        <w:t>6.2.9</w:t>
      </w:r>
      <w:r w:rsidRPr="00357143">
        <w:tab/>
        <w:t>Registration</w:t>
      </w:r>
      <w:bookmarkEnd w:id="630"/>
      <w:bookmarkEnd w:id="631"/>
      <w:bookmarkEnd w:id="632"/>
      <w:bookmarkEnd w:id="633"/>
      <w:bookmarkEnd w:id="634"/>
      <w:bookmarkEnd w:id="635"/>
      <w:bookmarkEnd w:id="636"/>
      <w:bookmarkEnd w:id="637"/>
      <w:bookmarkEnd w:id="638"/>
      <w:bookmarkEnd w:id="639"/>
    </w:p>
    <w:p w:rsidR="002F399C" w:rsidRPr="00357143" w:rsidRDefault="00FD2C0C" w:rsidP="005361D0">
      <w:pPr>
        <w:pStyle w:val="40"/>
      </w:pPr>
      <w:bookmarkStart w:id="640" w:name="_Toc445302611"/>
      <w:bookmarkStart w:id="641" w:name="_Toc445389778"/>
      <w:bookmarkStart w:id="642" w:name="_Toc447042824"/>
      <w:bookmarkStart w:id="643" w:name="_Toc457493582"/>
      <w:bookmarkStart w:id="644" w:name="_Toc459976681"/>
      <w:bookmarkStart w:id="645" w:name="_Toc470163864"/>
      <w:bookmarkStart w:id="646" w:name="_Toc470164446"/>
      <w:bookmarkStart w:id="647" w:name="_Toc475715055"/>
      <w:bookmarkStart w:id="648" w:name="_Toc479348856"/>
      <w:bookmarkStart w:id="649" w:name="_Toc479353938"/>
      <w:r w:rsidRPr="00357143">
        <w:t>6.2.9.1</w:t>
      </w:r>
      <w:r w:rsidRPr="00357143">
        <w:tab/>
      </w:r>
      <w:r w:rsidR="002F399C" w:rsidRPr="00357143">
        <w:t>General Concepts</w:t>
      </w:r>
      <w:bookmarkEnd w:id="640"/>
      <w:bookmarkEnd w:id="641"/>
      <w:bookmarkEnd w:id="642"/>
      <w:bookmarkEnd w:id="643"/>
      <w:bookmarkEnd w:id="644"/>
      <w:bookmarkEnd w:id="645"/>
      <w:bookmarkEnd w:id="646"/>
      <w:bookmarkEnd w:id="647"/>
      <w:bookmarkEnd w:id="648"/>
      <w:bookmarkEnd w:id="649"/>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650" w:name="_Toc445302612"/>
      <w:bookmarkStart w:id="651" w:name="_Toc445389779"/>
      <w:bookmarkStart w:id="652" w:name="_Toc447042825"/>
      <w:bookmarkStart w:id="653" w:name="_Toc457493583"/>
      <w:bookmarkStart w:id="654" w:name="_Toc459976682"/>
      <w:bookmarkStart w:id="655" w:name="_Toc470163865"/>
      <w:bookmarkStart w:id="656" w:name="_Toc470164447"/>
      <w:bookmarkStart w:id="657" w:name="_Toc475715056"/>
      <w:bookmarkStart w:id="658" w:name="_Toc479348857"/>
      <w:bookmarkStart w:id="659" w:name="_Toc479353939"/>
      <w:r w:rsidRPr="00357143">
        <w:t>6.2.9.2</w:t>
      </w:r>
      <w:r w:rsidRPr="00357143">
        <w:tab/>
      </w:r>
      <w:r w:rsidR="002F399C" w:rsidRPr="00357143">
        <w:t>Detailed Descriptions</w:t>
      </w:r>
      <w:bookmarkEnd w:id="650"/>
      <w:bookmarkEnd w:id="651"/>
      <w:bookmarkEnd w:id="652"/>
      <w:bookmarkEnd w:id="653"/>
      <w:bookmarkEnd w:id="654"/>
      <w:bookmarkEnd w:id="655"/>
      <w:bookmarkEnd w:id="656"/>
      <w:bookmarkEnd w:id="657"/>
      <w:bookmarkEnd w:id="658"/>
      <w:bookmarkEnd w:id="659"/>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660" w:name="_Toc445302613"/>
      <w:bookmarkStart w:id="661" w:name="_Toc445389780"/>
      <w:bookmarkStart w:id="662" w:name="_Toc447042826"/>
      <w:bookmarkStart w:id="663" w:name="_Toc457493584"/>
      <w:bookmarkStart w:id="664" w:name="_Toc459976683"/>
      <w:bookmarkStart w:id="665" w:name="_Toc470163866"/>
      <w:bookmarkStart w:id="666" w:name="_Toc470164448"/>
      <w:bookmarkStart w:id="667" w:name="_Toc475715057"/>
      <w:bookmarkStart w:id="668" w:name="_Toc479348858"/>
      <w:bookmarkStart w:id="669" w:name="_Toc479353940"/>
      <w:r w:rsidRPr="00357143">
        <w:lastRenderedPageBreak/>
        <w:t>6.2.10</w:t>
      </w:r>
      <w:r w:rsidRPr="00357143">
        <w:tab/>
        <w:t>Security</w:t>
      </w:r>
      <w:bookmarkEnd w:id="660"/>
      <w:bookmarkEnd w:id="661"/>
      <w:bookmarkEnd w:id="662"/>
      <w:bookmarkEnd w:id="663"/>
      <w:bookmarkEnd w:id="664"/>
      <w:bookmarkEnd w:id="665"/>
      <w:bookmarkEnd w:id="666"/>
      <w:bookmarkEnd w:id="667"/>
      <w:bookmarkEnd w:id="668"/>
      <w:bookmarkEnd w:id="669"/>
    </w:p>
    <w:p w:rsidR="00225A32" w:rsidRPr="00357143" w:rsidRDefault="00FD2C0C" w:rsidP="00FA20F4">
      <w:pPr>
        <w:pStyle w:val="40"/>
      </w:pPr>
      <w:bookmarkStart w:id="670" w:name="_Toc445302614"/>
      <w:bookmarkStart w:id="671" w:name="_Toc445389781"/>
      <w:bookmarkStart w:id="672" w:name="_Toc447042827"/>
      <w:bookmarkStart w:id="673" w:name="_Toc457493585"/>
      <w:bookmarkStart w:id="674" w:name="_Toc459976684"/>
      <w:bookmarkStart w:id="675" w:name="_Toc470163867"/>
      <w:bookmarkStart w:id="676" w:name="_Toc470164449"/>
      <w:bookmarkStart w:id="677" w:name="_Toc475715058"/>
      <w:bookmarkStart w:id="678" w:name="_Toc479348859"/>
      <w:bookmarkStart w:id="679" w:name="_Toc479353941"/>
      <w:r w:rsidRPr="00357143">
        <w:t>6.2.10.1</w:t>
      </w:r>
      <w:r w:rsidRPr="00357143">
        <w:tab/>
      </w:r>
      <w:r w:rsidR="002F399C" w:rsidRPr="00357143">
        <w:t>General Concepts</w:t>
      </w:r>
      <w:bookmarkEnd w:id="670"/>
      <w:bookmarkEnd w:id="671"/>
      <w:bookmarkEnd w:id="672"/>
      <w:bookmarkEnd w:id="673"/>
      <w:bookmarkEnd w:id="674"/>
      <w:bookmarkEnd w:id="675"/>
      <w:bookmarkEnd w:id="676"/>
      <w:bookmarkEnd w:id="677"/>
      <w:bookmarkEnd w:id="678"/>
      <w:bookmarkEnd w:id="679"/>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3B1B55" w:rsidRPr="00357143">
        <w:fldChar w:fldCharType="begin"/>
      </w:r>
      <w:r w:rsidR="001C190F" w:rsidRPr="00357143">
        <w:instrText xml:space="preserve"> REF REF_oneM2MTS_0003 \h </w:instrText>
      </w:r>
      <w:r w:rsidR="003B1B55" w:rsidRPr="00357143">
        <w:fldChar w:fldCharType="separate"/>
      </w:r>
      <w:r w:rsidR="001C37F9">
        <w:rPr>
          <w:noProof/>
        </w:rPr>
        <w:t>2</w:t>
      </w:r>
      <w:r w:rsidR="003B1B55"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680" w:name="_Toc445302615"/>
      <w:bookmarkStart w:id="681" w:name="_Toc445389782"/>
      <w:bookmarkStart w:id="682" w:name="_Toc447042828"/>
      <w:bookmarkStart w:id="683" w:name="_Toc457493586"/>
      <w:bookmarkStart w:id="684" w:name="_Toc459976685"/>
      <w:bookmarkStart w:id="685" w:name="_Toc470163868"/>
      <w:bookmarkStart w:id="686" w:name="_Toc470164450"/>
      <w:bookmarkStart w:id="687" w:name="_Toc475715059"/>
      <w:bookmarkStart w:id="688" w:name="_Toc479348860"/>
      <w:bookmarkStart w:id="689" w:name="_Toc479353942"/>
      <w:r w:rsidRPr="00357143">
        <w:t>6.2.10.2</w:t>
      </w:r>
      <w:r w:rsidRPr="00357143">
        <w:tab/>
      </w:r>
      <w:r w:rsidR="002F399C" w:rsidRPr="00357143">
        <w:t>Detailed Descriptions</w:t>
      </w:r>
      <w:bookmarkEnd w:id="680"/>
      <w:bookmarkEnd w:id="681"/>
      <w:bookmarkEnd w:id="682"/>
      <w:bookmarkEnd w:id="683"/>
      <w:bookmarkEnd w:id="684"/>
      <w:bookmarkEnd w:id="685"/>
      <w:bookmarkEnd w:id="686"/>
      <w:bookmarkEnd w:id="687"/>
      <w:bookmarkEnd w:id="688"/>
      <w:bookmarkEnd w:id="68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lastRenderedPageBreak/>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3B1B55" w:rsidRPr="00357143">
        <w:fldChar w:fldCharType="begin"/>
      </w:r>
      <w:r w:rsidR="001C190F" w:rsidRPr="00357143">
        <w:instrText xml:space="preserve"> REF REF_oneM2MTS_0003 \h </w:instrText>
      </w:r>
      <w:r w:rsidR="003B1B55" w:rsidRPr="00357143">
        <w:fldChar w:fldCharType="separate"/>
      </w:r>
      <w:r w:rsidR="001C37F9">
        <w:rPr>
          <w:noProof/>
        </w:rPr>
        <w:t>2</w:t>
      </w:r>
      <w:r w:rsidR="003B1B55"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690" w:name="_Toc445302616"/>
      <w:bookmarkStart w:id="691" w:name="_Toc445389783"/>
      <w:bookmarkStart w:id="692" w:name="_Toc447042829"/>
      <w:bookmarkStart w:id="693" w:name="_Toc457493587"/>
      <w:bookmarkStart w:id="694" w:name="_Toc459976686"/>
      <w:bookmarkStart w:id="695" w:name="_Toc470163869"/>
      <w:bookmarkStart w:id="696" w:name="_Toc470164451"/>
      <w:bookmarkStart w:id="697" w:name="_Toc475715060"/>
      <w:bookmarkStart w:id="698" w:name="_Toc479348861"/>
      <w:bookmarkStart w:id="699" w:name="_Toc479353943"/>
      <w:r w:rsidRPr="00357143">
        <w:t>6.2.11</w:t>
      </w:r>
      <w:r w:rsidRPr="00357143">
        <w:tab/>
        <w:t>Service Charging and Accounting</w:t>
      </w:r>
      <w:bookmarkEnd w:id="690"/>
      <w:bookmarkEnd w:id="691"/>
      <w:bookmarkEnd w:id="692"/>
      <w:bookmarkEnd w:id="693"/>
      <w:bookmarkEnd w:id="694"/>
      <w:bookmarkEnd w:id="695"/>
      <w:bookmarkEnd w:id="696"/>
      <w:bookmarkEnd w:id="697"/>
      <w:bookmarkEnd w:id="698"/>
      <w:bookmarkEnd w:id="699"/>
    </w:p>
    <w:p w:rsidR="002F399C" w:rsidRPr="00357143" w:rsidRDefault="00FD2C0C" w:rsidP="005361D0">
      <w:pPr>
        <w:pStyle w:val="40"/>
      </w:pPr>
      <w:bookmarkStart w:id="700" w:name="_Toc445302617"/>
      <w:bookmarkStart w:id="701" w:name="_Toc445389784"/>
      <w:bookmarkStart w:id="702" w:name="_Toc447042830"/>
      <w:bookmarkStart w:id="703" w:name="_Toc457493588"/>
      <w:bookmarkStart w:id="704" w:name="_Toc459976687"/>
      <w:bookmarkStart w:id="705" w:name="_Toc470163870"/>
      <w:bookmarkStart w:id="706" w:name="_Toc470164452"/>
      <w:bookmarkStart w:id="707" w:name="_Toc475715061"/>
      <w:bookmarkStart w:id="708" w:name="_Toc479348862"/>
      <w:bookmarkStart w:id="709" w:name="_Toc479353944"/>
      <w:r w:rsidRPr="00357143">
        <w:t>6.2.11.1</w:t>
      </w:r>
      <w:r w:rsidRPr="00357143">
        <w:tab/>
      </w:r>
      <w:r w:rsidR="002F399C" w:rsidRPr="00357143">
        <w:t>General Concepts</w:t>
      </w:r>
      <w:bookmarkEnd w:id="700"/>
      <w:bookmarkEnd w:id="701"/>
      <w:bookmarkEnd w:id="702"/>
      <w:bookmarkEnd w:id="703"/>
      <w:bookmarkEnd w:id="704"/>
      <w:bookmarkEnd w:id="705"/>
      <w:bookmarkEnd w:id="706"/>
      <w:bookmarkEnd w:id="707"/>
      <w:bookmarkEnd w:id="708"/>
      <w:bookmarkEnd w:id="709"/>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710" w:name="_Toc445302618"/>
      <w:bookmarkStart w:id="711" w:name="_Toc445389785"/>
      <w:bookmarkStart w:id="712" w:name="_Toc447042831"/>
      <w:bookmarkStart w:id="713" w:name="_Toc457493589"/>
      <w:bookmarkStart w:id="714" w:name="_Toc459976688"/>
      <w:bookmarkStart w:id="715" w:name="_Toc470163871"/>
      <w:bookmarkStart w:id="716" w:name="_Toc470164453"/>
      <w:bookmarkStart w:id="717" w:name="_Toc475715062"/>
      <w:bookmarkStart w:id="718" w:name="_Toc479348863"/>
      <w:bookmarkStart w:id="719" w:name="_Toc479353945"/>
      <w:r w:rsidRPr="00357143">
        <w:t>6.2.11.2</w:t>
      </w:r>
      <w:r w:rsidRPr="00357143">
        <w:tab/>
      </w:r>
      <w:r w:rsidR="002F399C" w:rsidRPr="00357143">
        <w:t>Detailed Descriptions</w:t>
      </w:r>
      <w:bookmarkEnd w:id="710"/>
      <w:bookmarkEnd w:id="711"/>
      <w:bookmarkEnd w:id="712"/>
      <w:bookmarkEnd w:id="713"/>
      <w:bookmarkEnd w:id="714"/>
      <w:bookmarkEnd w:id="715"/>
      <w:bookmarkEnd w:id="716"/>
      <w:bookmarkEnd w:id="717"/>
      <w:bookmarkEnd w:id="718"/>
      <w:bookmarkEnd w:id="719"/>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lastRenderedPageBreak/>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720" w:name="_Toc445302619"/>
      <w:bookmarkStart w:id="721" w:name="_Toc445389786"/>
      <w:bookmarkStart w:id="722" w:name="_Toc447042832"/>
      <w:bookmarkStart w:id="723" w:name="_Toc457493590"/>
      <w:bookmarkStart w:id="724" w:name="_Toc459976689"/>
      <w:bookmarkStart w:id="725" w:name="_Toc470163872"/>
      <w:bookmarkStart w:id="726" w:name="_Toc470164454"/>
      <w:bookmarkStart w:id="727" w:name="_Toc475715063"/>
      <w:bookmarkStart w:id="728" w:name="_Toc479348864"/>
      <w:bookmarkStart w:id="729" w:name="_Toc479353946"/>
      <w:r w:rsidRPr="00357143">
        <w:t>6.2.1</w:t>
      </w:r>
      <w:r w:rsidR="00B70A74" w:rsidRPr="00357143">
        <w:t>2</w:t>
      </w:r>
      <w:r w:rsidRPr="00357143">
        <w:tab/>
        <w:t>Subscription and Notification</w:t>
      </w:r>
      <w:bookmarkEnd w:id="720"/>
      <w:bookmarkEnd w:id="721"/>
      <w:bookmarkEnd w:id="722"/>
      <w:bookmarkEnd w:id="723"/>
      <w:bookmarkEnd w:id="724"/>
      <w:bookmarkEnd w:id="725"/>
      <w:bookmarkEnd w:id="726"/>
      <w:bookmarkEnd w:id="727"/>
      <w:bookmarkEnd w:id="728"/>
      <w:bookmarkEnd w:id="729"/>
    </w:p>
    <w:p w:rsidR="002F399C" w:rsidRPr="00357143" w:rsidRDefault="00FD2C0C" w:rsidP="005361D0">
      <w:pPr>
        <w:pStyle w:val="40"/>
      </w:pPr>
      <w:bookmarkStart w:id="730" w:name="_Toc445302620"/>
      <w:bookmarkStart w:id="731" w:name="_Toc445389787"/>
      <w:bookmarkStart w:id="732" w:name="_Toc447042833"/>
      <w:bookmarkStart w:id="733" w:name="_Toc457493591"/>
      <w:bookmarkStart w:id="734" w:name="_Toc459976690"/>
      <w:bookmarkStart w:id="735" w:name="_Toc470163873"/>
      <w:bookmarkStart w:id="736" w:name="_Toc470164455"/>
      <w:bookmarkStart w:id="737" w:name="_Toc475715064"/>
      <w:bookmarkStart w:id="738" w:name="_Toc479348865"/>
      <w:bookmarkStart w:id="739" w:name="_Toc479353947"/>
      <w:r w:rsidRPr="00357143">
        <w:t>6.2.1</w:t>
      </w:r>
      <w:r w:rsidR="00B70A74" w:rsidRPr="00357143">
        <w:t>2</w:t>
      </w:r>
      <w:r w:rsidRPr="00357143">
        <w:t>.1</w:t>
      </w:r>
      <w:r w:rsidRPr="00357143">
        <w:tab/>
      </w:r>
      <w:r w:rsidR="002F399C" w:rsidRPr="00357143">
        <w:t>General Concepts</w:t>
      </w:r>
      <w:bookmarkEnd w:id="730"/>
      <w:bookmarkEnd w:id="731"/>
      <w:bookmarkEnd w:id="732"/>
      <w:bookmarkEnd w:id="733"/>
      <w:bookmarkEnd w:id="734"/>
      <w:bookmarkEnd w:id="735"/>
      <w:bookmarkEnd w:id="736"/>
      <w:bookmarkEnd w:id="737"/>
      <w:bookmarkEnd w:id="738"/>
      <w:bookmarkEnd w:id="73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740" w:name="_Toc445302621"/>
      <w:bookmarkStart w:id="741" w:name="_Toc445389788"/>
      <w:bookmarkStart w:id="742" w:name="_Toc447042834"/>
      <w:bookmarkStart w:id="743" w:name="_Toc457493592"/>
      <w:bookmarkStart w:id="744" w:name="_Toc459976691"/>
      <w:bookmarkStart w:id="745" w:name="_Toc470163874"/>
      <w:bookmarkStart w:id="746" w:name="_Toc470164456"/>
      <w:bookmarkStart w:id="747" w:name="_Toc475715065"/>
      <w:bookmarkStart w:id="748" w:name="_Toc479348866"/>
      <w:bookmarkStart w:id="749" w:name="_Toc479353948"/>
      <w:r w:rsidRPr="00357143">
        <w:t>6.2.1</w:t>
      </w:r>
      <w:r w:rsidR="00B70A74" w:rsidRPr="00357143">
        <w:t>2</w:t>
      </w:r>
      <w:r w:rsidRPr="00357143">
        <w:t>.2</w:t>
      </w:r>
      <w:r w:rsidRPr="00357143">
        <w:tab/>
      </w:r>
      <w:r w:rsidR="002F399C" w:rsidRPr="00357143">
        <w:t>Detailed Descriptions</w:t>
      </w:r>
      <w:bookmarkEnd w:id="740"/>
      <w:bookmarkEnd w:id="741"/>
      <w:bookmarkEnd w:id="742"/>
      <w:bookmarkEnd w:id="743"/>
      <w:bookmarkEnd w:id="744"/>
      <w:bookmarkEnd w:id="745"/>
      <w:bookmarkEnd w:id="746"/>
      <w:bookmarkEnd w:id="747"/>
      <w:bookmarkEnd w:id="748"/>
      <w:bookmarkEnd w:id="749"/>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750" w:name="_Toc445302622"/>
      <w:bookmarkStart w:id="751" w:name="_Toc445389789"/>
      <w:bookmarkStart w:id="752" w:name="_Toc447042835"/>
      <w:bookmarkStart w:id="753" w:name="_Toc457493593"/>
      <w:bookmarkStart w:id="754" w:name="_Toc459976692"/>
      <w:bookmarkStart w:id="755" w:name="_Toc470163875"/>
      <w:bookmarkStart w:id="756" w:name="_Toc470164457"/>
      <w:bookmarkStart w:id="757" w:name="_Toc475715066"/>
      <w:bookmarkStart w:id="758" w:name="_Toc479348867"/>
      <w:bookmarkStart w:id="759" w:name="_Toc479353949"/>
      <w:r w:rsidRPr="00357143">
        <w:lastRenderedPageBreak/>
        <w:t>6.</w:t>
      </w:r>
      <w:r w:rsidR="008052C8" w:rsidRPr="00357143">
        <w:t>3</w:t>
      </w:r>
      <w:r w:rsidRPr="00357143">
        <w:tab/>
      </w:r>
      <w:r w:rsidR="000D2F31" w:rsidRPr="00357143">
        <w:t>Security Aspects</w:t>
      </w:r>
      <w:bookmarkEnd w:id="750"/>
      <w:bookmarkEnd w:id="751"/>
      <w:bookmarkEnd w:id="752"/>
      <w:bookmarkEnd w:id="753"/>
      <w:bookmarkEnd w:id="754"/>
      <w:bookmarkEnd w:id="755"/>
      <w:bookmarkEnd w:id="756"/>
      <w:bookmarkEnd w:id="757"/>
      <w:bookmarkEnd w:id="758"/>
      <w:bookmarkEnd w:id="759"/>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3B1B55" w:rsidRPr="00357143">
        <w:fldChar w:fldCharType="begin"/>
      </w:r>
      <w:r w:rsidRPr="00357143">
        <w:instrText xml:space="preserve"> REF REF_oneM2MTR_0008 \h </w:instrText>
      </w:r>
      <w:r w:rsidR="003B1B55" w:rsidRPr="00357143">
        <w:fldChar w:fldCharType="separate"/>
      </w:r>
      <w:r w:rsidR="001C37F9" w:rsidRPr="00357143">
        <w:t>i.</w:t>
      </w:r>
      <w:r w:rsidR="001C37F9">
        <w:rPr>
          <w:noProof/>
        </w:rPr>
        <w:t>25</w:t>
      </w:r>
      <w:r w:rsidR="003B1B55"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760" w:name="_Toc445302623"/>
      <w:bookmarkStart w:id="761" w:name="_Toc445389790"/>
      <w:bookmarkStart w:id="762" w:name="_Toc447042836"/>
      <w:bookmarkStart w:id="763" w:name="_Toc457493594"/>
      <w:bookmarkStart w:id="764" w:name="_Toc459976693"/>
      <w:bookmarkStart w:id="765" w:name="_Toc470163876"/>
      <w:bookmarkStart w:id="766" w:name="_Toc470164458"/>
      <w:bookmarkStart w:id="767" w:name="_Toc475715067"/>
      <w:bookmarkStart w:id="768" w:name="_Toc479348868"/>
      <w:bookmarkStart w:id="769" w:name="_Toc479353950"/>
      <w:r w:rsidRPr="00357143">
        <w:t>6.4</w:t>
      </w:r>
      <w:r w:rsidRPr="00357143">
        <w:tab/>
        <w:t>Intra-M2M SP Communication</w:t>
      </w:r>
      <w:bookmarkEnd w:id="760"/>
      <w:bookmarkEnd w:id="761"/>
      <w:bookmarkEnd w:id="762"/>
      <w:bookmarkEnd w:id="763"/>
      <w:bookmarkEnd w:id="764"/>
      <w:bookmarkEnd w:id="765"/>
      <w:bookmarkEnd w:id="766"/>
      <w:bookmarkEnd w:id="767"/>
      <w:bookmarkEnd w:id="768"/>
      <w:bookmarkEnd w:id="769"/>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770" w:name="_Toc445302624"/>
      <w:bookmarkStart w:id="771" w:name="_Toc445389791"/>
      <w:bookmarkStart w:id="772" w:name="_Toc447042837"/>
      <w:bookmarkStart w:id="773" w:name="_Toc457493595"/>
      <w:bookmarkStart w:id="774" w:name="_Toc459976694"/>
      <w:bookmarkStart w:id="775" w:name="_Toc470163877"/>
      <w:bookmarkStart w:id="776" w:name="_Toc470164459"/>
      <w:bookmarkStart w:id="777" w:name="_Toc475715068"/>
      <w:bookmarkStart w:id="778" w:name="_Toc479348869"/>
      <w:bookmarkStart w:id="779" w:name="_Toc479353951"/>
      <w:r w:rsidRPr="00357143">
        <w:lastRenderedPageBreak/>
        <w:t>6.</w:t>
      </w:r>
      <w:r w:rsidR="0090528A" w:rsidRPr="00357143">
        <w:t>5</w:t>
      </w:r>
      <w:r w:rsidR="000D2F31" w:rsidRPr="00357143">
        <w:tab/>
      </w:r>
      <w:r w:rsidR="0030570A" w:rsidRPr="00357143">
        <w:t>Inter-M2M SP Communication</w:t>
      </w:r>
      <w:bookmarkEnd w:id="770"/>
      <w:bookmarkEnd w:id="771"/>
      <w:bookmarkEnd w:id="772"/>
      <w:bookmarkEnd w:id="773"/>
      <w:bookmarkEnd w:id="774"/>
      <w:bookmarkEnd w:id="775"/>
      <w:bookmarkEnd w:id="776"/>
      <w:bookmarkEnd w:id="777"/>
      <w:bookmarkEnd w:id="778"/>
      <w:bookmarkEnd w:id="779"/>
    </w:p>
    <w:p w:rsidR="001824FD" w:rsidRPr="00357143" w:rsidRDefault="001824FD" w:rsidP="005361D0">
      <w:pPr>
        <w:pStyle w:val="30"/>
      </w:pPr>
      <w:bookmarkStart w:id="780" w:name="_Toc445302625"/>
      <w:bookmarkStart w:id="781" w:name="_Toc445389792"/>
      <w:bookmarkStart w:id="782" w:name="_Toc447042838"/>
      <w:bookmarkStart w:id="783" w:name="_Toc457493596"/>
      <w:bookmarkStart w:id="784" w:name="_Toc459976695"/>
      <w:bookmarkStart w:id="785" w:name="_Toc470163878"/>
      <w:bookmarkStart w:id="786" w:name="_Toc470164460"/>
      <w:bookmarkStart w:id="787" w:name="_Toc475715069"/>
      <w:bookmarkStart w:id="788" w:name="_Toc479348870"/>
      <w:bookmarkStart w:id="789" w:name="_Toc479353952"/>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780"/>
      <w:bookmarkEnd w:id="781"/>
      <w:bookmarkEnd w:id="782"/>
      <w:bookmarkEnd w:id="783"/>
      <w:bookmarkEnd w:id="784"/>
      <w:bookmarkEnd w:id="785"/>
      <w:bookmarkEnd w:id="786"/>
      <w:bookmarkEnd w:id="787"/>
      <w:bookmarkEnd w:id="788"/>
      <w:bookmarkEnd w:id="789"/>
    </w:p>
    <w:p w:rsidR="0045012A" w:rsidRPr="00357143" w:rsidRDefault="0045012A" w:rsidP="0045012A">
      <w:pPr>
        <w:pStyle w:val="40"/>
      </w:pPr>
      <w:bookmarkStart w:id="790" w:name="_Toc447042839"/>
      <w:bookmarkStart w:id="791" w:name="_Toc457493597"/>
      <w:bookmarkStart w:id="792" w:name="_Toc459976696"/>
      <w:bookmarkStart w:id="793" w:name="_Toc470163879"/>
      <w:bookmarkStart w:id="794" w:name="_Toc470164461"/>
      <w:bookmarkStart w:id="795" w:name="_Toc475715070"/>
      <w:bookmarkStart w:id="796" w:name="_Toc479348871"/>
      <w:bookmarkStart w:id="797" w:name="_Toc479353953"/>
      <w:r w:rsidRPr="00357143">
        <w:rPr>
          <w:rFonts w:hint="eastAsia"/>
        </w:rPr>
        <w:t>6.5.1.0</w:t>
      </w:r>
      <w:r w:rsidRPr="00357143">
        <w:rPr>
          <w:rFonts w:hint="eastAsia"/>
        </w:rPr>
        <w:tab/>
        <w:t>Overview</w:t>
      </w:r>
      <w:bookmarkEnd w:id="790"/>
      <w:bookmarkEnd w:id="791"/>
      <w:bookmarkEnd w:id="792"/>
      <w:bookmarkEnd w:id="793"/>
      <w:bookmarkEnd w:id="794"/>
      <w:bookmarkEnd w:id="795"/>
      <w:bookmarkEnd w:id="796"/>
      <w:bookmarkEnd w:id="797"/>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798" w:name="_Toc445302626"/>
      <w:bookmarkStart w:id="799" w:name="_Toc445389793"/>
      <w:bookmarkStart w:id="800" w:name="_Toc447042840"/>
      <w:bookmarkStart w:id="801" w:name="_Toc457493598"/>
      <w:bookmarkStart w:id="802" w:name="_Toc459976697"/>
      <w:bookmarkStart w:id="803" w:name="_Toc470163880"/>
      <w:bookmarkStart w:id="804" w:name="_Toc470164462"/>
      <w:bookmarkStart w:id="805" w:name="_Toc475715071"/>
      <w:bookmarkStart w:id="806" w:name="_Toc479348872"/>
      <w:bookmarkStart w:id="807" w:name="_Toc479353954"/>
      <w:r w:rsidRPr="00357143">
        <w:t>6.</w:t>
      </w:r>
      <w:r w:rsidR="002B1496" w:rsidRPr="00357143">
        <w:t>5</w:t>
      </w:r>
      <w:r w:rsidRPr="00357143">
        <w:t>.1.1</w:t>
      </w:r>
      <w:r w:rsidR="00E537C3" w:rsidRPr="00357143">
        <w:tab/>
      </w:r>
      <w:r w:rsidRPr="00357143">
        <w:t>Public Domain Names and CSEs</w:t>
      </w:r>
      <w:bookmarkEnd w:id="798"/>
      <w:bookmarkEnd w:id="799"/>
      <w:bookmarkEnd w:id="800"/>
      <w:bookmarkEnd w:id="801"/>
      <w:bookmarkEnd w:id="802"/>
      <w:bookmarkEnd w:id="803"/>
      <w:bookmarkEnd w:id="804"/>
      <w:bookmarkEnd w:id="805"/>
      <w:bookmarkEnd w:id="806"/>
      <w:bookmarkEnd w:id="807"/>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3B1B55" w:rsidRPr="00357143">
        <w:fldChar w:fldCharType="begin"/>
      </w:r>
      <w:r w:rsidR="008339F7" w:rsidRPr="00357143">
        <w:instrText xml:space="preserve"> REF REF_IETFRFC1035 \h </w:instrText>
      </w:r>
      <w:r w:rsidR="003B1B55" w:rsidRPr="00357143">
        <w:fldChar w:fldCharType="separate"/>
      </w:r>
      <w:r w:rsidR="001C37F9" w:rsidRPr="00357143">
        <w:t>i.</w:t>
      </w:r>
      <w:r w:rsidR="001C37F9">
        <w:rPr>
          <w:noProof/>
        </w:rPr>
        <w:t>7</w:t>
      </w:r>
      <w:r w:rsidR="003B1B55" w:rsidRPr="00357143">
        <w:fldChar w:fldCharType="end"/>
      </w:r>
      <w:r w:rsidR="00612BC6" w:rsidRPr="00357143">
        <w:t>]</w:t>
      </w:r>
      <w:r w:rsidR="00377532" w:rsidRPr="00357143">
        <w:t xml:space="preserve">, </w:t>
      </w:r>
      <w:r w:rsidR="00612BC6" w:rsidRPr="00357143">
        <w:t>[</w:t>
      </w:r>
      <w:r w:rsidR="003B1B55" w:rsidRPr="00357143">
        <w:fldChar w:fldCharType="begin"/>
      </w:r>
      <w:r w:rsidR="00612BC6" w:rsidRPr="00357143">
        <w:instrText xml:space="preserve">REF REF_IETFRFC3596 \h </w:instrText>
      </w:r>
      <w:r w:rsidR="003B1B55" w:rsidRPr="00357143">
        <w:fldChar w:fldCharType="separate"/>
      </w:r>
      <w:r w:rsidR="001C37F9" w:rsidRPr="00357143">
        <w:t>i.</w:t>
      </w:r>
      <w:r w:rsidR="001C37F9">
        <w:rPr>
          <w:noProof/>
        </w:rPr>
        <w:t>9</w:t>
      </w:r>
      <w:r w:rsidR="003B1B55" w:rsidRPr="00357143">
        <w:fldChar w:fldCharType="end"/>
      </w:r>
      <w:r w:rsidR="00612BC6" w:rsidRPr="00357143">
        <w:t>]</w:t>
      </w:r>
      <w:r w:rsidR="00377532" w:rsidRPr="00357143">
        <w:t xml:space="preserve"> and </w:t>
      </w:r>
      <w:r w:rsidR="00612BC6" w:rsidRPr="00357143">
        <w:t>[</w:t>
      </w:r>
      <w:r w:rsidR="003B1B55" w:rsidRPr="00357143">
        <w:fldChar w:fldCharType="begin"/>
      </w:r>
      <w:r w:rsidR="00612BC6" w:rsidRPr="00357143">
        <w:instrText xml:space="preserve">REF REF_IETFRFC6895 \h </w:instrText>
      </w:r>
      <w:r w:rsidR="003B1B55" w:rsidRPr="00357143">
        <w:fldChar w:fldCharType="separate"/>
      </w:r>
      <w:r w:rsidR="001C37F9" w:rsidRPr="00357143">
        <w:t>i.</w:t>
      </w:r>
      <w:r w:rsidR="001C37F9">
        <w:rPr>
          <w:noProof/>
        </w:rPr>
        <w:t>12</w:t>
      </w:r>
      <w:r w:rsidR="003B1B55"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808" w:name="_Toc445302627"/>
      <w:bookmarkStart w:id="809" w:name="_Toc445389794"/>
      <w:bookmarkStart w:id="810" w:name="_Toc447042841"/>
      <w:bookmarkStart w:id="811" w:name="_Toc457493599"/>
      <w:bookmarkStart w:id="812" w:name="_Toc459976698"/>
      <w:bookmarkStart w:id="813" w:name="_Toc470163881"/>
      <w:bookmarkStart w:id="814" w:name="_Toc470164463"/>
      <w:bookmarkStart w:id="815" w:name="_Toc475715072"/>
      <w:bookmarkStart w:id="816" w:name="_Toc479348873"/>
      <w:bookmarkStart w:id="817" w:name="_Toc479353955"/>
      <w:r w:rsidRPr="00357143">
        <w:t>6.</w:t>
      </w:r>
      <w:r w:rsidR="002B1496" w:rsidRPr="00357143">
        <w:t>5</w:t>
      </w:r>
      <w:r w:rsidRPr="00357143">
        <w:t>.2</w:t>
      </w:r>
      <w:r w:rsidRPr="00357143">
        <w:tab/>
        <w:t>Inter M2M SP Generic Procedures</w:t>
      </w:r>
      <w:bookmarkEnd w:id="808"/>
      <w:bookmarkEnd w:id="809"/>
      <w:bookmarkEnd w:id="810"/>
      <w:bookmarkEnd w:id="811"/>
      <w:bookmarkEnd w:id="812"/>
      <w:bookmarkEnd w:id="813"/>
      <w:bookmarkEnd w:id="814"/>
      <w:bookmarkEnd w:id="815"/>
      <w:bookmarkEnd w:id="816"/>
      <w:bookmarkEnd w:id="817"/>
    </w:p>
    <w:p w:rsidR="0045012A" w:rsidRPr="00357143" w:rsidRDefault="0045012A" w:rsidP="0045012A">
      <w:pPr>
        <w:pStyle w:val="40"/>
      </w:pPr>
      <w:bookmarkStart w:id="818" w:name="_Toc447042842"/>
      <w:bookmarkStart w:id="819" w:name="_Toc457493600"/>
      <w:bookmarkStart w:id="820" w:name="_Toc459976699"/>
      <w:bookmarkStart w:id="821" w:name="_Toc470163882"/>
      <w:bookmarkStart w:id="822" w:name="_Toc470164464"/>
      <w:bookmarkStart w:id="823" w:name="_Toc475715073"/>
      <w:bookmarkStart w:id="824" w:name="_Toc479348874"/>
      <w:bookmarkStart w:id="825" w:name="_Toc479353956"/>
      <w:r w:rsidRPr="00357143">
        <w:rPr>
          <w:rFonts w:hint="eastAsia"/>
        </w:rPr>
        <w:t>6.5.2.0</w:t>
      </w:r>
      <w:r w:rsidRPr="00357143">
        <w:rPr>
          <w:rFonts w:eastAsia="simsun" w:hint="eastAsia"/>
          <w:lang w:eastAsia="zh-CN"/>
        </w:rPr>
        <w:tab/>
      </w:r>
      <w:r w:rsidRPr="00357143">
        <w:rPr>
          <w:rFonts w:hint="eastAsia"/>
        </w:rPr>
        <w:t>Overview</w:t>
      </w:r>
      <w:bookmarkEnd w:id="818"/>
      <w:bookmarkEnd w:id="819"/>
      <w:bookmarkEnd w:id="820"/>
      <w:bookmarkEnd w:id="821"/>
      <w:bookmarkEnd w:id="822"/>
      <w:bookmarkEnd w:id="823"/>
      <w:bookmarkEnd w:id="824"/>
      <w:bookmarkEnd w:id="825"/>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826" w:name="_Toc445302628"/>
      <w:bookmarkStart w:id="827" w:name="_Toc445389795"/>
      <w:bookmarkStart w:id="828" w:name="_Toc447042843"/>
      <w:bookmarkStart w:id="829" w:name="_Toc457493601"/>
      <w:bookmarkStart w:id="830" w:name="_Toc459976700"/>
      <w:bookmarkStart w:id="831" w:name="_Toc470163883"/>
      <w:bookmarkStart w:id="832" w:name="_Toc470164465"/>
      <w:bookmarkStart w:id="833" w:name="_Toc475715074"/>
      <w:bookmarkStart w:id="834" w:name="_Toc479348875"/>
      <w:bookmarkStart w:id="835" w:name="_Toc479353957"/>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826"/>
      <w:bookmarkEnd w:id="827"/>
      <w:bookmarkEnd w:id="828"/>
      <w:bookmarkEnd w:id="829"/>
      <w:bookmarkEnd w:id="830"/>
      <w:bookmarkEnd w:id="831"/>
      <w:bookmarkEnd w:id="832"/>
      <w:bookmarkEnd w:id="833"/>
      <w:bookmarkEnd w:id="834"/>
      <w:bookmarkEnd w:id="83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836" w:name="_Toc445302629"/>
      <w:bookmarkStart w:id="837" w:name="_Toc445389796"/>
      <w:bookmarkStart w:id="838" w:name="_Toc447042844"/>
      <w:bookmarkStart w:id="839" w:name="_Toc457493602"/>
      <w:bookmarkStart w:id="840" w:name="_Toc459976701"/>
      <w:bookmarkStart w:id="841" w:name="_Toc470163884"/>
      <w:bookmarkStart w:id="842" w:name="_Toc470164466"/>
      <w:bookmarkStart w:id="843" w:name="_Toc475715075"/>
      <w:bookmarkStart w:id="844" w:name="_Toc479348876"/>
      <w:bookmarkStart w:id="845" w:name="_Toc479353958"/>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836"/>
      <w:bookmarkEnd w:id="837"/>
      <w:bookmarkEnd w:id="838"/>
      <w:bookmarkEnd w:id="839"/>
      <w:bookmarkEnd w:id="840"/>
      <w:bookmarkEnd w:id="841"/>
      <w:bookmarkEnd w:id="842"/>
      <w:bookmarkEnd w:id="843"/>
      <w:bookmarkEnd w:id="844"/>
      <w:bookmarkEnd w:id="845"/>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846" w:name="_Toc445302630"/>
      <w:bookmarkStart w:id="847" w:name="_Toc445389797"/>
      <w:bookmarkStart w:id="848" w:name="_Toc447042845"/>
      <w:bookmarkStart w:id="849" w:name="_Toc457493603"/>
      <w:bookmarkStart w:id="850" w:name="_Toc459976702"/>
      <w:bookmarkStart w:id="851" w:name="_Toc470163885"/>
      <w:bookmarkStart w:id="852" w:name="_Toc470164467"/>
      <w:bookmarkStart w:id="853" w:name="_Toc475715076"/>
      <w:bookmarkStart w:id="854" w:name="_Toc479348877"/>
      <w:bookmarkStart w:id="855" w:name="_Toc479353959"/>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846"/>
      <w:bookmarkEnd w:id="847"/>
      <w:bookmarkEnd w:id="848"/>
      <w:bookmarkEnd w:id="849"/>
      <w:bookmarkEnd w:id="850"/>
      <w:bookmarkEnd w:id="851"/>
      <w:bookmarkEnd w:id="852"/>
      <w:bookmarkEnd w:id="853"/>
      <w:bookmarkEnd w:id="854"/>
      <w:bookmarkEnd w:id="855"/>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856" w:name="_Toc445302631"/>
      <w:bookmarkStart w:id="857" w:name="_Toc445389798"/>
      <w:bookmarkStart w:id="858" w:name="_Toc447042846"/>
      <w:bookmarkStart w:id="859" w:name="_Toc457493604"/>
      <w:bookmarkStart w:id="860" w:name="_Toc459976703"/>
      <w:bookmarkStart w:id="861" w:name="_Toc470163886"/>
      <w:bookmarkStart w:id="862" w:name="_Toc470164468"/>
      <w:bookmarkStart w:id="863" w:name="_Toc475715077"/>
      <w:bookmarkStart w:id="864" w:name="_Toc479348878"/>
      <w:bookmarkStart w:id="865" w:name="_Toc479353960"/>
      <w:r w:rsidRPr="00357143">
        <w:t>6.</w:t>
      </w:r>
      <w:r w:rsidR="002B1496" w:rsidRPr="00357143">
        <w:t>5</w:t>
      </w:r>
      <w:r w:rsidR="00612BC6" w:rsidRPr="00357143">
        <w:t>.3</w:t>
      </w:r>
      <w:r w:rsidR="00C30FBB" w:rsidRPr="00357143">
        <w:tab/>
      </w:r>
      <w:r w:rsidRPr="00357143">
        <w:t>DNS Provisioning for Inter-M2M SP Communication</w:t>
      </w:r>
      <w:bookmarkEnd w:id="856"/>
      <w:bookmarkEnd w:id="857"/>
      <w:bookmarkEnd w:id="858"/>
      <w:bookmarkEnd w:id="859"/>
      <w:bookmarkEnd w:id="860"/>
      <w:bookmarkEnd w:id="861"/>
      <w:bookmarkEnd w:id="862"/>
      <w:bookmarkEnd w:id="863"/>
      <w:bookmarkEnd w:id="864"/>
      <w:bookmarkEnd w:id="865"/>
    </w:p>
    <w:p w:rsidR="0045012A" w:rsidRPr="00357143" w:rsidRDefault="0045012A" w:rsidP="0045012A">
      <w:pPr>
        <w:pStyle w:val="40"/>
      </w:pPr>
      <w:bookmarkStart w:id="866" w:name="_Toc447042847"/>
      <w:bookmarkStart w:id="867" w:name="_Toc457493605"/>
      <w:bookmarkStart w:id="868" w:name="_Toc459976704"/>
      <w:bookmarkStart w:id="869" w:name="_Toc470163887"/>
      <w:bookmarkStart w:id="870" w:name="_Toc470164469"/>
      <w:bookmarkStart w:id="871" w:name="_Toc475715078"/>
      <w:bookmarkStart w:id="872" w:name="_Toc479348879"/>
      <w:bookmarkStart w:id="873" w:name="_Toc479353961"/>
      <w:r w:rsidRPr="00357143">
        <w:rPr>
          <w:rFonts w:hint="eastAsia"/>
        </w:rPr>
        <w:t>6.5.3.0</w:t>
      </w:r>
      <w:r w:rsidRPr="00357143">
        <w:rPr>
          <w:rFonts w:hint="eastAsia"/>
        </w:rPr>
        <w:tab/>
        <w:t>Overview</w:t>
      </w:r>
      <w:bookmarkEnd w:id="866"/>
      <w:bookmarkEnd w:id="867"/>
      <w:bookmarkEnd w:id="868"/>
      <w:bookmarkEnd w:id="869"/>
      <w:bookmarkEnd w:id="870"/>
      <w:bookmarkEnd w:id="871"/>
      <w:bookmarkEnd w:id="872"/>
      <w:bookmarkEnd w:id="873"/>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874" w:name="_Toc445302632"/>
      <w:bookmarkStart w:id="875" w:name="_Toc445389799"/>
      <w:bookmarkStart w:id="876" w:name="_Toc447042848"/>
      <w:bookmarkStart w:id="877" w:name="_Toc457493606"/>
      <w:bookmarkStart w:id="878" w:name="_Toc459976705"/>
      <w:bookmarkStart w:id="879" w:name="_Toc470163888"/>
      <w:bookmarkStart w:id="880" w:name="_Toc470164470"/>
      <w:bookmarkStart w:id="881" w:name="_Toc475715079"/>
      <w:bookmarkStart w:id="882" w:name="_Toc479348880"/>
      <w:bookmarkStart w:id="883" w:name="_Toc479353962"/>
      <w:r w:rsidRPr="00357143">
        <w:t>6.</w:t>
      </w:r>
      <w:r w:rsidR="002B1496" w:rsidRPr="00357143">
        <w:t>5</w:t>
      </w:r>
      <w:r w:rsidR="00612BC6" w:rsidRPr="00357143">
        <w:t>.3.1</w:t>
      </w:r>
      <w:r w:rsidR="00C30FBB" w:rsidRPr="00357143">
        <w:tab/>
      </w:r>
      <w:r w:rsidRPr="00357143">
        <w:t>Inter-M2M SP Communication Access Control Policies</w:t>
      </w:r>
      <w:bookmarkEnd w:id="874"/>
      <w:bookmarkEnd w:id="875"/>
      <w:bookmarkEnd w:id="876"/>
      <w:bookmarkEnd w:id="877"/>
      <w:bookmarkEnd w:id="878"/>
      <w:bookmarkEnd w:id="879"/>
      <w:bookmarkEnd w:id="880"/>
      <w:bookmarkEnd w:id="881"/>
      <w:bookmarkEnd w:id="882"/>
      <w:bookmarkEnd w:id="88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884" w:name="_Toc445302633"/>
      <w:bookmarkStart w:id="885" w:name="_Toc445389800"/>
      <w:bookmarkStart w:id="886" w:name="_Toc447042849"/>
      <w:bookmarkStart w:id="887" w:name="_Toc457493607"/>
      <w:bookmarkStart w:id="888" w:name="_Toc459976706"/>
      <w:bookmarkStart w:id="889" w:name="_Toc470163889"/>
      <w:bookmarkStart w:id="890" w:name="_Toc470164471"/>
      <w:bookmarkStart w:id="891" w:name="_Toc475715080"/>
      <w:bookmarkStart w:id="892" w:name="_Toc479348881"/>
      <w:bookmarkStart w:id="893" w:name="_Toc479353963"/>
      <w:r w:rsidRPr="00357143">
        <w:t>6.5</w:t>
      </w:r>
      <w:r w:rsidR="002B1496" w:rsidRPr="00357143">
        <w:t>.4</w:t>
      </w:r>
      <w:r w:rsidRPr="00357143">
        <w:tab/>
        <w:t>Conditional Inter-M2M S</w:t>
      </w:r>
      <w:r w:rsidR="00310678" w:rsidRPr="00357143">
        <w:t>ervice Provider CSE R</w:t>
      </w:r>
      <w:r w:rsidRPr="00357143">
        <w:t>egistration</w:t>
      </w:r>
      <w:bookmarkEnd w:id="884"/>
      <w:bookmarkEnd w:id="885"/>
      <w:bookmarkEnd w:id="886"/>
      <w:bookmarkEnd w:id="887"/>
      <w:bookmarkEnd w:id="888"/>
      <w:bookmarkEnd w:id="889"/>
      <w:bookmarkEnd w:id="890"/>
      <w:bookmarkEnd w:id="891"/>
      <w:bookmarkEnd w:id="892"/>
      <w:bookmarkEnd w:id="893"/>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894" w:name="_Toc445302634"/>
      <w:bookmarkStart w:id="895" w:name="_Toc445389801"/>
      <w:bookmarkStart w:id="896" w:name="_Toc447042850"/>
      <w:bookmarkStart w:id="897" w:name="_Toc457493608"/>
      <w:bookmarkStart w:id="898" w:name="_Toc459976707"/>
      <w:bookmarkStart w:id="899" w:name="_Toc470163890"/>
      <w:bookmarkStart w:id="900" w:name="_Toc470164472"/>
      <w:bookmarkStart w:id="901" w:name="_Toc475715081"/>
      <w:bookmarkStart w:id="902" w:name="_Toc479348882"/>
      <w:bookmarkStart w:id="903" w:name="_Toc479353964"/>
      <w:r w:rsidRPr="00357143">
        <w:t>6.</w:t>
      </w:r>
      <w:r w:rsidR="002B1496" w:rsidRPr="00357143">
        <w:t>6</w:t>
      </w:r>
      <w:r w:rsidRPr="00357143">
        <w:tab/>
        <w:t>M2M Service Subscription</w:t>
      </w:r>
      <w:bookmarkEnd w:id="894"/>
      <w:bookmarkEnd w:id="895"/>
      <w:bookmarkEnd w:id="896"/>
      <w:bookmarkEnd w:id="897"/>
      <w:bookmarkEnd w:id="898"/>
      <w:bookmarkEnd w:id="899"/>
      <w:bookmarkEnd w:id="900"/>
      <w:bookmarkEnd w:id="901"/>
      <w:bookmarkEnd w:id="902"/>
      <w:bookmarkEnd w:id="903"/>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3B1B55" w:rsidRPr="00357143">
        <w:fldChar w:fldCharType="begin"/>
      </w:r>
      <w:r w:rsidR="008339F7" w:rsidRPr="00357143">
        <w:instrText xml:space="preserve"> REF REF_oneM2MTS_0003 \h </w:instrText>
      </w:r>
      <w:r w:rsidR="003B1B55" w:rsidRPr="00357143">
        <w:fldChar w:fldCharType="separate"/>
      </w:r>
      <w:r w:rsidR="001C37F9">
        <w:rPr>
          <w:noProof/>
        </w:rPr>
        <w:t>2</w:t>
      </w:r>
      <w:r w:rsidR="003B1B55"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904" w:name="_Toc445302635"/>
      <w:bookmarkStart w:id="905" w:name="_Toc445389802"/>
      <w:bookmarkStart w:id="906" w:name="_Toc447042851"/>
      <w:bookmarkStart w:id="907" w:name="_Toc457493609"/>
      <w:bookmarkStart w:id="908" w:name="_Toc459976708"/>
      <w:bookmarkStart w:id="909" w:name="_Toc470163891"/>
      <w:bookmarkStart w:id="910" w:name="_Toc470164473"/>
      <w:bookmarkStart w:id="911" w:name="_Toc475715082"/>
      <w:bookmarkStart w:id="912" w:name="_Toc479348883"/>
      <w:bookmarkStart w:id="913" w:name="_Toc479353965"/>
      <w:r w:rsidRPr="00357143">
        <w:t>7</w:t>
      </w:r>
      <w:r w:rsidRPr="00357143">
        <w:tab/>
      </w:r>
      <w:r w:rsidR="00AD45AA" w:rsidRPr="00357143">
        <w:t xml:space="preserve">M2M </w:t>
      </w:r>
      <w:r w:rsidR="00CC1C80" w:rsidRPr="00357143">
        <w:t>Entities and Object Identification</w:t>
      </w:r>
      <w:bookmarkEnd w:id="904"/>
      <w:bookmarkEnd w:id="905"/>
      <w:bookmarkEnd w:id="906"/>
      <w:bookmarkEnd w:id="907"/>
      <w:bookmarkEnd w:id="908"/>
      <w:bookmarkEnd w:id="909"/>
      <w:bookmarkEnd w:id="910"/>
      <w:bookmarkEnd w:id="911"/>
      <w:bookmarkEnd w:id="912"/>
      <w:bookmarkEnd w:id="913"/>
    </w:p>
    <w:p w:rsidR="00E27334" w:rsidRPr="00357143" w:rsidRDefault="00E27334" w:rsidP="00E27334">
      <w:pPr>
        <w:pStyle w:val="2"/>
      </w:pPr>
      <w:bookmarkStart w:id="914" w:name="_Toc445302636"/>
      <w:bookmarkStart w:id="915" w:name="_Toc445389803"/>
      <w:bookmarkStart w:id="916" w:name="_Toc447042852"/>
      <w:bookmarkStart w:id="917" w:name="_Toc457493610"/>
      <w:bookmarkStart w:id="918" w:name="_Toc459976709"/>
      <w:bookmarkStart w:id="919" w:name="_Toc470163892"/>
      <w:bookmarkStart w:id="920" w:name="_Toc470164474"/>
      <w:bookmarkStart w:id="921" w:name="_Toc475715083"/>
      <w:bookmarkStart w:id="922" w:name="_Toc479348884"/>
      <w:bookmarkStart w:id="923" w:name="_Toc479353966"/>
      <w:r w:rsidRPr="00357143">
        <w:t>7.1</w:t>
      </w:r>
      <w:r w:rsidRPr="00357143">
        <w:tab/>
        <w:t>M2M Identifiers</w:t>
      </w:r>
      <w:bookmarkEnd w:id="914"/>
      <w:bookmarkEnd w:id="915"/>
      <w:bookmarkEnd w:id="916"/>
      <w:bookmarkEnd w:id="917"/>
      <w:bookmarkEnd w:id="918"/>
      <w:bookmarkEnd w:id="919"/>
      <w:bookmarkEnd w:id="920"/>
      <w:bookmarkEnd w:id="921"/>
      <w:bookmarkEnd w:id="922"/>
      <w:bookmarkEnd w:id="923"/>
    </w:p>
    <w:p w:rsidR="0045012A" w:rsidRPr="00357143" w:rsidRDefault="0045012A" w:rsidP="0045012A">
      <w:pPr>
        <w:pStyle w:val="30"/>
      </w:pPr>
      <w:bookmarkStart w:id="924" w:name="_Toc447042853"/>
      <w:bookmarkStart w:id="925" w:name="_Toc457493611"/>
      <w:bookmarkStart w:id="926" w:name="_Toc459976710"/>
      <w:bookmarkStart w:id="927" w:name="_Toc470163893"/>
      <w:bookmarkStart w:id="928" w:name="_Toc470164475"/>
      <w:bookmarkStart w:id="929" w:name="_Toc475715084"/>
      <w:bookmarkStart w:id="930" w:name="_Toc479348885"/>
      <w:bookmarkStart w:id="931" w:name="_Toc479353967"/>
      <w:r w:rsidRPr="00357143">
        <w:rPr>
          <w:rFonts w:hint="eastAsia"/>
        </w:rPr>
        <w:t>7.1.0</w:t>
      </w:r>
      <w:r w:rsidRPr="00357143">
        <w:rPr>
          <w:rFonts w:hint="eastAsia"/>
        </w:rPr>
        <w:tab/>
        <w:t>Overview</w:t>
      </w:r>
      <w:bookmarkEnd w:id="924"/>
      <w:bookmarkEnd w:id="925"/>
      <w:bookmarkEnd w:id="926"/>
      <w:bookmarkEnd w:id="927"/>
      <w:bookmarkEnd w:id="928"/>
      <w:bookmarkEnd w:id="929"/>
      <w:bookmarkEnd w:id="930"/>
      <w:bookmarkEnd w:id="93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932" w:name="_Toc445302637"/>
      <w:bookmarkStart w:id="933" w:name="_Toc445389804"/>
      <w:bookmarkStart w:id="934" w:name="_Toc447042854"/>
      <w:bookmarkStart w:id="935" w:name="_Toc457493612"/>
      <w:bookmarkStart w:id="936" w:name="_Toc459976711"/>
      <w:bookmarkStart w:id="937" w:name="_Toc470163894"/>
      <w:bookmarkStart w:id="938" w:name="_Toc470164476"/>
      <w:bookmarkStart w:id="939" w:name="_Toc475715085"/>
      <w:bookmarkStart w:id="940" w:name="_Toc479348886"/>
      <w:bookmarkStart w:id="941" w:name="_Toc479353968"/>
      <w:r w:rsidRPr="00357143">
        <w:t>7.</w:t>
      </w:r>
      <w:r w:rsidR="002C57F4" w:rsidRPr="00357143">
        <w:t>1</w:t>
      </w:r>
      <w:r w:rsidRPr="00357143">
        <w:t>.1</w:t>
      </w:r>
      <w:r w:rsidRPr="00357143">
        <w:tab/>
        <w:t>M2M Service Provider Identifier (M2M-SP-ID)</w:t>
      </w:r>
      <w:bookmarkEnd w:id="932"/>
      <w:bookmarkEnd w:id="933"/>
      <w:bookmarkEnd w:id="934"/>
      <w:bookmarkEnd w:id="935"/>
      <w:bookmarkEnd w:id="936"/>
      <w:bookmarkEnd w:id="937"/>
      <w:bookmarkEnd w:id="938"/>
      <w:bookmarkEnd w:id="939"/>
      <w:bookmarkEnd w:id="940"/>
      <w:bookmarkEnd w:id="941"/>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942" w:name="_Toc445302638"/>
      <w:bookmarkStart w:id="943" w:name="_Toc445389805"/>
      <w:bookmarkStart w:id="944" w:name="_Toc447042855"/>
      <w:bookmarkStart w:id="945" w:name="_Toc457493613"/>
      <w:bookmarkStart w:id="946" w:name="_Toc459976712"/>
      <w:bookmarkStart w:id="947" w:name="_Toc470163895"/>
      <w:bookmarkStart w:id="948" w:name="_Toc470164477"/>
      <w:bookmarkStart w:id="949" w:name="_Toc475715086"/>
      <w:bookmarkStart w:id="950" w:name="_Toc479348887"/>
      <w:bookmarkStart w:id="951" w:name="_Toc479353969"/>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942"/>
      <w:bookmarkEnd w:id="943"/>
      <w:bookmarkEnd w:id="944"/>
      <w:bookmarkEnd w:id="945"/>
      <w:bookmarkEnd w:id="946"/>
      <w:bookmarkEnd w:id="947"/>
      <w:bookmarkEnd w:id="948"/>
      <w:bookmarkEnd w:id="949"/>
      <w:bookmarkEnd w:id="950"/>
      <w:bookmarkEnd w:id="951"/>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952" w:name="_Toc445302639"/>
      <w:bookmarkStart w:id="953" w:name="_Toc445389806"/>
      <w:bookmarkStart w:id="954" w:name="_Toc447042856"/>
      <w:bookmarkStart w:id="955" w:name="_Toc457493614"/>
      <w:bookmarkStart w:id="956" w:name="_Toc459976713"/>
      <w:bookmarkStart w:id="957" w:name="_Toc470163896"/>
      <w:bookmarkStart w:id="958" w:name="_Toc470164478"/>
      <w:bookmarkStart w:id="959" w:name="_Toc475715087"/>
      <w:bookmarkStart w:id="960" w:name="_Toc479348888"/>
      <w:bookmarkStart w:id="961" w:name="_Toc479353970"/>
      <w:r w:rsidRPr="00357143">
        <w:t>7.</w:t>
      </w:r>
      <w:r w:rsidR="002C57F4" w:rsidRPr="00357143">
        <w:t>1</w:t>
      </w:r>
      <w:r w:rsidRPr="00357143">
        <w:t>.3</w:t>
      </w:r>
      <w:r w:rsidRPr="00357143">
        <w:tab/>
        <w:t>Application Identifier (App-ID)</w:t>
      </w:r>
      <w:bookmarkEnd w:id="952"/>
      <w:bookmarkEnd w:id="953"/>
      <w:bookmarkEnd w:id="954"/>
      <w:bookmarkEnd w:id="955"/>
      <w:bookmarkEnd w:id="956"/>
      <w:bookmarkEnd w:id="957"/>
      <w:bookmarkEnd w:id="958"/>
      <w:bookmarkEnd w:id="959"/>
      <w:bookmarkEnd w:id="960"/>
      <w:bookmarkEnd w:id="961"/>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962" w:name="_Toc445302640"/>
      <w:bookmarkStart w:id="963" w:name="_Toc445389807"/>
      <w:bookmarkStart w:id="964" w:name="_Toc447042857"/>
      <w:bookmarkStart w:id="965" w:name="_Toc457493615"/>
      <w:bookmarkStart w:id="966" w:name="_Toc459976714"/>
      <w:bookmarkStart w:id="967" w:name="_Toc470163897"/>
      <w:bookmarkStart w:id="968" w:name="_Toc470164479"/>
      <w:bookmarkStart w:id="969" w:name="_Toc475715088"/>
      <w:bookmarkStart w:id="970" w:name="_Toc479348889"/>
      <w:bookmarkStart w:id="971" w:name="_Toc479353971"/>
      <w:r w:rsidRPr="00357143">
        <w:t>7.</w:t>
      </w:r>
      <w:r w:rsidR="002C57F4" w:rsidRPr="00357143">
        <w:t>1</w:t>
      </w:r>
      <w:r w:rsidRPr="00357143">
        <w:t>.4</w:t>
      </w:r>
      <w:r w:rsidRPr="00357143">
        <w:tab/>
        <w:t>CSE Identifier (CSE-ID)</w:t>
      </w:r>
      <w:bookmarkEnd w:id="962"/>
      <w:bookmarkEnd w:id="963"/>
      <w:bookmarkEnd w:id="964"/>
      <w:bookmarkEnd w:id="965"/>
      <w:bookmarkEnd w:id="966"/>
      <w:bookmarkEnd w:id="967"/>
      <w:bookmarkEnd w:id="968"/>
      <w:bookmarkEnd w:id="969"/>
      <w:bookmarkEnd w:id="970"/>
      <w:bookmarkEnd w:id="971"/>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lastRenderedPageBreak/>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972" w:name="_Toc445302641"/>
      <w:bookmarkStart w:id="973" w:name="_Toc445389808"/>
      <w:bookmarkStart w:id="974" w:name="_Toc447042858"/>
      <w:bookmarkStart w:id="975" w:name="_Toc457493616"/>
      <w:bookmarkStart w:id="976" w:name="_Toc459976715"/>
      <w:bookmarkStart w:id="977" w:name="_Toc470163898"/>
      <w:bookmarkStart w:id="978" w:name="_Toc470164480"/>
      <w:bookmarkStart w:id="979" w:name="_Toc475715089"/>
      <w:bookmarkStart w:id="980" w:name="_Toc479348890"/>
      <w:bookmarkStart w:id="981" w:name="_Toc479353972"/>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972"/>
      <w:bookmarkEnd w:id="973"/>
      <w:bookmarkEnd w:id="974"/>
      <w:bookmarkEnd w:id="975"/>
      <w:bookmarkEnd w:id="976"/>
      <w:bookmarkEnd w:id="977"/>
      <w:bookmarkEnd w:id="978"/>
      <w:bookmarkEnd w:id="979"/>
      <w:bookmarkEnd w:id="980"/>
      <w:bookmarkEnd w:id="98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982" w:name="_Toc445302642"/>
      <w:bookmarkStart w:id="983" w:name="_Toc445389809"/>
      <w:bookmarkStart w:id="984" w:name="_Toc447042859"/>
      <w:bookmarkStart w:id="985" w:name="_Toc457493617"/>
      <w:bookmarkStart w:id="986" w:name="_Toc459976716"/>
      <w:bookmarkStart w:id="987" w:name="_Toc470163899"/>
      <w:bookmarkStart w:id="988" w:name="_Toc470164481"/>
      <w:bookmarkStart w:id="989" w:name="_Toc475715090"/>
      <w:bookmarkStart w:id="990" w:name="_Toc479348891"/>
      <w:bookmarkStart w:id="991" w:name="_Toc479353973"/>
      <w:r w:rsidRPr="00357143">
        <w:t>7.</w:t>
      </w:r>
      <w:r w:rsidR="002C57F4" w:rsidRPr="00357143">
        <w:t>1</w:t>
      </w:r>
      <w:r w:rsidRPr="00357143">
        <w:t>.6</w:t>
      </w:r>
      <w:r w:rsidRPr="00357143">
        <w:tab/>
        <w:t>M2M Service Subscription Identifier (M2M-Sub-ID)</w:t>
      </w:r>
      <w:bookmarkEnd w:id="982"/>
      <w:bookmarkEnd w:id="983"/>
      <w:bookmarkEnd w:id="984"/>
      <w:bookmarkEnd w:id="985"/>
      <w:bookmarkEnd w:id="986"/>
      <w:bookmarkEnd w:id="987"/>
      <w:bookmarkEnd w:id="988"/>
      <w:bookmarkEnd w:id="989"/>
      <w:bookmarkEnd w:id="990"/>
      <w:bookmarkEnd w:id="991"/>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992" w:name="_Toc445302643"/>
      <w:bookmarkStart w:id="993" w:name="_Toc445389810"/>
      <w:bookmarkStart w:id="994" w:name="_Toc447042860"/>
      <w:bookmarkStart w:id="995" w:name="_Toc457493618"/>
      <w:bookmarkStart w:id="996" w:name="_Toc459976717"/>
      <w:bookmarkStart w:id="997" w:name="_Toc470163900"/>
      <w:bookmarkStart w:id="998" w:name="_Toc470164482"/>
      <w:bookmarkStart w:id="999" w:name="_Toc475715091"/>
      <w:bookmarkStart w:id="1000" w:name="_Toc479348892"/>
      <w:bookmarkStart w:id="1001" w:name="_Toc479353974"/>
      <w:r w:rsidRPr="00357143">
        <w:t>7.1.</w:t>
      </w:r>
      <w:r w:rsidR="00CF224C" w:rsidRPr="00357143">
        <w:t>7</w:t>
      </w:r>
      <w:r w:rsidR="00887C0D" w:rsidRPr="00357143">
        <w:tab/>
      </w:r>
      <w:r w:rsidRPr="00357143">
        <w:t>M2M Request Identifier (M2M-Request-ID)</w:t>
      </w:r>
      <w:bookmarkEnd w:id="992"/>
      <w:bookmarkEnd w:id="993"/>
      <w:bookmarkEnd w:id="994"/>
      <w:bookmarkEnd w:id="995"/>
      <w:bookmarkEnd w:id="996"/>
      <w:bookmarkEnd w:id="997"/>
      <w:bookmarkEnd w:id="998"/>
      <w:bookmarkEnd w:id="999"/>
      <w:bookmarkEnd w:id="1000"/>
      <w:bookmarkEnd w:id="1001"/>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1002" w:name="_Toc445302644"/>
      <w:bookmarkStart w:id="1003" w:name="_Toc445389811"/>
      <w:bookmarkStart w:id="1004" w:name="_Toc447042861"/>
      <w:bookmarkStart w:id="1005" w:name="_Toc457493619"/>
      <w:bookmarkStart w:id="1006" w:name="_Toc459976718"/>
      <w:bookmarkStart w:id="1007" w:name="_Toc470163901"/>
      <w:bookmarkStart w:id="1008" w:name="_Toc470164483"/>
      <w:bookmarkStart w:id="1009" w:name="_Toc475715092"/>
      <w:bookmarkStart w:id="1010" w:name="_Toc479348893"/>
      <w:bookmarkStart w:id="1011" w:name="_Toc479353975"/>
      <w:r w:rsidRPr="00357143">
        <w:t>7.1.8</w:t>
      </w:r>
      <w:r w:rsidR="00AE10C6" w:rsidRPr="00357143">
        <w:tab/>
        <w:t>M2M External Identifier (M2M-Ext-ID)</w:t>
      </w:r>
      <w:bookmarkEnd w:id="1002"/>
      <w:bookmarkEnd w:id="1003"/>
      <w:bookmarkEnd w:id="1004"/>
      <w:bookmarkEnd w:id="1005"/>
      <w:bookmarkEnd w:id="1006"/>
      <w:bookmarkEnd w:id="1007"/>
      <w:bookmarkEnd w:id="1008"/>
      <w:bookmarkEnd w:id="1009"/>
      <w:bookmarkEnd w:id="1010"/>
      <w:bookmarkEnd w:id="1011"/>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1012" w:name="_Toc445302645"/>
      <w:bookmarkStart w:id="1013" w:name="_Toc445389812"/>
      <w:bookmarkStart w:id="1014" w:name="_Toc447042862"/>
      <w:bookmarkStart w:id="1015" w:name="_Toc457493620"/>
      <w:bookmarkStart w:id="1016" w:name="_Toc459976719"/>
      <w:bookmarkStart w:id="1017" w:name="_Toc470163902"/>
      <w:bookmarkStart w:id="1018" w:name="_Toc470164484"/>
      <w:bookmarkStart w:id="1019" w:name="_Toc475715093"/>
      <w:bookmarkStart w:id="1020" w:name="_Toc479348894"/>
      <w:bookmarkStart w:id="1021" w:name="_Toc479353976"/>
      <w:r w:rsidRPr="00357143">
        <w:t>7.1.9</w:t>
      </w:r>
      <w:r w:rsidRPr="00357143">
        <w:tab/>
        <w:t>Underlying Network Identifier (UNetwork-ID)</w:t>
      </w:r>
      <w:bookmarkEnd w:id="1012"/>
      <w:bookmarkEnd w:id="1013"/>
      <w:bookmarkEnd w:id="1014"/>
      <w:bookmarkEnd w:id="1015"/>
      <w:bookmarkEnd w:id="1016"/>
      <w:bookmarkEnd w:id="1017"/>
      <w:bookmarkEnd w:id="1018"/>
      <w:bookmarkEnd w:id="1019"/>
      <w:bookmarkEnd w:id="1020"/>
      <w:bookmarkEnd w:id="1021"/>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1022" w:name="_Toc445302646"/>
      <w:bookmarkStart w:id="1023" w:name="_Toc445389813"/>
      <w:bookmarkStart w:id="1024" w:name="_Toc447042863"/>
      <w:bookmarkStart w:id="1025" w:name="_Toc457493621"/>
      <w:bookmarkStart w:id="1026" w:name="_Toc459976720"/>
      <w:bookmarkStart w:id="1027" w:name="_Toc470163903"/>
      <w:bookmarkStart w:id="1028" w:name="_Toc470164485"/>
      <w:bookmarkStart w:id="1029" w:name="_Toc475715094"/>
      <w:bookmarkStart w:id="1030" w:name="_Toc479348895"/>
      <w:bookmarkStart w:id="1031" w:name="_Toc479353977"/>
      <w:r w:rsidRPr="00357143">
        <w:t>7.1.10</w:t>
      </w:r>
      <w:r w:rsidRPr="00357143">
        <w:tab/>
        <w:t>Trigger Recipient Identifier (Trigger-Recipient-ID)</w:t>
      </w:r>
      <w:bookmarkEnd w:id="1022"/>
      <w:bookmarkEnd w:id="1023"/>
      <w:bookmarkEnd w:id="1024"/>
      <w:bookmarkEnd w:id="1025"/>
      <w:bookmarkEnd w:id="1026"/>
      <w:bookmarkEnd w:id="1027"/>
      <w:bookmarkEnd w:id="1028"/>
      <w:bookmarkEnd w:id="1029"/>
      <w:bookmarkEnd w:id="1030"/>
      <w:bookmarkEnd w:id="103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3B1B55" w:rsidRPr="00357143">
        <w:fldChar w:fldCharType="begin"/>
      </w:r>
      <w:r w:rsidR="00612BC6" w:rsidRPr="00357143">
        <w:instrText xml:space="preserve"> REF REF_3GPPTS23682 \h </w:instrText>
      </w:r>
      <w:r w:rsidR="003B1B55" w:rsidRPr="00357143">
        <w:fldChar w:fldCharType="separate"/>
      </w:r>
      <w:r w:rsidR="001C37F9" w:rsidRPr="00357143">
        <w:t>i.</w:t>
      </w:r>
      <w:r w:rsidR="001C37F9">
        <w:rPr>
          <w:noProof/>
        </w:rPr>
        <w:t>14</w:t>
      </w:r>
      <w:r w:rsidR="003B1B55"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1032" w:name="_Toc445302647"/>
      <w:bookmarkStart w:id="1033" w:name="_Toc445389814"/>
      <w:bookmarkStart w:id="1034" w:name="_Toc447042864"/>
      <w:bookmarkStart w:id="1035" w:name="_Toc457493622"/>
      <w:bookmarkStart w:id="1036" w:name="_Toc459976721"/>
      <w:bookmarkStart w:id="1037" w:name="_Toc470163904"/>
      <w:bookmarkStart w:id="1038" w:name="_Toc470164486"/>
      <w:bookmarkStart w:id="1039" w:name="_Toc475715095"/>
      <w:bookmarkStart w:id="1040" w:name="_Toc479348896"/>
      <w:bookmarkStart w:id="1041" w:name="_Toc479353978"/>
      <w:r w:rsidRPr="00357143">
        <w:t>7.1.11</w:t>
      </w:r>
      <w:r w:rsidRPr="00357143">
        <w:tab/>
      </w:r>
      <w:r w:rsidR="004544B0" w:rsidRPr="00357143">
        <w:rPr>
          <w:rFonts w:eastAsia="simsun" w:hint="eastAsia"/>
          <w:lang w:eastAsia="zh-CN"/>
        </w:rPr>
        <w:t>Void</w:t>
      </w:r>
      <w:bookmarkEnd w:id="1032"/>
      <w:bookmarkEnd w:id="1033"/>
      <w:bookmarkEnd w:id="1034"/>
      <w:bookmarkEnd w:id="1035"/>
      <w:bookmarkEnd w:id="1036"/>
      <w:bookmarkEnd w:id="1037"/>
      <w:bookmarkEnd w:id="1038"/>
      <w:bookmarkEnd w:id="1039"/>
      <w:bookmarkEnd w:id="1040"/>
      <w:bookmarkEnd w:id="1041"/>
    </w:p>
    <w:p w:rsidR="00C5188B" w:rsidRPr="00357143" w:rsidRDefault="00C5188B" w:rsidP="00CD79B8">
      <w:pPr>
        <w:pStyle w:val="30"/>
        <w:rPr>
          <w:rFonts w:eastAsia="simsun"/>
          <w:lang w:eastAsia="zh-CN"/>
        </w:rPr>
      </w:pPr>
      <w:bookmarkStart w:id="1042" w:name="_Toc445302648"/>
      <w:bookmarkStart w:id="1043" w:name="_Toc445389815"/>
      <w:bookmarkStart w:id="1044" w:name="_Toc447042865"/>
      <w:bookmarkStart w:id="1045" w:name="_Toc457493623"/>
      <w:bookmarkStart w:id="1046" w:name="_Toc459976722"/>
      <w:bookmarkStart w:id="1047" w:name="_Toc470163905"/>
      <w:bookmarkStart w:id="1048" w:name="_Toc470164487"/>
      <w:bookmarkStart w:id="1049" w:name="_Toc475715096"/>
      <w:bookmarkStart w:id="1050" w:name="_Toc479348897"/>
      <w:bookmarkStart w:id="1051" w:name="_Toc479353979"/>
      <w:r w:rsidRPr="00357143">
        <w:t>7.1.12</w:t>
      </w:r>
      <w:r w:rsidR="00CD79B8" w:rsidRPr="00357143">
        <w:tab/>
      </w:r>
      <w:r w:rsidR="004544B0" w:rsidRPr="00357143">
        <w:rPr>
          <w:rFonts w:eastAsia="simsun" w:hint="eastAsia"/>
          <w:lang w:eastAsia="zh-CN"/>
        </w:rPr>
        <w:t>Void</w:t>
      </w:r>
      <w:bookmarkEnd w:id="1042"/>
      <w:bookmarkEnd w:id="1043"/>
      <w:bookmarkEnd w:id="1044"/>
      <w:bookmarkEnd w:id="1045"/>
      <w:bookmarkEnd w:id="1046"/>
      <w:bookmarkEnd w:id="1047"/>
      <w:bookmarkEnd w:id="1048"/>
      <w:bookmarkEnd w:id="1049"/>
      <w:bookmarkEnd w:id="1050"/>
      <w:bookmarkEnd w:id="1051"/>
    </w:p>
    <w:p w:rsidR="00C5188B" w:rsidRPr="00357143" w:rsidRDefault="00C5188B" w:rsidP="00CD79B8">
      <w:pPr>
        <w:pStyle w:val="30"/>
      </w:pPr>
      <w:bookmarkStart w:id="1052" w:name="_Toc445302649"/>
      <w:bookmarkStart w:id="1053" w:name="_Toc445389816"/>
      <w:bookmarkStart w:id="1054" w:name="_Toc447042866"/>
      <w:bookmarkStart w:id="1055" w:name="_Toc457493624"/>
      <w:bookmarkStart w:id="1056" w:name="_Toc459976723"/>
      <w:bookmarkStart w:id="1057" w:name="_Toc470163906"/>
      <w:bookmarkStart w:id="1058" w:name="_Toc470164488"/>
      <w:bookmarkStart w:id="1059" w:name="_Toc475715097"/>
      <w:bookmarkStart w:id="1060" w:name="_Toc479348898"/>
      <w:bookmarkStart w:id="1061" w:name="_Toc479353980"/>
      <w:r w:rsidRPr="00357143">
        <w:t>7.1.13</w:t>
      </w:r>
      <w:r w:rsidRPr="00357143">
        <w:tab/>
        <w:t>M2M Service Profile Identifier (M2M-Service-Profile-ID)</w:t>
      </w:r>
      <w:bookmarkEnd w:id="1052"/>
      <w:bookmarkEnd w:id="1053"/>
      <w:bookmarkEnd w:id="1054"/>
      <w:bookmarkEnd w:id="1055"/>
      <w:bookmarkEnd w:id="1056"/>
      <w:bookmarkEnd w:id="1057"/>
      <w:bookmarkEnd w:id="1058"/>
      <w:bookmarkEnd w:id="1059"/>
      <w:bookmarkEnd w:id="1060"/>
      <w:bookmarkEnd w:id="1061"/>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1062" w:name="_Toc479348899"/>
      <w:bookmarkStart w:id="1063" w:name="_Toc479353981"/>
      <w:bookmarkStart w:id="1064" w:name="_Toc445302650"/>
      <w:bookmarkStart w:id="1065" w:name="_Toc445389817"/>
      <w:bookmarkStart w:id="1066" w:name="_Toc447042867"/>
      <w:bookmarkStart w:id="1067" w:name="_Toc457493625"/>
      <w:bookmarkStart w:id="1068" w:name="_Toc459976724"/>
      <w:bookmarkStart w:id="1069" w:name="_Toc470163907"/>
      <w:bookmarkStart w:id="1070" w:name="_Toc470164489"/>
      <w:bookmarkStart w:id="1071" w:name="_Toc475715098"/>
      <w:r>
        <w:t>7.1.1</w:t>
      </w:r>
      <w:r>
        <w:rPr>
          <w:rFonts w:eastAsiaTheme="minorEastAsia" w:hint="eastAsia"/>
          <w:lang w:eastAsia="zh-CN"/>
        </w:rPr>
        <w:t>4</w:t>
      </w:r>
      <w:r>
        <w:tab/>
      </w:r>
      <w:r w:rsidRPr="00357143">
        <w:t>Role Identifier (Role-ID)</w:t>
      </w:r>
      <w:bookmarkEnd w:id="1062"/>
      <w:bookmarkEnd w:id="1063"/>
    </w:p>
    <w:bookmarkEnd w:id="1064"/>
    <w:bookmarkEnd w:id="1065"/>
    <w:bookmarkEnd w:id="1066"/>
    <w:bookmarkEnd w:id="1067"/>
    <w:bookmarkEnd w:id="1068"/>
    <w:bookmarkEnd w:id="1069"/>
    <w:bookmarkEnd w:id="1070"/>
    <w:bookmarkEnd w:id="1071"/>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1072" w:name="_Toc479348900"/>
      <w:bookmarkStart w:id="1073" w:name="_Toc479353982"/>
      <w:bookmarkStart w:id="1074" w:name="_Toc442088051"/>
      <w:bookmarkStart w:id="1075" w:name="_Toc442089710"/>
      <w:bookmarkStart w:id="1076" w:name="_Toc442090275"/>
      <w:bookmarkStart w:id="1077" w:name="_Toc442092993"/>
      <w:bookmarkStart w:id="1078" w:name="_Toc445029270"/>
      <w:bookmarkStart w:id="1079" w:name="_Toc457493626"/>
      <w:bookmarkStart w:id="1080" w:name="_Toc459976725"/>
      <w:bookmarkStart w:id="1081" w:name="_Toc470163908"/>
      <w:bookmarkStart w:id="1082" w:name="_Toc470164490"/>
      <w:bookmarkStart w:id="1083"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072"/>
      <w:bookmarkEnd w:id="1073"/>
    </w:p>
    <w:bookmarkEnd w:id="1074"/>
    <w:bookmarkEnd w:id="1075"/>
    <w:bookmarkEnd w:id="1076"/>
    <w:bookmarkEnd w:id="1077"/>
    <w:bookmarkEnd w:id="1078"/>
    <w:bookmarkEnd w:id="1079"/>
    <w:bookmarkEnd w:id="1080"/>
    <w:bookmarkEnd w:id="1081"/>
    <w:bookmarkEnd w:id="1082"/>
    <w:bookmarkEnd w:id="1083"/>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223920" w:rsidRDefault="00880D63" w:rsidP="00223920">
      <w:pPr>
        <w:pStyle w:val="B1"/>
        <w:numPr>
          <w:ilvl w:val="0"/>
          <w:numId w:val="40"/>
        </w:numPr>
      </w:pPr>
      <w:r w:rsidRPr="00357143">
        <w:t xml:space="preserve">A Token-ID shall identify the issuer of the Token. </w:t>
      </w:r>
    </w:p>
    <w:p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1084" w:name="_Toc457493627"/>
      <w:bookmarkStart w:id="1085" w:name="_Toc459976726"/>
      <w:bookmarkStart w:id="1086" w:name="_Toc470163909"/>
      <w:bookmarkStart w:id="1087" w:name="_Toc470164491"/>
      <w:bookmarkStart w:id="1088" w:name="_Toc475715100"/>
      <w:bookmarkStart w:id="1089" w:name="_Toc479348901"/>
      <w:bookmarkStart w:id="1090" w:name="_Toc479353983"/>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084"/>
      <w:bookmarkEnd w:id="1085"/>
      <w:bookmarkEnd w:id="1086"/>
      <w:bookmarkEnd w:id="1087"/>
      <w:bookmarkEnd w:id="1088"/>
      <w:bookmarkEnd w:id="1089"/>
      <w:bookmarkEnd w:id="1090"/>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223920" w:rsidRDefault="00880D63" w:rsidP="00223920">
      <w:pPr>
        <w:pStyle w:val="BN"/>
        <w:numPr>
          <w:ilvl w:val="0"/>
          <w:numId w:val="40"/>
        </w:numPr>
      </w:pPr>
      <w:r w:rsidRPr="00357143">
        <w:t>The Local-Token-ID shall be assigned by the Hosting CSE making access decisions using the corresponding Token.</w:t>
      </w:r>
    </w:p>
    <w:p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1091" w:name="_Toc445302651"/>
      <w:bookmarkStart w:id="1092" w:name="_Toc445389818"/>
      <w:bookmarkStart w:id="1093" w:name="_Toc447042868"/>
      <w:bookmarkStart w:id="1094" w:name="_Toc457493628"/>
      <w:bookmarkStart w:id="1095" w:name="_Toc459976727"/>
      <w:bookmarkStart w:id="1096" w:name="_Toc470163910"/>
      <w:bookmarkStart w:id="1097" w:name="_Toc470164492"/>
      <w:bookmarkStart w:id="1098" w:name="_Toc475715101"/>
      <w:bookmarkStart w:id="1099" w:name="_Toc479348902"/>
      <w:bookmarkStart w:id="1100" w:name="_Toc479353984"/>
      <w:r w:rsidRPr="00357143">
        <w:t>7.</w:t>
      </w:r>
      <w:r w:rsidR="00C5188B" w:rsidRPr="00357143">
        <w:t>2</w:t>
      </w:r>
      <w:r w:rsidRPr="00357143">
        <w:tab/>
        <w:t>M2M-SP-ID, CSE-ID</w:t>
      </w:r>
      <w:r w:rsidR="005E6D43" w:rsidRPr="00357143">
        <w:t>, App-ID</w:t>
      </w:r>
      <w:r w:rsidRPr="00357143">
        <w:t xml:space="preserve"> and AE-ID and resource Identifier formats</w:t>
      </w:r>
      <w:bookmarkEnd w:id="1091"/>
      <w:bookmarkEnd w:id="1092"/>
      <w:bookmarkEnd w:id="1093"/>
      <w:bookmarkEnd w:id="1094"/>
      <w:bookmarkEnd w:id="1095"/>
      <w:bookmarkEnd w:id="1096"/>
      <w:bookmarkEnd w:id="1097"/>
      <w:bookmarkEnd w:id="1098"/>
      <w:bookmarkEnd w:id="1099"/>
      <w:bookmarkEnd w:id="1100"/>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3B1B55" w:rsidRPr="00357143">
              <w:rPr>
                <w:rFonts w:eastAsia="Malgun Gothic"/>
              </w:rPr>
              <w:fldChar w:fldCharType="begin"/>
            </w:r>
            <w:r w:rsidR="008339F7" w:rsidRPr="00357143">
              <w:rPr>
                <w:rFonts w:eastAsia="Malgun Gothic"/>
              </w:rPr>
              <w:instrText xml:space="preserve"> REF REF_IETFRFC3986 \h </w:instrText>
            </w:r>
            <w:r w:rsidR="003B1B55" w:rsidRPr="00357143">
              <w:rPr>
                <w:rFonts w:eastAsia="Malgun Gothic"/>
              </w:rPr>
            </w:r>
            <w:r w:rsidR="003B1B55" w:rsidRPr="00357143">
              <w:rPr>
                <w:rFonts w:eastAsia="Malgun Gothic"/>
              </w:rPr>
              <w:fldChar w:fldCharType="separate"/>
            </w:r>
            <w:r w:rsidR="001C37F9" w:rsidRPr="00357143">
              <w:t>i.</w:t>
            </w:r>
            <w:r w:rsidR="001C37F9">
              <w:rPr>
                <w:noProof/>
              </w:rPr>
              <w:t>10</w:t>
            </w:r>
            <w:r w:rsidR="003B1B55"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3B1B55" w:rsidRPr="00357143">
              <w:rPr>
                <w:rFonts w:eastAsia="Malgun Gothic"/>
              </w:rPr>
              <w:fldChar w:fldCharType="begin"/>
            </w:r>
            <w:r w:rsidR="008339F7" w:rsidRPr="00357143">
              <w:rPr>
                <w:rFonts w:eastAsia="Malgun Gothic"/>
              </w:rPr>
              <w:instrText xml:space="preserve"> REF REF_IETFRFC3986 \h </w:instrText>
            </w:r>
            <w:r w:rsidR="003B1B55" w:rsidRPr="00357143">
              <w:rPr>
                <w:rFonts w:eastAsia="Malgun Gothic"/>
              </w:rPr>
            </w:r>
            <w:r w:rsidR="003B1B55" w:rsidRPr="00357143">
              <w:rPr>
                <w:rFonts w:eastAsia="Malgun Gothic"/>
              </w:rPr>
              <w:fldChar w:fldCharType="separate"/>
            </w:r>
            <w:r w:rsidR="001C37F9" w:rsidRPr="00357143">
              <w:t>i.</w:t>
            </w:r>
            <w:r w:rsidR="001C37F9">
              <w:rPr>
                <w:noProof/>
              </w:rPr>
              <w:t>10</w:t>
            </w:r>
            <w:r w:rsidR="003B1B55"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3B1B55" w:rsidRPr="00357143">
              <w:rPr>
                <w:rFonts w:eastAsia="Malgun Gothic"/>
              </w:rPr>
              <w:fldChar w:fldCharType="begin"/>
            </w:r>
            <w:r w:rsidR="00A83CF4" w:rsidRPr="00357143">
              <w:rPr>
                <w:rFonts w:eastAsia="Malgun Gothic"/>
              </w:rPr>
              <w:instrText xml:space="preserve"> REF REF_IETFRFC3986 \h </w:instrText>
            </w:r>
            <w:r w:rsidR="003B1B55" w:rsidRPr="00357143">
              <w:rPr>
                <w:rFonts w:eastAsia="Malgun Gothic"/>
              </w:rPr>
            </w:r>
            <w:r w:rsidR="003B1B55" w:rsidRPr="00357143">
              <w:rPr>
                <w:rFonts w:eastAsia="Malgun Gothic"/>
              </w:rPr>
              <w:fldChar w:fldCharType="separate"/>
            </w:r>
            <w:r w:rsidR="001C37F9" w:rsidRPr="00357143">
              <w:t>i.</w:t>
            </w:r>
            <w:r w:rsidR="001C37F9">
              <w:rPr>
                <w:noProof/>
              </w:rPr>
              <w:t>10</w:t>
            </w:r>
            <w:r w:rsidR="003B1B55"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3B1B55" w:rsidRPr="00357143">
              <w:rPr>
                <w:rFonts w:eastAsia="Malgun Gothic"/>
              </w:rPr>
              <w:fldChar w:fldCharType="begin"/>
            </w:r>
            <w:r w:rsidR="00A83CF4" w:rsidRPr="00357143">
              <w:rPr>
                <w:rFonts w:eastAsia="Malgun Gothic"/>
              </w:rPr>
              <w:instrText xml:space="preserve"> REF REF_IETFRFC3986 \h </w:instrText>
            </w:r>
            <w:r w:rsidR="003B1B55" w:rsidRPr="00357143">
              <w:rPr>
                <w:rFonts w:eastAsia="Malgun Gothic"/>
              </w:rPr>
            </w:r>
            <w:r w:rsidR="003B1B55" w:rsidRPr="00357143">
              <w:rPr>
                <w:rFonts w:eastAsia="Malgun Gothic"/>
              </w:rPr>
              <w:fldChar w:fldCharType="separate"/>
            </w:r>
            <w:r w:rsidR="001C37F9" w:rsidRPr="00357143">
              <w:t>i.</w:t>
            </w:r>
            <w:r w:rsidR="001C37F9">
              <w:rPr>
                <w:noProof/>
              </w:rPr>
              <w:t>10</w:t>
            </w:r>
            <w:r w:rsidR="003B1B55"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rsidR="00223920" w:rsidRDefault="006E0AED" w:rsidP="0022392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223920" w:rsidRDefault="006E0AED" w:rsidP="00223920">
            <w:pPr>
              <w:pStyle w:val="TAL"/>
              <w:keepNext w:val="0"/>
              <w:keepLines w:val="0"/>
              <w:numPr>
                <w:ilvl w:val="0"/>
                <w:numId w:val="26"/>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3B1B55" w:rsidRPr="00357143">
              <w:rPr>
                <w:rFonts w:eastAsia="Malgun Gothic"/>
              </w:rPr>
              <w:fldChar w:fldCharType="begin"/>
            </w:r>
            <w:r w:rsidR="00A83CF4" w:rsidRPr="00357143">
              <w:rPr>
                <w:rFonts w:eastAsia="Malgun Gothic"/>
              </w:rPr>
              <w:instrText xml:space="preserve"> REF REF_IETFRFC3986 \h </w:instrText>
            </w:r>
            <w:r w:rsidR="003B1B55" w:rsidRPr="00357143">
              <w:rPr>
                <w:rFonts w:eastAsia="Malgun Gothic"/>
              </w:rPr>
            </w:r>
            <w:r w:rsidR="003B1B55" w:rsidRPr="00357143">
              <w:rPr>
                <w:rFonts w:eastAsia="Malgun Gothic"/>
              </w:rPr>
              <w:fldChar w:fldCharType="separate"/>
            </w:r>
            <w:r w:rsidR="001C37F9" w:rsidRPr="00357143">
              <w:t>i.</w:t>
            </w:r>
            <w:r w:rsidR="001C37F9">
              <w:rPr>
                <w:noProof/>
              </w:rPr>
              <w:t>10</w:t>
            </w:r>
            <w:r w:rsidR="003B1B55"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3B1B55" w:rsidRPr="00357143">
              <w:rPr>
                <w:bCs/>
              </w:rPr>
              <w:fldChar w:fldCharType="begin"/>
            </w:r>
            <w:r w:rsidR="008339F7" w:rsidRPr="00357143">
              <w:rPr>
                <w:bCs/>
              </w:rPr>
              <w:instrText xml:space="preserve"> REF REF_IETFRFC1035 \h </w:instrText>
            </w:r>
            <w:r w:rsidR="003B1B55" w:rsidRPr="00357143">
              <w:rPr>
                <w:bCs/>
              </w:rPr>
            </w:r>
            <w:r w:rsidR="003B1B55" w:rsidRPr="00357143">
              <w:rPr>
                <w:bCs/>
              </w:rPr>
              <w:fldChar w:fldCharType="separate"/>
            </w:r>
            <w:r w:rsidR="001C37F9" w:rsidRPr="00357143">
              <w:t>i.</w:t>
            </w:r>
            <w:r w:rsidR="001C37F9">
              <w:rPr>
                <w:noProof/>
              </w:rPr>
              <w:t>7</w:t>
            </w:r>
            <w:r w:rsidR="003B1B55"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1101" w:name="_Toc445302652"/>
      <w:bookmarkStart w:id="1102" w:name="_Toc445389819"/>
      <w:bookmarkStart w:id="1103" w:name="_Toc447042869"/>
      <w:bookmarkStart w:id="1104" w:name="_Toc457493629"/>
      <w:bookmarkStart w:id="1105" w:name="_Toc459976728"/>
      <w:bookmarkStart w:id="1106" w:name="_Toc470163911"/>
      <w:bookmarkStart w:id="1107" w:name="_Toc470164493"/>
      <w:bookmarkStart w:id="1108" w:name="_Toc475715102"/>
      <w:bookmarkStart w:id="1109" w:name="_Toc479348903"/>
      <w:bookmarkStart w:id="1110" w:name="_Toc479353985"/>
      <w:r w:rsidRPr="00357143">
        <w:lastRenderedPageBreak/>
        <w:t>7.</w:t>
      </w:r>
      <w:r w:rsidR="00C5188B" w:rsidRPr="00357143">
        <w:t>3</w:t>
      </w:r>
      <w:r w:rsidRPr="00357143">
        <w:tab/>
      </w:r>
      <w:r w:rsidR="00665EFB" w:rsidRPr="00357143">
        <w:t>M2M Identifiers lifecycle and characteristics</w:t>
      </w:r>
      <w:bookmarkEnd w:id="1101"/>
      <w:bookmarkEnd w:id="1102"/>
      <w:bookmarkEnd w:id="1103"/>
      <w:bookmarkEnd w:id="1104"/>
      <w:bookmarkEnd w:id="1105"/>
      <w:bookmarkEnd w:id="1106"/>
      <w:bookmarkEnd w:id="1107"/>
      <w:bookmarkEnd w:id="1108"/>
      <w:bookmarkEnd w:id="1109"/>
      <w:bookmarkEnd w:id="1110"/>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1111" w:name="_Toc445302653"/>
      <w:bookmarkStart w:id="1112" w:name="_Toc445389820"/>
      <w:bookmarkStart w:id="1113" w:name="_Toc447042870"/>
      <w:bookmarkStart w:id="1114" w:name="_Toc457493630"/>
      <w:bookmarkStart w:id="1115" w:name="_Toc459976729"/>
      <w:bookmarkStart w:id="1116" w:name="_Toc470163912"/>
      <w:bookmarkStart w:id="1117" w:name="_Toc470164494"/>
      <w:bookmarkStart w:id="1118" w:name="_Toc475715103"/>
      <w:bookmarkStart w:id="1119" w:name="_Toc479348904"/>
      <w:bookmarkStart w:id="1120" w:name="_Toc479353986"/>
      <w:r w:rsidRPr="00357143">
        <w:lastRenderedPageBreak/>
        <w:t>8</w:t>
      </w:r>
      <w:r w:rsidR="00367833" w:rsidRPr="00357143">
        <w:tab/>
      </w:r>
      <w:r w:rsidR="000D3277" w:rsidRPr="00357143">
        <w:t>Description and Flows of Reference Points</w:t>
      </w:r>
      <w:bookmarkEnd w:id="1111"/>
      <w:bookmarkEnd w:id="1112"/>
      <w:bookmarkEnd w:id="1113"/>
      <w:bookmarkEnd w:id="1114"/>
      <w:bookmarkEnd w:id="1115"/>
      <w:bookmarkEnd w:id="1116"/>
      <w:bookmarkEnd w:id="1117"/>
      <w:bookmarkEnd w:id="1118"/>
      <w:bookmarkEnd w:id="1119"/>
      <w:bookmarkEnd w:id="1120"/>
    </w:p>
    <w:p w:rsidR="000D3277" w:rsidRPr="00357143" w:rsidRDefault="000D3277" w:rsidP="005361D0">
      <w:pPr>
        <w:pStyle w:val="2"/>
      </w:pPr>
      <w:bookmarkStart w:id="1121" w:name="_Toc445302654"/>
      <w:bookmarkStart w:id="1122" w:name="_Toc445389821"/>
      <w:bookmarkStart w:id="1123" w:name="_Toc447042871"/>
      <w:bookmarkStart w:id="1124" w:name="_Toc457493631"/>
      <w:bookmarkStart w:id="1125" w:name="_Toc459976730"/>
      <w:bookmarkStart w:id="1126" w:name="_Toc470163913"/>
      <w:bookmarkStart w:id="1127" w:name="_Toc470164495"/>
      <w:bookmarkStart w:id="1128" w:name="_Toc475715104"/>
      <w:bookmarkStart w:id="1129" w:name="_Toc479348905"/>
      <w:bookmarkStart w:id="1130" w:name="_Toc479353987"/>
      <w:r w:rsidRPr="00357143">
        <w:t>8.1</w:t>
      </w:r>
      <w:r w:rsidRPr="00357143">
        <w:tab/>
        <w:t>General Communication Flow Scheme on Mca and Mcc Reference Points</w:t>
      </w:r>
      <w:bookmarkEnd w:id="1121"/>
      <w:bookmarkEnd w:id="1122"/>
      <w:bookmarkEnd w:id="1123"/>
      <w:bookmarkEnd w:id="1124"/>
      <w:bookmarkEnd w:id="1125"/>
      <w:bookmarkEnd w:id="1126"/>
      <w:bookmarkEnd w:id="1127"/>
      <w:bookmarkEnd w:id="1128"/>
      <w:bookmarkEnd w:id="1129"/>
      <w:bookmarkEnd w:id="1130"/>
    </w:p>
    <w:p w:rsidR="0045012A" w:rsidRPr="00357143" w:rsidRDefault="0045012A" w:rsidP="0045012A">
      <w:pPr>
        <w:pStyle w:val="30"/>
      </w:pPr>
      <w:bookmarkStart w:id="1131" w:name="_Toc447042872"/>
      <w:bookmarkStart w:id="1132" w:name="_Toc457493632"/>
      <w:bookmarkStart w:id="1133" w:name="_Toc459976731"/>
      <w:bookmarkStart w:id="1134" w:name="_Toc470163914"/>
      <w:bookmarkStart w:id="1135" w:name="_Toc470164496"/>
      <w:bookmarkStart w:id="1136" w:name="_Toc475715105"/>
      <w:bookmarkStart w:id="1137" w:name="_Toc479348906"/>
      <w:bookmarkStart w:id="1138" w:name="_Toc479353988"/>
      <w:r w:rsidRPr="00357143">
        <w:rPr>
          <w:rFonts w:hint="eastAsia"/>
        </w:rPr>
        <w:t>8.1.0</w:t>
      </w:r>
      <w:r w:rsidRPr="00357143">
        <w:rPr>
          <w:rFonts w:hint="eastAsia"/>
        </w:rPr>
        <w:tab/>
        <w:t>Overview</w:t>
      </w:r>
      <w:bookmarkEnd w:id="1131"/>
      <w:bookmarkEnd w:id="1132"/>
      <w:bookmarkEnd w:id="1133"/>
      <w:bookmarkEnd w:id="1134"/>
      <w:bookmarkEnd w:id="1135"/>
      <w:bookmarkEnd w:id="1136"/>
      <w:bookmarkEnd w:id="1137"/>
      <w:bookmarkEnd w:id="1138"/>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1139" w:name="_Toc445302655"/>
      <w:bookmarkStart w:id="1140" w:name="_Toc445389822"/>
      <w:bookmarkStart w:id="1141" w:name="_Toc447042873"/>
      <w:bookmarkStart w:id="1142" w:name="_Toc457493633"/>
      <w:bookmarkStart w:id="1143" w:name="_Toc459976732"/>
      <w:bookmarkStart w:id="1144" w:name="_Toc470163915"/>
      <w:bookmarkStart w:id="1145" w:name="_Toc470164497"/>
      <w:bookmarkStart w:id="1146" w:name="_Toc475715106"/>
      <w:bookmarkStart w:id="1147" w:name="_Toc479348907"/>
      <w:bookmarkStart w:id="1148" w:name="_Toc479353989"/>
      <w:r w:rsidRPr="00357143">
        <w:t>8</w:t>
      </w:r>
      <w:r w:rsidR="00AA2F9A" w:rsidRPr="00357143">
        <w:t>.</w:t>
      </w:r>
      <w:r w:rsidR="00802826" w:rsidRPr="00357143">
        <w:t>1</w:t>
      </w:r>
      <w:r w:rsidR="00AA2F9A" w:rsidRPr="00357143">
        <w:t>.1</w:t>
      </w:r>
      <w:r w:rsidR="00AA2F9A" w:rsidRPr="00357143">
        <w:tab/>
      </w:r>
      <w:r w:rsidR="00367833" w:rsidRPr="00357143">
        <w:t>Description</w:t>
      </w:r>
      <w:bookmarkEnd w:id="1139"/>
      <w:bookmarkEnd w:id="1140"/>
      <w:bookmarkEnd w:id="1141"/>
      <w:bookmarkEnd w:id="1142"/>
      <w:bookmarkEnd w:id="1143"/>
      <w:bookmarkEnd w:id="1144"/>
      <w:bookmarkEnd w:id="1145"/>
      <w:bookmarkEnd w:id="1146"/>
      <w:bookmarkEnd w:id="1147"/>
      <w:bookmarkEnd w:id="1148"/>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85pt;height:133.15pt" o:ole="">
            <v:imagedata r:id="rId31" o:title=""/>
          </v:shape>
          <o:OLEObject Type="Embed" ProgID="Visio.Drawing.11" ShapeID="_x0000_i1041" DrawAspect="Content" ObjectID="_1554899152"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1149" w:name="_Toc445302656"/>
      <w:bookmarkStart w:id="1150" w:name="_Toc445389823"/>
      <w:bookmarkStart w:id="1151" w:name="_Toc447042874"/>
      <w:bookmarkStart w:id="1152" w:name="_Toc457493634"/>
      <w:bookmarkStart w:id="1153" w:name="_Toc459976733"/>
      <w:bookmarkStart w:id="1154" w:name="_Toc470163916"/>
      <w:bookmarkStart w:id="1155" w:name="_Toc470164498"/>
      <w:bookmarkStart w:id="1156" w:name="_Toc475715107"/>
      <w:bookmarkStart w:id="1157" w:name="_Toc479348908"/>
      <w:bookmarkStart w:id="1158" w:name="_Toc479353990"/>
      <w:r w:rsidRPr="00357143">
        <w:t>8</w:t>
      </w:r>
      <w:r w:rsidR="00E969F0" w:rsidRPr="00357143">
        <w:t>.</w:t>
      </w:r>
      <w:r w:rsidR="00802826" w:rsidRPr="00357143">
        <w:t>1</w:t>
      </w:r>
      <w:r w:rsidR="00E969F0" w:rsidRPr="00357143">
        <w:t>.2</w:t>
      </w:r>
      <w:r w:rsidR="00E969F0" w:rsidRPr="00357143">
        <w:tab/>
      </w:r>
      <w:r w:rsidR="00CF0880" w:rsidRPr="00357143">
        <w:t>Request</w:t>
      </w:r>
      <w:bookmarkEnd w:id="1149"/>
      <w:bookmarkEnd w:id="1150"/>
      <w:bookmarkEnd w:id="1151"/>
      <w:bookmarkEnd w:id="1152"/>
      <w:bookmarkEnd w:id="1153"/>
      <w:bookmarkEnd w:id="1154"/>
      <w:bookmarkEnd w:id="1155"/>
      <w:bookmarkEnd w:id="1156"/>
      <w:bookmarkEnd w:id="1157"/>
      <w:bookmarkEnd w:id="1158"/>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3B1B55" w:rsidRPr="00357143">
        <w:fldChar w:fldCharType="begin"/>
      </w:r>
      <w:r w:rsidR="008339F7" w:rsidRPr="00357143">
        <w:instrText xml:space="preserve"> REF REF_oneM2MTS_0004 \h </w:instrText>
      </w:r>
      <w:r w:rsidR="003B1B55" w:rsidRPr="00357143">
        <w:fldChar w:fldCharType="separate"/>
      </w:r>
      <w:r w:rsidR="001C37F9">
        <w:rPr>
          <w:noProof/>
        </w:rPr>
        <w:t>3</w:t>
      </w:r>
      <w:r w:rsidR="003B1B55"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3B1B55" w:rsidRPr="00357143">
        <w:rPr>
          <w:rFonts w:eastAsia="Arial Unicode MS"/>
        </w:rPr>
        <w:fldChar w:fldCharType="begin"/>
      </w:r>
      <w:r w:rsidRPr="00357143">
        <w:rPr>
          <w:rFonts w:eastAsia="Arial Unicode MS"/>
        </w:rPr>
        <w:instrText xml:space="preserve"> REF REF_oneM2MTS_0003 \h </w:instrText>
      </w:r>
      <w:r w:rsidR="003B1B55" w:rsidRPr="00357143">
        <w:rPr>
          <w:rFonts w:eastAsia="Arial Unicode MS"/>
        </w:rPr>
      </w:r>
      <w:r w:rsidR="003B1B55" w:rsidRPr="00357143">
        <w:rPr>
          <w:rFonts w:eastAsia="Arial Unicode MS"/>
        </w:rPr>
        <w:fldChar w:fldCharType="separate"/>
      </w:r>
      <w:r>
        <w:rPr>
          <w:noProof/>
        </w:rPr>
        <w:t>2</w:t>
      </w:r>
      <w:r w:rsidR="003B1B55"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357143"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r w:rsidR="00D11539" w:rsidRPr="00241DA8">
              <w:rPr>
                <w:rFonts w:eastAsia="宋体" w:cs="Arial"/>
                <w:szCs w:val="18"/>
                <w:lang w:eastAsia="zh-CN"/>
              </w:rPr>
              <w:t xml:space="preserve"> The value could be an expression for the filtering of key-value pair. The expression </w:t>
            </w:r>
            <w:r w:rsidR="00D11539">
              <w:rPr>
                <w:rFonts w:eastAsia="宋体" w:cs="Arial" w:hint="eastAsia"/>
                <w:szCs w:val="18"/>
                <w:lang w:eastAsia="zh-CN"/>
              </w:rPr>
              <w:t>is about the relationship between label-key and label-value which may include equal to or not equal to, within or not within a specified set etc. For example, label-key equals to label value, or label-key within {label-value1, label-value2}. Details is defined in [3].</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lastRenderedPageBreak/>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3B1B55"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3B1B55" w:rsidRPr="00357143">
              <w:rPr>
                <w:rFonts w:eastAsia="Arial Unicode MS"/>
                <w:lang w:eastAsia="zh-CN"/>
              </w:rPr>
            </w:r>
            <w:r w:rsidR="003B1B55" w:rsidRPr="00357143">
              <w:rPr>
                <w:rFonts w:eastAsia="Arial Unicode MS"/>
                <w:lang w:eastAsia="zh-CN"/>
              </w:rPr>
              <w:fldChar w:fldCharType="separate"/>
            </w:r>
            <w:r w:rsidR="001C37F9">
              <w:rPr>
                <w:noProof/>
              </w:rPr>
              <w:t>5</w:t>
            </w:r>
            <w:r w:rsidR="003B1B55"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3B1B55" w:rsidRPr="00357143">
              <w:rPr>
                <w:rFonts w:eastAsia="Arial Unicode MS"/>
              </w:rPr>
              <w:fldChar w:fldCharType="begin"/>
            </w:r>
            <w:r w:rsidR="008A0240" w:rsidRPr="00357143">
              <w:rPr>
                <w:rFonts w:eastAsia="Arial Unicode MS"/>
              </w:rPr>
              <w:instrText xml:space="preserve"> REF REF_oneM2MTR_0007i28 \h </w:instrText>
            </w:r>
            <w:r w:rsidR="003B1B55" w:rsidRPr="00357143">
              <w:rPr>
                <w:rFonts w:eastAsia="Arial Unicode MS"/>
              </w:rPr>
            </w:r>
            <w:r w:rsidR="003B1B55" w:rsidRPr="00357143">
              <w:rPr>
                <w:rFonts w:eastAsia="Arial Unicode MS"/>
              </w:rPr>
              <w:fldChar w:fldCharType="separate"/>
            </w:r>
            <w:r w:rsidR="001C37F9" w:rsidRPr="00357143">
              <w:t>i.</w:t>
            </w:r>
            <w:r w:rsidR="001C37F9">
              <w:rPr>
                <w:noProof/>
              </w:rPr>
              <w:t>28</w:t>
            </w:r>
            <w:r w:rsidR="003B1B55"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lastRenderedPageBreak/>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1159"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159"/>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B94AA4"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rPr>
                <w:lang w:eastAsia="ko-KR"/>
              </w:rP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79"/>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884"/>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884"/>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N/A</w:t>
            </w:r>
          </w:p>
        </w:tc>
      </w:tr>
      <w:tr w:rsidR="00B94AA4" w:rsidRPr="00357143" w:rsidTr="00BD6888">
        <w:trPr>
          <w:trHeight w:val="679"/>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N/A</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1105"/>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hint="eastAsia"/>
                <w:lang w:eastAsia="zh-CN"/>
              </w:rPr>
              <w:t>O</w:t>
            </w:r>
          </w:p>
        </w:tc>
      </w:tr>
      <w:tr w:rsidR="00B94AA4" w:rsidRPr="00357143" w:rsidTr="00BD6888">
        <w:trPr>
          <w:trHeight w:val="568"/>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lang w:eastAsia="zh-CN"/>
              </w:rPr>
            </w:pPr>
            <w:r>
              <w:rPr>
                <w:rFonts w:eastAsia="simsun"/>
                <w:lang w:eastAsia="zh-CN"/>
              </w:rPr>
              <w:t>N/A</w:t>
            </w:r>
          </w:p>
        </w:tc>
      </w:tr>
      <w:tr w:rsidR="00B94AA4" w:rsidRPr="00357143" w:rsidTr="00BD6888">
        <w:trPr>
          <w:trHeight w:val="442"/>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lang w:eastAsia="zh-CN"/>
              </w:rPr>
            </w:pPr>
            <w:r w:rsidRPr="00357143">
              <w:t>N/A</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r>
      <w:tr w:rsidR="00B94AA4" w:rsidRPr="00357143" w:rsidTr="00BD6888">
        <w:trPr>
          <w:trHeight w:val="1310"/>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bookmarkStart w:id="1160" w:name="OLE_LINK16"/>
            <w:bookmarkStart w:id="1161"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BD6888">
        <w:trPr>
          <w:trHeight w:val="442"/>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bookmarkEnd w:id="1160"/>
      <w:bookmarkEnd w:id="1161"/>
      <w:tr w:rsidR="00B94AA4" w:rsidRPr="00357143" w:rsidTr="00D45402">
        <w:trPr>
          <w:trHeight w:val="442"/>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B94AA4" w:rsidRPr="00357143" w:rsidRDefault="00B94AA4"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Pr>
                <w:lang w:eastAsia="ko-KR"/>
              </w:rPr>
              <w:t>N/A</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B94AA4" w:rsidRPr="00357143" w:rsidRDefault="00B94AA4"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Pr>
                <w:lang w:eastAsia="ko-KR"/>
              </w:rPr>
              <w:t>N/A</w:t>
            </w:r>
          </w:p>
        </w:tc>
      </w:tr>
      <w:tr w:rsidR="00B94AA4" w:rsidRPr="00357143" w:rsidTr="00D45402">
        <w:trPr>
          <w:trHeight w:val="458"/>
          <w:jc w:val="center"/>
        </w:trPr>
        <w:tc>
          <w:tcPr>
            <w:tcW w:w="1797" w:type="dxa"/>
            <w:vMerge/>
            <w:tcBorders>
              <w:left w:val="single" w:sz="4" w:space="0" w:color="auto"/>
              <w:bottom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B94AA4" w:rsidRPr="00357143" w:rsidRDefault="00B94AA4"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Pr>
                <w:lang w:eastAsia="ko-KR"/>
              </w:rPr>
              <w:t>N/A</w:t>
            </w:r>
          </w:p>
        </w:tc>
      </w:tr>
      <w:tr w:rsidR="00B94AA4"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B94AA4" w:rsidRPr="00357143" w:rsidRDefault="00B94AA4"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1162" w:name="_Toc445302657"/>
      <w:bookmarkStart w:id="1163" w:name="_Toc445389824"/>
      <w:bookmarkStart w:id="1164" w:name="_Toc447042875"/>
      <w:bookmarkStart w:id="1165" w:name="_Toc457493635"/>
      <w:bookmarkStart w:id="1166" w:name="_Toc459976734"/>
      <w:bookmarkStart w:id="1167" w:name="_Toc470163917"/>
      <w:bookmarkStart w:id="1168" w:name="_Toc470164499"/>
      <w:bookmarkStart w:id="1169" w:name="_Toc475715108"/>
      <w:bookmarkStart w:id="1170" w:name="_Toc479348909"/>
      <w:bookmarkStart w:id="1171" w:name="_Toc479353991"/>
      <w:r w:rsidRPr="00357143">
        <w:t>8</w:t>
      </w:r>
      <w:r w:rsidR="00315191" w:rsidRPr="00357143">
        <w:t>.</w:t>
      </w:r>
      <w:r w:rsidR="00802826" w:rsidRPr="00357143">
        <w:t>1</w:t>
      </w:r>
      <w:r w:rsidR="00315191" w:rsidRPr="00357143">
        <w:t>.3</w:t>
      </w:r>
      <w:r w:rsidR="00315191" w:rsidRPr="00357143">
        <w:tab/>
      </w:r>
      <w:r w:rsidR="00DD69FA" w:rsidRPr="00357143">
        <w:t>Response</w:t>
      </w:r>
      <w:bookmarkEnd w:id="1162"/>
      <w:bookmarkEnd w:id="1163"/>
      <w:bookmarkEnd w:id="1164"/>
      <w:bookmarkEnd w:id="1165"/>
      <w:bookmarkEnd w:id="1166"/>
      <w:bookmarkEnd w:id="1167"/>
      <w:bookmarkEnd w:id="1168"/>
      <w:bookmarkEnd w:id="1169"/>
      <w:bookmarkEnd w:id="1170"/>
      <w:bookmarkEnd w:id="1171"/>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lastRenderedPageBreak/>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lastRenderedPageBreak/>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3B1B55"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1172" w:name="_Toc445302658"/>
      <w:bookmarkStart w:id="1173" w:name="_Toc445389825"/>
      <w:bookmarkStart w:id="1174" w:name="_Toc447042876"/>
      <w:bookmarkStart w:id="1175" w:name="_Toc457493636"/>
      <w:bookmarkStart w:id="1176" w:name="_Toc459976735"/>
      <w:bookmarkStart w:id="1177" w:name="_Toc470163918"/>
      <w:bookmarkStart w:id="1178" w:name="_Toc470164500"/>
      <w:bookmarkStart w:id="1179" w:name="_Toc475715109"/>
      <w:bookmarkStart w:id="1180" w:name="_Toc479348910"/>
      <w:bookmarkStart w:id="1181" w:name="_Toc479353992"/>
      <w:r w:rsidRPr="00357143">
        <w:lastRenderedPageBreak/>
        <w:t>8.2</w:t>
      </w:r>
      <w:r w:rsidRPr="00357143">
        <w:tab/>
      </w:r>
      <w:r w:rsidR="001C21E2" w:rsidRPr="00357143">
        <w:t>Procedures for Accessing Resources</w:t>
      </w:r>
      <w:bookmarkEnd w:id="1172"/>
      <w:bookmarkEnd w:id="1173"/>
      <w:bookmarkEnd w:id="1174"/>
      <w:bookmarkEnd w:id="1175"/>
      <w:bookmarkEnd w:id="1176"/>
      <w:bookmarkEnd w:id="1177"/>
      <w:bookmarkEnd w:id="1178"/>
      <w:bookmarkEnd w:id="1179"/>
      <w:bookmarkEnd w:id="1180"/>
      <w:bookmarkEnd w:id="1181"/>
    </w:p>
    <w:p w:rsidR="0045012A" w:rsidRPr="00357143" w:rsidRDefault="0045012A" w:rsidP="0045012A">
      <w:pPr>
        <w:pStyle w:val="30"/>
      </w:pPr>
      <w:bookmarkStart w:id="1182" w:name="_Toc447042877"/>
      <w:bookmarkStart w:id="1183" w:name="_Toc457493637"/>
      <w:bookmarkStart w:id="1184" w:name="_Toc459976736"/>
      <w:bookmarkStart w:id="1185" w:name="_Toc470163919"/>
      <w:bookmarkStart w:id="1186" w:name="_Toc470164501"/>
      <w:bookmarkStart w:id="1187" w:name="_Toc475715110"/>
      <w:bookmarkStart w:id="1188" w:name="_Toc479348911"/>
      <w:bookmarkStart w:id="1189" w:name="_Toc479353993"/>
      <w:r w:rsidRPr="00357143">
        <w:rPr>
          <w:rFonts w:hint="eastAsia"/>
        </w:rPr>
        <w:t>8.2.0</w:t>
      </w:r>
      <w:r w:rsidRPr="00357143">
        <w:rPr>
          <w:rFonts w:hint="eastAsia"/>
        </w:rPr>
        <w:tab/>
        <w:t>Overview</w:t>
      </w:r>
      <w:bookmarkEnd w:id="1182"/>
      <w:bookmarkEnd w:id="1183"/>
      <w:bookmarkEnd w:id="1184"/>
      <w:bookmarkEnd w:id="1185"/>
      <w:bookmarkEnd w:id="1186"/>
      <w:bookmarkEnd w:id="1187"/>
      <w:bookmarkEnd w:id="1188"/>
      <w:bookmarkEnd w:id="1189"/>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223920" w:rsidRDefault="0082166D" w:rsidP="00223920">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1190" w:name="_Toc445302659"/>
      <w:bookmarkStart w:id="1191" w:name="_Toc445389826"/>
      <w:bookmarkStart w:id="1192" w:name="_Toc447042878"/>
      <w:bookmarkStart w:id="1193" w:name="_Toc457493638"/>
      <w:bookmarkStart w:id="1194" w:name="_Toc459976737"/>
      <w:bookmarkStart w:id="1195" w:name="_Toc470163920"/>
      <w:bookmarkStart w:id="1196" w:name="_Toc470164502"/>
      <w:bookmarkStart w:id="1197" w:name="_Toc475715111"/>
      <w:bookmarkStart w:id="1198" w:name="_Toc479348912"/>
      <w:bookmarkStart w:id="1199" w:name="_Toc479353994"/>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190"/>
      <w:bookmarkEnd w:id="1191"/>
      <w:bookmarkEnd w:id="1192"/>
      <w:bookmarkEnd w:id="1193"/>
      <w:bookmarkEnd w:id="1194"/>
      <w:bookmarkEnd w:id="1195"/>
      <w:bookmarkEnd w:id="1196"/>
      <w:bookmarkEnd w:id="1197"/>
      <w:bookmarkEnd w:id="1198"/>
      <w:bookmarkEnd w:id="1199"/>
    </w:p>
    <w:p w:rsidR="00E10097" w:rsidRPr="00357143" w:rsidRDefault="00E10097" w:rsidP="00E10097">
      <w:pPr>
        <w:pStyle w:val="40"/>
      </w:pPr>
      <w:bookmarkStart w:id="1200" w:name="_Toc447042879"/>
      <w:bookmarkStart w:id="1201" w:name="_Toc457493639"/>
      <w:bookmarkStart w:id="1202" w:name="_Toc459976738"/>
      <w:bookmarkStart w:id="1203" w:name="_Toc470163921"/>
      <w:bookmarkStart w:id="1204" w:name="_Toc470164503"/>
      <w:bookmarkStart w:id="1205" w:name="_Toc475715112"/>
      <w:bookmarkStart w:id="1206" w:name="_Toc479348913"/>
      <w:bookmarkStart w:id="1207" w:name="_Toc479353995"/>
      <w:r w:rsidRPr="00357143">
        <w:rPr>
          <w:rFonts w:hint="eastAsia"/>
        </w:rPr>
        <w:t>8.2.1.0</w:t>
      </w:r>
      <w:r w:rsidRPr="00357143">
        <w:rPr>
          <w:rFonts w:hint="eastAsia"/>
        </w:rPr>
        <w:tab/>
        <w:t>Overview</w:t>
      </w:r>
      <w:bookmarkEnd w:id="1200"/>
      <w:bookmarkEnd w:id="1201"/>
      <w:bookmarkEnd w:id="1202"/>
      <w:bookmarkEnd w:id="1203"/>
      <w:bookmarkEnd w:id="1204"/>
      <w:bookmarkEnd w:id="1205"/>
      <w:bookmarkEnd w:id="1206"/>
      <w:bookmarkEnd w:id="1207"/>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3.15pt;height:297.5pt" o:ole="">
            <v:imagedata r:id="rId33" o:title=""/>
          </v:shape>
          <o:OLEObject Type="Embed" ProgID="Visio.Drawing.11" ShapeID="_x0000_i1042" DrawAspect="Content" ObjectID="_1554899153"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55pt;height:414.35pt" o:ole="">
            <v:imagedata r:id="rId35" o:title=""/>
          </v:shape>
          <o:OLEObject Type="Embed" ProgID="Visio.Drawing.11" ShapeID="_x0000_i1043" DrawAspect="Content" ObjectID="_1554899154"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75pt;height:620.15pt" o:ole="">
            <v:imagedata r:id="rId37" o:title=""/>
          </v:shape>
          <o:OLEObject Type="Embed" ProgID="Visio.Drawing.11" ShapeID="_x0000_i1044" DrawAspect="Content" ObjectID="_1554899155"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1208" w:name="_Toc445302660"/>
      <w:bookmarkStart w:id="1209" w:name="_Toc445389827"/>
      <w:bookmarkStart w:id="1210" w:name="_Toc447042880"/>
      <w:bookmarkStart w:id="1211" w:name="_Toc457493640"/>
      <w:bookmarkStart w:id="1212" w:name="_Toc459976739"/>
      <w:bookmarkStart w:id="1213" w:name="_Toc470163922"/>
      <w:bookmarkStart w:id="1214" w:name="_Toc470164504"/>
      <w:bookmarkStart w:id="1215" w:name="_Toc475715113"/>
      <w:bookmarkStart w:id="1216" w:name="_Toc479348914"/>
      <w:bookmarkStart w:id="1217" w:name="_Toc479353996"/>
      <w:r w:rsidRPr="00357143">
        <w:t>8.2.1</w:t>
      </w:r>
      <w:r w:rsidR="00DB546B" w:rsidRPr="00357143">
        <w:t>.1</w:t>
      </w:r>
      <w:r w:rsidR="002426B7" w:rsidRPr="00357143">
        <w:tab/>
      </w:r>
      <w:r w:rsidR="00696319" w:rsidRPr="00357143">
        <w:t>M2M Requests Routing Policies</w:t>
      </w:r>
      <w:bookmarkEnd w:id="1208"/>
      <w:bookmarkEnd w:id="1209"/>
      <w:bookmarkEnd w:id="1210"/>
      <w:bookmarkEnd w:id="1211"/>
      <w:bookmarkEnd w:id="1212"/>
      <w:bookmarkEnd w:id="1213"/>
      <w:bookmarkEnd w:id="1214"/>
      <w:bookmarkEnd w:id="1215"/>
      <w:bookmarkEnd w:id="1216"/>
      <w:bookmarkEnd w:id="1217"/>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1218" w:name="_Toc479348915"/>
      <w:bookmarkStart w:id="1219" w:name="_Toc479353997"/>
      <w:r>
        <w:t>8.2.1.2</w:t>
      </w:r>
      <w:r w:rsidRPr="001B5AD2">
        <w:tab/>
      </w:r>
      <w:r w:rsidRPr="007D537E">
        <w:t xml:space="preserve">Inter SP Domain </w:t>
      </w:r>
      <w:r w:rsidRPr="001B5AD2">
        <w:t>M2M Request Routing</w:t>
      </w:r>
      <w:bookmarkEnd w:id="1218"/>
      <w:bookmarkEnd w:id="1219"/>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1220" w:name="_Toc445302661"/>
      <w:bookmarkStart w:id="1221" w:name="_Toc445389828"/>
      <w:bookmarkStart w:id="1222" w:name="_Toc447042881"/>
      <w:bookmarkStart w:id="1223" w:name="_Toc457493641"/>
      <w:bookmarkStart w:id="1224" w:name="_Toc459976740"/>
      <w:bookmarkStart w:id="1225" w:name="_Toc470163923"/>
      <w:bookmarkStart w:id="1226" w:name="_Toc470164505"/>
      <w:bookmarkStart w:id="1227" w:name="_Toc475715114"/>
      <w:bookmarkStart w:id="1228" w:name="_Toc479348916"/>
      <w:bookmarkStart w:id="1229" w:name="_Toc479353998"/>
      <w:r w:rsidRPr="00357143">
        <w:t>8.2.</w:t>
      </w:r>
      <w:r w:rsidR="00236204" w:rsidRPr="00357143">
        <w:t>2</w:t>
      </w:r>
      <w:r w:rsidRPr="00357143">
        <w:tab/>
        <w:t xml:space="preserve">Accessing Resources in CSEs </w:t>
      </w:r>
      <w:r w:rsidR="002C2CA2" w:rsidRPr="00357143">
        <w:t>-</w:t>
      </w:r>
      <w:r w:rsidRPr="00357143">
        <w:t xml:space="preserve"> Non-Blocking Requests</w:t>
      </w:r>
      <w:bookmarkEnd w:id="1220"/>
      <w:bookmarkEnd w:id="1221"/>
      <w:bookmarkEnd w:id="1222"/>
      <w:bookmarkEnd w:id="1223"/>
      <w:bookmarkEnd w:id="1224"/>
      <w:bookmarkEnd w:id="1225"/>
      <w:bookmarkEnd w:id="1226"/>
      <w:bookmarkEnd w:id="1227"/>
      <w:bookmarkEnd w:id="1228"/>
      <w:bookmarkEnd w:id="1229"/>
    </w:p>
    <w:p w:rsidR="00E43153" w:rsidRPr="00357143" w:rsidRDefault="00E43153" w:rsidP="005361D0">
      <w:pPr>
        <w:pStyle w:val="40"/>
      </w:pPr>
      <w:bookmarkStart w:id="1230" w:name="_Toc445302662"/>
      <w:bookmarkStart w:id="1231" w:name="_Toc445389829"/>
      <w:bookmarkStart w:id="1232" w:name="_Toc447042882"/>
      <w:bookmarkStart w:id="1233" w:name="_Toc457493642"/>
      <w:bookmarkStart w:id="1234" w:name="_Toc459976741"/>
      <w:bookmarkStart w:id="1235" w:name="_Toc470163924"/>
      <w:bookmarkStart w:id="1236" w:name="_Toc470164506"/>
      <w:bookmarkStart w:id="1237" w:name="_Toc475715115"/>
      <w:bookmarkStart w:id="1238" w:name="_Toc479348917"/>
      <w:bookmarkStart w:id="1239" w:name="_Toc479353999"/>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230"/>
      <w:bookmarkEnd w:id="1231"/>
      <w:bookmarkEnd w:id="1232"/>
      <w:bookmarkEnd w:id="1233"/>
      <w:bookmarkEnd w:id="1234"/>
      <w:bookmarkEnd w:id="1235"/>
      <w:bookmarkEnd w:id="1236"/>
      <w:bookmarkEnd w:id="1237"/>
      <w:bookmarkEnd w:id="1238"/>
      <w:bookmarkEnd w:id="1239"/>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1240" w:name="_Toc445302663"/>
      <w:bookmarkStart w:id="1241" w:name="_Toc445389830"/>
      <w:bookmarkStart w:id="1242" w:name="_Toc447042883"/>
      <w:bookmarkStart w:id="1243" w:name="_Toc457493643"/>
      <w:bookmarkStart w:id="1244" w:name="_Toc459976742"/>
      <w:bookmarkStart w:id="1245" w:name="_Toc470163925"/>
      <w:bookmarkStart w:id="1246" w:name="_Toc470164507"/>
      <w:bookmarkStart w:id="1247" w:name="_Toc475715116"/>
      <w:bookmarkStart w:id="1248" w:name="_Toc479348918"/>
      <w:bookmarkStart w:id="1249" w:name="_Toc479354000"/>
      <w:r w:rsidRPr="00357143">
        <w:t>8.2.</w:t>
      </w:r>
      <w:r w:rsidR="00236204" w:rsidRPr="00357143">
        <w:t>2</w:t>
      </w:r>
      <w:r w:rsidRPr="00357143">
        <w:t>.2</w:t>
      </w:r>
      <w:r w:rsidRPr="00357143">
        <w:tab/>
        <w:t>Synchronous Case</w:t>
      </w:r>
      <w:bookmarkEnd w:id="1240"/>
      <w:bookmarkEnd w:id="1241"/>
      <w:bookmarkEnd w:id="1242"/>
      <w:bookmarkEnd w:id="1243"/>
      <w:bookmarkEnd w:id="1244"/>
      <w:bookmarkEnd w:id="1245"/>
      <w:bookmarkEnd w:id="1246"/>
      <w:bookmarkEnd w:id="1247"/>
      <w:bookmarkEnd w:id="1248"/>
      <w:bookmarkEnd w:id="1249"/>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lastRenderedPageBreak/>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pt;height:400.75pt" o:ole="">
            <v:imagedata r:id="rId39" o:title=""/>
          </v:shape>
          <o:OLEObject Type="Embed" ProgID="Visio.Drawing.11" ShapeID="_x0000_i1045" DrawAspect="Content" ObjectID="_1554899156"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pt;height:589.6pt" o:ole="">
            <v:imagedata r:id="rId41" o:title=""/>
          </v:shape>
          <o:OLEObject Type="Embed" ProgID="Visio.Drawing.11" ShapeID="_x0000_i1046" DrawAspect="Content" ObjectID="_1554899157"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250" w:name="_Toc445302664"/>
      <w:bookmarkStart w:id="1251" w:name="_Toc445389831"/>
      <w:bookmarkStart w:id="1252" w:name="_Toc447042884"/>
      <w:bookmarkStart w:id="1253" w:name="_Toc457493644"/>
      <w:bookmarkStart w:id="1254" w:name="_Toc459976743"/>
      <w:bookmarkStart w:id="1255" w:name="_Toc470163926"/>
      <w:bookmarkStart w:id="1256" w:name="_Toc470164508"/>
      <w:bookmarkStart w:id="1257" w:name="_Toc475715117"/>
      <w:bookmarkStart w:id="1258" w:name="_Toc479348919"/>
      <w:bookmarkStart w:id="1259" w:name="_Toc479354001"/>
      <w:r w:rsidRPr="00357143">
        <w:lastRenderedPageBreak/>
        <w:t>8.2.</w:t>
      </w:r>
      <w:r w:rsidR="00236204" w:rsidRPr="00357143">
        <w:t>2</w:t>
      </w:r>
      <w:r w:rsidRPr="00357143">
        <w:t>.3</w:t>
      </w:r>
      <w:r w:rsidRPr="00357143">
        <w:tab/>
        <w:t>Asynchronous Case</w:t>
      </w:r>
      <w:bookmarkEnd w:id="1250"/>
      <w:bookmarkEnd w:id="1251"/>
      <w:bookmarkEnd w:id="1252"/>
      <w:bookmarkEnd w:id="1253"/>
      <w:bookmarkEnd w:id="1254"/>
      <w:bookmarkEnd w:id="1255"/>
      <w:bookmarkEnd w:id="1256"/>
      <w:bookmarkEnd w:id="1257"/>
      <w:bookmarkEnd w:id="1258"/>
      <w:bookmarkEnd w:id="1259"/>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1.6pt;height:508.75pt" o:ole="">
            <v:imagedata r:id="rId43" o:title=""/>
          </v:shape>
          <o:OLEObject Type="Embed" ProgID="Visio.Drawing.11" ShapeID="_x0000_i1047" DrawAspect="Content" ObjectID="_1554899158"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260" w:name="_Toc445302665"/>
      <w:bookmarkStart w:id="1261" w:name="_Toc445389832"/>
      <w:bookmarkStart w:id="1262" w:name="_Toc447042885"/>
      <w:bookmarkStart w:id="1263" w:name="_Toc457493645"/>
      <w:bookmarkStart w:id="1264" w:name="_Toc459976744"/>
      <w:bookmarkStart w:id="1265" w:name="_Toc470163927"/>
      <w:bookmarkStart w:id="1266" w:name="_Toc470164509"/>
      <w:bookmarkStart w:id="1267" w:name="_Toc475715118"/>
      <w:bookmarkStart w:id="1268" w:name="_Toc479348920"/>
      <w:bookmarkStart w:id="1269" w:name="_Toc479354002"/>
      <w:r w:rsidRPr="00357143">
        <w:t>8.3</w:t>
      </w:r>
      <w:r w:rsidR="000D3277" w:rsidRPr="00357143">
        <w:tab/>
      </w:r>
      <w:r w:rsidR="00B16AE5" w:rsidRPr="00357143">
        <w:t>Procedures for interaction with Underlying Networks</w:t>
      </w:r>
      <w:bookmarkEnd w:id="1260"/>
      <w:bookmarkEnd w:id="1261"/>
      <w:bookmarkEnd w:id="1262"/>
      <w:bookmarkEnd w:id="1263"/>
      <w:bookmarkEnd w:id="1264"/>
      <w:bookmarkEnd w:id="1265"/>
      <w:bookmarkEnd w:id="1266"/>
      <w:bookmarkEnd w:id="1267"/>
      <w:bookmarkEnd w:id="1268"/>
      <w:bookmarkEnd w:id="1269"/>
    </w:p>
    <w:p w:rsidR="00B16AE5" w:rsidRPr="00357143" w:rsidRDefault="00B16AE5" w:rsidP="00B16AE5">
      <w:pPr>
        <w:pStyle w:val="30"/>
      </w:pPr>
      <w:bookmarkStart w:id="1270" w:name="_Toc445302666"/>
      <w:bookmarkStart w:id="1271" w:name="_Toc445389833"/>
      <w:bookmarkStart w:id="1272" w:name="_Toc447042886"/>
      <w:bookmarkStart w:id="1273" w:name="_Toc457493646"/>
      <w:bookmarkStart w:id="1274" w:name="_Toc459976745"/>
      <w:bookmarkStart w:id="1275" w:name="_Toc470163928"/>
      <w:bookmarkStart w:id="1276" w:name="_Toc470164510"/>
      <w:bookmarkStart w:id="1277" w:name="_Toc475715119"/>
      <w:bookmarkStart w:id="1278" w:name="_Toc479348921"/>
      <w:bookmarkStart w:id="1279" w:name="_Toc479354003"/>
      <w:r w:rsidRPr="00357143">
        <w:rPr>
          <w:rFonts w:hint="eastAsia"/>
        </w:rPr>
        <w:t>8.3.1</w:t>
      </w:r>
      <w:r w:rsidR="009A4A02" w:rsidRPr="00357143">
        <w:rPr>
          <w:rFonts w:eastAsia="simsun" w:hint="eastAsia"/>
          <w:lang w:eastAsia="zh-CN"/>
        </w:rPr>
        <w:tab/>
      </w:r>
      <w:r w:rsidRPr="00357143">
        <w:t>Introduction</w:t>
      </w:r>
      <w:bookmarkEnd w:id="1270"/>
      <w:bookmarkEnd w:id="1271"/>
      <w:bookmarkEnd w:id="1272"/>
      <w:bookmarkEnd w:id="1273"/>
      <w:bookmarkEnd w:id="1274"/>
      <w:bookmarkEnd w:id="1275"/>
      <w:bookmarkEnd w:id="1276"/>
      <w:bookmarkEnd w:id="1277"/>
      <w:bookmarkEnd w:id="1278"/>
      <w:bookmarkEnd w:id="1279"/>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280" w:name="_Toc445302667"/>
      <w:bookmarkStart w:id="1281" w:name="_Toc445389834"/>
      <w:bookmarkStart w:id="1282" w:name="_Toc447042887"/>
      <w:bookmarkStart w:id="1283" w:name="_Toc457493647"/>
      <w:bookmarkStart w:id="1284" w:name="_Toc459976746"/>
      <w:bookmarkStart w:id="1285" w:name="_Toc470163929"/>
      <w:bookmarkStart w:id="1286" w:name="_Toc470164511"/>
      <w:bookmarkStart w:id="1287" w:name="_Toc475715120"/>
      <w:bookmarkStart w:id="1288" w:name="_Toc479348922"/>
      <w:bookmarkStart w:id="1289" w:name="_Toc479354004"/>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280"/>
      <w:bookmarkEnd w:id="1281"/>
      <w:bookmarkEnd w:id="1282"/>
      <w:bookmarkEnd w:id="1283"/>
      <w:bookmarkEnd w:id="1284"/>
      <w:bookmarkEnd w:id="1285"/>
      <w:bookmarkEnd w:id="1286"/>
      <w:bookmarkEnd w:id="1287"/>
      <w:bookmarkEnd w:id="1288"/>
      <w:bookmarkEnd w:id="1289"/>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290" w:name="_Toc445302668"/>
      <w:bookmarkStart w:id="1291" w:name="_Toc445389835"/>
      <w:bookmarkStart w:id="1292" w:name="_Toc447042888"/>
      <w:bookmarkStart w:id="1293" w:name="_Toc457493648"/>
      <w:bookmarkStart w:id="1294" w:name="_Toc459976747"/>
      <w:bookmarkStart w:id="1295" w:name="_Toc470163930"/>
      <w:bookmarkStart w:id="1296" w:name="_Toc470164512"/>
      <w:bookmarkStart w:id="1297" w:name="_Toc475715121"/>
      <w:bookmarkStart w:id="1298" w:name="_Toc479348923"/>
      <w:bookmarkStart w:id="1299" w:name="_Toc479354005"/>
      <w:r w:rsidRPr="00357143">
        <w:t>8.</w:t>
      </w:r>
      <w:r w:rsidR="00B16AE5" w:rsidRPr="00357143">
        <w:rPr>
          <w:rFonts w:hint="eastAsia"/>
        </w:rPr>
        <w:t>3.3</w:t>
      </w:r>
      <w:r w:rsidRPr="00357143">
        <w:tab/>
        <w:t>Device Triggering</w:t>
      </w:r>
      <w:bookmarkEnd w:id="1290"/>
      <w:bookmarkEnd w:id="1291"/>
      <w:bookmarkEnd w:id="1292"/>
      <w:bookmarkEnd w:id="1293"/>
      <w:bookmarkEnd w:id="1294"/>
      <w:bookmarkEnd w:id="1295"/>
      <w:bookmarkEnd w:id="1296"/>
      <w:bookmarkEnd w:id="1297"/>
      <w:bookmarkEnd w:id="1298"/>
      <w:bookmarkEnd w:id="1299"/>
    </w:p>
    <w:p w:rsidR="001F4C25" w:rsidRPr="00357143" w:rsidRDefault="001F4C25" w:rsidP="00B16AE5">
      <w:pPr>
        <w:pStyle w:val="40"/>
      </w:pPr>
      <w:bookmarkStart w:id="1300" w:name="_Toc445302669"/>
      <w:bookmarkStart w:id="1301" w:name="_Toc445389836"/>
      <w:bookmarkStart w:id="1302" w:name="_Toc447042889"/>
      <w:bookmarkStart w:id="1303" w:name="_Toc457493649"/>
      <w:bookmarkStart w:id="1304" w:name="_Toc459976748"/>
      <w:bookmarkStart w:id="1305" w:name="_Toc470163931"/>
      <w:bookmarkStart w:id="1306" w:name="_Toc470164513"/>
      <w:bookmarkStart w:id="1307" w:name="_Toc475715122"/>
      <w:bookmarkStart w:id="1308" w:name="_Toc479348924"/>
      <w:bookmarkStart w:id="1309" w:name="_Toc479354006"/>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300"/>
      <w:bookmarkEnd w:id="1301"/>
      <w:bookmarkEnd w:id="1302"/>
      <w:bookmarkEnd w:id="1303"/>
      <w:bookmarkEnd w:id="1304"/>
      <w:bookmarkEnd w:id="1305"/>
      <w:bookmarkEnd w:id="1306"/>
      <w:bookmarkEnd w:id="1307"/>
      <w:bookmarkEnd w:id="1308"/>
      <w:bookmarkEnd w:id="1309"/>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Triggers may be used to request anASN/MN-CSE or ADN-AE take some action such as refresh its PoA orregister or to request an ADN-AE or a registree AE of the ASN/MN-CSE perform a CRUD operation.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3B1B55" w:rsidRPr="00357143">
        <w:fldChar w:fldCharType="begin"/>
      </w:r>
      <w:r w:rsidR="002F5126" w:rsidRPr="00357143">
        <w:instrText xml:space="preserve"> REF REF_3GPPTS23682 \h </w:instrText>
      </w:r>
      <w:r w:rsidR="003B1B55" w:rsidRPr="00357143">
        <w:fldChar w:fldCharType="separate"/>
      </w:r>
      <w:r w:rsidR="001C37F9" w:rsidRPr="00357143">
        <w:t>i.</w:t>
      </w:r>
      <w:r w:rsidR="001C37F9">
        <w:rPr>
          <w:noProof/>
        </w:rPr>
        <w:t>14</w:t>
      </w:r>
      <w:r w:rsidR="003B1B55"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3B1B55" w:rsidRPr="00357143">
        <w:fldChar w:fldCharType="begin"/>
      </w:r>
      <w:r w:rsidR="002F5126" w:rsidRPr="00357143">
        <w:instrText xml:space="preserve"> REF REF_3GPP2_S0068 \h </w:instrText>
      </w:r>
      <w:r w:rsidR="003B1B55" w:rsidRPr="00357143">
        <w:fldChar w:fldCharType="separate"/>
      </w:r>
      <w:r w:rsidR="001C37F9" w:rsidRPr="00357143">
        <w:t>i.</w:t>
      </w:r>
      <w:r w:rsidR="001C37F9">
        <w:rPr>
          <w:noProof/>
        </w:rPr>
        <w:t>17</w:t>
      </w:r>
      <w:r w:rsidR="003B1B55" w:rsidRPr="00357143">
        <w:fldChar w:fldCharType="end"/>
      </w:r>
      <w:r w:rsidRPr="00357143">
        <w:t>]. Access specific mechanisms are covered in</w:t>
      </w:r>
      <w:r w:rsidR="00D046A0">
        <w:rPr>
          <w:rFonts w:eastAsiaTheme="minorEastAsia" w:hint="eastAsia"/>
          <w:lang w:eastAsia="zh-CN"/>
        </w:rPr>
        <w:t xml:space="preserve"> </w:t>
      </w:r>
      <w:r w:rsidR="00D046A0">
        <w:t xml:space="preserve">[i.33]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1310" w:name="_Toc445302670"/>
      <w:bookmarkStart w:id="1311" w:name="_Toc445389837"/>
      <w:bookmarkStart w:id="1312" w:name="_Toc447042890"/>
      <w:bookmarkStart w:id="1313" w:name="_Toc457493650"/>
      <w:bookmarkStart w:id="1314" w:name="_Toc459976749"/>
      <w:bookmarkStart w:id="1315" w:name="_Toc470163932"/>
      <w:bookmarkStart w:id="1316" w:name="_Toc470164514"/>
      <w:bookmarkStart w:id="1317" w:name="_Toc475715123"/>
      <w:bookmarkStart w:id="1318" w:name="_Toc479348925"/>
      <w:bookmarkStart w:id="1319" w:name="_Toc479354007"/>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310"/>
      <w:bookmarkEnd w:id="1311"/>
      <w:bookmarkEnd w:id="1312"/>
      <w:bookmarkEnd w:id="1313"/>
      <w:bookmarkEnd w:id="1314"/>
      <w:bookmarkEnd w:id="1315"/>
      <w:bookmarkEnd w:id="1316"/>
      <w:bookmarkEnd w:id="1317"/>
      <w:bookmarkEnd w:id="1318"/>
      <w:bookmarkEnd w:id="1319"/>
    </w:p>
    <w:p w:rsidR="00E10097" w:rsidRPr="00357143" w:rsidRDefault="00E10097" w:rsidP="00E10097">
      <w:pPr>
        <w:pStyle w:val="50"/>
      </w:pPr>
      <w:bookmarkStart w:id="1320" w:name="_Toc447042891"/>
      <w:bookmarkStart w:id="1321" w:name="_Toc457493651"/>
      <w:bookmarkStart w:id="1322" w:name="_Toc459976750"/>
      <w:bookmarkStart w:id="1323" w:name="_Toc470163933"/>
      <w:bookmarkStart w:id="1324" w:name="_Toc470164515"/>
      <w:bookmarkStart w:id="1325" w:name="_Toc475715124"/>
      <w:bookmarkStart w:id="1326" w:name="_Toc479348926"/>
      <w:bookmarkStart w:id="1327" w:name="_Toc479354008"/>
      <w:r w:rsidRPr="00357143">
        <w:rPr>
          <w:rFonts w:hint="eastAsia"/>
        </w:rPr>
        <w:t>8.3.3.2.0</w:t>
      </w:r>
      <w:r w:rsidRPr="00357143">
        <w:rPr>
          <w:rFonts w:hint="eastAsia"/>
        </w:rPr>
        <w:tab/>
        <w:t>Overview</w:t>
      </w:r>
      <w:bookmarkEnd w:id="1320"/>
      <w:bookmarkEnd w:id="1321"/>
      <w:bookmarkEnd w:id="1322"/>
      <w:bookmarkEnd w:id="1323"/>
      <w:bookmarkEnd w:id="1324"/>
      <w:bookmarkEnd w:id="1325"/>
      <w:bookmarkEnd w:id="1326"/>
      <w:bookmarkEnd w:id="1327"/>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1328" w:name="_Toc470164516"/>
      <w:bookmarkStart w:id="1329" w:name="_Toc475715125"/>
      <w:bookmarkStart w:id="1330" w:name="_Toc479348927"/>
      <w:bookmarkStart w:id="1331" w:name="_Toc479354009"/>
      <w:bookmarkStart w:id="1332" w:name="_Toc445302671"/>
      <w:bookmarkStart w:id="1333" w:name="_Toc445389838"/>
      <w:bookmarkStart w:id="1334" w:name="_Toc447042892"/>
      <w:bookmarkStart w:id="1335" w:name="_Toc457493652"/>
      <w:bookmarkStart w:id="1336" w:name="_Toc459976751"/>
      <w:bookmarkStart w:id="1337"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328"/>
      <w:bookmarkEnd w:id="1329"/>
      <w:bookmarkEnd w:id="1330"/>
      <w:bookmarkEnd w:id="1331"/>
      <w:r w:rsidRPr="00357143">
        <w:t xml:space="preserve"> </w:t>
      </w:r>
      <w:bookmarkEnd w:id="1332"/>
      <w:bookmarkEnd w:id="1333"/>
      <w:bookmarkEnd w:id="1334"/>
      <w:bookmarkEnd w:id="1335"/>
      <w:bookmarkEnd w:id="1336"/>
      <w:bookmarkEnd w:id="1337"/>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r w:rsidRPr="006F5B1D">
        <w:rPr>
          <w:b w:val="0"/>
        </w:rPr>
        <w:object w:dxaOrig="10725" w:dyaOrig="9448">
          <v:shape id="_x0000_i1048" type="#_x0000_t75" style="width:487.7pt;height:430.65pt" o:ole="">
            <v:imagedata r:id="rId45" o:title=""/>
          </v:shape>
          <o:OLEObject Type="Embed" ProgID="Visio.Drawing.15" ShapeID="_x0000_i1048" DrawAspect="Content" ObjectID="_1554899159" r:id="rId46"/>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2401AF" w:rsidRPr="00357143" w:rsidRDefault="002401AF" w:rsidP="002401AF">
      <w:r w:rsidRPr="00357143">
        <w:lastRenderedPageBreak/>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[i.33]</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223920" w:rsidRDefault="000950DD" w:rsidP="00223920">
      <w:pPr>
        <w:pStyle w:val="NO"/>
        <w:numPr>
          <w:ilvl w:val="2"/>
          <w:numId w:val="1"/>
        </w:numPr>
      </w:pPr>
      <w:r w:rsidRPr="00822AE0">
        <w:lastRenderedPageBreak/>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3370D5" w:rsidRPr="003D56F1" w:rsidRDefault="003370D5" w:rsidP="003370D5">
      <w:pPr>
        <w:keepLines/>
        <w:numPr>
          <w:ilvl w:val="0"/>
          <w:numId w:val="107"/>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3370D5" w:rsidRPr="008F5B8D" w:rsidRDefault="003370D5" w:rsidP="003370D5">
      <w:pPr>
        <w:keepLines/>
        <w:numPr>
          <w:ilvl w:val="0"/>
          <w:numId w:val="107"/>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3370D5" w:rsidRPr="00F55748" w:rsidRDefault="003370D5" w:rsidP="003370D5">
      <w:pPr>
        <w:keepLines/>
        <w:numPr>
          <w:ilvl w:val="0"/>
          <w:numId w:val="107"/>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3370D5" w:rsidRDefault="003370D5" w:rsidP="003370D5">
      <w:pPr>
        <w:keepLines/>
        <w:numPr>
          <w:ilvl w:val="0"/>
          <w:numId w:val="107"/>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3370D5" w:rsidRPr="002A7FC0" w:rsidRDefault="003370D5" w:rsidP="003370D5">
      <w:pPr>
        <w:keepLines/>
        <w:numPr>
          <w:ilvl w:val="0"/>
          <w:numId w:val="107"/>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CF34FE" w:rsidRDefault="003370D5" w:rsidP="00CF34FE">
      <w:pPr>
        <w:keepLines/>
        <w:numPr>
          <w:ilvl w:val="0"/>
          <w:numId w:val="107"/>
        </w:numPr>
        <w:rPr>
          <w:i/>
          <w:lang w:val="en-US"/>
        </w:rPr>
      </w:pPr>
      <w:r w:rsidRPr="00F55748">
        <w:rPr>
          <w:b/>
          <w:i/>
          <w:lang w:val="en-US"/>
        </w:rPr>
        <w:t>All other parameters are Not Present (NP)</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 xml:space="preserve">If the trigger had no optional trigger payload, the ASN/MN-CSE assumes that the purpose of the trigger is to cause the ASN/MN-CSE to establish connectivity with the IN-CSE.  In this case, the address of the IN-CSE </w:t>
      </w:r>
      <w:r w:rsidR="001C43D6">
        <w:rPr>
          <w:rFonts w:eastAsiaTheme="minorEastAsia" w:hint="eastAsia"/>
          <w:lang w:eastAsia="zh-CN"/>
        </w:rPr>
        <w:t>is</w:t>
      </w:r>
      <w:r w:rsidR="001C43D6">
        <w:t xml:space="preserve"> </w:t>
      </w:r>
      <w:r>
        <w:t>already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rsidR="005A6319" w:rsidRPr="00357143" w:rsidRDefault="005A6319" w:rsidP="005A6319">
      <w:pPr>
        <w:pStyle w:val="50"/>
      </w:pPr>
      <w:bookmarkStart w:id="1338" w:name="_Toc445302672"/>
      <w:bookmarkStart w:id="1339" w:name="_Toc445389839"/>
      <w:bookmarkStart w:id="1340" w:name="_Toc447042893"/>
      <w:bookmarkStart w:id="1341" w:name="_Toc457493653"/>
      <w:bookmarkStart w:id="1342" w:name="_Toc459976752"/>
      <w:bookmarkStart w:id="1343" w:name="_Toc470163935"/>
      <w:bookmarkStart w:id="1344" w:name="_Toc470164517"/>
      <w:bookmarkStart w:id="1345" w:name="_Toc475715126"/>
      <w:bookmarkStart w:id="1346" w:name="_Toc479348928"/>
      <w:bookmarkStart w:id="1347" w:name="_Toc479354010"/>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338"/>
      <w:bookmarkEnd w:id="1339"/>
      <w:bookmarkEnd w:id="1340"/>
      <w:bookmarkEnd w:id="1341"/>
      <w:bookmarkEnd w:id="1342"/>
      <w:bookmarkEnd w:id="1343"/>
      <w:bookmarkEnd w:id="1344"/>
      <w:bookmarkEnd w:id="1345"/>
      <w:bookmarkEnd w:id="1346"/>
      <w:bookmarkEnd w:id="1347"/>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r w:rsidRPr="006F5B1D">
        <w:rPr>
          <w:b w:val="0"/>
        </w:rPr>
        <w:object w:dxaOrig="9849" w:dyaOrig="8728">
          <v:shape id="_x0000_i1049" type="#_x0000_t75" style="width:482.25pt;height:427.9pt" o:ole="">
            <v:imagedata r:id="rId47" o:title=""/>
          </v:shape>
          <o:OLEObject Type="Embed" ProgID="Visio.Drawing.15" ShapeID="_x0000_i1049" DrawAspect="Content" ObjectID="_1554899160"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1348" w:name="_Toc445302673"/>
      <w:bookmarkStart w:id="1349" w:name="_Toc445389840"/>
      <w:bookmarkStart w:id="1350" w:name="_Toc447042894"/>
      <w:bookmarkStart w:id="1351" w:name="_Toc457493654"/>
      <w:bookmarkStart w:id="1352" w:name="_Toc459976753"/>
      <w:bookmarkStart w:id="1353" w:name="_Toc470163936"/>
      <w:bookmarkStart w:id="1354" w:name="_Toc470164518"/>
      <w:bookmarkStart w:id="1355" w:name="_Toc475715127"/>
      <w:bookmarkStart w:id="1356" w:name="_Toc479348929"/>
      <w:bookmarkStart w:id="1357" w:name="_Toc479354011"/>
      <w:r w:rsidRPr="00357143">
        <w:t>8.</w:t>
      </w:r>
      <w:r w:rsidR="00B16AE5" w:rsidRPr="00357143">
        <w:rPr>
          <w:rFonts w:hint="eastAsia"/>
        </w:rPr>
        <w:t>3.4</w:t>
      </w:r>
      <w:r w:rsidRPr="00357143">
        <w:tab/>
        <w:t>Location Request</w:t>
      </w:r>
      <w:bookmarkEnd w:id="1348"/>
      <w:bookmarkEnd w:id="1349"/>
      <w:bookmarkEnd w:id="1350"/>
      <w:bookmarkEnd w:id="1351"/>
      <w:bookmarkEnd w:id="1352"/>
      <w:bookmarkEnd w:id="1353"/>
      <w:bookmarkEnd w:id="1354"/>
      <w:bookmarkEnd w:id="1355"/>
      <w:bookmarkEnd w:id="1356"/>
      <w:bookmarkEnd w:id="1357"/>
    </w:p>
    <w:p w:rsidR="00441676" w:rsidRPr="00357143" w:rsidRDefault="00441676" w:rsidP="00B16AE5">
      <w:pPr>
        <w:pStyle w:val="40"/>
        <w:rPr>
          <w:highlight w:val="cyan"/>
        </w:rPr>
      </w:pPr>
      <w:bookmarkStart w:id="1358" w:name="_Toc445302674"/>
      <w:bookmarkStart w:id="1359" w:name="_Toc445389841"/>
      <w:bookmarkStart w:id="1360" w:name="_Toc447042895"/>
      <w:bookmarkStart w:id="1361" w:name="_Toc457493655"/>
      <w:bookmarkStart w:id="1362" w:name="_Toc459976754"/>
      <w:bookmarkStart w:id="1363" w:name="_Toc470163937"/>
      <w:bookmarkStart w:id="1364" w:name="_Toc470164519"/>
      <w:bookmarkStart w:id="1365" w:name="_Toc475715128"/>
      <w:bookmarkStart w:id="1366" w:name="_Toc479348930"/>
      <w:bookmarkStart w:id="1367" w:name="_Toc479354012"/>
      <w:r w:rsidRPr="00357143">
        <w:t>8.</w:t>
      </w:r>
      <w:r w:rsidR="00B16AE5" w:rsidRPr="00357143">
        <w:rPr>
          <w:rFonts w:hint="eastAsia"/>
        </w:rPr>
        <w:t>3.4</w:t>
      </w:r>
      <w:r w:rsidRPr="00357143">
        <w:t>.1</w:t>
      </w:r>
      <w:r w:rsidRPr="00357143">
        <w:tab/>
        <w:t>Definition and Scope</w:t>
      </w:r>
      <w:bookmarkEnd w:id="1358"/>
      <w:bookmarkEnd w:id="1359"/>
      <w:bookmarkEnd w:id="1360"/>
      <w:bookmarkEnd w:id="1361"/>
      <w:bookmarkEnd w:id="1362"/>
      <w:bookmarkEnd w:id="1363"/>
      <w:bookmarkEnd w:id="1364"/>
      <w:bookmarkEnd w:id="1365"/>
      <w:bookmarkEnd w:id="1366"/>
      <w:bookmarkEnd w:id="1367"/>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368" w:name="_Toc445302675"/>
      <w:bookmarkStart w:id="1369" w:name="_Toc445389842"/>
      <w:bookmarkStart w:id="1370" w:name="_Toc447042896"/>
      <w:bookmarkStart w:id="1371" w:name="_Toc457493656"/>
      <w:bookmarkStart w:id="1372" w:name="_Toc459976755"/>
      <w:bookmarkStart w:id="1373" w:name="_Toc470163938"/>
      <w:bookmarkStart w:id="1374" w:name="_Toc470164520"/>
      <w:bookmarkStart w:id="1375" w:name="_Toc475715129"/>
      <w:bookmarkStart w:id="1376" w:name="_Toc479348931"/>
      <w:bookmarkStart w:id="1377" w:name="_Toc479354013"/>
      <w:r w:rsidRPr="00357143">
        <w:t>8.</w:t>
      </w:r>
      <w:r w:rsidR="00B16AE5" w:rsidRPr="00357143">
        <w:rPr>
          <w:rFonts w:hint="eastAsia"/>
        </w:rPr>
        <w:t>3.4</w:t>
      </w:r>
      <w:r w:rsidRPr="00357143">
        <w:t>.2</w:t>
      </w:r>
      <w:r w:rsidRPr="00357143">
        <w:tab/>
        <w:t>General Procedure for Location Request</w:t>
      </w:r>
      <w:bookmarkEnd w:id="1368"/>
      <w:bookmarkEnd w:id="1369"/>
      <w:bookmarkEnd w:id="1370"/>
      <w:bookmarkEnd w:id="1371"/>
      <w:bookmarkEnd w:id="1372"/>
      <w:bookmarkEnd w:id="1373"/>
      <w:bookmarkEnd w:id="1374"/>
      <w:bookmarkEnd w:id="1375"/>
      <w:bookmarkEnd w:id="1376"/>
      <w:bookmarkEnd w:id="1377"/>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6pt;height:266.95pt" o:ole="">
            <v:imagedata r:id="rId49" o:title=""/>
          </v:shape>
          <o:OLEObject Type="Embed" ProgID="Visio.Drawing.11" ShapeID="_x0000_i1050" DrawAspect="Content" ObjectID="_1554899161"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3B1B55" w:rsidRPr="00357143">
        <w:fldChar w:fldCharType="begin"/>
      </w:r>
      <w:r w:rsidR="002F5126" w:rsidRPr="00357143">
        <w:instrText xml:space="preserve"> REF REF_OMA_TS_MLP_V3_4 \h </w:instrText>
      </w:r>
      <w:r w:rsidR="003B1B55" w:rsidRPr="00357143">
        <w:fldChar w:fldCharType="separate"/>
      </w:r>
      <w:r w:rsidR="001C37F9" w:rsidRPr="001C13B4">
        <w:rPr>
          <w:lang w:val="fr-FR"/>
        </w:rPr>
        <w:t>i.</w:t>
      </w:r>
      <w:r w:rsidR="001C37F9">
        <w:rPr>
          <w:noProof/>
          <w:lang w:val="fr-FR"/>
        </w:rPr>
        <w:t>5</w:t>
      </w:r>
      <w:r w:rsidR="003B1B55" w:rsidRPr="00357143">
        <w:fldChar w:fldCharType="end"/>
      </w:r>
      <w:r w:rsidRPr="00357143">
        <w:t xml:space="preserve">] or OMA RESTful NetAPI for Terminal Location </w:t>
      </w:r>
      <w:r w:rsidR="00D035A2" w:rsidRPr="00357143">
        <w:t>[</w:t>
      </w:r>
      <w:r w:rsidR="003B1B55" w:rsidRPr="00357143">
        <w:fldChar w:fldCharType="begin"/>
      </w:r>
      <w:r w:rsidR="002F5126" w:rsidRPr="00357143">
        <w:instrText xml:space="preserve"> REF REF_OMA_TS_REST_NetAPI \h </w:instrText>
      </w:r>
      <w:r w:rsidR="003B1B55" w:rsidRPr="00357143">
        <w:fldChar w:fldCharType="separate"/>
      </w:r>
      <w:r w:rsidR="001C37F9" w:rsidRPr="00357143">
        <w:t>i.</w:t>
      </w:r>
      <w:r w:rsidR="001C37F9">
        <w:rPr>
          <w:noProof/>
        </w:rPr>
        <w:t>6</w:t>
      </w:r>
      <w:r w:rsidR="003B1B55"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378" w:name="_Toc445302676"/>
      <w:bookmarkStart w:id="1379" w:name="_Toc445389843"/>
      <w:bookmarkStart w:id="1380" w:name="_Toc447042897"/>
      <w:bookmarkStart w:id="1381" w:name="_Toc457493657"/>
      <w:bookmarkStart w:id="1382" w:name="_Toc459976756"/>
      <w:bookmarkStart w:id="1383" w:name="_Toc470163939"/>
      <w:bookmarkStart w:id="1384" w:name="_Toc470164521"/>
      <w:bookmarkStart w:id="1385" w:name="_Toc475715130"/>
      <w:bookmarkStart w:id="1386" w:name="_Toc479348932"/>
      <w:bookmarkStart w:id="1387" w:name="_Toc479354014"/>
      <w:r w:rsidRPr="00357143">
        <w:rPr>
          <w:rFonts w:hint="eastAsia"/>
        </w:rPr>
        <w:lastRenderedPageBreak/>
        <w:t>8.3.5</w:t>
      </w:r>
      <w:r w:rsidR="009A4A02" w:rsidRPr="00357143">
        <w:rPr>
          <w:rFonts w:eastAsia="simsun" w:hint="eastAsia"/>
          <w:lang w:eastAsia="zh-CN"/>
        </w:rPr>
        <w:tab/>
      </w:r>
      <w:r w:rsidRPr="00357143">
        <w:t>Configuration of Traffic Patterns</w:t>
      </w:r>
      <w:bookmarkEnd w:id="1378"/>
      <w:bookmarkEnd w:id="1379"/>
      <w:bookmarkEnd w:id="1380"/>
      <w:bookmarkEnd w:id="1381"/>
      <w:bookmarkEnd w:id="1382"/>
      <w:bookmarkEnd w:id="1383"/>
      <w:bookmarkEnd w:id="1384"/>
      <w:bookmarkEnd w:id="1385"/>
      <w:bookmarkEnd w:id="1386"/>
      <w:bookmarkEnd w:id="1387"/>
    </w:p>
    <w:p w:rsidR="00B16AE5" w:rsidRPr="00357143" w:rsidRDefault="00B16AE5" w:rsidP="00B16AE5">
      <w:pPr>
        <w:pStyle w:val="40"/>
      </w:pPr>
      <w:bookmarkStart w:id="1388" w:name="_Toc445302677"/>
      <w:bookmarkStart w:id="1389" w:name="_Toc445389844"/>
      <w:bookmarkStart w:id="1390" w:name="_Toc447042898"/>
      <w:bookmarkStart w:id="1391" w:name="_Toc457493658"/>
      <w:bookmarkStart w:id="1392" w:name="_Toc459976757"/>
      <w:bookmarkStart w:id="1393" w:name="_Toc470163940"/>
      <w:bookmarkStart w:id="1394" w:name="_Toc470164522"/>
      <w:bookmarkStart w:id="1395" w:name="_Toc475715131"/>
      <w:bookmarkStart w:id="1396" w:name="_Toc479348933"/>
      <w:bookmarkStart w:id="1397" w:name="_Toc479354015"/>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388"/>
      <w:bookmarkEnd w:id="1389"/>
      <w:bookmarkEnd w:id="1390"/>
      <w:bookmarkEnd w:id="1391"/>
      <w:bookmarkEnd w:id="1392"/>
      <w:bookmarkEnd w:id="1393"/>
      <w:bookmarkEnd w:id="1394"/>
      <w:bookmarkEnd w:id="1395"/>
      <w:bookmarkEnd w:id="1396"/>
      <w:bookmarkEnd w:id="1397"/>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1398" w:name="_Toc445302678"/>
      <w:bookmarkStart w:id="1399" w:name="_Toc445389845"/>
      <w:bookmarkStart w:id="1400" w:name="_Toc447042899"/>
      <w:bookmarkStart w:id="1401" w:name="_Toc457493659"/>
      <w:bookmarkStart w:id="1402" w:name="_Toc459976758"/>
      <w:bookmarkStart w:id="1403" w:name="_Toc470163941"/>
      <w:bookmarkStart w:id="1404" w:name="_Toc470164523"/>
      <w:bookmarkStart w:id="1405" w:name="_Toc475715132"/>
      <w:bookmarkStart w:id="1406" w:name="_Toc479348934"/>
      <w:bookmarkStart w:id="1407" w:name="_Toc479354016"/>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398"/>
      <w:bookmarkEnd w:id="1399"/>
      <w:bookmarkEnd w:id="1400"/>
      <w:bookmarkEnd w:id="1401"/>
      <w:bookmarkEnd w:id="1402"/>
      <w:bookmarkEnd w:id="1403"/>
      <w:bookmarkEnd w:id="1404"/>
      <w:bookmarkEnd w:id="1405"/>
      <w:bookmarkEnd w:id="1406"/>
      <w:bookmarkEnd w:id="1407"/>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1408" w:name="_Toc445302679"/>
      <w:bookmarkStart w:id="1409" w:name="_Toc445389846"/>
      <w:bookmarkStart w:id="1410" w:name="_Toc447042900"/>
      <w:bookmarkStart w:id="1411" w:name="_Toc457493660"/>
      <w:bookmarkStart w:id="1412" w:name="_Toc459976759"/>
      <w:bookmarkStart w:id="1413" w:name="_Toc470163942"/>
      <w:bookmarkStart w:id="1414" w:name="_Toc470164524"/>
      <w:bookmarkStart w:id="1415" w:name="_Toc475715133"/>
      <w:bookmarkStart w:id="1416" w:name="_Toc479348935"/>
      <w:bookmarkStart w:id="1417" w:name="_Toc479354017"/>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408"/>
      <w:bookmarkEnd w:id="1409"/>
      <w:bookmarkEnd w:id="1410"/>
      <w:bookmarkEnd w:id="1411"/>
      <w:bookmarkEnd w:id="1412"/>
      <w:bookmarkEnd w:id="1413"/>
      <w:bookmarkEnd w:id="1414"/>
      <w:bookmarkEnd w:id="1415"/>
      <w:bookmarkEnd w:id="1416"/>
      <w:bookmarkEnd w:id="1417"/>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3B1B55" w:rsidP="006579E3">
      <w:pPr>
        <w:pStyle w:val="TF"/>
        <w:rPr>
          <w:lang w:eastAsia="ja-JP"/>
        </w:rPr>
      </w:pPr>
      <w:r w:rsidRPr="003B1B55">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F7397E" w:rsidRDefault="00F7397E"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F7397E" w:rsidRDefault="00F7397E"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F7397E" w:rsidRDefault="00F7397E"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F7397E" w:rsidRDefault="00F7397E"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F7397E" w:rsidRDefault="00F7397E"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F7397E" w:rsidRDefault="00F7397E"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F7397E" w:rsidRDefault="00F7397E"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F7397E" w:rsidRPr="006A248E" w:rsidRDefault="00F7397E"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F7397E" w:rsidRDefault="00F7397E"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F7397E" w:rsidRDefault="00F7397E"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F7397E" w:rsidRDefault="00F7397E"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F7397E" w:rsidRDefault="00F7397E"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F7397E" w:rsidRPr="006A248E" w:rsidRDefault="00F7397E"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F7397E" w:rsidRDefault="00F7397E"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w:t>
      </w:r>
      <w:r w:rsidR="00D046A0" w:rsidRPr="007B1E92">
        <w:rPr>
          <w:lang w:eastAsia="ja-JP"/>
        </w:rPr>
        <w:t>response</w:t>
      </w:r>
      <w:r w:rsidRPr="00357143">
        <w:rPr>
          <w:lang w:eastAsia="ja-JP"/>
        </w:rPr>
        <w:t xml:space="preserv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w:t>
      </w:r>
      <w:r w:rsidR="00D046A0" w:rsidRPr="007B1E92">
        <w:rPr>
          <w:rFonts w:eastAsia="MS Mincho"/>
          <w:lang w:eastAsia="ja-JP"/>
        </w:rPr>
        <w:t>receipt</w:t>
      </w:r>
      <w:r w:rsidRPr="00357143">
        <w:rPr>
          <w:rFonts w:eastAsia="MS Mincho"/>
          <w:lang w:eastAsia="ja-JP"/>
        </w:rPr>
        <w:t xml:space="preserve"> of a</w:t>
      </w:r>
      <w:r w:rsidR="00D046A0">
        <w:rPr>
          <w:rFonts w:eastAsiaTheme="minorEastAsia" w:hint="eastAsia"/>
          <w:lang w:eastAsia="zh-CN"/>
        </w:rPr>
        <w:t>n</w:t>
      </w:r>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1418" w:name="_Toc445302680"/>
      <w:bookmarkStart w:id="1419" w:name="_Toc445389847"/>
      <w:bookmarkStart w:id="1420" w:name="_Toc447042901"/>
      <w:bookmarkStart w:id="1421" w:name="_Toc457493661"/>
      <w:bookmarkStart w:id="1422" w:name="_Toc459976760"/>
      <w:bookmarkStart w:id="1423" w:name="_Toc470163943"/>
      <w:bookmarkStart w:id="1424" w:name="_Toc470164525"/>
      <w:bookmarkStart w:id="1425" w:name="_Toc475715134"/>
      <w:bookmarkStart w:id="1426" w:name="_Toc479348936"/>
      <w:bookmarkStart w:id="1427" w:name="_Toc479354018"/>
      <w:r w:rsidRPr="00357143">
        <w:t>8.</w:t>
      </w:r>
      <w:r w:rsidR="00B16AE5" w:rsidRPr="00357143">
        <w:rPr>
          <w:rFonts w:eastAsia="simsun" w:hint="eastAsia"/>
          <w:lang w:eastAsia="zh-CN"/>
        </w:rPr>
        <w:t>4</w:t>
      </w:r>
      <w:r w:rsidRPr="00357143">
        <w:tab/>
        <w:t>Connection Request</w:t>
      </w:r>
      <w:bookmarkEnd w:id="1418"/>
      <w:bookmarkEnd w:id="1419"/>
      <w:bookmarkEnd w:id="1420"/>
      <w:bookmarkEnd w:id="1421"/>
      <w:bookmarkEnd w:id="1422"/>
      <w:bookmarkEnd w:id="1423"/>
      <w:bookmarkEnd w:id="1424"/>
      <w:bookmarkEnd w:id="1425"/>
      <w:bookmarkEnd w:id="1426"/>
      <w:bookmarkEnd w:id="1427"/>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428" w:name="_Toc445302681"/>
      <w:bookmarkStart w:id="1429" w:name="_Toc445389848"/>
      <w:bookmarkStart w:id="1430" w:name="_Toc447042902"/>
      <w:bookmarkStart w:id="1431" w:name="_Toc457493662"/>
      <w:bookmarkStart w:id="1432" w:name="_Toc459976761"/>
      <w:bookmarkStart w:id="1433" w:name="_Toc470163944"/>
      <w:bookmarkStart w:id="1434" w:name="_Toc470164526"/>
      <w:bookmarkStart w:id="1435" w:name="_Toc475715135"/>
      <w:bookmarkStart w:id="1436" w:name="_Toc479348937"/>
      <w:bookmarkStart w:id="1437" w:name="_Toc479354019"/>
      <w:r w:rsidRPr="00357143">
        <w:t>8.</w:t>
      </w:r>
      <w:r w:rsidR="00B16AE5" w:rsidRPr="00357143">
        <w:rPr>
          <w:rFonts w:eastAsia="simsun" w:hint="eastAsia"/>
          <w:lang w:eastAsia="zh-CN"/>
        </w:rPr>
        <w:t>5</w:t>
      </w:r>
      <w:r w:rsidRPr="00357143">
        <w:tab/>
        <w:t>Device Management</w:t>
      </w:r>
      <w:bookmarkEnd w:id="1428"/>
      <w:bookmarkEnd w:id="1429"/>
      <w:bookmarkEnd w:id="1430"/>
      <w:bookmarkEnd w:id="1431"/>
      <w:bookmarkEnd w:id="1432"/>
      <w:bookmarkEnd w:id="1433"/>
      <w:bookmarkEnd w:id="1434"/>
      <w:bookmarkEnd w:id="1435"/>
      <w:bookmarkEnd w:id="1436"/>
      <w:bookmarkEnd w:id="1437"/>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438" w:name="_Toc445302682"/>
      <w:bookmarkStart w:id="1439" w:name="_Toc445389849"/>
      <w:bookmarkStart w:id="1440" w:name="_Toc447042903"/>
      <w:bookmarkStart w:id="1441" w:name="_Toc457493663"/>
      <w:bookmarkStart w:id="1442" w:name="_Toc459976762"/>
      <w:bookmarkStart w:id="1443" w:name="_Toc470163945"/>
      <w:bookmarkStart w:id="1444" w:name="_Toc470164527"/>
      <w:bookmarkStart w:id="1445" w:name="_Toc475715136"/>
      <w:bookmarkStart w:id="1446" w:name="_Toc479348938"/>
      <w:bookmarkStart w:id="1447" w:name="_Toc479354020"/>
      <w:r w:rsidRPr="00357143">
        <w:t>9</w:t>
      </w:r>
      <w:r w:rsidRPr="00357143">
        <w:tab/>
        <w:t>Resource Management</w:t>
      </w:r>
      <w:bookmarkEnd w:id="1438"/>
      <w:bookmarkEnd w:id="1439"/>
      <w:bookmarkEnd w:id="1440"/>
      <w:bookmarkEnd w:id="1441"/>
      <w:bookmarkEnd w:id="1442"/>
      <w:bookmarkEnd w:id="1443"/>
      <w:bookmarkEnd w:id="1444"/>
      <w:bookmarkEnd w:id="1445"/>
      <w:bookmarkEnd w:id="1446"/>
      <w:bookmarkEnd w:id="1447"/>
    </w:p>
    <w:p w:rsidR="00E10097" w:rsidRPr="00357143" w:rsidRDefault="00E10097" w:rsidP="00E10097">
      <w:pPr>
        <w:pStyle w:val="2"/>
      </w:pPr>
      <w:bookmarkStart w:id="1448" w:name="_Toc447042904"/>
      <w:bookmarkStart w:id="1449" w:name="_Toc457493664"/>
      <w:bookmarkStart w:id="1450" w:name="_Toc459976763"/>
      <w:bookmarkStart w:id="1451" w:name="_Toc470163946"/>
      <w:bookmarkStart w:id="1452" w:name="_Toc470164528"/>
      <w:bookmarkStart w:id="1453" w:name="_Toc475715137"/>
      <w:bookmarkStart w:id="1454" w:name="_Toc479348939"/>
      <w:bookmarkStart w:id="1455" w:name="_Toc479354021"/>
      <w:r w:rsidRPr="00357143">
        <w:rPr>
          <w:rFonts w:hint="eastAsia"/>
        </w:rPr>
        <w:t>9.0</w:t>
      </w:r>
      <w:r w:rsidRPr="00357143">
        <w:rPr>
          <w:rFonts w:hint="eastAsia"/>
        </w:rPr>
        <w:tab/>
        <w:t>Overview</w:t>
      </w:r>
      <w:bookmarkEnd w:id="1448"/>
      <w:bookmarkEnd w:id="1449"/>
      <w:bookmarkEnd w:id="1450"/>
      <w:bookmarkEnd w:id="1451"/>
      <w:bookmarkEnd w:id="1452"/>
      <w:bookmarkEnd w:id="1453"/>
      <w:bookmarkEnd w:id="1454"/>
      <w:bookmarkEnd w:id="1455"/>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456" w:name="_Toc445302683"/>
      <w:bookmarkStart w:id="1457" w:name="_Toc445389850"/>
      <w:bookmarkStart w:id="1458" w:name="_Toc447042905"/>
      <w:bookmarkStart w:id="1459" w:name="_Toc457493665"/>
      <w:bookmarkStart w:id="1460" w:name="_Toc459976764"/>
      <w:bookmarkStart w:id="1461" w:name="_Toc470163947"/>
      <w:bookmarkStart w:id="1462" w:name="_Toc470164529"/>
      <w:bookmarkStart w:id="1463" w:name="_Toc475715138"/>
      <w:bookmarkStart w:id="1464" w:name="_Toc479348940"/>
      <w:bookmarkStart w:id="1465" w:name="_Toc479354022"/>
      <w:r w:rsidRPr="00357143">
        <w:t>9.1</w:t>
      </w:r>
      <w:r w:rsidRPr="00357143">
        <w:tab/>
        <w:t>General Principles</w:t>
      </w:r>
      <w:bookmarkEnd w:id="1456"/>
      <w:bookmarkEnd w:id="1457"/>
      <w:bookmarkEnd w:id="1458"/>
      <w:bookmarkEnd w:id="1459"/>
      <w:bookmarkEnd w:id="1460"/>
      <w:bookmarkEnd w:id="1461"/>
      <w:bookmarkEnd w:id="1462"/>
      <w:bookmarkEnd w:id="1463"/>
      <w:bookmarkEnd w:id="1464"/>
      <w:bookmarkEnd w:id="1465"/>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466" w:name="_Toc445302684"/>
      <w:bookmarkStart w:id="1467" w:name="_Toc445389851"/>
      <w:bookmarkStart w:id="1468" w:name="_Toc447042906"/>
      <w:bookmarkStart w:id="1469" w:name="_Toc457493666"/>
      <w:bookmarkStart w:id="1470" w:name="_Toc459976765"/>
      <w:bookmarkStart w:id="1471" w:name="_Toc470163948"/>
      <w:bookmarkStart w:id="1472" w:name="_Toc470164530"/>
      <w:bookmarkStart w:id="1473" w:name="_Toc475715139"/>
      <w:bookmarkStart w:id="1474" w:name="_Toc479348941"/>
      <w:bookmarkStart w:id="1475" w:name="_Toc479354023"/>
      <w:r w:rsidRPr="00357143">
        <w:t>9.2</w:t>
      </w:r>
      <w:r w:rsidRPr="00357143">
        <w:tab/>
        <w:t>Resource</w:t>
      </w:r>
      <w:r w:rsidR="00B119B0" w:rsidRPr="00357143">
        <w:t>s</w:t>
      </w:r>
      <w:bookmarkEnd w:id="1466"/>
      <w:bookmarkEnd w:id="1467"/>
      <w:bookmarkEnd w:id="1468"/>
      <w:bookmarkEnd w:id="1469"/>
      <w:bookmarkEnd w:id="1470"/>
      <w:bookmarkEnd w:id="1471"/>
      <w:bookmarkEnd w:id="1472"/>
      <w:bookmarkEnd w:id="1473"/>
      <w:bookmarkEnd w:id="1474"/>
      <w:bookmarkEnd w:id="1475"/>
    </w:p>
    <w:p w:rsidR="00E10097" w:rsidRPr="00357143" w:rsidRDefault="00E10097" w:rsidP="00E10097">
      <w:pPr>
        <w:pStyle w:val="30"/>
      </w:pPr>
      <w:bookmarkStart w:id="1476" w:name="_Toc447042907"/>
      <w:bookmarkStart w:id="1477" w:name="_Toc457493667"/>
      <w:bookmarkStart w:id="1478" w:name="_Toc459976766"/>
      <w:bookmarkStart w:id="1479" w:name="_Toc470163949"/>
      <w:bookmarkStart w:id="1480" w:name="_Toc470164531"/>
      <w:bookmarkStart w:id="1481" w:name="_Toc475715140"/>
      <w:bookmarkStart w:id="1482" w:name="_Toc479348942"/>
      <w:bookmarkStart w:id="1483" w:name="_Toc479354024"/>
      <w:r w:rsidRPr="00357143">
        <w:rPr>
          <w:rFonts w:hint="eastAsia"/>
        </w:rPr>
        <w:t>9.2.0</w:t>
      </w:r>
      <w:r w:rsidRPr="00357143">
        <w:rPr>
          <w:rFonts w:hint="eastAsia"/>
        </w:rPr>
        <w:tab/>
        <w:t>Overview</w:t>
      </w:r>
      <w:bookmarkEnd w:id="1476"/>
      <w:bookmarkEnd w:id="1477"/>
      <w:bookmarkEnd w:id="1478"/>
      <w:bookmarkEnd w:id="1479"/>
      <w:bookmarkEnd w:id="1480"/>
      <w:bookmarkEnd w:id="1481"/>
      <w:bookmarkEnd w:id="1482"/>
      <w:bookmarkEnd w:id="1483"/>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1484" w:name="_Toc445302685"/>
      <w:bookmarkStart w:id="1485" w:name="_Toc445389852"/>
      <w:bookmarkStart w:id="1486" w:name="_Toc447042908"/>
      <w:bookmarkStart w:id="1487" w:name="_Toc457493668"/>
      <w:bookmarkStart w:id="1488" w:name="_Toc459976767"/>
      <w:bookmarkStart w:id="1489" w:name="_Toc470163950"/>
      <w:bookmarkStart w:id="1490" w:name="_Toc470164532"/>
      <w:bookmarkStart w:id="1491" w:name="_Toc475715141"/>
      <w:bookmarkStart w:id="1492" w:name="_Toc479348943"/>
      <w:bookmarkStart w:id="1493" w:name="_Toc479354025"/>
      <w:r w:rsidRPr="00357143">
        <w:t>9.2.1</w:t>
      </w:r>
      <w:r w:rsidRPr="00357143">
        <w:tab/>
      </w:r>
      <w:r w:rsidR="00C46764" w:rsidRPr="00357143">
        <w:t>Normal Resources</w:t>
      </w:r>
      <w:bookmarkEnd w:id="1484"/>
      <w:bookmarkEnd w:id="1485"/>
      <w:bookmarkEnd w:id="1486"/>
      <w:bookmarkEnd w:id="1487"/>
      <w:bookmarkEnd w:id="1488"/>
      <w:bookmarkEnd w:id="1489"/>
      <w:bookmarkEnd w:id="1490"/>
      <w:bookmarkEnd w:id="1491"/>
      <w:bookmarkEnd w:id="1492"/>
      <w:bookmarkEnd w:id="1493"/>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494" w:name="_Toc445302686"/>
      <w:bookmarkStart w:id="1495" w:name="_Toc445389853"/>
      <w:bookmarkStart w:id="1496" w:name="_Toc447042909"/>
      <w:bookmarkStart w:id="1497" w:name="_Toc457493669"/>
      <w:bookmarkStart w:id="1498" w:name="_Toc459976768"/>
      <w:bookmarkStart w:id="1499" w:name="_Toc470163951"/>
      <w:bookmarkStart w:id="1500" w:name="_Toc470164533"/>
      <w:bookmarkStart w:id="1501" w:name="_Toc475715142"/>
      <w:bookmarkStart w:id="1502" w:name="_Toc479348944"/>
      <w:bookmarkStart w:id="1503" w:name="_Toc479354026"/>
      <w:r w:rsidRPr="00357143">
        <w:t>9.2.2</w:t>
      </w:r>
      <w:r w:rsidRPr="00357143">
        <w:tab/>
      </w:r>
      <w:r w:rsidR="00501A37" w:rsidRPr="00357143">
        <w:t>Virtual R</w:t>
      </w:r>
      <w:r w:rsidR="00717EE8" w:rsidRPr="00357143">
        <w:t>esources</w:t>
      </w:r>
      <w:r w:rsidR="000D326B" w:rsidRPr="00357143">
        <w:t xml:space="preserve"> and Attributes</w:t>
      </w:r>
      <w:bookmarkEnd w:id="1494"/>
      <w:bookmarkEnd w:id="1495"/>
      <w:bookmarkEnd w:id="1496"/>
      <w:bookmarkEnd w:id="1497"/>
      <w:bookmarkEnd w:id="1498"/>
      <w:bookmarkEnd w:id="1499"/>
      <w:bookmarkEnd w:id="1500"/>
      <w:bookmarkEnd w:id="1501"/>
      <w:bookmarkEnd w:id="1502"/>
      <w:bookmarkEnd w:id="1503"/>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1504" w:name="_Toc445302687"/>
      <w:bookmarkStart w:id="1505" w:name="_Toc445389854"/>
      <w:bookmarkStart w:id="1506" w:name="_Toc447042910"/>
      <w:bookmarkStart w:id="1507" w:name="_Toc457493670"/>
      <w:bookmarkStart w:id="1508" w:name="_Toc459976769"/>
      <w:bookmarkStart w:id="1509" w:name="_Toc470163952"/>
      <w:bookmarkStart w:id="1510" w:name="_Toc470164534"/>
      <w:bookmarkStart w:id="1511" w:name="_Toc475715143"/>
      <w:bookmarkStart w:id="1512" w:name="_Toc479348945"/>
      <w:bookmarkStart w:id="1513" w:name="_Toc479354027"/>
      <w:r w:rsidRPr="00357143">
        <w:t>9.2.3</w:t>
      </w:r>
      <w:r w:rsidRPr="00357143">
        <w:tab/>
      </w:r>
      <w:r w:rsidR="00426BFB" w:rsidRPr="00357143">
        <w:t>Announced</w:t>
      </w:r>
      <w:r w:rsidRPr="00357143">
        <w:t xml:space="preserve"> Resource</w:t>
      </w:r>
      <w:r w:rsidR="00FA3F8A" w:rsidRPr="00357143">
        <w:t>s</w:t>
      </w:r>
      <w:bookmarkEnd w:id="1504"/>
      <w:bookmarkEnd w:id="1505"/>
      <w:bookmarkEnd w:id="1506"/>
      <w:bookmarkEnd w:id="1507"/>
      <w:bookmarkEnd w:id="1508"/>
      <w:bookmarkEnd w:id="1509"/>
      <w:bookmarkEnd w:id="1510"/>
      <w:bookmarkEnd w:id="1511"/>
      <w:bookmarkEnd w:id="1512"/>
      <w:bookmarkEnd w:id="1513"/>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514" w:name="_Toc445302688"/>
      <w:bookmarkStart w:id="1515" w:name="_Toc445389855"/>
      <w:bookmarkStart w:id="1516" w:name="_Toc447042911"/>
      <w:bookmarkStart w:id="1517" w:name="_Toc457493671"/>
      <w:bookmarkStart w:id="1518" w:name="_Toc459976770"/>
      <w:bookmarkStart w:id="1519" w:name="_Toc470163953"/>
      <w:bookmarkStart w:id="1520" w:name="_Toc470164535"/>
      <w:bookmarkStart w:id="1521" w:name="_Toc475715144"/>
      <w:bookmarkStart w:id="1522" w:name="_Toc479348946"/>
      <w:bookmarkStart w:id="1523" w:name="_Toc479354028"/>
      <w:r w:rsidRPr="00357143">
        <w:t>9.3</w:t>
      </w:r>
      <w:r w:rsidRPr="00357143">
        <w:tab/>
        <w:t>Resource Addressing</w:t>
      </w:r>
      <w:bookmarkEnd w:id="1514"/>
      <w:bookmarkEnd w:id="1515"/>
      <w:bookmarkEnd w:id="1516"/>
      <w:bookmarkEnd w:id="1517"/>
      <w:bookmarkEnd w:id="1518"/>
      <w:bookmarkEnd w:id="1519"/>
      <w:bookmarkEnd w:id="1520"/>
      <w:bookmarkEnd w:id="1521"/>
      <w:bookmarkEnd w:id="1522"/>
      <w:bookmarkEnd w:id="1523"/>
    </w:p>
    <w:p w:rsidR="004E0E4A" w:rsidRPr="00357143" w:rsidRDefault="004E0E4A" w:rsidP="004E0E4A">
      <w:pPr>
        <w:pStyle w:val="30"/>
      </w:pPr>
      <w:bookmarkStart w:id="1524" w:name="_Toc445302689"/>
      <w:bookmarkStart w:id="1525" w:name="_Toc445389856"/>
      <w:bookmarkStart w:id="1526" w:name="_Toc447042912"/>
      <w:bookmarkStart w:id="1527" w:name="_Toc457493672"/>
      <w:bookmarkStart w:id="1528" w:name="_Toc459976771"/>
      <w:bookmarkStart w:id="1529" w:name="_Toc470163954"/>
      <w:bookmarkStart w:id="1530" w:name="_Toc470164536"/>
      <w:bookmarkStart w:id="1531" w:name="_Toc475715145"/>
      <w:bookmarkStart w:id="1532" w:name="_Toc479348947"/>
      <w:bookmarkStart w:id="1533" w:name="_Toc479354029"/>
      <w:r w:rsidRPr="00357143">
        <w:t>9.3.1</w:t>
      </w:r>
      <w:r w:rsidR="00E65D0A" w:rsidRPr="00357143">
        <w:tab/>
      </w:r>
      <w:r w:rsidRPr="00357143">
        <w:t xml:space="preserve">Generic </w:t>
      </w:r>
      <w:r w:rsidR="00A90BB6" w:rsidRPr="00357143">
        <w:t>P</w:t>
      </w:r>
      <w:r w:rsidRPr="00357143">
        <w:t>rinciples</w:t>
      </w:r>
      <w:bookmarkEnd w:id="1524"/>
      <w:bookmarkEnd w:id="1525"/>
      <w:bookmarkEnd w:id="1526"/>
      <w:bookmarkEnd w:id="1527"/>
      <w:bookmarkEnd w:id="1528"/>
      <w:bookmarkEnd w:id="1529"/>
      <w:bookmarkEnd w:id="1530"/>
      <w:bookmarkEnd w:id="1531"/>
      <w:bookmarkEnd w:id="1532"/>
      <w:bookmarkEnd w:id="1533"/>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3B1B55" w:rsidRPr="00357143">
        <w:rPr>
          <w:rFonts w:eastAsia="Calibri"/>
        </w:rPr>
        <w:fldChar w:fldCharType="begin"/>
      </w:r>
      <w:r w:rsidR="00083DB2" w:rsidRPr="00357143">
        <w:rPr>
          <w:rFonts w:eastAsia="Calibri"/>
        </w:rPr>
        <w:instrText xml:space="preserve"> REF REF_IETFRFC3986 \h </w:instrText>
      </w:r>
      <w:r w:rsidR="003B1B55" w:rsidRPr="00357143">
        <w:rPr>
          <w:rFonts w:eastAsia="Calibri"/>
        </w:rPr>
      </w:r>
      <w:r w:rsidR="003B1B55" w:rsidRPr="00357143">
        <w:rPr>
          <w:rFonts w:eastAsia="Calibri"/>
        </w:rPr>
        <w:fldChar w:fldCharType="separate"/>
      </w:r>
      <w:r w:rsidR="001C37F9" w:rsidRPr="00357143">
        <w:t>i.</w:t>
      </w:r>
      <w:r w:rsidR="001C37F9">
        <w:rPr>
          <w:noProof/>
        </w:rPr>
        <w:t>10</w:t>
      </w:r>
      <w:r w:rsidR="003B1B55"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534" w:name="_Toc445302690"/>
      <w:bookmarkStart w:id="1535" w:name="_Toc445389857"/>
      <w:bookmarkStart w:id="1536" w:name="_Toc447042913"/>
      <w:bookmarkStart w:id="1537" w:name="_Toc457493673"/>
      <w:bookmarkStart w:id="1538" w:name="_Toc459976772"/>
      <w:bookmarkStart w:id="1539" w:name="_Toc470163955"/>
      <w:bookmarkStart w:id="1540" w:name="_Toc470164537"/>
      <w:bookmarkStart w:id="1541" w:name="_Toc475715146"/>
      <w:bookmarkStart w:id="1542" w:name="_Toc479348948"/>
      <w:bookmarkStart w:id="1543" w:name="_Toc479354030"/>
      <w:r w:rsidRPr="00357143">
        <w:lastRenderedPageBreak/>
        <w:t>9.3.2</w:t>
      </w:r>
      <w:r w:rsidRPr="00357143">
        <w:tab/>
        <w:t>Addressing an Application Entity</w:t>
      </w:r>
      <w:bookmarkEnd w:id="1534"/>
      <w:bookmarkEnd w:id="1535"/>
      <w:bookmarkEnd w:id="1536"/>
      <w:bookmarkEnd w:id="1537"/>
      <w:bookmarkEnd w:id="1538"/>
      <w:bookmarkEnd w:id="1539"/>
      <w:bookmarkEnd w:id="1540"/>
      <w:bookmarkEnd w:id="1541"/>
      <w:bookmarkEnd w:id="1542"/>
      <w:bookmarkEnd w:id="1543"/>
    </w:p>
    <w:p w:rsidR="007C04B1" w:rsidRPr="00357143" w:rsidRDefault="007C04B1" w:rsidP="007C04B1">
      <w:pPr>
        <w:pStyle w:val="40"/>
      </w:pPr>
      <w:bookmarkStart w:id="1544" w:name="_Toc445302691"/>
      <w:bookmarkStart w:id="1545" w:name="_Toc445389858"/>
      <w:bookmarkStart w:id="1546" w:name="_Toc447042914"/>
      <w:bookmarkStart w:id="1547" w:name="_Toc457493674"/>
      <w:bookmarkStart w:id="1548" w:name="_Toc459976773"/>
      <w:bookmarkStart w:id="1549" w:name="_Toc470163956"/>
      <w:bookmarkStart w:id="1550" w:name="_Toc470164538"/>
      <w:bookmarkStart w:id="1551" w:name="_Toc475715147"/>
      <w:bookmarkStart w:id="1552" w:name="_Toc479348949"/>
      <w:bookmarkStart w:id="1553" w:name="_Toc479354031"/>
      <w:r w:rsidRPr="00357143">
        <w:t>9.3.2.1</w:t>
      </w:r>
      <w:r w:rsidRPr="00357143">
        <w:tab/>
        <w:t>Application Entity Addressing</w:t>
      </w:r>
      <w:bookmarkEnd w:id="1544"/>
      <w:bookmarkEnd w:id="1545"/>
      <w:bookmarkEnd w:id="1546"/>
      <w:bookmarkEnd w:id="1547"/>
      <w:bookmarkEnd w:id="1548"/>
      <w:bookmarkEnd w:id="1549"/>
      <w:bookmarkEnd w:id="1550"/>
      <w:bookmarkEnd w:id="1551"/>
      <w:bookmarkEnd w:id="1552"/>
      <w:bookmarkEnd w:id="1553"/>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554" w:name="_Toc445302692"/>
      <w:bookmarkStart w:id="1555" w:name="_Toc445389859"/>
      <w:bookmarkStart w:id="1556" w:name="_Toc447042915"/>
      <w:bookmarkStart w:id="1557" w:name="_Toc457493675"/>
      <w:bookmarkStart w:id="1558" w:name="_Toc459976774"/>
      <w:bookmarkStart w:id="1559" w:name="_Toc470163957"/>
      <w:bookmarkStart w:id="1560" w:name="_Toc470164539"/>
      <w:bookmarkStart w:id="1561" w:name="_Toc475715148"/>
      <w:bookmarkStart w:id="1562" w:name="_Toc479348950"/>
      <w:bookmarkStart w:id="1563" w:name="_Toc479354032"/>
      <w:r w:rsidRPr="00357143">
        <w:t>9.3.2</w:t>
      </w:r>
      <w:r w:rsidR="007C04B1" w:rsidRPr="00357143">
        <w:t>.2</w:t>
      </w:r>
      <w:r w:rsidRPr="00357143">
        <w:tab/>
        <w:t>Application Entity Reachability</w:t>
      </w:r>
      <w:bookmarkEnd w:id="1554"/>
      <w:bookmarkEnd w:id="1555"/>
      <w:bookmarkEnd w:id="1556"/>
      <w:bookmarkEnd w:id="1557"/>
      <w:bookmarkEnd w:id="1558"/>
      <w:bookmarkEnd w:id="1559"/>
      <w:bookmarkEnd w:id="1560"/>
      <w:bookmarkEnd w:id="1561"/>
      <w:bookmarkEnd w:id="1562"/>
      <w:bookmarkEnd w:id="1563"/>
    </w:p>
    <w:p w:rsidR="000E3187" w:rsidRPr="00357143" w:rsidRDefault="000E3187" w:rsidP="007C04B1">
      <w:pPr>
        <w:pStyle w:val="50"/>
      </w:pPr>
      <w:bookmarkStart w:id="1564" w:name="_Toc445302693"/>
      <w:bookmarkStart w:id="1565" w:name="_Toc445389860"/>
      <w:bookmarkStart w:id="1566" w:name="_Toc447042916"/>
      <w:bookmarkStart w:id="1567" w:name="_Toc457493676"/>
      <w:bookmarkStart w:id="1568" w:name="_Toc459976775"/>
      <w:bookmarkStart w:id="1569" w:name="_Toc470163958"/>
      <w:bookmarkStart w:id="1570" w:name="_Toc470164540"/>
      <w:bookmarkStart w:id="1571" w:name="_Toc475715149"/>
      <w:bookmarkStart w:id="1572" w:name="_Toc479348951"/>
      <w:bookmarkStart w:id="1573" w:name="_Toc479354033"/>
      <w:r w:rsidRPr="00357143">
        <w:t>9</w:t>
      </w:r>
      <w:r w:rsidR="007C04B1" w:rsidRPr="00357143">
        <w:t>.3.2.2.1</w:t>
      </w:r>
      <w:r w:rsidRPr="00357143">
        <w:tab/>
        <w:t>CSE Point of Access (CSE-PoA)</w:t>
      </w:r>
      <w:bookmarkEnd w:id="1564"/>
      <w:bookmarkEnd w:id="1565"/>
      <w:bookmarkEnd w:id="1566"/>
      <w:bookmarkEnd w:id="1567"/>
      <w:bookmarkEnd w:id="1568"/>
      <w:bookmarkEnd w:id="1569"/>
      <w:bookmarkEnd w:id="1570"/>
      <w:bookmarkEnd w:id="1571"/>
      <w:bookmarkEnd w:id="1572"/>
      <w:bookmarkEnd w:id="1573"/>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574" w:name="_Toc445302694"/>
      <w:bookmarkStart w:id="1575" w:name="_Toc445389861"/>
      <w:bookmarkStart w:id="1576" w:name="_Toc447042917"/>
      <w:bookmarkStart w:id="1577" w:name="_Toc457493677"/>
      <w:bookmarkStart w:id="1578" w:name="_Toc459976776"/>
      <w:bookmarkStart w:id="1579" w:name="_Toc470163959"/>
      <w:bookmarkStart w:id="1580" w:name="_Toc470164541"/>
      <w:bookmarkStart w:id="1581" w:name="_Toc475715150"/>
      <w:bookmarkStart w:id="1582" w:name="_Toc479348952"/>
      <w:bookmarkStart w:id="1583" w:name="_Toc479354034"/>
      <w:r w:rsidRPr="00357143">
        <w:t>9.3.2.</w:t>
      </w:r>
      <w:r w:rsidR="007C04B1" w:rsidRPr="00357143">
        <w:t>2.</w:t>
      </w:r>
      <w:r w:rsidRPr="00357143">
        <w:t>2</w:t>
      </w:r>
      <w:r w:rsidRPr="00357143">
        <w:tab/>
        <w:t>Locating Application Entities</w:t>
      </w:r>
      <w:bookmarkEnd w:id="1574"/>
      <w:bookmarkEnd w:id="1575"/>
      <w:bookmarkEnd w:id="1576"/>
      <w:bookmarkEnd w:id="1577"/>
      <w:bookmarkEnd w:id="1578"/>
      <w:bookmarkEnd w:id="1579"/>
      <w:bookmarkEnd w:id="1580"/>
      <w:bookmarkEnd w:id="1581"/>
      <w:bookmarkEnd w:id="1582"/>
      <w:bookmarkEnd w:id="1583"/>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584" w:name="_Toc445302695"/>
      <w:bookmarkStart w:id="1585" w:name="_Toc445389862"/>
      <w:bookmarkStart w:id="1586" w:name="_Toc447042918"/>
      <w:bookmarkStart w:id="1587" w:name="_Toc457493678"/>
      <w:bookmarkStart w:id="1588" w:name="_Toc459976777"/>
      <w:bookmarkStart w:id="1589" w:name="_Toc470163960"/>
      <w:bookmarkStart w:id="1590" w:name="_Toc470164542"/>
      <w:bookmarkStart w:id="1591" w:name="_Toc475715151"/>
      <w:bookmarkStart w:id="1592" w:name="_Toc479348953"/>
      <w:bookmarkStart w:id="1593" w:name="_Toc479354035"/>
      <w:r w:rsidRPr="00357143">
        <w:t>9.3.2.</w:t>
      </w:r>
      <w:r w:rsidR="007C04B1" w:rsidRPr="00357143">
        <w:t>2.</w:t>
      </w:r>
      <w:r w:rsidRPr="00357143">
        <w:t>3</w:t>
      </w:r>
      <w:r w:rsidRPr="00357143">
        <w:tab/>
        <w:t>Usage of CSE-PoA by the M2M System</w:t>
      </w:r>
      <w:bookmarkEnd w:id="1584"/>
      <w:bookmarkEnd w:id="1585"/>
      <w:bookmarkEnd w:id="1586"/>
      <w:bookmarkEnd w:id="1587"/>
      <w:bookmarkEnd w:id="1588"/>
      <w:bookmarkEnd w:id="1589"/>
      <w:bookmarkEnd w:id="1590"/>
      <w:bookmarkEnd w:id="1591"/>
      <w:bookmarkEnd w:id="1592"/>
      <w:bookmarkEnd w:id="1593"/>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3B1B55" w:rsidRPr="00357143">
        <w:fldChar w:fldCharType="begin"/>
      </w:r>
      <w:r w:rsidRPr="00357143">
        <w:instrText xml:space="preserve"> REF REF_3GPPTS23682 \h </w:instrText>
      </w:r>
      <w:r w:rsidR="003B1B55" w:rsidRPr="00357143">
        <w:fldChar w:fldCharType="separate"/>
      </w:r>
      <w:r w:rsidR="001C37F9" w:rsidRPr="00357143">
        <w:t>i.</w:t>
      </w:r>
      <w:r w:rsidR="001C37F9">
        <w:rPr>
          <w:noProof/>
        </w:rPr>
        <w:t>14</w:t>
      </w:r>
      <w:r w:rsidR="003B1B55"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[i.33]</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1594" w:name="_Toc445302698"/>
      <w:bookmarkStart w:id="1595" w:name="_Toc445389865"/>
      <w:bookmarkStart w:id="1596" w:name="_Toc447042921"/>
      <w:bookmarkStart w:id="1597" w:name="_Toc457493681"/>
      <w:bookmarkStart w:id="1598" w:name="_Toc459976780"/>
      <w:bookmarkStart w:id="1599" w:name="_Toc470163961"/>
      <w:bookmarkStart w:id="1600" w:name="_Toc470164543"/>
      <w:bookmarkStart w:id="1601" w:name="_Toc475715152"/>
      <w:bookmarkStart w:id="1602" w:name="_Toc479348954"/>
      <w:bookmarkStart w:id="1603" w:name="_Toc479354036"/>
      <w:r w:rsidRPr="00357143">
        <w:lastRenderedPageBreak/>
        <w:t>9.4</w:t>
      </w:r>
      <w:r w:rsidRPr="00357143">
        <w:tab/>
        <w:t>Resource Structure</w:t>
      </w:r>
      <w:bookmarkEnd w:id="1594"/>
      <w:bookmarkEnd w:id="1595"/>
      <w:bookmarkEnd w:id="1596"/>
      <w:bookmarkEnd w:id="1597"/>
      <w:bookmarkEnd w:id="1598"/>
      <w:bookmarkEnd w:id="1599"/>
      <w:bookmarkEnd w:id="1600"/>
      <w:bookmarkEnd w:id="1601"/>
      <w:bookmarkEnd w:id="1602"/>
      <w:bookmarkEnd w:id="1603"/>
    </w:p>
    <w:p w:rsidR="00C83FAA" w:rsidRPr="00357143" w:rsidRDefault="005C33CC" w:rsidP="00EB7810">
      <w:pPr>
        <w:pStyle w:val="30"/>
      </w:pPr>
      <w:bookmarkStart w:id="1604" w:name="_Toc445302699"/>
      <w:bookmarkStart w:id="1605" w:name="_Toc445389866"/>
      <w:bookmarkStart w:id="1606" w:name="_Toc447042922"/>
      <w:bookmarkStart w:id="1607" w:name="_Toc457493682"/>
      <w:bookmarkStart w:id="1608" w:name="_Toc459976781"/>
      <w:bookmarkStart w:id="1609" w:name="_Toc470163962"/>
      <w:bookmarkStart w:id="1610" w:name="_Toc470164544"/>
      <w:bookmarkStart w:id="1611" w:name="_Toc475715153"/>
      <w:bookmarkStart w:id="1612" w:name="_Toc479348955"/>
      <w:bookmarkStart w:id="1613" w:name="_Toc479354037"/>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604"/>
      <w:bookmarkEnd w:id="1605"/>
      <w:bookmarkEnd w:id="1606"/>
      <w:bookmarkEnd w:id="1607"/>
      <w:bookmarkEnd w:id="1608"/>
      <w:bookmarkEnd w:id="1609"/>
      <w:bookmarkEnd w:id="1610"/>
      <w:bookmarkEnd w:id="1611"/>
      <w:bookmarkEnd w:id="1612"/>
      <w:bookmarkEnd w:id="1613"/>
    </w:p>
    <w:p w:rsidR="00751EE7" w:rsidRPr="00357143" w:rsidRDefault="00C83FAA" w:rsidP="008A4324">
      <w:pPr>
        <w:pStyle w:val="FL"/>
      </w:pPr>
      <w:r w:rsidRPr="00357143">
        <w:object w:dxaOrig="6313" w:dyaOrig="4118">
          <v:shape id="_x0000_i1051" type="#_x0000_t75" style="width:315.15pt;height:206.5pt" o:ole="">
            <v:imagedata r:id="rId51" o:title=""/>
          </v:shape>
          <o:OLEObject Type="Embed" ProgID="Visio.Drawing.11" ShapeID="_x0000_i1051" DrawAspect="Content" ObjectID="_1554899162" r:id="rId52"/>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614" w:name="_Toc445302700"/>
      <w:bookmarkStart w:id="1615" w:name="_Toc445389867"/>
      <w:bookmarkStart w:id="1616" w:name="_Toc447042923"/>
      <w:bookmarkStart w:id="1617" w:name="_Toc457493683"/>
      <w:bookmarkStart w:id="1618" w:name="_Toc459976782"/>
      <w:bookmarkStart w:id="1619" w:name="_Toc470163963"/>
      <w:bookmarkStart w:id="1620" w:name="_Toc470164545"/>
      <w:bookmarkStart w:id="1621" w:name="_Toc475715154"/>
      <w:bookmarkStart w:id="1622" w:name="_Toc479348956"/>
      <w:bookmarkStart w:id="1623" w:name="_Toc479354038"/>
      <w:r w:rsidRPr="00357143">
        <w:lastRenderedPageBreak/>
        <w:t>9.4.2</w:t>
      </w:r>
      <w:r w:rsidR="00A911C2" w:rsidRPr="00357143">
        <w:tab/>
      </w:r>
      <w:r w:rsidRPr="00357143">
        <w:t xml:space="preserve">Link </w:t>
      </w:r>
      <w:r w:rsidR="0034450F" w:rsidRPr="00357143">
        <w:t>Relations</w:t>
      </w:r>
      <w:bookmarkEnd w:id="1614"/>
      <w:bookmarkEnd w:id="1615"/>
      <w:bookmarkEnd w:id="1616"/>
      <w:bookmarkEnd w:id="1617"/>
      <w:bookmarkEnd w:id="1618"/>
      <w:bookmarkEnd w:id="1619"/>
      <w:bookmarkEnd w:id="1620"/>
      <w:bookmarkEnd w:id="1621"/>
      <w:bookmarkEnd w:id="1622"/>
      <w:bookmarkEnd w:id="1623"/>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624" w:name="_Toc445302701"/>
      <w:bookmarkStart w:id="1625" w:name="_Toc445389868"/>
      <w:bookmarkStart w:id="1626" w:name="_Toc447042924"/>
      <w:bookmarkStart w:id="1627" w:name="_Toc457493684"/>
      <w:bookmarkStart w:id="1628" w:name="_Toc459976783"/>
      <w:bookmarkStart w:id="1629" w:name="_Toc470163964"/>
      <w:bookmarkStart w:id="1630" w:name="_Toc470164546"/>
      <w:bookmarkStart w:id="1631" w:name="_Toc475715155"/>
      <w:bookmarkStart w:id="1632" w:name="_Toc479348957"/>
      <w:bookmarkStart w:id="1633" w:name="_Toc479354039"/>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624"/>
      <w:bookmarkEnd w:id="1625"/>
      <w:bookmarkEnd w:id="1626"/>
      <w:bookmarkEnd w:id="1627"/>
      <w:bookmarkEnd w:id="1628"/>
      <w:bookmarkEnd w:id="1629"/>
      <w:bookmarkEnd w:id="1630"/>
      <w:bookmarkEnd w:id="1631"/>
      <w:bookmarkEnd w:id="1632"/>
      <w:bookmarkEnd w:id="1633"/>
    </w:p>
    <w:p w:rsidR="00E10097" w:rsidRPr="00357143" w:rsidRDefault="00E10097" w:rsidP="00E10097">
      <w:pPr>
        <w:pStyle w:val="30"/>
      </w:pPr>
      <w:bookmarkStart w:id="1634" w:name="_Toc447042925"/>
      <w:bookmarkStart w:id="1635" w:name="_Toc457493685"/>
      <w:bookmarkStart w:id="1636" w:name="_Toc459976784"/>
      <w:bookmarkStart w:id="1637" w:name="_Toc470163965"/>
      <w:bookmarkStart w:id="1638" w:name="_Toc470164547"/>
      <w:bookmarkStart w:id="1639" w:name="_Toc475715156"/>
      <w:bookmarkStart w:id="1640" w:name="_Toc479348958"/>
      <w:bookmarkStart w:id="1641" w:name="_Toc479354040"/>
      <w:r w:rsidRPr="00357143">
        <w:rPr>
          <w:rFonts w:hint="eastAsia"/>
        </w:rPr>
        <w:t>9.5.0</w:t>
      </w:r>
      <w:r w:rsidRPr="00357143">
        <w:rPr>
          <w:rFonts w:hint="eastAsia"/>
        </w:rPr>
        <w:tab/>
        <w:t>Overview</w:t>
      </w:r>
      <w:bookmarkEnd w:id="1634"/>
      <w:bookmarkEnd w:id="1635"/>
      <w:bookmarkEnd w:id="1636"/>
      <w:bookmarkEnd w:id="1637"/>
      <w:bookmarkEnd w:id="1638"/>
      <w:bookmarkEnd w:id="1639"/>
      <w:bookmarkEnd w:id="1640"/>
      <w:bookmarkEnd w:id="1641"/>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2" type="#_x0000_t75" style="width:303.6pt;height:265.6pt" o:ole="">
            <v:imagedata r:id="rId53" o:title=""/>
          </v:shape>
          <o:OLEObject Type="Embed" ProgID="Visio.Drawing.11" ShapeID="_x0000_i1052" DrawAspect="Content" ObjectID="_1554899163" r:id="rId54"/>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642" w:name="_Toc445302702"/>
      <w:bookmarkStart w:id="1643" w:name="_Toc445389869"/>
      <w:bookmarkStart w:id="1644" w:name="_Toc447042926"/>
      <w:bookmarkStart w:id="1645" w:name="_Toc457493686"/>
      <w:bookmarkStart w:id="1646" w:name="_Toc459976785"/>
      <w:bookmarkStart w:id="1647" w:name="_Toc470163966"/>
      <w:bookmarkStart w:id="1648" w:name="_Toc470164548"/>
      <w:bookmarkStart w:id="1649" w:name="_Toc475715157"/>
      <w:bookmarkStart w:id="1650" w:name="_Toc479348959"/>
      <w:bookmarkStart w:id="1651" w:name="_Toc479354041"/>
      <w:r w:rsidRPr="00357143">
        <w:t>9.5.</w:t>
      </w:r>
      <w:r w:rsidR="00FD02AF" w:rsidRPr="00357143">
        <w:t>1</w:t>
      </w:r>
      <w:r w:rsidRPr="00357143">
        <w:tab/>
        <w:t>Handling of Unsupported Resources/Attributes/Sub-resources within the M2M System</w:t>
      </w:r>
      <w:bookmarkEnd w:id="1642"/>
      <w:bookmarkEnd w:id="1643"/>
      <w:bookmarkEnd w:id="1644"/>
      <w:bookmarkEnd w:id="1645"/>
      <w:bookmarkEnd w:id="1646"/>
      <w:bookmarkEnd w:id="1647"/>
      <w:bookmarkEnd w:id="1648"/>
      <w:bookmarkEnd w:id="1649"/>
      <w:bookmarkEnd w:id="1650"/>
      <w:bookmarkEnd w:id="1651"/>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652" w:name="_Toc445302703"/>
      <w:bookmarkStart w:id="1653" w:name="_Toc445389870"/>
      <w:bookmarkStart w:id="1654" w:name="_Toc447042927"/>
      <w:bookmarkStart w:id="1655" w:name="_Toc457493687"/>
      <w:bookmarkStart w:id="1656" w:name="_Toc459976786"/>
      <w:bookmarkStart w:id="1657" w:name="_Toc470163967"/>
      <w:bookmarkStart w:id="1658" w:name="_Toc470164549"/>
      <w:bookmarkStart w:id="1659" w:name="_Toc475715158"/>
      <w:bookmarkStart w:id="1660" w:name="_Toc479348960"/>
      <w:bookmarkStart w:id="1661" w:name="_Toc479354042"/>
      <w:r w:rsidRPr="00357143">
        <w:t>9</w:t>
      </w:r>
      <w:r w:rsidR="00A13AB6" w:rsidRPr="00357143">
        <w:t>.6</w:t>
      </w:r>
      <w:r w:rsidR="00A13AB6" w:rsidRPr="00357143">
        <w:tab/>
      </w:r>
      <w:r w:rsidR="00B0011D" w:rsidRPr="00357143">
        <w:t>Resource Types</w:t>
      </w:r>
      <w:bookmarkEnd w:id="1652"/>
      <w:bookmarkEnd w:id="1653"/>
      <w:bookmarkEnd w:id="1654"/>
      <w:bookmarkEnd w:id="1655"/>
      <w:bookmarkEnd w:id="1656"/>
      <w:bookmarkEnd w:id="1657"/>
      <w:bookmarkEnd w:id="1658"/>
      <w:bookmarkEnd w:id="1659"/>
      <w:bookmarkEnd w:id="1660"/>
      <w:bookmarkEnd w:id="1661"/>
    </w:p>
    <w:p w:rsidR="00CE3A07" w:rsidRPr="00357143" w:rsidRDefault="00CE3A07" w:rsidP="000B133A">
      <w:pPr>
        <w:pStyle w:val="30"/>
      </w:pPr>
      <w:bookmarkStart w:id="1662" w:name="_Toc445302704"/>
      <w:bookmarkStart w:id="1663" w:name="_Toc445389871"/>
      <w:bookmarkStart w:id="1664" w:name="_Toc447042928"/>
      <w:bookmarkStart w:id="1665" w:name="_Toc457493688"/>
      <w:bookmarkStart w:id="1666" w:name="_Toc459976787"/>
      <w:bookmarkStart w:id="1667" w:name="_Toc470163968"/>
      <w:bookmarkStart w:id="1668" w:name="_Toc470164550"/>
      <w:bookmarkStart w:id="1669" w:name="_Toc475715159"/>
      <w:bookmarkStart w:id="1670" w:name="_Toc479348961"/>
      <w:bookmarkStart w:id="1671" w:name="_Toc479354043"/>
      <w:r w:rsidRPr="00357143">
        <w:t>9.6.</w:t>
      </w:r>
      <w:r w:rsidR="00E65D0A" w:rsidRPr="00357143">
        <w:t>1</w:t>
      </w:r>
      <w:r w:rsidR="00E65D0A" w:rsidRPr="00357143">
        <w:tab/>
      </w:r>
      <w:r w:rsidRPr="00357143">
        <w:t>Overview</w:t>
      </w:r>
      <w:bookmarkEnd w:id="1662"/>
      <w:bookmarkEnd w:id="1663"/>
      <w:bookmarkEnd w:id="1664"/>
      <w:bookmarkEnd w:id="1665"/>
      <w:bookmarkEnd w:id="1666"/>
      <w:bookmarkEnd w:id="1667"/>
      <w:bookmarkEnd w:id="1668"/>
      <w:bookmarkEnd w:id="1669"/>
      <w:bookmarkEnd w:id="1670"/>
      <w:bookmarkEnd w:id="1671"/>
    </w:p>
    <w:p w:rsidR="00CE3A07" w:rsidRPr="00357143" w:rsidRDefault="00CE3A07" w:rsidP="000B133A">
      <w:pPr>
        <w:pStyle w:val="40"/>
      </w:pPr>
      <w:bookmarkStart w:id="1672" w:name="_Toc445302705"/>
      <w:bookmarkStart w:id="1673" w:name="_Toc445389872"/>
      <w:bookmarkStart w:id="1674" w:name="_Toc447042929"/>
      <w:bookmarkStart w:id="1675" w:name="_Toc457493689"/>
      <w:bookmarkStart w:id="1676" w:name="_Toc459976788"/>
      <w:bookmarkStart w:id="1677" w:name="_Toc470163969"/>
      <w:bookmarkStart w:id="1678" w:name="_Toc470164551"/>
      <w:bookmarkStart w:id="1679" w:name="_Toc475715160"/>
      <w:bookmarkStart w:id="1680" w:name="_Toc479348962"/>
      <w:bookmarkStart w:id="1681" w:name="_Toc479354044"/>
      <w:r w:rsidRPr="00357143">
        <w:t>9.6.1.1</w:t>
      </w:r>
      <w:r w:rsidR="00E65D0A" w:rsidRPr="00357143">
        <w:tab/>
      </w:r>
      <w:r w:rsidRPr="00357143">
        <w:t>Resource Type Summary</w:t>
      </w:r>
      <w:bookmarkEnd w:id="1672"/>
      <w:bookmarkEnd w:id="1673"/>
      <w:bookmarkEnd w:id="1674"/>
      <w:bookmarkEnd w:id="1675"/>
      <w:bookmarkEnd w:id="1676"/>
      <w:bookmarkEnd w:id="1677"/>
      <w:bookmarkEnd w:id="1678"/>
      <w:bookmarkEnd w:id="1679"/>
      <w:bookmarkEnd w:id="1680"/>
      <w:bookmarkEnd w:id="1681"/>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D45402" w:rsidP="00654254">
            <w:pPr>
              <w:pStyle w:val="TAL"/>
              <w:rPr>
                <w:rFonts w:eastAsia="Arial Unicode MS"/>
                <w:i/>
                <w:lang w:eastAsia="zh-CN"/>
              </w:rPr>
            </w:pPr>
            <w:r w:rsidRPr="00357143">
              <w:rPr>
                <w:rFonts w:eastAsia="Arial Unicode MS"/>
                <w:i/>
              </w:rPr>
              <w:t>None specified</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D211EF">
            <w:pPr>
              <w:pStyle w:val="TAL"/>
              <w:rPr>
                <w:rFonts w:eastAsia="Arial Unicode MS"/>
              </w:rPr>
            </w:pPr>
            <w:r>
              <w:rPr>
                <w:rFonts w:eastAsia="Arial Unicode MS" w:hint="eastAsia"/>
                <w:lang w:eastAsia="zh-CN"/>
              </w:rPr>
              <w:t>9.6.45</w:t>
            </w:r>
          </w:p>
        </w:tc>
      </w:tr>
      <w:tr w:rsidR="00D45402" w:rsidRPr="00357143" w:rsidTr="001C13B4">
        <w:trPr>
          <w:jc w:val="center"/>
        </w:trPr>
        <w:tc>
          <w:tcPr>
            <w:tcW w:w="12966" w:type="dxa"/>
            <w:gridSpan w:val="5"/>
          </w:tcPr>
          <w:p w:rsidR="00D45402" w:rsidRPr="00357143" w:rsidRDefault="00D45402"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682" w:name="_Toc445302706"/>
      <w:bookmarkStart w:id="1683" w:name="_Toc445389873"/>
      <w:bookmarkStart w:id="1684" w:name="_Toc447042930"/>
      <w:bookmarkStart w:id="1685" w:name="_Toc457493690"/>
      <w:bookmarkStart w:id="1686" w:name="_Toc459976789"/>
      <w:bookmarkStart w:id="1687" w:name="_Toc470163970"/>
      <w:bookmarkStart w:id="1688" w:name="_Toc470164552"/>
      <w:bookmarkStart w:id="1689" w:name="_Toc475715161"/>
      <w:bookmarkStart w:id="1690" w:name="_Toc479348963"/>
      <w:bookmarkStart w:id="1691" w:name="_Toc479354045"/>
      <w:r w:rsidRPr="00357143">
        <w:lastRenderedPageBreak/>
        <w:t>9.6.1.2</w:t>
      </w:r>
      <w:r w:rsidRPr="00357143">
        <w:tab/>
        <w:t>Resource Type S</w:t>
      </w:r>
      <w:r w:rsidR="00452CA5" w:rsidRPr="00357143">
        <w:t>pecializations</w:t>
      </w:r>
      <w:bookmarkEnd w:id="1682"/>
      <w:bookmarkEnd w:id="1683"/>
      <w:bookmarkEnd w:id="1684"/>
      <w:bookmarkEnd w:id="1685"/>
      <w:bookmarkEnd w:id="1686"/>
      <w:bookmarkEnd w:id="1687"/>
      <w:bookmarkEnd w:id="1688"/>
      <w:bookmarkEnd w:id="1689"/>
      <w:bookmarkEnd w:id="1690"/>
      <w:bookmarkEnd w:id="1691"/>
    </w:p>
    <w:p w:rsidR="00CA62E1" w:rsidRPr="00357143" w:rsidRDefault="00CA62E1" w:rsidP="00CA62E1">
      <w:pPr>
        <w:pStyle w:val="50"/>
      </w:pPr>
      <w:bookmarkStart w:id="1692" w:name="_Toc445302707"/>
      <w:bookmarkStart w:id="1693" w:name="_Toc445389874"/>
      <w:bookmarkStart w:id="1694" w:name="_Toc447042931"/>
      <w:bookmarkStart w:id="1695" w:name="_Toc457493691"/>
      <w:bookmarkStart w:id="1696" w:name="_Toc459976790"/>
      <w:bookmarkStart w:id="1697" w:name="_Toc470163971"/>
      <w:bookmarkStart w:id="1698" w:name="_Toc470164553"/>
      <w:bookmarkStart w:id="1699" w:name="_Toc475715162"/>
      <w:bookmarkStart w:id="1700" w:name="_Toc479348964"/>
      <w:bookmarkStart w:id="1701" w:name="_Toc479354046"/>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692"/>
      <w:bookmarkEnd w:id="1693"/>
      <w:bookmarkEnd w:id="1694"/>
      <w:bookmarkEnd w:id="1695"/>
      <w:bookmarkEnd w:id="1696"/>
      <w:bookmarkEnd w:id="1697"/>
      <w:bookmarkEnd w:id="1698"/>
      <w:bookmarkEnd w:id="1699"/>
      <w:bookmarkEnd w:id="1700"/>
      <w:bookmarkEnd w:id="1701"/>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702" w:name="OLE_LINK15"/>
            <w:bookmarkStart w:id="1703"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702"/>
      <w:bookmarkEnd w:id="1703"/>
    </w:tbl>
    <w:p w:rsidR="00452CA5" w:rsidRPr="00357143" w:rsidRDefault="00452CA5" w:rsidP="00452CA5">
      <w:pPr>
        <w:rPr>
          <w:rFonts w:eastAsia="simsun"/>
          <w:lang w:eastAsia="zh-CN"/>
        </w:rPr>
      </w:pPr>
    </w:p>
    <w:p w:rsidR="00CA62E1" w:rsidRPr="00357143" w:rsidRDefault="00CA62E1" w:rsidP="00CA62E1">
      <w:pPr>
        <w:pStyle w:val="50"/>
      </w:pPr>
      <w:bookmarkStart w:id="1704" w:name="_Toc445302708"/>
      <w:bookmarkStart w:id="1705" w:name="_Toc445389875"/>
      <w:bookmarkStart w:id="1706" w:name="_Toc447042932"/>
      <w:bookmarkStart w:id="1707" w:name="_Toc457493692"/>
      <w:bookmarkStart w:id="1708" w:name="_Toc459976791"/>
      <w:bookmarkStart w:id="1709" w:name="_Toc470163972"/>
      <w:bookmarkStart w:id="1710" w:name="_Toc470164554"/>
      <w:bookmarkStart w:id="1711" w:name="_Toc475715163"/>
      <w:bookmarkStart w:id="1712" w:name="_Toc479348965"/>
      <w:bookmarkStart w:id="1713" w:name="_Toc479354047"/>
      <w:r w:rsidRPr="00357143">
        <w:t>9.6.1.2.2</w:t>
      </w:r>
      <w:r w:rsidRPr="00357143">
        <w:tab/>
        <w:t>Specializations of &lt;</w:t>
      </w:r>
      <w:r w:rsidRPr="00357143">
        <w:rPr>
          <w:i/>
        </w:rPr>
        <w:t>flexContainer</w:t>
      </w:r>
      <w:r w:rsidRPr="00357143">
        <w:t>&gt;</w:t>
      </w:r>
      <w:bookmarkEnd w:id="1704"/>
      <w:bookmarkEnd w:id="1705"/>
      <w:bookmarkEnd w:id="1706"/>
      <w:bookmarkEnd w:id="1707"/>
      <w:bookmarkEnd w:id="1708"/>
      <w:bookmarkEnd w:id="1709"/>
      <w:bookmarkEnd w:id="1710"/>
      <w:bookmarkEnd w:id="1711"/>
      <w:bookmarkEnd w:id="1712"/>
      <w:bookmarkEnd w:id="1713"/>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3B1B55" w:rsidRPr="00357143">
        <w:fldChar w:fldCharType="begin"/>
      </w:r>
      <w:r w:rsidR="00DF2BA1" w:rsidRPr="00357143">
        <w:instrText xml:space="preserve"> REF  REF_oneM2MTS_0012 \h </w:instrText>
      </w:r>
      <w:r w:rsidR="003B1B55" w:rsidRPr="00357143">
        <w:fldChar w:fldCharType="separate"/>
      </w:r>
      <w:r w:rsidR="001C37F9">
        <w:rPr>
          <w:noProof/>
        </w:rPr>
        <w:t>6</w:t>
      </w:r>
      <w:r w:rsidR="003B1B55"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3B1B55" w:rsidRPr="00357143">
        <w:fldChar w:fldCharType="begin"/>
      </w:r>
      <w:r w:rsidR="00DF2BA1" w:rsidRPr="00357143">
        <w:instrText xml:space="preserve"> REF  REF_oneM2MTS_0012 \h </w:instrText>
      </w:r>
      <w:r w:rsidR="003B1B55" w:rsidRPr="00357143">
        <w:fldChar w:fldCharType="separate"/>
      </w:r>
      <w:r w:rsidR="001C37F9">
        <w:rPr>
          <w:noProof/>
        </w:rPr>
        <w:t>6</w:t>
      </w:r>
      <w:r w:rsidR="003B1B55"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lastRenderedPageBreak/>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714" w:name="_Toc445302709"/>
      <w:bookmarkStart w:id="1715" w:name="_Toc445389876"/>
      <w:bookmarkStart w:id="1716" w:name="_Toc447042933"/>
      <w:bookmarkStart w:id="1717" w:name="_Toc457493693"/>
      <w:bookmarkStart w:id="1718" w:name="_Toc459976792"/>
      <w:bookmarkStart w:id="1719" w:name="_Toc470163973"/>
      <w:bookmarkStart w:id="1720" w:name="_Toc470164555"/>
      <w:bookmarkStart w:id="1721" w:name="_Toc475715164"/>
      <w:bookmarkStart w:id="1722" w:name="_Toc479348966"/>
      <w:bookmarkStart w:id="1723" w:name="_Toc479354048"/>
      <w:r w:rsidRPr="00357143">
        <w:lastRenderedPageBreak/>
        <w:t>9.6.1</w:t>
      </w:r>
      <w:r w:rsidR="00B91ECD" w:rsidRPr="00357143">
        <w:t>.3</w:t>
      </w:r>
      <w:r w:rsidRPr="00357143">
        <w:tab/>
        <w:t>Common</w:t>
      </w:r>
      <w:r w:rsidR="004B54D3" w:rsidRPr="00357143">
        <w:t>ly Used</w:t>
      </w:r>
      <w:r w:rsidRPr="00357143">
        <w:t xml:space="preserve"> Attributes</w:t>
      </w:r>
      <w:bookmarkEnd w:id="1714"/>
      <w:bookmarkEnd w:id="1715"/>
      <w:bookmarkEnd w:id="1716"/>
      <w:bookmarkEnd w:id="1717"/>
      <w:bookmarkEnd w:id="1718"/>
      <w:bookmarkEnd w:id="1719"/>
      <w:bookmarkEnd w:id="1720"/>
      <w:bookmarkEnd w:id="1721"/>
      <w:bookmarkEnd w:id="1722"/>
      <w:bookmarkEnd w:id="1723"/>
    </w:p>
    <w:p w:rsidR="00E10097" w:rsidRPr="00357143" w:rsidRDefault="00E10097" w:rsidP="00E10097">
      <w:pPr>
        <w:pStyle w:val="50"/>
      </w:pPr>
      <w:bookmarkStart w:id="1724" w:name="_Toc447042934"/>
      <w:bookmarkStart w:id="1725" w:name="_Toc457493694"/>
      <w:bookmarkStart w:id="1726" w:name="_Toc459976793"/>
      <w:bookmarkStart w:id="1727" w:name="_Toc470163974"/>
      <w:bookmarkStart w:id="1728" w:name="_Toc470164556"/>
      <w:bookmarkStart w:id="1729" w:name="_Toc475715165"/>
      <w:bookmarkStart w:id="1730" w:name="_Toc479348967"/>
      <w:bookmarkStart w:id="1731" w:name="_Toc479354049"/>
      <w:r w:rsidRPr="00357143">
        <w:rPr>
          <w:rFonts w:hint="eastAsia"/>
        </w:rPr>
        <w:t>9.6.1.3.0</w:t>
      </w:r>
      <w:r w:rsidRPr="00357143">
        <w:rPr>
          <w:rFonts w:hint="eastAsia"/>
        </w:rPr>
        <w:tab/>
        <w:t>Overview</w:t>
      </w:r>
      <w:bookmarkEnd w:id="1724"/>
      <w:bookmarkEnd w:id="1725"/>
      <w:bookmarkEnd w:id="1726"/>
      <w:bookmarkEnd w:id="1727"/>
      <w:bookmarkEnd w:id="1728"/>
      <w:bookmarkEnd w:id="1729"/>
      <w:bookmarkEnd w:id="1730"/>
      <w:bookmarkEnd w:id="1731"/>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732" w:name="_Toc445302710"/>
      <w:bookmarkStart w:id="1733" w:name="_Toc445389877"/>
      <w:bookmarkStart w:id="1734" w:name="_Toc447042935"/>
      <w:bookmarkStart w:id="1735" w:name="_Toc457493695"/>
      <w:bookmarkStart w:id="1736" w:name="_Toc459976794"/>
      <w:bookmarkStart w:id="1737" w:name="_Toc470163975"/>
      <w:bookmarkStart w:id="1738" w:name="_Toc470164557"/>
      <w:bookmarkStart w:id="1739" w:name="_Toc475715166"/>
      <w:bookmarkStart w:id="1740" w:name="_Toc479348968"/>
      <w:bookmarkStart w:id="1741" w:name="_Toc479354050"/>
      <w:r w:rsidRPr="00357143">
        <w:t>9.6.1.3.1</w:t>
      </w:r>
      <w:r w:rsidRPr="00357143">
        <w:tab/>
        <w:t>Universal attributes</w:t>
      </w:r>
      <w:bookmarkEnd w:id="1732"/>
      <w:bookmarkEnd w:id="1733"/>
      <w:bookmarkEnd w:id="1734"/>
      <w:bookmarkEnd w:id="1735"/>
      <w:bookmarkEnd w:id="1736"/>
      <w:bookmarkEnd w:id="1737"/>
      <w:bookmarkEnd w:id="1738"/>
      <w:bookmarkEnd w:id="1739"/>
      <w:bookmarkEnd w:id="1740"/>
      <w:bookmarkEnd w:id="1741"/>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742" w:name="_Toc445302711"/>
      <w:bookmarkStart w:id="1743" w:name="_Toc445389878"/>
      <w:bookmarkStart w:id="1744" w:name="_Toc447042936"/>
      <w:bookmarkStart w:id="1745" w:name="_Toc457493696"/>
      <w:bookmarkStart w:id="1746" w:name="_Toc459976795"/>
      <w:bookmarkStart w:id="1747" w:name="_Toc470163976"/>
      <w:bookmarkStart w:id="1748" w:name="_Toc470164558"/>
      <w:bookmarkStart w:id="1749" w:name="_Toc475715167"/>
      <w:bookmarkStart w:id="1750" w:name="_Toc479348969"/>
      <w:bookmarkStart w:id="1751" w:name="_Toc479354051"/>
      <w:r w:rsidRPr="00357143">
        <w:lastRenderedPageBreak/>
        <w:t>9.6.1.3.2</w:t>
      </w:r>
      <w:r w:rsidRPr="00357143">
        <w:tab/>
        <w:t>Common attributes</w:t>
      </w:r>
      <w:bookmarkEnd w:id="1742"/>
      <w:bookmarkEnd w:id="1743"/>
      <w:bookmarkEnd w:id="1744"/>
      <w:bookmarkEnd w:id="1745"/>
      <w:bookmarkEnd w:id="1746"/>
      <w:bookmarkEnd w:id="1747"/>
      <w:bookmarkEnd w:id="1748"/>
      <w:bookmarkEnd w:id="1749"/>
      <w:bookmarkEnd w:id="1750"/>
      <w:bookmarkEnd w:id="1751"/>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1752" w:name="OLE_LINK1"/>
            <w:bookmarkStart w:id="1753" w:name="OLE_LINK2"/>
            <w:r w:rsidR="004F5401">
              <w:rPr>
                <w:rFonts w:eastAsia="Arial Unicode MS"/>
              </w:rPr>
              <w:t>Hosting CSE shall support a default access privilege</w:t>
            </w:r>
            <w:bookmarkEnd w:id="1752"/>
            <w:bookmarkEnd w:id="1753"/>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lastRenderedPageBreak/>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lastRenderedPageBreak/>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3B1B55" w:rsidRPr="00357143">
              <w:rPr>
                <w:rFonts w:eastAsia="Arial Unicode MS"/>
              </w:rPr>
              <w:fldChar w:fldCharType="begin"/>
            </w:r>
            <w:r w:rsidR="0043559A" w:rsidRPr="00357143">
              <w:rPr>
                <w:rFonts w:eastAsia="Arial Unicode MS"/>
              </w:rPr>
              <w:instrText xml:space="preserve"> REF REF_oneM2MTS_0003 \h </w:instrText>
            </w:r>
            <w:r w:rsidR="003B1B55" w:rsidRPr="00357143">
              <w:rPr>
                <w:rFonts w:eastAsia="Arial Unicode MS"/>
              </w:rPr>
            </w:r>
            <w:r w:rsidR="003B1B55" w:rsidRPr="00357143">
              <w:rPr>
                <w:rFonts w:eastAsia="Arial Unicode MS"/>
              </w:rPr>
              <w:fldChar w:fldCharType="separate"/>
            </w:r>
            <w:r w:rsidR="001C37F9">
              <w:rPr>
                <w:noProof/>
              </w:rPr>
              <w:t>2</w:t>
            </w:r>
            <w:r w:rsidR="003B1B55"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754" w:name="_Toc445302712"/>
      <w:bookmarkStart w:id="1755" w:name="_Toc445389879"/>
      <w:bookmarkStart w:id="1756" w:name="_Toc447042937"/>
      <w:bookmarkStart w:id="1757" w:name="_Toc457493697"/>
      <w:bookmarkStart w:id="1758" w:name="_Toc459976796"/>
      <w:bookmarkStart w:id="1759" w:name="_Toc470163977"/>
      <w:bookmarkStart w:id="1760" w:name="_Toc470164559"/>
      <w:bookmarkStart w:id="1761" w:name="_Toc475715168"/>
      <w:bookmarkStart w:id="1762" w:name="_Toc479348970"/>
      <w:bookmarkStart w:id="1763" w:name="_Toc479354052"/>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754"/>
      <w:bookmarkEnd w:id="1755"/>
      <w:bookmarkEnd w:id="1756"/>
      <w:bookmarkEnd w:id="1757"/>
      <w:bookmarkEnd w:id="1758"/>
      <w:bookmarkEnd w:id="1759"/>
      <w:bookmarkEnd w:id="1760"/>
      <w:bookmarkEnd w:id="1761"/>
      <w:bookmarkEnd w:id="1762"/>
      <w:bookmarkEnd w:id="1763"/>
    </w:p>
    <w:p w:rsidR="00E10097" w:rsidRPr="00357143" w:rsidRDefault="00E10097" w:rsidP="00E10097">
      <w:pPr>
        <w:pStyle w:val="40"/>
        <w:rPr>
          <w:rFonts w:eastAsia="simsun"/>
          <w:lang w:eastAsia="zh-CN"/>
        </w:rPr>
      </w:pPr>
      <w:bookmarkStart w:id="1764" w:name="_Toc447042938"/>
      <w:bookmarkStart w:id="1765" w:name="_Toc457493698"/>
      <w:bookmarkStart w:id="1766" w:name="_Toc459976797"/>
      <w:bookmarkStart w:id="1767" w:name="_Toc470163978"/>
      <w:bookmarkStart w:id="1768" w:name="_Toc470164560"/>
      <w:bookmarkStart w:id="1769" w:name="_Toc475715169"/>
      <w:bookmarkStart w:id="1770" w:name="_Toc479348971"/>
      <w:bookmarkStart w:id="1771" w:name="_Toc479354053"/>
      <w:r w:rsidRPr="00357143">
        <w:rPr>
          <w:rFonts w:hint="eastAsia"/>
        </w:rPr>
        <w:t>9.6.2.0</w:t>
      </w:r>
      <w:r w:rsidRPr="00357143">
        <w:rPr>
          <w:rFonts w:hint="eastAsia"/>
        </w:rPr>
        <w:tab/>
      </w:r>
      <w:r w:rsidRPr="00357143">
        <w:rPr>
          <w:rFonts w:eastAsia="simsun" w:hint="eastAsia"/>
          <w:lang w:eastAsia="zh-CN"/>
        </w:rPr>
        <w:t>Introduction</w:t>
      </w:r>
      <w:bookmarkEnd w:id="1764"/>
      <w:bookmarkEnd w:id="1765"/>
      <w:bookmarkEnd w:id="1766"/>
      <w:bookmarkEnd w:id="1767"/>
      <w:bookmarkEnd w:id="1768"/>
      <w:bookmarkEnd w:id="1769"/>
      <w:bookmarkEnd w:id="1770"/>
      <w:bookmarkEnd w:id="1771"/>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lastRenderedPageBreak/>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E74343" w:rsidP="00A25ACC">
      <w:pPr>
        <w:pStyle w:val="FL"/>
      </w:pPr>
      <w:r>
        <w:object w:dxaOrig="4551" w:dyaOrig="4464">
          <v:shape id="_x0000_i1053" type="#_x0000_t75" style="width:227.55pt;height:223.45pt" o:ole="">
            <v:imagedata r:id="rId55" o:title=""/>
          </v:shape>
          <o:OLEObject Type="Embed" ProgID="Visio.Drawing.11" ShapeID="_x0000_i1053" DrawAspect="Content" ObjectID="_1554899164" r:id="rId56"/>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772" w:name="_Toc445302713"/>
      <w:bookmarkStart w:id="1773" w:name="_Toc445389880"/>
      <w:bookmarkStart w:id="1774" w:name="_Toc447042939"/>
      <w:bookmarkStart w:id="1775" w:name="_Toc457493699"/>
      <w:bookmarkStart w:id="1776" w:name="_Toc459976798"/>
      <w:bookmarkStart w:id="1777" w:name="_Toc470163979"/>
      <w:bookmarkStart w:id="1778" w:name="_Toc470164561"/>
      <w:bookmarkStart w:id="1779" w:name="_Toc475715170"/>
      <w:bookmarkStart w:id="1780" w:name="_Toc479348972"/>
      <w:bookmarkStart w:id="1781" w:name="_Toc479354054"/>
      <w:r w:rsidRPr="00357143">
        <w:t>9.6.2.1</w:t>
      </w:r>
      <w:r w:rsidRPr="00357143">
        <w:tab/>
      </w:r>
      <w:r w:rsidRPr="00357143">
        <w:rPr>
          <w:i/>
        </w:rPr>
        <w:t>accessControlOriginators</w:t>
      </w:r>
      <w:bookmarkEnd w:id="1772"/>
      <w:bookmarkEnd w:id="1773"/>
      <w:bookmarkEnd w:id="1774"/>
      <w:bookmarkEnd w:id="1775"/>
      <w:bookmarkEnd w:id="1776"/>
      <w:bookmarkEnd w:id="1777"/>
      <w:bookmarkEnd w:id="1778"/>
      <w:bookmarkEnd w:id="1779"/>
      <w:bookmarkEnd w:id="1780"/>
      <w:bookmarkEnd w:id="1781"/>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782" w:name="_Toc445302714"/>
      <w:bookmarkStart w:id="1783" w:name="_Toc445389881"/>
      <w:bookmarkStart w:id="1784" w:name="_Toc447042940"/>
      <w:bookmarkStart w:id="1785" w:name="_Toc457493700"/>
      <w:bookmarkStart w:id="1786" w:name="_Toc459976799"/>
      <w:bookmarkStart w:id="1787" w:name="_Toc470163980"/>
      <w:bookmarkStart w:id="1788" w:name="_Toc470164562"/>
      <w:bookmarkStart w:id="1789" w:name="_Toc475715171"/>
      <w:bookmarkStart w:id="1790" w:name="_Toc479348973"/>
      <w:bookmarkStart w:id="1791" w:name="_Toc479354055"/>
      <w:r w:rsidRPr="00357143">
        <w:t>9.6.2.2</w:t>
      </w:r>
      <w:r w:rsidRPr="00357143">
        <w:tab/>
      </w:r>
      <w:r w:rsidRPr="00357143">
        <w:rPr>
          <w:i/>
        </w:rPr>
        <w:t>accessControlContexts</w:t>
      </w:r>
      <w:bookmarkEnd w:id="1782"/>
      <w:bookmarkEnd w:id="1783"/>
      <w:bookmarkEnd w:id="1784"/>
      <w:bookmarkEnd w:id="1785"/>
      <w:bookmarkEnd w:id="1786"/>
      <w:bookmarkEnd w:id="1787"/>
      <w:bookmarkEnd w:id="1788"/>
      <w:bookmarkEnd w:id="1789"/>
      <w:bookmarkEnd w:id="1790"/>
      <w:bookmarkEnd w:id="1791"/>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792" w:name="_Toc445302715"/>
      <w:bookmarkStart w:id="1793" w:name="_Toc445389882"/>
      <w:bookmarkStart w:id="1794" w:name="_Toc447042941"/>
      <w:bookmarkStart w:id="1795" w:name="_Toc457493701"/>
      <w:bookmarkStart w:id="1796" w:name="_Toc459976800"/>
      <w:bookmarkStart w:id="1797" w:name="_Toc470163981"/>
      <w:bookmarkStart w:id="1798" w:name="_Toc470164563"/>
      <w:bookmarkStart w:id="1799" w:name="_Toc475715172"/>
      <w:bookmarkStart w:id="1800" w:name="_Toc479348974"/>
      <w:bookmarkStart w:id="1801" w:name="_Toc479354056"/>
      <w:r w:rsidRPr="00357143">
        <w:t>9.6.2.3</w:t>
      </w:r>
      <w:r w:rsidRPr="00357143">
        <w:tab/>
      </w:r>
      <w:r w:rsidRPr="00357143">
        <w:rPr>
          <w:i/>
        </w:rPr>
        <w:t>accessControlOperations</w:t>
      </w:r>
      <w:bookmarkEnd w:id="1792"/>
      <w:bookmarkEnd w:id="1793"/>
      <w:bookmarkEnd w:id="1794"/>
      <w:bookmarkEnd w:id="1795"/>
      <w:bookmarkEnd w:id="1796"/>
      <w:bookmarkEnd w:id="1797"/>
      <w:bookmarkEnd w:id="1798"/>
      <w:bookmarkEnd w:id="1799"/>
      <w:bookmarkEnd w:id="1800"/>
      <w:bookmarkEnd w:id="1801"/>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802" w:name="_Toc445302716"/>
      <w:bookmarkStart w:id="1803" w:name="_Toc445389883"/>
      <w:bookmarkStart w:id="1804" w:name="_Toc447042942"/>
      <w:bookmarkStart w:id="1805" w:name="_Toc457493702"/>
      <w:bookmarkStart w:id="1806" w:name="_Toc459976801"/>
      <w:bookmarkStart w:id="1807" w:name="_Toc470163982"/>
      <w:bookmarkStart w:id="1808" w:name="_Toc470164564"/>
      <w:bookmarkStart w:id="1809" w:name="_Toc475715173"/>
      <w:bookmarkStart w:id="1810" w:name="_Toc479348975"/>
      <w:bookmarkStart w:id="1811" w:name="_Toc479354057"/>
      <w:r w:rsidRPr="00357143">
        <w:rPr>
          <w:rFonts w:hint="eastAsia"/>
        </w:rPr>
        <w:lastRenderedPageBreak/>
        <w:t>9.6.2.4</w:t>
      </w:r>
      <w:r w:rsidR="009A4A02" w:rsidRPr="00357143">
        <w:rPr>
          <w:rFonts w:eastAsia="simsun" w:hint="eastAsia"/>
          <w:lang w:eastAsia="zh-CN"/>
        </w:rPr>
        <w:tab/>
      </w:r>
      <w:r w:rsidRPr="00357143">
        <w:t>accessControlObjectDetails</w:t>
      </w:r>
      <w:bookmarkEnd w:id="1802"/>
      <w:bookmarkEnd w:id="1803"/>
      <w:bookmarkEnd w:id="1804"/>
      <w:bookmarkEnd w:id="1805"/>
      <w:bookmarkEnd w:id="1806"/>
      <w:bookmarkEnd w:id="1807"/>
      <w:bookmarkEnd w:id="1808"/>
      <w:bookmarkEnd w:id="1809"/>
      <w:bookmarkEnd w:id="1810"/>
      <w:bookmarkEnd w:id="1811"/>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812" w:name="_Toc447043547"/>
      <w:bookmarkStart w:id="1813" w:name="_Toc457493703"/>
      <w:bookmarkStart w:id="1814" w:name="_Toc459976802"/>
      <w:bookmarkStart w:id="1815" w:name="_Toc470163983"/>
      <w:bookmarkStart w:id="1816" w:name="_Toc470164565"/>
      <w:bookmarkStart w:id="1817" w:name="_Toc475715174"/>
      <w:bookmarkStart w:id="1818" w:name="_Toc479348976"/>
      <w:bookmarkStart w:id="1819" w:name="_Toc479354058"/>
      <w:r w:rsidRPr="00357143">
        <w:t>9.6.2.5</w:t>
      </w:r>
      <w:r w:rsidRPr="00357143">
        <w:tab/>
      </w:r>
      <w:bookmarkEnd w:id="1812"/>
      <w:r w:rsidRPr="00357143">
        <w:rPr>
          <w:i/>
        </w:rPr>
        <w:t>accessControlAuthenticationFlag</w:t>
      </w:r>
      <w:bookmarkEnd w:id="1813"/>
      <w:bookmarkEnd w:id="1814"/>
      <w:bookmarkEnd w:id="1815"/>
      <w:bookmarkEnd w:id="1816"/>
      <w:bookmarkEnd w:id="1817"/>
      <w:bookmarkEnd w:id="1818"/>
      <w:bookmarkEnd w:id="1819"/>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820" w:name="_Toc445302717"/>
      <w:bookmarkStart w:id="1821" w:name="_Toc445389884"/>
      <w:bookmarkStart w:id="1822" w:name="_Toc447042943"/>
      <w:bookmarkStart w:id="1823" w:name="_Toc457493704"/>
      <w:bookmarkStart w:id="1824" w:name="_Toc459976803"/>
      <w:bookmarkStart w:id="1825" w:name="_Toc470163984"/>
      <w:bookmarkStart w:id="1826" w:name="_Toc470164566"/>
      <w:bookmarkStart w:id="1827" w:name="_Toc475715175"/>
      <w:bookmarkStart w:id="1828" w:name="_Toc479348977"/>
      <w:bookmarkStart w:id="1829" w:name="_Toc479354059"/>
      <w:r w:rsidRPr="00357143">
        <w:t>9.6.</w:t>
      </w:r>
      <w:r w:rsidR="00666C32" w:rsidRPr="00357143">
        <w:t>3</w:t>
      </w:r>
      <w:r w:rsidRPr="00357143">
        <w:tab/>
        <w:t xml:space="preserve">Resource Type </w:t>
      </w:r>
      <w:r w:rsidRPr="00357143">
        <w:rPr>
          <w:i/>
        </w:rPr>
        <w:t>CSEBase</w:t>
      </w:r>
      <w:bookmarkEnd w:id="1820"/>
      <w:bookmarkEnd w:id="1821"/>
      <w:bookmarkEnd w:id="1822"/>
      <w:bookmarkEnd w:id="1823"/>
      <w:bookmarkEnd w:id="1824"/>
      <w:bookmarkEnd w:id="1825"/>
      <w:bookmarkEnd w:id="1826"/>
      <w:bookmarkEnd w:id="1827"/>
      <w:bookmarkEnd w:id="1828"/>
      <w:bookmarkEnd w:id="1829"/>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bookmarkStart w:id="1830" w:name="_MON_1553089157"/>
    <w:bookmarkEnd w:id="1830"/>
    <w:p w:rsidR="00661159" w:rsidRPr="00357143" w:rsidRDefault="00C86B65" w:rsidP="006734D1">
      <w:pPr>
        <w:pStyle w:val="FL"/>
      </w:pPr>
      <w:r>
        <w:object w:dxaOrig="4725" w:dyaOrig="17625">
          <v:shape id="_x0000_i1054" type="#_x0000_t75" style="width:201.05pt;height:726.8pt" o:ole="">
            <v:imagedata r:id="rId57" o:title=""/>
          </v:shape>
          <o:OLEObject Type="Embed" ProgID="Visio.Drawing.11" ShapeID="_x0000_i1054" DrawAspect="Content" ObjectID="_1554899165" r:id="rId58"/>
        </w:object>
      </w:r>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84296A">
            <w:pPr>
              <w:pStyle w:val="TAL"/>
              <w:rPr>
                <w:rFonts w:eastAsia="Arial Unicode MS"/>
              </w:rPr>
            </w:pPr>
            <w:r w:rsidRPr="00357143">
              <w:rPr>
                <w:rFonts w:eastAsia="Arial Unicode MS"/>
              </w:rPr>
              <w:t>See clause 9.6.</w:t>
            </w:r>
            <w:r>
              <w:rPr>
                <w:rFonts w:eastAsia="Arial Unicode MS" w:hint="eastAsia"/>
                <w:lang w:eastAsia="zh-CN"/>
              </w:rPr>
              <w:t>45</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831" w:name="_Toc445302718"/>
      <w:bookmarkStart w:id="1832" w:name="_Toc445389885"/>
      <w:bookmarkStart w:id="1833" w:name="_Toc447042944"/>
      <w:bookmarkStart w:id="1834" w:name="_Toc457493705"/>
      <w:bookmarkStart w:id="1835" w:name="_Toc459976804"/>
      <w:bookmarkStart w:id="1836" w:name="_Toc470163985"/>
      <w:bookmarkStart w:id="1837" w:name="_Toc470164567"/>
      <w:bookmarkStart w:id="1838" w:name="_Toc475715176"/>
      <w:bookmarkStart w:id="1839" w:name="_Toc479348978"/>
      <w:bookmarkStart w:id="1840" w:name="_Toc479354060"/>
      <w:r w:rsidRPr="00357143">
        <w:t>9.6.</w:t>
      </w:r>
      <w:r w:rsidR="00666C32" w:rsidRPr="00357143">
        <w:t>4</w:t>
      </w:r>
      <w:r w:rsidRPr="00357143">
        <w:tab/>
        <w:t xml:space="preserve">Resource Type </w:t>
      </w:r>
      <w:r w:rsidRPr="00357143">
        <w:rPr>
          <w:i/>
        </w:rPr>
        <w:t>remoteCSE</w:t>
      </w:r>
      <w:bookmarkEnd w:id="1831"/>
      <w:bookmarkEnd w:id="1832"/>
      <w:bookmarkEnd w:id="1833"/>
      <w:bookmarkEnd w:id="1834"/>
      <w:bookmarkEnd w:id="1835"/>
      <w:bookmarkEnd w:id="1836"/>
      <w:bookmarkEnd w:id="1837"/>
      <w:bookmarkEnd w:id="1838"/>
      <w:bookmarkEnd w:id="1839"/>
      <w:bookmarkEnd w:id="1840"/>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27256E" w:rsidP="00D92421">
      <w:pPr>
        <w:pStyle w:val="FL"/>
        <w:rPr>
          <w:rFonts w:eastAsia="simsun"/>
          <w:lang w:eastAsia="zh-CN"/>
        </w:rPr>
      </w:pPr>
      <w:r>
        <w:object w:dxaOrig="4581" w:dyaOrig="20594">
          <v:shape id="_x0000_i1055" type="#_x0000_t75" style="width:153.5pt;height:686.7pt" o:ole="">
            <v:imagedata r:id="rId59" o:title=""/>
          </v:shape>
          <o:OLEObject Type="Embed" ProgID="Visio.Drawing.15" ShapeID="_x0000_i1055" DrawAspect="Content" ObjectID="_1554899166" r:id="rId60"/>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lastRenderedPageBreak/>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D42002" w:rsidRDefault="00D42002" w:rsidP="00D42002">
            <w:pPr>
              <w:pStyle w:val="TAL"/>
              <w:numPr>
                <w:ilvl w:val="0"/>
                <w:numId w:val="111"/>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jc w:val="center"/>
        </w:trPr>
        <w:tc>
          <w:tcPr>
            <w:tcW w:w="9764" w:type="dxa"/>
            <w:gridSpan w:val="5"/>
          </w:tcPr>
          <w:p w:rsidR="00D42002" w:rsidRPr="00357143" w:rsidRDefault="00D42002"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841" w:name="_Toc445302719"/>
      <w:bookmarkStart w:id="1842" w:name="_Toc445389886"/>
      <w:bookmarkStart w:id="1843" w:name="_Toc447042945"/>
      <w:bookmarkStart w:id="1844" w:name="_Toc457493706"/>
      <w:bookmarkStart w:id="1845" w:name="_Toc459976805"/>
      <w:bookmarkStart w:id="1846" w:name="_Toc470163986"/>
      <w:bookmarkStart w:id="1847" w:name="_Toc470164568"/>
      <w:bookmarkStart w:id="1848" w:name="_Toc475715177"/>
      <w:bookmarkStart w:id="1849" w:name="_Toc479348979"/>
      <w:bookmarkStart w:id="1850" w:name="_Toc479354061"/>
      <w:r w:rsidRPr="00357143">
        <w:t>9.6.</w:t>
      </w:r>
      <w:r w:rsidR="00666C32" w:rsidRPr="00357143">
        <w:t>5</w:t>
      </w:r>
      <w:r w:rsidRPr="00357143">
        <w:tab/>
        <w:t xml:space="preserve">Resource Type </w:t>
      </w:r>
      <w:r w:rsidR="00D82D06" w:rsidRPr="00357143">
        <w:rPr>
          <w:i/>
        </w:rPr>
        <w:t>AE</w:t>
      </w:r>
      <w:bookmarkEnd w:id="1841"/>
      <w:bookmarkEnd w:id="1842"/>
      <w:bookmarkEnd w:id="1843"/>
      <w:bookmarkEnd w:id="1844"/>
      <w:bookmarkEnd w:id="1845"/>
      <w:bookmarkEnd w:id="1846"/>
      <w:bookmarkEnd w:id="1847"/>
      <w:bookmarkEnd w:id="1848"/>
      <w:bookmarkEnd w:id="1849"/>
      <w:bookmarkEnd w:id="1850"/>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AC2C40" w:rsidP="003E578F">
      <w:pPr>
        <w:pStyle w:val="FL"/>
        <w:keepNext w:val="0"/>
        <w:keepLines w:val="0"/>
        <w:rPr>
          <w:rFonts w:eastAsia="simsun"/>
          <w:lang w:eastAsia="zh-CN"/>
        </w:rPr>
      </w:pPr>
      <w:r>
        <w:object w:dxaOrig="5309" w:dyaOrig="15512">
          <v:shape id="_x0000_i1056" type="#_x0000_t75" style="width:226.2pt;height:662.95pt" o:ole="">
            <v:imagedata r:id="rId61" o:title=""/>
          </v:shape>
          <o:OLEObject Type="Embed" ProgID="Visio.Drawing.15" ShapeID="_x0000_i1056" DrawAspect="Content" ObjectID="_1554899167" r:id="rId62"/>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w:t>
            </w:r>
            <w:r w:rsidRPr="00357143">
              <w:rPr>
                <w:rFonts w:eastAsia="Arial Unicode MS" w:cs="Arial" w:hint="eastAsia"/>
                <w:lang w:eastAsia="ko-KR"/>
              </w:rPr>
              <w:lastRenderedPageBreak/>
              <w:t>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lastRenderedPageBreak/>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851" w:name="_Toc445302720"/>
      <w:bookmarkStart w:id="1852" w:name="_Toc445389887"/>
      <w:bookmarkStart w:id="1853" w:name="_Toc447042946"/>
      <w:bookmarkStart w:id="1854" w:name="_Toc457493707"/>
      <w:bookmarkStart w:id="1855" w:name="_Toc459976806"/>
      <w:bookmarkStart w:id="1856" w:name="_Toc470163987"/>
      <w:bookmarkStart w:id="1857" w:name="_Toc470164569"/>
      <w:bookmarkStart w:id="1858" w:name="_Toc475715178"/>
      <w:bookmarkStart w:id="1859" w:name="_Toc479348980"/>
      <w:bookmarkStart w:id="1860" w:name="_Toc479354062"/>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1851"/>
      <w:bookmarkEnd w:id="1852"/>
      <w:bookmarkEnd w:id="1853"/>
      <w:bookmarkEnd w:id="1854"/>
      <w:bookmarkEnd w:id="1855"/>
      <w:bookmarkEnd w:id="1856"/>
      <w:bookmarkEnd w:id="1857"/>
      <w:bookmarkEnd w:id="1858"/>
      <w:bookmarkEnd w:id="1859"/>
      <w:bookmarkEnd w:id="1860"/>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7" type="#_x0000_t75" style="width:230.95pt;height:496.55pt" o:ole="">
            <v:imagedata r:id="rId63" o:title=""/>
          </v:shape>
          <o:OLEObject Type="Embed" ProgID="Visio.Drawing.11" ShapeID="_x0000_i1057" DrawAspect="Content" ObjectID="_1554899168" r:id="rId64"/>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861" w:name="OLE_LINK11"/>
            <w:bookmarkStart w:id="1862"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861"/>
      <w:bookmarkEnd w:id="1862"/>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w:t>
            </w:r>
            <w:r w:rsidR="0057653A">
              <w:lastRenderedPageBreak/>
              <w:t>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863" w:name="_Toc445302721"/>
      <w:bookmarkStart w:id="1864" w:name="_Toc445389888"/>
      <w:bookmarkStart w:id="1865" w:name="_Toc447042947"/>
      <w:bookmarkStart w:id="1866" w:name="_Toc457493708"/>
      <w:bookmarkStart w:id="1867" w:name="_Toc459976807"/>
      <w:bookmarkStart w:id="1868" w:name="_Toc470163988"/>
      <w:bookmarkStart w:id="1869" w:name="_Toc470164570"/>
      <w:bookmarkStart w:id="1870" w:name="_Toc475715179"/>
      <w:bookmarkStart w:id="1871" w:name="_Toc479348981"/>
      <w:bookmarkStart w:id="1872" w:name="_Toc479354063"/>
      <w:r w:rsidRPr="00357143">
        <w:t>9.6.</w:t>
      </w:r>
      <w:r w:rsidR="002052C0" w:rsidRPr="00357143">
        <w:t>7</w:t>
      </w:r>
      <w:r w:rsidRPr="00357143">
        <w:tab/>
        <w:t xml:space="preserve">Resource Type </w:t>
      </w:r>
      <w:r w:rsidR="004E2F74" w:rsidRPr="00357143">
        <w:rPr>
          <w:i/>
        </w:rPr>
        <w:t>contentI</w:t>
      </w:r>
      <w:r w:rsidRPr="00357143">
        <w:rPr>
          <w:i/>
        </w:rPr>
        <w:t>nstance</w:t>
      </w:r>
      <w:bookmarkEnd w:id="1863"/>
      <w:bookmarkEnd w:id="1864"/>
      <w:bookmarkEnd w:id="1865"/>
      <w:bookmarkEnd w:id="1866"/>
      <w:bookmarkEnd w:id="1867"/>
      <w:bookmarkEnd w:id="1868"/>
      <w:bookmarkEnd w:id="1869"/>
      <w:bookmarkEnd w:id="1870"/>
      <w:bookmarkEnd w:id="1871"/>
      <w:bookmarkEnd w:id="1872"/>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8" type="#_x0000_t75" style="width:229.6pt;height:243.85pt" o:ole="">
            <v:imagedata r:id="rId65" o:title=""/>
          </v:shape>
          <o:OLEObject Type="Embed" ProgID="Visio.Drawing.11" ShapeID="_x0000_i1058" DrawAspect="Content" ObjectID="_1554899169" r:id="rId66"/>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3B1B55" w:rsidRPr="00357143">
              <w:rPr>
                <w:rFonts w:eastAsia="Arial Unicode MS"/>
              </w:rPr>
              <w:fldChar w:fldCharType="begin"/>
            </w:r>
            <w:r w:rsidR="0047585C" w:rsidRPr="00357143">
              <w:rPr>
                <w:rFonts w:eastAsia="Arial Unicode MS"/>
              </w:rPr>
              <w:instrText xml:space="preserve"> REF REF_oneM2MTS_0004 \h </w:instrText>
            </w:r>
            <w:r w:rsidR="003B1B55" w:rsidRPr="00357143">
              <w:rPr>
                <w:rFonts w:eastAsia="Arial Unicode MS"/>
              </w:rPr>
            </w:r>
            <w:r w:rsidR="003B1B55" w:rsidRPr="00357143">
              <w:rPr>
                <w:rFonts w:eastAsia="Arial Unicode MS"/>
              </w:rPr>
              <w:fldChar w:fldCharType="separate"/>
            </w:r>
            <w:r w:rsidR="001C37F9">
              <w:rPr>
                <w:noProof/>
              </w:rPr>
              <w:t>3</w:t>
            </w:r>
            <w:r w:rsidR="003B1B55"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873" w:name="_Toc445302722"/>
      <w:bookmarkStart w:id="1874" w:name="_Toc445389889"/>
      <w:bookmarkStart w:id="1875" w:name="_Toc447042948"/>
      <w:bookmarkStart w:id="1876" w:name="_Toc457493709"/>
      <w:bookmarkStart w:id="1877" w:name="_Toc459976808"/>
      <w:bookmarkStart w:id="1878" w:name="_Toc470163989"/>
      <w:bookmarkStart w:id="1879" w:name="_Toc470164571"/>
      <w:bookmarkStart w:id="1880" w:name="_Toc475715180"/>
      <w:bookmarkStart w:id="1881" w:name="_Toc479348982"/>
      <w:bookmarkStart w:id="1882" w:name="_Toc479354064"/>
      <w:r w:rsidRPr="00357143">
        <w:lastRenderedPageBreak/>
        <w:t>9.6.</w:t>
      </w:r>
      <w:r w:rsidR="00167E8B" w:rsidRPr="00357143">
        <w:t>8</w:t>
      </w:r>
      <w:r w:rsidRPr="00357143">
        <w:tab/>
        <w:t>Resource Type</w:t>
      </w:r>
      <w:r w:rsidRPr="00357143">
        <w:rPr>
          <w:i/>
        </w:rPr>
        <w:t xml:space="preserve"> subscription</w:t>
      </w:r>
      <w:bookmarkEnd w:id="1873"/>
      <w:bookmarkEnd w:id="1874"/>
      <w:bookmarkEnd w:id="1875"/>
      <w:bookmarkEnd w:id="1876"/>
      <w:bookmarkEnd w:id="1877"/>
      <w:bookmarkEnd w:id="1878"/>
      <w:bookmarkEnd w:id="1879"/>
      <w:bookmarkEnd w:id="1880"/>
      <w:bookmarkEnd w:id="1881"/>
      <w:bookmarkEnd w:id="1882"/>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883" w:name="_MON_1533620870"/>
    <w:bookmarkEnd w:id="1883"/>
    <w:p w:rsidR="004634E7" w:rsidRPr="00357143" w:rsidRDefault="002D0EF1" w:rsidP="00D92421">
      <w:pPr>
        <w:pStyle w:val="FL"/>
        <w:rPr>
          <w:rFonts w:eastAsia="simsun"/>
          <w:lang w:eastAsia="zh-CN"/>
        </w:rPr>
      </w:pPr>
      <w:r w:rsidRPr="00357143">
        <w:object w:dxaOrig="4610" w:dyaOrig="12015">
          <v:shape id="_x0000_i1059" type="#_x0000_t75" style="width:230.25pt;height:600.45pt" o:ole="">
            <v:imagedata r:id="rId67" o:title=""/>
          </v:shape>
          <o:OLEObject Type="Embed" ProgID="Visio.Drawing.11" ShapeID="_x0000_i1059" DrawAspect="Content" ObjectID="_1554899170" r:id="rId68"/>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3B1B55" w:rsidP="001C13B4">
            <w:pPr>
              <w:pStyle w:val="TB1"/>
              <w:keepNext w:val="0"/>
              <w:keepLines w:val="0"/>
              <w:rPr>
                <w:rFonts w:eastAsia="MS PGothic"/>
                <w:color w:val="365F91"/>
              </w:rPr>
            </w:pPr>
            <w:hyperlink r:id="rId69" w:history="1">
              <w:r w:rsidR="005423B5" w:rsidRPr="00357143">
                <w:rPr>
                  <w:rStyle w:val="ab"/>
                  <w:rFonts w:eastAsia="MS PGothic"/>
                  <w:kern w:val="24"/>
                </w:rPr>
                <w:t>https://172.25.30.25:7000/notification/handler</w:t>
              </w:r>
            </w:hyperlink>
          </w:p>
          <w:p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223920" w:rsidRPr="003370D5"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3370D5" w:rsidRDefault="003370D5" w:rsidP="00223920">
            <w:pPr>
              <w:keepNext/>
              <w:keepLines/>
              <w:numPr>
                <w:ilvl w:val="0"/>
                <w:numId w:val="29"/>
              </w:numPr>
              <w:spacing w:after="0"/>
              <w:rPr>
                <w:lang w:eastAsia="ko-KR"/>
              </w:rPr>
            </w:pPr>
            <w:r w:rsidRPr="008105FC">
              <w:rPr>
                <w:lang w:eastAsia="ko-KR"/>
              </w:rPr>
              <w:t>Trigger Recevied targeting the MN/ASN-AE associated with the &lt;AE&gt; parent resource</w:t>
            </w:r>
            <w:r>
              <w:rPr>
                <w:rFonts w:eastAsiaTheme="minorEastAsia" w:hint="eastAsia"/>
                <w:lang w:eastAsia="zh-CN"/>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884" w:name="_Toc445302723"/>
      <w:bookmarkStart w:id="1885" w:name="_Toc445389890"/>
      <w:bookmarkStart w:id="1886" w:name="_Toc447042949"/>
      <w:bookmarkStart w:id="1887" w:name="_Toc457493710"/>
      <w:bookmarkStart w:id="1888" w:name="_Toc459976809"/>
      <w:bookmarkStart w:id="1889" w:name="_Toc470163990"/>
      <w:bookmarkStart w:id="1890" w:name="_Toc470164572"/>
      <w:bookmarkStart w:id="1891" w:name="_Toc475715181"/>
      <w:bookmarkStart w:id="1892" w:name="_Toc479348983"/>
      <w:bookmarkStart w:id="1893" w:name="_Toc479354065"/>
      <w:r w:rsidRPr="00357143">
        <w:t>9.6.</w:t>
      </w:r>
      <w:r w:rsidR="003A1AA8" w:rsidRPr="00357143">
        <w:t>9</w:t>
      </w:r>
      <w:r w:rsidR="003A1AA8" w:rsidRPr="00357143">
        <w:tab/>
        <w:t xml:space="preserve">Resource Type </w:t>
      </w:r>
      <w:r w:rsidR="003A1AA8" w:rsidRPr="00357143">
        <w:rPr>
          <w:i/>
        </w:rPr>
        <w:t>schedule</w:t>
      </w:r>
      <w:bookmarkEnd w:id="1884"/>
      <w:bookmarkEnd w:id="1885"/>
      <w:bookmarkEnd w:id="1886"/>
      <w:bookmarkEnd w:id="1887"/>
      <w:bookmarkEnd w:id="1888"/>
      <w:bookmarkEnd w:id="1889"/>
      <w:bookmarkEnd w:id="1890"/>
      <w:bookmarkEnd w:id="1891"/>
      <w:bookmarkEnd w:id="1892"/>
      <w:bookmarkEnd w:id="1893"/>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lastRenderedPageBreak/>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0" type="#_x0000_t75" style="width:230.25pt;height:99.15pt" o:ole="">
            <v:imagedata r:id="rId70" o:title=""/>
          </v:shape>
          <o:OLEObject Type="Embed" ProgID="Visio.Drawing.11" ShapeID="_x0000_i1060" DrawAspect="Content" ObjectID="_1554899171" r:id="rId71"/>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894" w:name="_Toc445302724"/>
      <w:bookmarkStart w:id="1895" w:name="_Toc445389891"/>
      <w:bookmarkStart w:id="1896" w:name="_Toc447042950"/>
      <w:bookmarkStart w:id="1897" w:name="_Toc457493711"/>
      <w:bookmarkStart w:id="1898" w:name="_Toc459976810"/>
      <w:bookmarkStart w:id="1899" w:name="_Toc470163991"/>
      <w:bookmarkStart w:id="1900" w:name="_Toc470164573"/>
      <w:bookmarkStart w:id="1901" w:name="_Toc475715182"/>
      <w:bookmarkStart w:id="1902" w:name="_Toc479348984"/>
      <w:bookmarkStart w:id="1903" w:name="_Toc479354066"/>
      <w:r w:rsidRPr="00357143">
        <w:t>9.6.10</w:t>
      </w:r>
      <w:r w:rsidRPr="00357143">
        <w:tab/>
        <w:t xml:space="preserve">Resource Type </w:t>
      </w:r>
      <w:r w:rsidRPr="00357143">
        <w:rPr>
          <w:i/>
        </w:rPr>
        <w:t>locationPolicy</w:t>
      </w:r>
      <w:bookmarkEnd w:id="1894"/>
      <w:bookmarkEnd w:id="1895"/>
      <w:bookmarkEnd w:id="1896"/>
      <w:bookmarkEnd w:id="1897"/>
      <w:bookmarkEnd w:id="1898"/>
      <w:bookmarkEnd w:id="1899"/>
      <w:bookmarkEnd w:id="1900"/>
      <w:bookmarkEnd w:id="1901"/>
      <w:bookmarkEnd w:id="1902"/>
      <w:bookmarkEnd w:id="1903"/>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w:t>
      </w:r>
      <w:r w:rsidRPr="00357143">
        <w:lastRenderedPageBreak/>
        <w:t xml:space="preserve">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1" type="#_x0000_t75" style="width:230.25pt;height:424.55pt" o:ole="">
            <v:imagedata r:id="rId73" o:title=""/>
          </v:shape>
          <o:OLEObject Type="Embed" ProgID="Visio.Drawing.11" ShapeID="_x0000_i1061" DrawAspect="Content" ObjectID="_1554899172" r:id="rId74"/>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904" w:name="_Toc445302725"/>
      <w:bookmarkStart w:id="1905" w:name="_Toc445389892"/>
      <w:bookmarkStart w:id="1906" w:name="_Toc447042951"/>
      <w:bookmarkStart w:id="1907" w:name="_Toc457493712"/>
      <w:bookmarkStart w:id="1908" w:name="_Toc459976811"/>
      <w:bookmarkStart w:id="1909" w:name="_Toc470163992"/>
      <w:bookmarkStart w:id="1910" w:name="_Toc470164574"/>
      <w:bookmarkStart w:id="1911" w:name="_Toc475715183"/>
      <w:bookmarkStart w:id="1912" w:name="_Toc479348985"/>
      <w:bookmarkStart w:id="1913" w:name="_Toc479354067"/>
      <w:r w:rsidRPr="00357143">
        <w:t>9.6.</w:t>
      </w:r>
      <w:r w:rsidR="00167E8B" w:rsidRPr="00357143">
        <w:t>11</w:t>
      </w:r>
      <w:r w:rsidRPr="00357143">
        <w:tab/>
        <w:t xml:space="preserve">Resource </w:t>
      </w:r>
      <w:r w:rsidR="00593257" w:rsidRPr="00357143">
        <w:t xml:space="preserve">Type </w:t>
      </w:r>
      <w:r w:rsidRPr="00357143">
        <w:rPr>
          <w:i/>
        </w:rPr>
        <w:t>delivery</w:t>
      </w:r>
      <w:bookmarkEnd w:id="1904"/>
      <w:bookmarkEnd w:id="1905"/>
      <w:bookmarkEnd w:id="1906"/>
      <w:bookmarkEnd w:id="1907"/>
      <w:bookmarkEnd w:id="1908"/>
      <w:bookmarkEnd w:id="1909"/>
      <w:bookmarkEnd w:id="1910"/>
      <w:bookmarkEnd w:id="1911"/>
      <w:bookmarkEnd w:id="1912"/>
      <w:bookmarkEnd w:id="1913"/>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2" type="#_x0000_t75" style="width:230.25pt;height:258.1pt" o:ole="">
            <v:imagedata r:id="rId75" o:title=""/>
          </v:shape>
          <o:OLEObject Type="Embed" ProgID="Visio.Drawing.11" ShapeID="_x0000_i1062" DrawAspect="Content" ObjectID="_1554899173" r:id="rId76"/>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914" w:name="_Toc445302726"/>
      <w:bookmarkStart w:id="1915" w:name="_Toc445389893"/>
      <w:bookmarkStart w:id="1916" w:name="_Toc447042952"/>
      <w:bookmarkStart w:id="1917" w:name="_Toc457493713"/>
      <w:bookmarkStart w:id="1918" w:name="_Toc459976812"/>
      <w:bookmarkStart w:id="1919" w:name="_Toc470163993"/>
      <w:bookmarkStart w:id="1920" w:name="_Toc470164575"/>
      <w:bookmarkStart w:id="1921" w:name="_Toc475715184"/>
      <w:bookmarkStart w:id="1922" w:name="_Toc479348986"/>
      <w:bookmarkStart w:id="1923" w:name="_Toc479354068"/>
      <w:r w:rsidRPr="00357143">
        <w:t>9.6.</w:t>
      </w:r>
      <w:r w:rsidR="00167E8B" w:rsidRPr="00357143">
        <w:t>12</w:t>
      </w:r>
      <w:r w:rsidRPr="00357143">
        <w:tab/>
        <w:t xml:space="preserve">Resource Type </w:t>
      </w:r>
      <w:r w:rsidRPr="00357143">
        <w:rPr>
          <w:i/>
        </w:rPr>
        <w:t>request</w:t>
      </w:r>
      <w:bookmarkEnd w:id="1914"/>
      <w:bookmarkEnd w:id="1915"/>
      <w:bookmarkEnd w:id="1916"/>
      <w:bookmarkEnd w:id="1917"/>
      <w:bookmarkEnd w:id="1918"/>
      <w:bookmarkEnd w:id="1919"/>
      <w:bookmarkEnd w:id="1920"/>
      <w:bookmarkEnd w:id="1921"/>
      <w:bookmarkEnd w:id="1922"/>
      <w:bookmarkEnd w:id="1923"/>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3" type="#_x0000_t75" style="width:230.25pt;height:326.7pt" o:ole="">
            <v:imagedata r:id="rId77" o:title=""/>
          </v:shape>
          <o:OLEObject Type="Embed" ProgID="Visio.Drawing.11" ShapeID="_x0000_i1063" DrawAspect="Content" ObjectID="_1554899174" r:id="rId78"/>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924" w:name="_Toc445302727"/>
      <w:bookmarkStart w:id="1925" w:name="_Toc445389894"/>
      <w:bookmarkStart w:id="1926" w:name="_Toc447042953"/>
      <w:bookmarkStart w:id="1927" w:name="_Toc457493714"/>
      <w:bookmarkStart w:id="1928" w:name="_Toc459976813"/>
      <w:bookmarkStart w:id="1929" w:name="_Toc470163994"/>
      <w:bookmarkStart w:id="1930" w:name="_Toc470164576"/>
      <w:bookmarkStart w:id="1931" w:name="_Toc475715185"/>
      <w:bookmarkStart w:id="1932" w:name="_Toc479348987"/>
      <w:bookmarkStart w:id="1933" w:name="_Toc479354069"/>
      <w:r w:rsidRPr="00357143">
        <w:t>9.6.</w:t>
      </w:r>
      <w:r w:rsidR="00167E8B" w:rsidRPr="00357143">
        <w:t>13</w:t>
      </w:r>
      <w:r w:rsidRPr="00357143">
        <w:tab/>
        <w:t xml:space="preserve">Resource Type </w:t>
      </w:r>
      <w:r w:rsidRPr="00357143">
        <w:rPr>
          <w:i/>
        </w:rPr>
        <w:t>group</w:t>
      </w:r>
      <w:bookmarkEnd w:id="1924"/>
      <w:bookmarkEnd w:id="1925"/>
      <w:bookmarkEnd w:id="1926"/>
      <w:bookmarkEnd w:id="1927"/>
      <w:bookmarkEnd w:id="1928"/>
      <w:bookmarkEnd w:id="1929"/>
      <w:bookmarkEnd w:id="1930"/>
      <w:bookmarkEnd w:id="1931"/>
      <w:bookmarkEnd w:id="1932"/>
      <w:bookmarkEnd w:id="1933"/>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rsidR="00D3226C" w:rsidRPr="00357143" w:rsidRDefault="0031516E" w:rsidP="008F34C7">
      <w:pPr>
        <w:pStyle w:val="FL"/>
        <w:rPr>
          <w:rFonts w:eastAsia="simsun"/>
          <w:lang w:eastAsia="zh-CN"/>
        </w:rPr>
      </w:pPr>
      <w:r w:rsidRPr="00357143">
        <w:object w:dxaOrig="4607" w:dyaOrig="8800">
          <v:shape id="_x0000_i1064" type="#_x0000_t75" style="width:229.6pt;height:440.15pt" o:ole="">
            <v:imagedata r:id="rId79" o:title=""/>
          </v:shape>
          <o:OLEObject Type="Embed" ProgID="Visio.Drawing.11" ShapeID="_x0000_i1064" DrawAspect="Content" ObjectID="_1554899175" r:id="rId80"/>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lastRenderedPageBreak/>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934" w:name="_Toc445302728"/>
      <w:bookmarkStart w:id="1935" w:name="_Toc445389895"/>
      <w:bookmarkStart w:id="1936" w:name="_Toc447042954"/>
      <w:bookmarkStart w:id="1937" w:name="_Toc457493715"/>
      <w:bookmarkStart w:id="1938" w:name="_Toc459976814"/>
      <w:bookmarkStart w:id="1939" w:name="_Toc470163995"/>
      <w:bookmarkStart w:id="1940" w:name="_Toc470164577"/>
      <w:bookmarkStart w:id="1941" w:name="_Toc475715186"/>
      <w:bookmarkStart w:id="1942" w:name="_Toc479348988"/>
      <w:bookmarkStart w:id="1943" w:name="_Toc479354070"/>
      <w:r w:rsidRPr="00357143">
        <w:lastRenderedPageBreak/>
        <w:t>9.6.14</w:t>
      </w:r>
      <w:r w:rsidR="00791853" w:rsidRPr="00357143">
        <w:tab/>
        <w:t xml:space="preserve">Resource Type </w:t>
      </w:r>
      <w:r w:rsidR="000D3A9C" w:rsidRPr="00357143">
        <w:rPr>
          <w:i/>
        </w:rPr>
        <w:t>fanOutPoint</w:t>
      </w:r>
      <w:bookmarkEnd w:id="1934"/>
      <w:bookmarkEnd w:id="1935"/>
      <w:bookmarkEnd w:id="1936"/>
      <w:bookmarkEnd w:id="1937"/>
      <w:bookmarkEnd w:id="1938"/>
      <w:bookmarkEnd w:id="1939"/>
      <w:bookmarkEnd w:id="1940"/>
      <w:bookmarkEnd w:id="1941"/>
      <w:bookmarkEnd w:id="1942"/>
      <w:bookmarkEnd w:id="1943"/>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944" w:name="_Toc445302729"/>
      <w:bookmarkStart w:id="1945" w:name="_Toc445389896"/>
      <w:bookmarkStart w:id="1946" w:name="_Toc447042955"/>
      <w:bookmarkStart w:id="1947" w:name="_Toc457493716"/>
      <w:bookmarkStart w:id="1948" w:name="_Toc459976815"/>
      <w:bookmarkStart w:id="1949" w:name="_Toc470163996"/>
      <w:bookmarkStart w:id="1950" w:name="_Toc470164578"/>
      <w:bookmarkStart w:id="1951" w:name="_Toc475715187"/>
      <w:bookmarkStart w:id="1952" w:name="_Toc479348989"/>
      <w:bookmarkStart w:id="1953" w:name="_Toc479354071"/>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944"/>
      <w:bookmarkEnd w:id="1945"/>
      <w:bookmarkEnd w:id="1946"/>
      <w:bookmarkEnd w:id="1947"/>
      <w:bookmarkEnd w:id="1948"/>
      <w:bookmarkEnd w:id="1949"/>
      <w:bookmarkEnd w:id="1950"/>
      <w:bookmarkEnd w:id="1951"/>
      <w:bookmarkEnd w:id="1952"/>
      <w:bookmarkEnd w:id="1953"/>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954" w:name="_Toc445302730"/>
      <w:bookmarkStart w:id="1955" w:name="_Toc445389897"/>
      <w:bookmarkStart w:id="1956" w:name="_Toc447042956"/>
      <w:bookmarkStart w:id="1957" w:name="_Toc457493717"/>
      <w:bookmarkStart w:id="1958" w:name="_Toc459976816"/>
      <w:bookmarkStart w:id="1959" w:name="_Toc470163997"/>
      <w:bookmarkStart w:id="1960" w:name="_Toc470164579"/>
      <w:bookmarkStart w:id="1961" w:name="_Toc475715188"/>
      <w:bookmarkStart w:id="1962" w:name="_Toc479348990"/>
      <w:bookmarkStart w:id="1963" w:name="_Toc479354072"/>
      <w:r w:rsidRPr="00357143">
        <w:t>9.6.1</w:t>
      </w:r>
      <w:r w:rsidR="00167E8B" w:rsidRPr="00357143">
        <w:t>5</w:t>
      </w:r>
      <w:r w:rsidRPr="00357143">
        <w:tab/>
        <w:t xml:space="preserve">Resource Type </w:t>
      </w:r>
      <w:r w:rsidRPr="00357143">
        <w:rPr>
          <w:i/>
        </w:rPr>
        <w:t>mgmtObj</w:t>
      </w:r>
      <w:bookmarkEnd w:id="1954"/>
      <w:bookmarkEnd w:id="1955"/>
      <w:bookmarkEnd w:id="1956"/>
      <w:bookmarkEnd w:id="1957"/>
      <w:bookmarkEnd w:id="1958"/>
      <w:bookmarkEnd w:id="1959"/>
      <w:bookmarkEnd w:id="1960"/>
      <w:bookmarkEnd w:id="1961"/>
      <w:bookmarkEnd w:id="1962"/>
      <w:bookmarkEnd w:id="1963"/>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3B1B55" w:rsidRPr="00357143">
        <w:fldChar w:fldCharType="begin"/>
      </w:r>
      <w:r w:rsidR="0047585C" w:rsidRPr="00357143">
        <w:instrText xml:space="preserve"> REF REF_OMA_DM \h </w:instrText>
      </w:r>
      <w:r w:rsidR="003B1B55" w:rsidRPr="00357143">
        <w:fldChar w:fldCharType="separate"/>
      </w:r>
      <w:r w:rsidR="001C37F9" w:rsidRPr="001C13B4">
        <w:rPr>
          <w:lang w:val="fr-FR"/>
        </w:rPr>
        <w:t>i.</w:t>
      </w:r>
      <w:r w:rsidR="001C37F9">
        <w:rPr>
          <w:noProof/>
          <w:lang w:val="fr-FR"/>
        </w:rPr>
        <w:t>3</w:t>
      </w:r>
      <w:r w:rsidR="003B1B55"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3B1B55" w:rsidRPr="00357143">
        <w:fldChar w:fldCharType="begin"/>
      </w:r>
      <w:r w:rsidR="0047585C" w:rsidRPr="00357143">
        <w:instrText xml:space="preserve"> REF REF_BBFTR_69 \h </w:instrText>
      </w:r>
      <w:r w:rsidR="003B1B55" w:rsidRPr="00357143">
        <w:fldChar w:fldCharType="separate"/>
      </w:r>
      <w:r w:rsidR="001C37F9" w:rsidRPr="00357143">
        <w:t>i.</w:t>
      </w:r>
      <w:r w:rsidR="001C37F9">
        <w:rPr>
          <w:noProof/>
        </w:rPr>
        <w:t>2</w:t>
      </w:r>
      <w:r w:rsidR="003B1B55" w:rsidRPr="00357143">
        <w:fldChar w:fldCharType="end"/>
      </w:r>
      <w:r w:rsidR="0066142D" w:rsidRPr="00357143">
        <w:t>]</w:t>
      </w:r>
      <w:r w:rsidRPr="00357143">
        <w:t xml:space="preserve"> and LWM2M</w:t>
      </w:r>
      <w:r w:rsidR="00311A3A" w:rsidRPr="00357143">
        <w:t xml:space="preserve"> </w:t>
      </w:r>
      <w:r w:rsidR="00434D32" w:rsidRPr="00357143">
        <w:t>[</w:t>
      </w:r>
      <w:r w:rsidR="003B1B55" w:rsidRPr="00357143">
        <w:fldChar w:fldCharType="begin"/>
      </w:r>
      <w:r w:rsidR="0047585C" w:rsidRPr="00357143">
        <w:instrText xml:space="preserve"> REF REF_LWM2M \h </w:instrText>
      </w:r>
      <w:r w:rsidR="003B1B55" w:rsidRPr="00357143">
        <w:fldChar w:fldCharType="separate"/>
      </w:r>
      <w:r w:rsidR="001C37F9" w:rsidRPr="00357143">
        <w:t>i.</w:t>
      </w:r>
      <w:r w:rsidR="001C37F9">
        <w:rPr>
          <w:noProof/>
        </w:rPr>
        <w:t>4</w:t>
      </w:r>
      <w:r w:rsidR="003B1B55"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362EB8" w:rsidP="008F34C7">
      <w:pPr>
        <w:pStyle w:val="FL"/>
      </w:pPr>
      <w:r w:rsidRPr="00357143">
        <w:object w:dxaOrig="5325" w:dyaOrig="6451">
          <v:shape id="_x0000_i1065" type="#_x0000_t75" style="width:266.25pt;height:320.6pt" o:ole="">
            <v:imagedata r:id="rId81" o:title=""/>
          </v:shape>
          <o:OLEObject Type="Embed" ProgID="Visio.Drawing.11" ShapeID="_x0000_i1065" DrawAspect="Content" ObjectID="_1554899176" r:id="rId82"/>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w:t>
            </w:r>
            <w:r w:rsidRPr="00357143">
              <w:rPr>
                <w:rFonts w:eastAsia="Arial Unicode MS"/>
              </w:rPr>
              <w:lastRenderedPageBreak/>
              <w:t xml:space="preserve">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lastRenderedPageBreak/>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964"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964"/>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3B1B55" w:rsidRPr="00357143">
              <w:rPr>
                <w:rFonts w:eastAsia="Arial Unicode MS"/>
              </w:rPr>
              <w:fldChar w:fldCharType="begin"/>
            </w:r>
            <w:r w:rsidR="0047585C" w:rsidRPr="00357143">
              <w:rPr>
                <w:rFonts w:eastAsia="Arial Unicode MS"/>
              </w:rPr>
              <w:instrText xml:space="preserve"> REF REF_OMA_DM \h </w:instrText>
            </w:r>
            <w:r w:rsidR="003B1B55" w:rsidRPr="00357143">
              <w:rPr>
                <w:rFonts w:eastAsia="Arial Unicode MS"/>
              </w:rPr>
            </w:r>
            <w:r w:rsidR="003B1B55" w:rsidRPr="00357143">
              <w:rPr>
                <w:rFonts w:eastAsia="Arial Unicode MS"/>
              </w:rPr>
              <w:fldChar w:fldCharType="separate"/>
            </w:r>
            <w:r w:rsidR="001C37F9" w:rsidRPr="001C13B4">
              <w:rPr>
                <w:lang w:val="fr-FR"/>
              </w:rPr>
              <w:t>i.</w:t>
            </w:r>
            <w:r w:rsidR="001C37F9">
              <w:rPr>
                <w:noProof/>
                <w:lang w:val="fr-FR"/>
              </w:rPr>
              <w:t>3</w:t>
            </w:r>
            <w:r w:rsidR="003B1B55"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3B1B55" w:rsidRPr="00357143">
              <w:rPr>
                <w:rFonts w:eastAsia="Arial Unicode MS"/>
              </w:rPr>
              <w:fldChar w:fldCharType="begin"/>
            </w:r>
            <w:r w:rsidR="0047585C" w:rsidRPr="00357143">
              <w:rPr>
                <w:rFonts w:eastAsia="Arial Unicode MS"/>
              </w:rPr>
              <w:instrText xml:space="preserve"> REF REF_BBFTR_69 \h </w:instrText>
            </w:r>
            <w:r w:rsidR="003B1B55" w:rsidRPr="00357143">
              <w:rPr>
                <w:rFonts w:eastAsia="Arial Unicode MS"/>
              </w:rPr>
            </w:r>
            <w:r w:rsidR="003B1B55" w:rsidRPr="00357143">
              <w:rPr>
                <w:rFonts w:eastAsia="Arial Unicode MS"/>
              </w:rPr>
              <w:fldChar w:fldCharType="separate"/>
            </w:r>
            <w:r w:rsidR="001C37F9" w:rsidRPr="00357143">
              <w:t>i.</w:t>
            </w:r>
            <w:r w:rsidR="001C37F9">
              <w:rPr>
                <w:noProof/>
              </w:rPr>
              <w:t>2</w:t>
            </w:r>
            <w:r w:rsidR="003B1B55"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lastRenderedPageBreak/>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965" w:name="_Toc445302731"/>
      <w:bookmarkStart w:id="1966" w:name="_Toc445389898"/>
      <w:bookmarkStart w:id="1967" w:name="_Toc447042957"/>
      <w:bookmarkStart w:id="1968" w:name="_Toc457493718"/>
      <w:bookmarkStart w:id="1969" w:name="_Toc459976817"/>
      <w:bookmarkStart w:id="1970" w:name="_Toc470163998"/>
      <w:bookmarkStart w:id="1971" w:name="_Toc470164580"/>
      <w:bookmarkStart w:id="1972" w:name="_Toc475715189"/>
      <w:bookmarkStart w:id="1973" w:name="_Toc479348991"/>
      <w:bookmarkStart w:id="1974" w:name="_Toc479354073"/>
      <w:r w:rsidRPr="00357143">
        <w:t>9.6.1</w:t>
      </w:r>
      <w:r w:rsidR="00E903A4" w:rsidRPr="00357143">
        <w:t>6</w:t>
      </w:r>
      <w:r w:rsidRPr="00357143">
        <w:tab/>
        <w:t xml:space="preserve">Resource Type </w:t>
      </w:r>
      <w:r w:rsidRPr="00357143">
        <w:rPr>
          <w:i/>
        </w:rPr>
        <w:t>mgmtCmd</w:t>
      </w:r>
      <w:bookmarkEnd w:id="1965"/>
      <w:bookmarkEnd w:id="1966"/>
      <w:bookmarkEnd w:id="1967"/>
      <w:bookmarkEnd w:id="1968"/>
      <w:bookmarkEnd w:id="1969"/>
      <w:bookmarkEnd w:id="1970"/>
      <w:bookmarkEnd w:id="1971"/>
      <w:bookmarkEnd w:id="1972"/>
      <w:bookmarkEnd w:id="1973"/>
      <w:bookmarkEnd w:id="1974"/>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3B1B55" w:rsidRPr="00357143">
        <w:fldChar w:fldCharType="begin"/>
      </w:r>
      <w:r w:rsidR="0047585C" w:rsidRPr="00357143">
        <w:instrText xml:space="preserve"> REF REF_BBFTR_69 \h </w:instrText>
      </w:r>
      <w:r w:rsidR="003B1B55" w:rsidRPr="00357143">
        <w:fldChar w:fldCharType="separate"/>
      </w:r>
      <w:r w:rsidR="001C37F9" w:rsidRPr="00357143">
        <w:t>i.</w:t>
      </w:r>
      <w:r w:rsidR="001C37F9">
        <w:rPr>
          <w:noProof/>
        </w:rPr>
        <w:t>2</w:t>
      </w:r>
      <w:r w:rsidR="003B1B55"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6" type="#_x0000_t75" style="width:229.6pt;height:389.2pt" o:ole="">
            <v:imagedata r:id="rId83" o:title=""/>
          </v:shape>
          <o:OLEObject Type="Embed" ProgID="Visio.Drawing.11" ShapeID="_x0000_i1066" DrawAspect="Content" ObjectID="_1554899177" r:id="rId84"/>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975" w:name="_Toc445302732"/>
      <w:bookmarkStart w:id="1976" w:name="_Toc445389899"/>
      <w:bookmarkStart w:id="1977" w:name="_Toc447042958"/>
      <w:bookmarkStart w:id="1978" w:name="_Toc457493719"/>
      <w:bookmarkStart w:id="1979" w:name="_Toc459976818"/>
      <w:bookmarkStart w:id="1980" w:name="_Toc470163999"/>
      <w:bookmarkStart w:id="1981" w:name="_Toc470164581"/>
      <w:bookmarkStart w:id="1982" w:name="_Toc475715190"/>
      <w:bookmarkStart w:id="1983" w:name="_Toc479348992"/>
      <w:bookmarkStart w:id="1984" w:name="_Toc479354074"/>
      <w:r w:rsidRPr="00357143">
        <w:lastRenderedPageBreak/>
        <w:t>9.6.1</w:t>
      </w:r>
      <w:r w:rsidR="00677029" w:rsidRPr="00357143">
        <w:t>7</w:t>
      </w:r>
      <w:r w:rsidRPr="00357143">
        <w:tab/>
        <w:t xml:space="preserve">Resource Type </w:t>
      </w:r>
      <w:r w:rsidRPr="00357143">
        <w:rPr>
          <w:i/>
        </w:rPr>
        <w:t>execInstance</w:t>
      </w:r>
      <w:bookmarkEnd w:id="1975"/>
      <w:bookmarkEnd w:id="1976"/>
      <w:bookmarkEnd w:id="1977"/>
      <w:bookmarkEnd w:id="1978"/>
      <w:bookmarkEnd w:id="1979"/>
      <w:bookmarkEnd w:id="1980"/>
      <w:bookmarkEnd w:id="1981"/>
      <w:bookmarkEnd w:id="1982"/>
      <w:bookmarkEnd w:id="1983"/>
      <w:bookmarkEnd w:id="1984"/>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7" type="#_x0000_t75" style="width:230.25pt;height:362.7pt" o:ole="">
            <v:imagedata r:id="rId85" o:title=""/>
          </v:shape>
          <o:OLEObject Type="Embed" ProgID="Visio.Drawing.11" ShapeID="_x0000_i1067" DrawAspect="Content" ObjectID="_1554899178" r:id="rId86"/>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985" w:name="OLE_LINK9"/>
            <w:bookmarkStart w:id="1986"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985"/>
      <w:bookmarkEnd w:id="1986"/>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987" w:name="_Toc445302733"/>
      <w:bookmarkStart w:id="1988" w:name="_Toc445389900"/>
      <w:bookmarkStart w:id="1989" w:name="_Toc447042959"/>
      <w:bookmarkStart w:id="1990" w:name="_Toc457493720"/>
      <w:bookmarkStart w:id="1991" w:name="_Toc459976819"/>
      <w:bookmarkStart w:id="1992" w:name="_Toc470164000"/>
      <w:bookmarkStart w:id="1993" w:name="_Toc470164582"/>
      <w:bookmarkStart w:id="1994" w:name="_Toc475715191"/>
      <w:bookmarkStart w:id="1995" w:name="_Toc479348993"/>
      <w:bookmarkStart w:id="1996" w:name="_Toc479354075"/>
      <w:r w:rsidRPr="00357143">
        <w:t>9.6.</w:t>
      </w:r>
      <w:r w:rsidR="00167E8B" w:rsidRPr="00357143">
        <w:t>1</w:t>
      </w:r>
      <w:r w:rsidR="00677029" w:rsidRPr="00357143">
        <w:t>8</w:t>
      </w:r>
      <w:r w:rsidRPr="00357143">
        <w:tab/>
        <w:t xml:space="preserve">Resource Type </w:t>
      </w:r>
      <w:r w:rsidRPr="00357143">
        <w:rPr>
          <w:i/>
        </w:rPr>
        <w:t>node</w:t>
      </w:r>
      <w:bookmarkEnd w:id="1987"/>
      <w:bookmarkEnd w:id="1988"/>
      <w:bookmarkEnd w:id="1989"/>
      <w:bookmarkEnd w:id="1990"/>
      <w:bookmarkEnd w:id="1991"/>
      <w:bookmarkEnd w:id="1992"/>
      <w:bookmarkEnd w:id="1993"/>
      <w:bookmarkEnd w:id="1994"/>
      <w:bookmarkEnd w:id="1995"/>
      <w:bookmarkEnd w:id="1996"/>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3B1B55" w:rsidRPr="00357143">
        <w:fldChar w:fldCharType="begin"/>
      </w:r>
      <w:r w:rsidR="0047585C" w:rsidRPr="00357143">
        <w:instrText xml:space="preserve"> REF REF_OMA_DM \h </w:instrText>
      </w:r>
      <w:r w:rsidR="003B1B55" w:rsidRPr="00357143">
        <w:fldChar w:fldCharType="separate"/>
      </w:r>
      <w:r w:rsidR="001C37F9" w:rsidRPr="001C13B4">
        <w:rPr>
          <w:lang w:val="fr-FR"/>
        </w:rPr>
        <w:t>i.</w:t>
      </w:r>
      <w:r w:rsidR="001C37F9">
        <w:rPr>
          <w:noProof/>
          <w:lang w:val="fr-FR"/>
        </w:rPr>
        <w:t>3</w:t>
      </w:r>
      <w:r w:rsidR="003B1B55" w:rsidRPr="00357143">
        <w:fldChar w:fldCharType="end"/>
      </w:r>
      <w:r w:rsidR="004836A0" w:rsidRPr="00357143">
        <w:t>]</w:t>
      </w:r>
      <w:r w:rsidRPr="00357143">
        <w:t>, BBF TR-069</w:t>
      </w:r>
      <w:r w:rsidR="00916C92" w:rsidRPr="00357143">
        <w:t xml:space="preserve"> </w:t>
      </w:r>
      <w:r w:rsidR="00362D61" w:rsidRPr="00357143">
        <w:t>[</w:t>
      </w:r>
      <w:r w:rsidR="003B1B55" w:rsidRPr="00357143">
        <w:fldChar w:fldCharType="begin"/>
      </w:r>
      <w:r w:rsidR="0047585C" w:rsidRPr="00357143">
        <w:instrText xml:space="preserve"> REF REF_BBFTR_69 \h </w:instrText>
      </w:r>
      <w:r w:rsidR="003B1B55" w:rsidRPr="00357143">
        <w:fldChar w:fldCharType="separate"/>
      </w:r>
      <w:r w:rsidR="001C37F9" w:rsidRPr="00357143">
        <w:t>i.</w:t>
      </w:r>
      <w:r w:rsidR="001C37F9">
        <w:rPr>
          <w:noProof/>
        </w:rPr>
        <w:t>2</w:t>
      </w:r>
      <w:r w:rsidR="003B1B55"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3B1B55" w:rsidRPr="00357143">
        <w:fldChar w:fldCharType="begin"/>
      </w:r>
      <w:r w:rsidR="0047585C" w:rsidRPr="00357143">
        <w:instrText xml:space="preserve"> REF REF_JNI_60_API_specification \h </w:instrText>
      </w:r>
      <w:r w:rsidR="003B1B55" w:rsidRPr="00357143">
        <w:fldChar w:fldCharType="separate"/>
      </w:r>
      <w:r w:rsidR="001C37F9" w:rsidRPr="00357143">
        <w:t>i.</w:t>
      </w:r>
      <w:r w:rsidR="001C37F9">
        <w:rPr>
          <w:noProof/>
        </w:rPr>
        <w:t>18</w:t>
      </w:r>
      <w:r w:rsidR="003B1B55"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8" type="#_x0000_t75" style="width:393.3pt;height:189.5pt" o:ole="">
            <v:imagedata r:id="rId87" o:title=""/>
          </v:shape>
          <o:OLEObject Type="Embed" ProgID="Word.Document.12" ShapeID="_x0000_i1068" DrawAspect="Content" ObjectID="_1554899179" r:id="rId88">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69" type="#_x0000_t75" style="width:228.25pt;height:563.75pt" o:ole="">
            <v:imagedata r:id="rId89" o:title=""/>
          </v:shape>
          <o:OLEObject Type="Embed" ProgID="Visio.Drawing.11" ShapeID="_x0000_i1069" DrawAspect="Content" ObjectID="_1554899180" r:id="rId90"/>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997"/>
            <w:r w:rsidRPr="00357143">
              <w:rPr>
                <w:rFonts w:eastAsia="Arial Unicode MS"/>
              </w:rPr>
              <w:t xml:space="preserve"> </w:t>
            </w:r>
            <w:r w:rsidRPr="00357143">
              <w:rPr>
                <w:rFonts w:eastAsia="Arial Unicode MS"/>
                <w:highlight w:val="lightGray"/>
              </w:rPr>
              <w:t>must</w:t>
            </w:r>
            <w:commentRangeEnd w:id="1997"/>
            <w:r w:rsidR="00CB328E" w:rsidRPr="00357143">
              <w:rPr>
                <w:rStyle w:val="af3"/>
                <w:rFonts w:ascii="Times New Roman" w:eastAsia="MS Mincho" w:hAnsi="Times New Roman"/>
              </w:rPr>
              <w:commentReference w:id="1997"/>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998" w:name="_Toc445302734"/>
      <w:bookmarkStart w:id="1999" w:name="_Toc445389901"/>
      <w:bookmarkStart w:id="2000" w:name="_Toc447042960"/>
      <w:bookmarkStart w:id="2001" w:name="_Toc457493721"/>
      <w:bookmarkStart w:id="2002" w:name="_Toc459976820"/>
      <w:bookmarkStart w:id="2003" w:name="_Toc470164001"/>
      <w:bookmarkStart w:id="2004" w:name="_Toc470164583"/>
      <w:bookmarkStart w:id="2005" w:name="_Toc475715192"/>
      <w:bookmarkStart w:id="2006" w:name="_Toc479348994"/>
      <w:bookmarkStart w:id="2007" w:name="_Toc479354076"/>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1998"/>
      <w:bookmarkEnd w:id="1999"/>
      <w:bookmarkEnd w:id="2000"/>
      <w:bookmarkEnd w:id="2001"/>
      <w:bookmarkEnd w:id="2002"/>
      <w:bookmarkEnd w:id="2003"/>
      <w:bookmarkEnd w:id="2004"/>
      <w:bookmarkEnd w:id="2005"/>
      <w:bookmarkEnd w:id="2006"/>
      <w:bookmarkEnd w:id="2007"/>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0" type="#_x0000_t75" style="width:237.75pt;height:130.4pt" o:ole="">
            <v:imagedata r:id="rId91" o:title=""/>
          </v:shape>
          <o:OLEObject Type="Embed" ProgID="Visio.Drawing.11" ShapeID="_x0000_i1070" DrawAspect="Content" ObjectID="_1554899181" r:id="rId92"/>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1" type="#_x0000_t75" style="width:333.5pt;height:296.85pt" o:ole="">
            <v:imagedata r:id="rId93" o:title=""/>
          </v:shape>
          <o:OLEObject Type="Embed" ProgID="Visio.Drawing.15" ShapeID="_x0000_i1071" DrawAspect="Content" ObjectID="_1554899182" r:id="rId94"/>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2008" w:name="_Toc445302735"/>
      <w:bookmarkStart w:id="2009" w:name="_Toc445389902"/>
      <w:bookmarkStart w:id="2010" w:name="_Toc447042961"/>
      <w:bookmarkStart w:id="2011" w:name="_Toc457493722"/>
      <w:bookmarkStart w:id="2012" w:name="_Toc459976821"/>
      <w:bookmarkStart w:id="2013" w:name="_Toc470164002"/>
      <w:bookmarkStart w:id="2014" w:name="_Toc470164584"/>
      <w:bookmarkStart w:id="2015" w:name="_Toc475715193"/>
      <w:bookmarkStart w:id="2016" w:name="_Toc479348995"/>
      <w:bookmarkStart w:id="2017" w:name="_Toc479354077"/>
      <w:r w:rsidRPr="00357143">
        <w:t>9.6.</w:t>
      </w:r>
      <w:r w:rsidR="00167E8B" w:rsidRPr="00357143">
        <w:t>2</w:t>
      </w:r>
      <w:r w:rsidR="00955F4B" w:rsidRPr="00357143">
        <w:t>0</w:t>
      </w:r>
      <w:r w:rsidRPr="00357143">
        <w:tab/>
        <w:t xml:space="preserve">Resource Type </w:t>
      </w:r>
      <w:r w:rsidR="00984D7C" w:rsidRPr="00357143">
        <w:rPr>
          <w:i/>
        </w:rPr>
        <w:t>serviceSubscribedNode</w:t>
      </w:r>
      <w:bookmarkEnd w:id="2008"/>
      <w:bookmarkEnd w:id="2009"/>
      <w:bookmarkEnd w:id="2010"/>
      <w:bookmarkEnd w:id="2011"/>
      <w:bookmarkEnd w:id="2012"/>
      <w:bookmarkEnd w:id="2013"/>
      <w:bookmarkEnd w:id="2014"/>
      <w:bookmarkEnd w:id="2015"/>
      <w:bookmarkEnd w:id="2016"/>
      <w:bookmarkEnd w:id="2017"/>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2" type="#_x0000_t75" style="width:236.4pt;height:197pt" o:ole="">
            <v:imagedata r:id="rId95" o:title=""/>
          </v:shape>
          <o:OLEObject Type="Embed" ProgID="Visio.Drawing.11" ShapeID="_x0000_i1072" DrawAspect="Content" ObjectID="_1554899183" r:id="rId96"/>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3B1B55" w:rsidRPr="00357143">
              <w:fldChar w:fldCharType="begin"/>
            </w:r>
            <w:r w:rsidR="006B428F" w:rsidRPr="00357143">
              <w:instrText xml:space="preserve"> REF REF_BBFTR_69 \h </w:instrText>
            </w:r>
            <w:r w:rsidR="003B1B55" w:rsidRPr="00357143">
              <w:fldChar w:fldCharType="separate"/>
            </w:r>
            <w:r w:rsidR="001C37F9" w:rsidRPr="00357143">
              <w:t>i.</w:t>
            </w:r>
            <w:r w:rsidR="001C37F9">
              <w:rPr>
                <w:noProof/>
              </w:rPr>
              <w:t>2</w:t>
            </w:r>
            <w:r w:rsidR="003B1B55"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3B1B55" w:rsidRPr="00357143">
              <w:fldChar w:fldCharType="begin"/>
            </w:r>
            <w:r w:rsidR="006B428F" w:rsidRPr="00357143">
              <w:instrText xml:space="preserve"> REF REF_BBFTR_69 \h </w:instrText>
            </w:r>
            <w:r w:rsidR="003B1B55" w:rsidRPr="00357143">
              <w:fldChar w:fldCharType="separate"/>
            </w:r>
            <w:r w:rsidR="001C37F9" w:rsidRPr="00357143">
              <w:t>i.</w:t>
            </w:r>
            <w:r w:rsidR="001C37F9">
              <w:rPr>
                <w:noProof/>
              </w:rPr>
              <w:t>2</w:t>
            </w:r>
            <w:r w:rsidR="003B1B55"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3B1B55" w:rsidRPr="00357143">
              <w:fldChar w:fldCharType="begin"/>
            </w:r>
            <w:r w:rsidR="006B428F" w:rsidRPr="00357143">
              <w:instrText xml:space="preserve"> REF REF_3GPPTS23003 \h </w:instrText>
            </w:r>
            <w:r w:rsidR="003B1B55" w:rsidRPr="00357143">
              <w:fldChar w:fldCharType="separate"/>
            </w:r>
            <w:r w:rsidR="001C37F9" w:rsidRPr="00357143">
              <w:t>i.</w:t>
            </w:r>
            <w:r w:rsidR="001C37F9">
              <w:rPr>
                <w:noProof/>
              </w:rPr>
              <w:t>23</w:t>
            </w:r>
            <w:r w:rsidR="003B1B55"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2018" w:name="_Toc445302736"/>
      <w:bookmarkStart w:id="2019" w:name="_Toc445389903"/>
      <w:bookmarkStart w:id="2020" w:name="_Toc447042962"/>
      <w:bookmarkStart w:id="2021" w:name="_Toc457493723"/>
      <w:bookmarkStart w:id="2022" w:name="_Toc459976822"/>
      <w:bookmarkStart w:id="2023" w:name="_Toc470164003"/>
      <w:bookmarkStart w:id="2024" w:name="_Toc470164585"/>
      <w:bookmarkStart w:id="2025" w:name="_Toc475715194"/>
      <w:bookmarkStart w:id="2026" w:name="_Toc479348996"/>
      <w:bookmarkStart w:id="2027" w:name="_Toc479354078"/>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018"/>
      <w:bookmarkEnd w:id="2019"/>
      <w:bookmarkEnd w:id="2020"/>
      <w:bookmarkEnd w:id="2021"/>
      <w:bookmarkEnd w:id="2022"/>
      <w:bookmarkEnd w:id="2023"/>
      <w:bookmarkEnd w:id="2024"/>
      <w:bookmarkEnd w:id="2025"/>
      <w:bookmarkEnd w:id="2026"/>
      <w:bookmarkEnd w:id="2027"/>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3" type="#_x0000_t75" style="width:229.6pt;height:62.5pt" o:ole="">
            <v:imagedata r:id="rId97" o:title=""/>
          </v:shape>
          <o:OLEObject Type="Embed" ProgID="Visio.Drawing.11" ShapeID="_x0000_i1073" DrawAspect="Content" ObjectID="_1554899184" r:id="rId98"/>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2028" w:name="_Toc445302737"/>
      <w:bookmarkStart w:id="2029" w:name="_Toc445389904"/>
      <w:bookmarkStart w:id="2030" w:name="_Toc447042963"/>
      <w:bookmarkStart w:id="2031" w:name="_Toc457493724"/>
      <w:bookmarkStart w:id="2032" w:name="_Toc459976823"/>
      <w:bookmarkStart w:id="2033" w:name="_Toc470164004"/>
      <w:bookmarkStart w:id="2034" w:name="_Toc470164586"/>
      <w:bookmarkStart w:id="2035" w:name="_Toc475715195"/>
      <w:bookmarkStart w:id="2036" w:name="_Toc479348997"/>
      <w:bookmarkStart w:id="2037" w:name="_Toc479354079"/>
      <w:r w:rsidRPr="00357143">
        <w:t>9.6.22</w:t>
      </w:r>
      <w:r w:rsidRPr="00357143">
        <w:tab/>
        <w:t xml:space="preserve">Resource Type </w:t>
      </w:r>
      <w:r w:rsidRPr="00357143">
        <w:rPr>
          <w:i/>
        </w:rPr>
        <w:t>pollingChannelURI</w:t>
      </w:r>
      <w:bookmarkEnd w:id="2028"/>
      <w:bookmarkEnd w:id="2029"/>
      <w:bookmarkEnd w:id="2030"/>
      <w:bookmarkEnd w:id="2031"/>
      <w:bookmarkEnd w:id="2032"/>
      <w:bookmarkEnd w:id="2033"/>
      <w:bookmarkEnd w:id="2034"/>
      <w:bookmarkEnd w:id="2035"/>
      <w:bookmarkEnd w:id="2036"/>
      <w:bookmarkEnd w:id="2037"/>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4" type="#_x0000_t75" style="width:128.4pt;height:25.8pt" o:ole="">
            <v:imagedata r:id="rId99" o:title=""/>
          </v:shape>
          <o:OLEObject Type="Embed" ProgID="Visio.Drawing.11" ShapeID="_x0000_i1074" DrawAspect="Content" ObjectID="_1554899185" r:id="rId100"/>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2038" w:name="_Toc445302738"/>
      <w:bookmarkStart w:id="2039" w:name="_Toc445389905"/>
      <w:bookmarkStart w:id="2040" w:name="_Toc447042964"/>
      <w:bookmarkStart w:id="2041" w:name="_Toc457493725"/>
      <w:bookmarkStart w:id="2042" w:name="_Toc459976824"/>
      <w:bookmarkStart w:id="2043" w:name="_Toc470164005"/>
      <w:bookmarkStart w:id="2044" w:name="_Toc470164587"/>
      <w:bookmarkStart w:id="2045" w:name="_Toc475715196"/>
      <w:bookmarkStart w:id="2046" w:name="_Toc479348998"/>
      <w:bookmarkStart w:id="2047" w:name="_Toc479354080"/>
      <w:r w:rsidRPr="00357143">
        <w:t>9.6.</w:t>
      </w:r>
      <w:r w:rsidR="009A22CC" w:rsidRPr="00357143">
        <w:t>2</w:t>
      </w:r>
      <w:r w:rsidR="002C40B2" w:rsidRPr="00357143">
        <w:t>3</w:t>
      </w:r>
      <w:r w:rsidRPr="00357143">
        <w:tab/>
        <w:t xml:space="preserve">Resource Type </w:t>
      </w:r>
      <w:r w:rsidRPr="00357143">
        <w:rPr>
          <w:i/>
        </w:rPr>
        <w:t>statsConfig</w:t>
      </w:r>
      <w:bookmarkEnd w:id="2038"/>
      <w:bookmarkEnd w:id="2039"/>
      <w:bookmarkEnd w:id="2040"/>
      <w:bookmarkEnd w:id="2041"/>
      <w:bookmarkEnd w:id="2042"/>
      <w:bookmarkEnd w:id="2043"/>
      <w:bookmarkEnd w:id="2044"/>
      <w:bookmarkEnd w:id="2045"/>
      <w:bookmarkEnd w:id="2046"/>
      <w:bookmarkEnd w:id="2047"/>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5" type="#_x0000_t75" style="width:230.25pt;height:95.75pt" o:ole="">
            <v:imagedata r:id="rId101" o:title=""/>
          </v:shape>
          <o:OLEObject Type="Embed" ProgID="Visio.Drawing.11" ShapeID="_x0000_i1075" DrawAspect="Content" ObjectID="_1554899186" r:id="rId102"/>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2048" w:name="_Toc445302739"/>
      <w:bookmarkStart w:id="2049" w:name="_Toc445389906"/>
      <w:bookmarkStart w:id="2050" w:name="_Toc447042965"/>
      <w:bookmarkStart w:id="2051" w:name="_Toc457493726"/>
      <w:bookmarkStart w:id="2052" w:name="_Toc459976825"/>
      <w:bookmarkStart w:id="2053" w:name="_Toc470164006"/>
      <w:bookmarkStart w:id="2054" w:name="_Toc470164588"/>
      <w:bookmarkStart w:id="2055" w:name="_Toc475715197"/>
      <w:bookmarkStart w:id="2056" w:name="_Toc479348999"/>
      <w:bookmarkStart w:id="2057" w:name="_Toc479354081"/>
      <w:r w:rsidRPr="00357143">
        <w:t>9.6.</w:t>
      </w:r>
      <w:r w:rsidR="009A22CC" w:rsidRPr="00357143">
        <w:t>2</w:t>
      </w:r>
      <w:r w:rsidR="002C40B2" w:rsidRPr="00357143">
        <w:t>4</w:t>
      </w:r>
      <w:r w:rsidRPr="00357143">
        <w:tab/>
        <w:t xml:space="preserve">Resource Type </w:t>
      </w:r>
      <w:r w:rsidRPr="00357143">
        <w:rPr>
          <w:i/>
        </w:rPr>
        <w:t>eventConfig</w:t>
      </w:r>
      <w:bookmarkEnd w:id="2048"/>
      <w:bookmarkEnd w:id="2049"/>
      <w:bookmarkEnd w:id="2050"/>
      <w:bookmarkEnd w:id="2051"/>
      <w:bookmarkEnd w:id="2052"/>
      <w:bookmarkEnd w:id="2053"/>
      <w:bookmarkEnd w:id="2054"/>
      <w:bookmarkEnd w:id="2055"/>
      <w:bookmarkEnd w:id="2056"/>
      <w:bookmarkEnd w:id="2057"/>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3B1B55" w:rsidP="00AC7890">
      <w:pPr>
        <w:pStyle w:val="FL"/>
        <w:rPr>
          <w:rFonts w:eastAsia="simsun"/>
          <w:lang w:eastAsia="zh-CN"/>
        </w:rPr>
      </w:pPr>
      <w:r w:rsidRPr="003B1B55">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F7397E" w:rsidRDefault="00F7397E"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F7397E" w:rsidRDefault="00F7397E"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rsidR="00F7397E" w:rsidRPr="00A93608" w:rsidRDefault="00F7397E"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F7397E" w:rsidRDefault="00F7397E"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F7397E" w:rsidRDefault="00F7397E"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F7397E" w:rsidRDefault="00F7397E"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F7397E" w:rsidRDefault="00F7397E"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F7397E" w:rsidRDefault="00F7397E"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F7397E" w:rsidRDefault="00F7397E"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F7397E" w:rsidRDefault="00F7397E"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F7397E" w:rsidRDefault="00F7397E"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F7397E" w:rsidRDefault="00F7397E"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F7397E" w:rsidRDefault="00F7397E"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F7397E" w:rsidRDefault="00F7397E"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F7397E" w:rsidRDefault="00F7397E"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F7397E" w:rsidRDefault="00F7397E"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F7397E" w:rsidRDefault="00F7397E"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F7397E" w:rsidRDefault="00F7397E"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F7397E" w:rsidRDefault="00F7397E"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F7397E" w:rsidRDefault="00F7397E"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F7397E" w:rsidRDefault="00F7397E"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F7397E" w:rsidRDefault="00F7397E"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F7397E" w:rsidRDefault="00F7397E"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F7397E" w:rsidRDefault="00F7397E"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F7397E" w:rsidRDefault="00F7397E"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F7397E" w:rsidRDefault="00F7397E"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rsidR="00F7397E" w:rsidRDefault="00F7397E"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F7397E" w:rsidRDefault="00F7397E"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F7397E" w:rsidRDefault="00F7397E"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rsidR="00F7397E" w:rsidRDefault="00F7397E"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F7397E" w:rsidRDefault="00F7397E"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F7397E" w:rsidRDefault="00F7397E"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F7397E" w:rsidRDefault="00F7397E"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F7397E" w:rsidRDefault="00F7397E"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F7397E" w:rsidRDefault="00F7397E"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F7397E" w:rsidRDefault="00F7397E"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F7397E" w:rsidRDefault="00F7397E"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F7397E" w:rsidRDefault="00F7397E"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F7397E" w:rsidRDefault="00F7397E"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F7397E" w:rsidRDefault="00F7397E"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F7397E" w:rsidRDefault="00F7397E"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F7397E" w:rsidRDefault="00F7397E"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F7397E" w:rsidRDefault="00F7397E"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F7397E" w:rsidRDefault="00F7397E"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F7397E" w:rsidRDefault="00F7397E"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F7397E" w:rsidRDefault="00F7397E"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F7397E" w:rsidRDefault="00F7397E"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F7397E" w:rsidRDefault="00F7397E"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F7397E" w:rsidRDefault="00F7397E"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F7397E" w:rsidRDefault="00F7397E"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F7397E" w:rsidRDefault="00F7397E" w:rsidP="00A93608">
                    <w:r>
                      <w:rPr>
                        <w:rFonts w:ascii="Arial" w:hAnsi="Arial" w:cs="Arial"/>
                        <w:color w:val="000000"/>
                      </w:rPr>
                      <w:t>eventResourceIDs</w:t>
                    </w:r>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2058" w:name="_Toc445302740"/>
      <w:bookmarkStart w:id="2059" w:name="_Toc445389907"/>
      <w:bookmarkStart w:id="2060" w:name="_Toc447042966"/>
      <w:bookmarkStart w:id="2061" w:name="_Toc457493727"/>
      <w:bookmarkStart w:id="2062" w:name="_Toc459976826"/>
      <w:bookmarkStart w:id="2063" w:name="_Toc470164007"/>
      <w:bookmarkStart w:id="2064" w:name="_Toc470164589"/>
      <w:bookmarkStart w:id="2065" w:name="_Toc475715198"/>
      <w:bookmarkStart w:id="2066" w:name="_Toc479349000"/>
      <w:bookmarkStart w:id="2067" w:name="_Toc479354082"/>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2058"/>
      <w:bookmarkEnd w:id="2059"/>
      <w:bookmarkEnd w:id="2060"/>
      <w:bookmarkEnd w:id="2061"/>
      <w:bookmarkEnd w:id="2062"/>
      <w:bookmarkEnd w:id="2063"/>
      <w:bookmarkEnd w:id="2064"/>
      <w:bookmarkEnd w:id="2065"/>
      <w:bookmarkEnd w:id="2066"/>
      <w:bookmarkEnd w:id="2067"/>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6" type="#_x0000_t75" style="width:229.6pt;height:285.95pt" o:ole="">
            <v:imagedata r:id="rId103" o:title=""/>
          </v:shape>
          <o:OLEObject Type="Embed" ProgID="Visio.Drawing.11" ShapeID="_x0000_i1076" DrawAspect="Content" ObjectID="_1554899187" r:id="rId104"/>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2068" w:name="_Toc445302741"/>
      <w:bookmarkStart w:id="2069" w:name="_Toc445389908"/>
      <w:bookmarkStart w:id="2070" w:name="_Toc447042967"/>
      <w:bookmarkStart w:id="2071" w:name="_Toc457493728"/>
      <w:bookmarkStart w:id="2072" w:name="_Toc459976827"/>
      <w:bookmarkStart w:id="2073" w:name="_Toc470164008"/>
      <w:bookmarkStart w:id="2074" w:name="_Toc470164590"/>
      <w:bookmarkStart w:id="2075" w:name="_Toc475715199"/>
      <w:bookmarkStart w:id="2076" w:name="_Toc479349001"/>
      <w:bookmarkStart w:id="2077" w:name="_Toc479354083"/>
      <w:r w:rsidRPr="00357143">
        <w:t>9.6.</w:t>
      </w:r>
      <w:r w:rsidR="009A22CC" w:rsidRPr="00357143">
        <w:t>2</w:t>
      </w:r>
      <w:r w:rsidR="002C40B2" w:rsidRPr="00357143">
        <w:t>6</w:t>
      </w:r>
      <w:r w:rsidR="007C4C59" w:rsidRPr="00357143">
        <w:tab/>
        <w:t>Resource Announcement</w:t>
      </w:r>
      <w:bookmarkEnd w:id="2068"/>
      <w:bookmarkEnd w:id="2069"/>
      <w:bookmarkEnd w:id="2070"/>
      <w:bookmarkEnd w:id="2071"/>
      <w:bookmarkEnd w:id="2072"/>
      <w:bookmarkEnd w:id="2073"/>
      <w:bookmarkEnd w:id="2074"/>
      <w:bookmarkEnd w:id="2075"/>
      <w:bookmarkEnd w:id="2076"/>
      <w:bookmarkEnd w:id="2077"/>
    </w:p>
    <w:p w:rsidR="006E3591" w:rsidRPr="00357143" w:rsidRDefault="00E65D0A" w:rsidP="00AC7890">
      <w:pPr>
        <w:pStyle w:val="40"/>
      </w:pPr>
      <w:bookmarkStart w:id="2078" w:name="_Toc445302742"/>
      <w:bookmarkStart w:id="2079" w:name="_Toc445389909"/>
      <w:bookmarkStart w:id="2080" w:name="_Toc447042968"/>
      <w:bookmarkStart w:id="2081" w:name="_Toc457493729"/>
      <w:bookmarkStart w:id="2082" w:name="_Toc459976828"/>
      <w:bookmarkStart w:id="2083" w:name="_Toc470164009"/>
      <w:bookmarkStart w:id="2084" w:name="_Toc470164591"/>
      <w:bookmarkStart w:id="2085" w:name="_Toc475715200"/>
      <w:bookmarkStart w:id="2086" w:name="_Toc479349002"/>
      <w:bookmarkStart w:id="2087" w:name="_Toc479354084"/>
      <w:r w:rsidRPr="00357143">
        <w:t>9.6.26.1</w:t>
      </w:r>
      <w:r w:rsidRPr="00357143">
        <w:tab/>
      </w:r>
      <w:r w:rsidR="006E3591" w:rsidRPr="00357143">
        <w:t>Overview</w:t>
      </w:r>
      <w:bookmarkEnd w:id="2078"/>
      <w:bookmarkEnd w:id="2079"/>
      <w:bookmarkEnd w:id="2080"/>
      <w:bookmarkEnd w:id="2081"/>
      <w:bookmarkEnd w:id="2082"/>
      <w:bookmarkEnd w:id="2083"/>
      <w:bookmarkEnd w:id="2084"/>
      <w:bookmarkEnd w:id="2085"/>
      <w:bookmarkEnd w:id="2086"/>
      <w:bookmarkEnd w:id="2087"/>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2088" w:name="_Toc445302743"/>
      <w:bookmarkStart w:id="2089" w:name="_Toc445389910"/>
      <w:bookmarkStart w:id="2090" w:name="_Toc447042969"/>
      <w:bookmarkStart w:id="2091" w:name="_Toc457493730"/>
      <w:bookmarkStart w:id="2092" w:name="_Toc459976829"/>
      <w:bookmarkStart w:id="2093" w:name="_Toc470164010"/>
      <w:bookmarkStart w:id="2094" w:name="_Toc470164592"/>
      <w:bookmarkStart w:id="2095" w:name="_Toc475715201"/>
      <w:bookmarkStart w:id="2096" w:name="_Toc479349003"/>
      <w:bookmarkStart w:id="2097" w:name="_Toc479354085"/>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088"/>
      <w:bookmarkEnd w:id="2089"/>
      <w:bookmarkEnd w:id="2090"/>
      <w:bookmarkEnd w:id="2091"/>
      <w:bookmarkEnd w:id="2092"/>
      <w:bookmarkEnd w:id="2093"/>
      <w:bookmarkEnd w:id="2094"/>
      <w:bookmarkEnd w:id="2095"/>
      <w:bookmarkEnd w:id="2096"/>
      <w:bookmarkEnd w:id="2097"/>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2098" w:name="_Toc445302744"/>
      <w:bookmarkStart w:id="2099" w:name="_Toc445389911"/>
      <w:bookmarkStart w:id="2100" w:name="_Toc447042970"/>
      <w:bookmarkStart w:id="2101" w:name="_Toc457493731"/>
      <w:bookmarkStart w:id="2102" w:name="_Toc459976830"/>
      <w:bookmarkStart w:id="2103" w:name="_Toc470164011"/>
      <w:bookmarkStart w:id="2104" w:name="_Toc470164593"/>
      <w:bookmarkStart w:id="2105" w:name="_Toc475715202"/>
      <w:bookmarkStart w:id="2106" w:name="_Toc479349004"/>
      <w:bookmarkStart w:id="2107" w:name="_Toc479354086"/>
      <w:r w:rsidRPr="00357143">
        <w:t>9.6.26.3</w:t>
      </w:r>
      <w:r w:rsidRPr="00357143">
        <w:tab/>
        <w:t>Common Attributes for Announced Resources</w:t>
      </w:r>
      <w:bookmarkEnd w:id="2098"/>
      <w:bookmarkEnd w:id="2099"/>
      <w:bookmarkEnd w:id="2100"/>
      <w:bookmarkEnd w:id="2101"/>
      <w:bookmarkEnd w:id="2102"/>
      <w:bookmarkEnd w:id="2103"/>
      <w:bookmarkEnd w:id="2104"/>
      <w:bookmarkEnd w:id="2105"/>
      <w:bookmarkEnd w:id="2106"/>
      <w:bookmarkEnd w:id="2107"/>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2108" w:name="_Toc445302745"/>
      <w:bookmarkStart w:id="2109" w:name="_Toc445389912"/>
      <w:bookmarkStart w:id="2110" w:name="_Toc447042971"/>
      <w:bookmarkStart w:id="2111" w:name="_Toc457493732"/>
      <w:bookmarkStart w:id="2112" w:name="_Toc459976831"/>
      <w:bookmarkStart w:id="2113" w:name="_Toc470164012"/>
      <w:bookmarkStart w:id="2114" w:name="_Toc470164594"/>
      <w:bookmarkStart w:id="2115" w:name="_Toc475715203"/>
      <w:bookmarkStart w:id="2116" w:name="_Toc479349005"/>
      <w:bookmarkStart w:id="2117" w:name="_Toc479354087"/>
      <w:r w:rsidRPr="00357143">
        <w:t>9.6.27</w:t>
      </w:r>
      <w:r w:rsidRPr="00357143">
        <w:tab/>
        <w:t xml:space="preserve">Resource Type </w:t>
      </w:r>
      <w:r w:rsidRPr="00357143">
        <w:rPr>
          <w:i/>
        </w:rPr>
        <w:t>latest</w:t>
      </w:r>
      <w:bookmarkEnd w:id="2108"/>
      <w:bookmarkEnd w:id="2109"/>
      <w:bookmarkEnd w:id="2110"/>
      <w:bookmarkEnd w:id="2111"/>
      <w:bookmarkEnd w:id="2112"/>
      <w:bookmarkEnd w:id="2113"/>
      <w:bookmarkEnd w:id="2114"/>
      <w:bookmarkEnd w:id="2115"/>
      <w:bookmarkEnd w:id="2116"/>
      <w:bookmarkEnd w:id="2117"/>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2118" w:name="_Toc445302746"/>
      <w:bookmarkStart w:id="2119" w:name="_Toc445389913"/>
      <w:bookmarkStart w:id="2120" w:name="_Toc447042972"/>
      <w:bookmarkStart w:id="2121" w:name="_Toc457493733"/>
      <w:bookmarkStart w:id="2122" w:name="_Toc459976832"/>
      <w:bookmarkStart w:id="2123" w:name="_Toc470164013"/>
      <w:bookmarkStart w:id="2124" w:name="_Toc470164595"/>
      <w:bookmarkStart w:id="2125" w:name="_Toc475715204"/>
      <w:bookmarkStart w:id="2126" w:name="_Toc479349006"/>
      <w:bookmarkStart w:id="2127" w:name="_Toc479354088"/>
      <w:r w:rsidRPr="00357143">
        <w:t>9.6.28</w:t>
      </w:r>
      <w:r w:rsidRPr="00357143">
        <w:tab/>
        <w:t xml:space="preserve">Resource Type </w:t>
      </w:r>
      <w:r w:rsidRPr="00357143">
        <w:rPr>
          <w:i/>
        </w:rPr>
        <w:t>oldest</w:t>
      </w:r>
      <w:bookmarkEnd w:id="2118"/>
      <w:bookmarkEnd w:id="2119"/>
      <w:bookmarkEnd w:id="2120"/>
      <w:bookmarkEnd w:id="2121"/>
      <w:bookmarkEnd w:id="2122"/>
      <w:bookmarkEnd w:id="2123"/>
      <w:bookmarkEnd w:id="2124"/>
      <w:bookmarkEnd w:id="2125"/>
      <w:bookmarkEnd w:id="2126"/>
      <w:bookmarkEnd w:id="2127"/>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2128" w:name="_Toc445302747"/>
      <w:bookmarkStart w:id="2129" w:name="_Toc445389914"/>
      <w:bookmarkStart w:id="2130" w:name="_Toc447042973"/>
      <w:bookmarkStart w:id="2131" w:name="_Toc457493734"/>
      <w:bookmarkStart w:id="2132" w:name="_Toc459976833"/>
      <w:bookmarkStart w:id="2133" w:name="_Toc470164014"/>
      <w:bookmarkStart w:id="2134" w:name="_Toc470164596"/>
      <w:bookmarkStart w:id="2135" w:name="_Toc475715205"/>
      <w:bookmarkStart w:id="2136" w:name="_Toc479349007"/>
      <w:bookmarkStart w:id="2137" w:name="_Toc479354089"/>
      <w:r w:rsidRPr="00357143">
        <w:t>9.6.29</w:t>
      </w:r>
      <w:r w:rsidRPr="00357143">
        <w:tab/>
        <w:t xml:space="preserve">Resource Type </w:t>
      </w:r>
      <w:r w:rsidRPr="00357143">
        <w:rPr>
          <w:i/>
        </w:rPr>
        <w:t>serviceSubscribedAppRule</w:t>
      </w:r>
      <w:bookmarkEnd w:id="2128"/>
      <w:bookmarkEnd w:id="2129"/>
      <w:bookmarkEnd w:id="2130"/>
      <w:bookmarkEnd w:id="2131"/>
      <w:bookmarkEnd w:id="2132"/>
      <w:bookmarkEnd w:id="2133"/>
      <w:bookmarkEnd w:id="2134"/>
      <w:bookmarkEnd w:id="2135"/>
      <w:bookmarkEnd w:id="2136"/>
      <w:bookmarkEnd w:id="2137"/>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7" type="#_x0000_t75" style="width:244.55pt;height:195.6pt" o:ole="">
            <v:imagedata r:id="rId105" o:title=""/>
          </v:shape>
          <o:OLEObject Type="Embed" ProgID="Visio.Drawing.11" ShapeID="_x0000_i1077" DrawAspect="Content" ObjectID="_1554899188" r:id="rId106"/>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3B1B55" w:rsidRPr="00357143">
              <w:fldChar w:fldCharType="begin"/>
            </w:r>
            <w:r w:rsidR="006B428F" w:rsidRPr="00357143">
              <w:instrText xml:space="preserve"> REF REF_oneM2MTS_0003 \h </w:instrText>
            </w:r>
            <w:r w:rsidR="003B1B55" w:rsidRPr="00357143">
              <w:fldChar w:fldCharType="separate"/>
            </w:r>
            <w:r w:rsidR="001C37F9">
              <w:rPr>
                <w:noProof/>
              </w:rPr>
              <w:t>2</w:t>
            </w:r>
            <w:r w:rsidR="003B1B55"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3B1B55" w:rsidRPr="00357143">
              <w:fldChar w:fldCharType="begin"/>
            </w:r>
            <w:r w:rsidR="006B428F" w:rsidRPr="00357143">
              <w:instrText xml:space="preserve"> REF REF_oneM2MTS_0003 \h </w:instrText>
            </w:r>
            <w:r w:rsidR="003B1B55" w:rsidRPr="00357143">
              <w:fldChar w:fldCharType="separate"/>
            </w:r>
            <w:r w:rsidR="001C37F9">
              <w:rPr>
                <w:noProof/>
              </w:rPr>
              <w:t>2</w:t>
            </w:r>
            <w:r w:rsidR="003B1B55"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2138" w:name="_Toc445302748"/>
      <w:bookmarkStart w:id="2139" w:name="_Toc445389915"/>
      <w:bookmarkStart w:id="2140" w:name="_Toc447042974"/>
      <w:bookmarkStart w:id="2141" w:name="_Toc457493735"/>
      <w:bookmarkStart w:id="2142" w:name="_Toc459976834"/>
      <w:bookmarkStart w:id="2143" w:name="_Toc470164015"/>
      <w:bookmarkStart w:id="2144" w:name="_Toc470164597"/>
      <w:bookmarkStart w:id="2145" w:name="_Toc475715206"/>
      <w:bookmarkStart w:id="2146" w:name="_Toc479349008"/>
      <w:bookmarkStart w:id="2147" w:name="_Toc479354090"/>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138"/>
      <w:bookmarkEnd w:id="2139"/>
      <w:bookmarkEnd w:id="2140"/>
      <w:bookmarkEnd w:id="2141"/>
      <w:bookmarkEnd w:id="2142"/>
      <w:bookmarkEnd w:id="2143"/>
      <w:bookmarkEnd w:id="2144"/>
      <w:bookmarkEnd w:id="2145"/>
      <w:bookmarkEnd w:id="2146"/>
      <w:bookmarkEnd w:id="2147"/>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3B1B55" w:rsidRPr="00357143">
        <w:fldChar w:fldCharType="begin"/>
      </w:r>
      <w:r w:rsidR="006B428F" w:rsidRPr="00357143">
        <w:instrText xml:space="preserve"> REF REF_oneM2MTR_0007i28 \h </w:instrText>
      </w:r>
      <w:r w:rsidR="003B1B55" w:rsidRPr="00357143">
        <w:fldChar w:fldCharType="separate"/>
      </w:r>
      <w:r w:rsidR="001C37F9" w:rsidRPr="00357143">
        <w:t>i.</w:t>
      </w:r>
      <w:r w:rsidR="001C37F9">
        <w:rPr>
          <w:noProof/>
        </w:rPr>
        <w:t>28</w:t>
      </w:r>
      <w:r w:rsidR="003B1B55"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78" type="#_x0000_t75" style="width:245.2pt;height:209.9pt" o:ole="">
            <v:imagedata r:id="rId107" o:title=""/>
          </v:shape>
          <o:OLEObject Type="Embed" ProgID="Visio.Drawing.11" ShapeID="_x0000_i1078" DrawAspect="Content" ObjectID="_1554899189" r:id="rId108"/>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2148" w:name="_Toc445302749"/>
      <w:bookmarkStart w:id="2149" w:name="_Toc445389916"/>
      <w:bookmarkStart w:id="2150" w:name="_Toc447042975"/>
      <w:bookmarkStart w:id="2151" w:name="_Toc457493736"/>
    </w:p>
    <w:p w:rsidR="00A77F84" w:rsidRPr="00357143" w:rsidRDefault="00A77F84" w:rsidP="00A77F84">
      <w:pPr>
        <w:pStyle w:val="30"/>
      </w:pPr>
      <w:bookmarkStart w:id="2152" w:name="_Toc459976835"/>
      <w:bookmarkStart w:id="2153" w:name="_Toc470164016"/>
      <w:bookmarkStart w:id="2154" w:name="_Toc470164598"/>
      <w:bookmarkStart w:id="2155" w:name="_Toc475715207"/>
      <w:bookmarkStart w:id="2156" w:name="_Toc479349009"/>
      <w:bookmarkStart w:id="2157" w:name="_Toc479354091"/>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148"/>
      <w:bookmarkEnd w:id="2149"/>
      <w:bookmarkEnd w:id="2150"/>
      <w:bookmarkEnd w:id="2151"/>
      <w:bookmarkEnd w:id="2152"/>
      <w:bookmarkEnd w:id="2153"/>
      <w:bookmarkEnd w:id="2154"/>
      <w:bookmarkEnd w:id="2155"/>
      <w:bookmarkEnd w:id="2156"/>
      <w:bookmarkEnd w:id="2157"/>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79" type="#_x0000_t75" style="width:243.85pt;height:165.05pt" o:ole="">
            <v:imagedata r:id="rId109" o:title=""/>
          </v:shape>
          <o:OLEObject Type="Embed" ProgID="Visio.Drawing.11" ShapeID="_x0000_i1079" DrawAspect="Content" ObjectID="_1554899190" r:id="rId110"/>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2158" w:name="_Toc445302750"/>
      <w:bookmarkStart w:id="2159" w:name="_Toc445389917"/>
      <w:bookmarkStart w:id="2160" w:name="_Toc447042976"/>
      <w:bookmarkStart w:id="2161" w:name="_Toc457493737"/>
      <w:bookmarkStart w:id="2162" w:name="_Toc459976836"/>
      <w:bookmarkStart w:id="2163" w:name="_Toc470164017"/>
      <w:bookmarkStart w:id="2164" w:name="_Toc470164599"/>
      <w:bookmarkStart w:id="2165" w:name="_Toc475715208"/>
      <w:bookmarkStart w:id="2166" w:name="_Toc479349010"/>
      <w:bookmarkStart w:id="2167" w:name="_Toc479354092"/>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158"/>
      <w:bookmarkEnd w:id="2159"/>
      <w:bookmarkEnd w:id="2160"/>
      <w:bookmarkEnd w:id="2161"/>
      <w:bookmarkEnd w:id="2162"/>
      <w:bookmarkEnd w:id="2163"/>
      <w:bookmarkEnd w:id="2164"/>
      <w:bookmarkEnd w:id="2165"/>
      <w:bookmarkEnd w:id="2166"/>
      <w:bookmarkEnd w:id="2167"/>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0" type="#_x0000_t75" style="width:237.05pt;height:171.15pt" o:ole="">
            <v:imagedata r:id="rId111" o:title=""/>
          </v:shape>
          <o:OLEObject Type="Embed" ProgID="Visio.Drawing.11" ShapeID="_x0000_i1080" DrawAspect="Content" ObjectID="_1554899191" r:id="rId112"/>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2168" w:name="_Toc445302751"/>
      <w:bookmarkStart w:id="2169" w:name="_Toc445389918"/>
      <w:bookmarkStart w:id="2170" w:name="_Toc447042977"/>
      <w:bookmarkStart w:id="2171" w:name="_Toc457493738"/>
      <w:bookmarkStart w:id="2172" w:name="_Toc459976837"/>
      <w:bookmarkStart w:id="2173" w:name="_Toc470164018"/>
      <w:bookmarkStart w:id="2174" w:name="_Toc470164600"/>
      <w:bookmarkStart w:id="2175" w:name="_Toc475715209"/>
      <w:bookmarkStart w:id="2176" w:name="_Toc479349011"/>
      <w:bookmarkStart w:id="2177" w:name="_Toc479354093"/>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168"/>
      <w:bookmarkEnd w:id="2169"/>
      <w:bookmarkEnd w:id="2170"/>
      <w:bookmarkEnd w:id="2171"/>
      <w:bookmarkEnd w:id="2172"/>
      <w:bookmarkEnd w:id="2173"/>
      <w:bookmarkEnd w:id="2174"/>
      <w:bookmarkEnd w:id="2175"/>
      <w:bookmarkEnd w:id="2176"/>
      <w:bookmarkEnd w:id="2177"/>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1" type="#_x0000_t75" style="width:243.85pt;height:165.05pt" o:ole="">
            <v:imagedata r:id="rId113" o:title=""/>
          </v:shape>
          <o:OLEObject Type="Embed" ProgID="Visio.Drawing.11" ShapeID="_x0000_i1081" DrawAspect="Content" ObjectID="_1554899192" r:id="rId114"/>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2178" w:name="_Toc445302752"/>
      <w:bookmarkStart w:id="2179" w:name="_Toc445389919"/>
      <w:bookmarkStart w:id="2180" w:name="_Toc447042978"/>
      <w:bookmarkStart w:id="2181" w:name="_Toc457493739"/>
      <w:bookmarkStart w:id="2182" w:name="_Toc459976838"/>
      <w:bookmarkStart w:id="2183" w:name="_Toc470164019"/>
      <w:bookmarkStart w:id="2184" w:name="_Toc470164601"/>
      <w:bookmarkStart w:id="2185" w:name="_Toc475715210"/>
      <w:bookmarkStart w:id="2186" w:name="_Toc479349012"/>
      <w:bookmarkStart w:id="2187" w:name="_Toc479354094"/>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178"/>
      <w:bookmarkEnd w:id="2179"/>
      <w:bookmarkEnd w:id="2180"/>
      <w:bookmarkEnd w:id="2181"/>
      <w:bookmarkEnd w:id="2182"/>
      <w:bookmarkEnd w:id="2183"/>
      <w:bookmarkEnd w:id="2184"/>
      <w:bookmarkEnd w:id="2185"/>
      <w:bookmarkEnd w:id="2186"/>
      <w:bookmarkEnd w:id="2187"/>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2" type="#_x0000_t75" style="width:180.7pt;height:25.8pt" o:ole="">
            <v:imagedata r:id="rId115" o:title=""/>
          </v:shape>
          <o:OLEObject Type="Embed" ProgID="Visio.Drawing.11" ShapeID="_x0000_i1082" DrawAspect="Content" ObjectID="_1554899193" r:id="rId116"/>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2188" w:name="_Toc445302753"/>
      <w:bookmarkStart w:id="2189" w:name="_Toc445389920"/>
      <w:bookmarkStart w:id="2190" w:name="_Toc447042979"/>
      <w:bookmarkStart w:id="2191" w:name="_Toc457493740"/>
      <w:bookmarkStart w:id="2192" w:name="_Toc459976839"/>
      <w:bookmarkStart w:id="2193" w:name="_Toc470164020"/>
      <w:bookmarkStart w:id="2194" w:name="_Toc470164602"/>
      <w:bookmarkStart w:id="2195" w:name="_Toc475715211"/>
      <w:bookmarkStart w:id="2196" w:name="_Toc479349013"/>
      <w:bookmarkStart w:id="2197" w:name="_Toc479354095"/>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2188"/>
      <w:bookmarkEnd w:id="2189"/>
      <w:bookmarkEnd w:id="2190"/>
      <w:bookmarkEnd w:id="2191"/>
      <w:bookmarkEnd w:id="2192"/>
      <w:bookmarkEnd w:id="2193"/>
      <w:bookmarkEnd w:id="2194"/>
      <w:bookmarkEnd w:id="2195"/>
      <w:bookmarkEnd w:id="2196"/>
      <w:bookmarkEnd w:id="2197"/>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3" type="#_x0000_t75" style="width:260.15pt;height:245.2pt" o:ole="">
            <v:imagedata r:id="rId117" o:title=""/>
          </v:shape>
          <o:OLEObject Type="Embed" ProgID="Visio.Drawing.11" ShapeID="_x0000_i1083" DrawAspect="Content" ObjectID="_1554899194" r:id="rId118"/>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2198" w:name="OLE_LINK13"/>
      <w:bookmarkStart w:id="2199" w:name="OLE_LINK14"/>
      <w:r w:rsidRPr="00357143">
        <w:rPr>
          <w:i/>
        </w:rPr>
        <w:t>flexContainer</w:t>
      </w:r>
      <w:bookmarkEnd w:id="2198"/>
      <w:bookmarkEnd w:id="2199"/>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2200" w:name="_Toc445302754"/>
      <w:bookmarkStart w:id="2201" w:name="_Toc445389921"/>
      <w:bookmarkStart w:id="2202" w:name="_Toc447042980"/>
      <w:bookmarkStart w:id="2203" w:name="_Toc457493741"/>
      <w:bookmarkStart w:id="2204" w:name="_Toc459976840"/>
      <w:bookmarkStart w:id="2205" w:name="_Toc470164021"/>
      <w:bookmarkStart w:id="2206" w:name="_Toc470164603"/>
      <w:bookmarkStart w:id="2207" w:name="_Toc475715212"/>
      <w:bookmarkStart w:id="2208" w:name="_Toc479349014"/>
      <w:bookmarkStart w:id="2209" w:name="_Toc479354096"/>
      <w:r w:rsidRPr="00357143">
        <w:lastRenderedPageBreak/>
        <w:t>9.6.</w:t>
      </w:r>
      <w:r w:rsidRPr="00357143">
        <w:rPr>
          <w:rFonts w:hint="eastAsia"/>
        </w:rPr>
        <w:t>36</w:t>
      </w:r>
      <w:r w:rsidRPr="00357143">
        <w:tab/>
        <w:t xml:space="preserve">Resource Type </w:t>
      </w:r>
      <w:r w:rsidRPr="00357143">
        <w:rPr>
          <w:rFonts w:hint="eastAsia"/>
          <w:i/>
        </w:rPr>
        <w:t>timeSeries</w:t>
      </w:r>
      <w:bookmarkEnd w:id="2200"/>
      <w:bookmarkEnd w:id="2201"/>
      <w:bookmarkEnd w:id="2202"/>
      <w:bookmarkEnd w:id="2203"/>
      <w:bookmarkEnd w:id="2204"/>
      <w:bookmarkEnd w:id="2205"/>
      <w:bookmarkEnd w:id="2206"/>
      <w:bookmarkEnd w:id="2207"/>
      <w:bookmarkEnd w:id="2208"/>
      <w:bookmarkEnd w:id="2209"/>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4" type="#_x0000_t75" style="width:229.6pt;height:515.55pt" o:ole="">
            <v:imagedata r:id="rId119" o:title=""/>
          </v:shape>
          <o:OLEObject Type="Embed" ProgID="Visio.Drawing.11" ShapeID="_x0000_i1084" DrawAspect="Content" ObjectID="_1554899195" r:id="rId120"/>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2210" w:name="_Toc445302755"/>
      <w:bookmarkStart w:id="2211" w:name="_Toc445389922"/>
      <w:bookmarkStart w:id="2212" w:name="_Toc447042981"/>
      <w:bookmarkStart w:id="2213" w:name="_Toc457493742"/>
      <w:bookmarkStart w:id="2214" w:name="_Toc459976841"/>
      <w:bookmarkStart w:id="2215" w:name="_Toc470164022"/>
      <w:bookmarkStart w:id="2216" w:name="_Toc470164604"/>
      <w:bookmarkStart w:id="2217" w:name="_Toc475715213"/>
      <w:bookmarkStart w:id="2218" w:name="_Toc479349015"/>
      <w:bookmarkStart w:id="2219" w:name="_Toc479354097"/>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210"/>
      <w:bookmarkEnd w:id="2211"/>
      <w:bookmarkEnd w:id="2212"/>
      <w:bookmarkEnd w:id="2213"/>
      <w:bookmarkEnd w:id="2214"/>
      <w:bookmarkEnd w:id="2215"/>
      <w:bookmarkEnd w:id="2216"/>
      <w:bookmarkEnd w:id="2217"/>
      <w:bookmarkEnd w:id="2218"/>
      <w:bookmarkEnd w:id="2219"/>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5" type="#_x0000_t75" style="width:229.6pt;height:135.85pt" o:ole="">
            <v:imagedata r:id="rId121" o:title=""/>
          </v:shape>
          <o:OLEObject Type="Embed" ProgID="Visio.Drawing.11" ShapeID="_x0000_i1085" DrawAspect="Content" ObjectID="_1554899196" r:id="rId122"/>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2220" w:name="_Toc445302756"/>
      <w:bookmarkStart w:id="2221" w:name="_Toc445389923"/>
      <w:bookmarkStart w:id="2222" w:name="_Toc447042982"/>
      <w:bookmarkStart w:id="2223" w:name="_Toc457493743"/>
      <w:bookmarkStart w:id="2224" w:name="_Toc459976842"/>
      <w:bookmarkStart w:id="2225" w:name="_Toc470164023"/>
      <w:bookmarkStart w:id="2226" w:name="_Toc470164605"/>
      <w:bookmarkStart w:id="2227" w:name="_Toc475715214"/>
      <w:bookmarkStart w:id="2228" w:name="_Toc479349016"/>
      <w:bookmarkStart w:id="2229" w:name="_Toc479354098"/>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220"/>
      <w:bookmarkEnd w:id="2221"/>
      <w:bookmarkEnd w:id="2222"/>
      <w:bookmarkEnd w:id="2223"/>
      <w:bookmarkEnd w:id="2224"/>
      <w:bookmarkEnd w:id="2225"/>
      <w:bookmarkEnd w:id="2226"/>
      <w:bookmarkEnd w:id="2227"/>
      <w:bookmarkEnd w:id="2228"/>
      <w:bookmarkEnd w:id="2229"/>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6" type="#_x0000_t75" style="width:230.25pt;height:286.65pt" o:ole="">
            <v:imagedata r:id="rId123" o:title=""/>
          </v:shape>
          <o:OLEObject Type="Embed" ProgID="Visio.Drawing.11" ShapeID="_x0000_i1086" DrawAspect="Content" ObjectID="_1554899197" r:id="rId124"/>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2230" w:name="_Toc445302757"/>
      <w:bookmarkStart w:id="2231" w:name="_Toc445389924"/>
      <w:bookmarkStart w:id="2232" w:name="_Toc447042983"/>
      <w:bookmarkStart w:id="2233" w:name="_Toc457493744"/>
      <w:bookmarkStart w:id="2234" w:name="_Toc459976843"/>
      <w:bookmarkStart w:id="2235" w:name="_Toc470164024"/>
      <w:bookmarkStart w:id="2236" w:name="_Toc470164606"/>
      <w:bookmarkStart w:id="2237" w:name="_Toc475715215"/>
      <w:bookmarkStart w:id="2238" w:name="_Toc479349017"/>
      <w:bookmarkStart w:id="2239" w:name="_Toc479354099"/>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230"/>
      <w:bookmarkEnd w:id="2231"/>
      <w:bookmarkEnd w:id="2232"/>
      <w:bookmarkEnd w:id="2233"/>
      <w:bookmarkEnd w:id="2234"/>
      <w:bookmarkEnd w:id="2235"/>
      <w:bookmarkEnd w:id="2236"/>
      <w:bookmarkEnd w:id="2237"/>
      <w:bookmarkEnd w:id="2238"/>
      <w:bookmarkEnd w:id="2239"/>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7" type="#_x0000_t75" style="width:228.25pt;height:391.25pt" o:ole="">
            <v:imagedata r:id="rId125" o:title=""/>
          </v:shape>
          <o:OLEObject Type="Embed" ProgID="Visio.Drawing.11" ShapeID="_x0000_i1087" DrawAspect="Content" ObjectID="_1554899198" r:id="rId126"/>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2240"/>
            <w:r w:rsidRPr="00357143">
              <w:rPr>
                <w:rFonts w:ascii="Arial" w:eastAsia="Arial Unicode MS" w:hAnsi="Arial"/>
                <w:sz w:val="18"/>
                <w:highlight w:val="lightGray"/>
              </w:rPr>
              <w:t>must</w:t>
            </w:r>
            <w:commentRangeEnd w:id="2240"/>
            <w:r w:rsidR="00CB328E" w:rsidRPr="00357143">
              <w:rPr>
                <w:rStyle w:val="af3"/>
                <w:rFonts w:eastAsia="MS Mincho"/>
              </w:rPr>
              <w:commentReference w:id="2240"/>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2241" w:name="_Toc445302758"/>
      <w:bookmarkStart w:id="2242" w:name="_Toc445389925"/>
      <w:bookmarkStart w:id="2243" w:name="_Toc447042984"/>
      <w:bookmarkStart w:id="2244" w:name="_Toc457493745"/>
      <w:bookmarkStart w:id="2245" w:name="_Toc459976844"/>
      <w:bookmarkStart w:id="2246" w:name="_Toc470164025"/>
      <w:bookmarkStart w:id="2247" w:name="_Toc470164607"/>
      <w:bookmarkStart w:id="2248" w:name="_Toc475715216"/>
      <w:bookmarkStart w:id="2249" w:name="_Toc479349018"/>
      <w:bookmarkStart w:id="2250" w:name="_Toc479354100"/>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241"/>
      <w:bookmarkEnd w:id="2242"/>
      <w:bookmarkEnd w:id="2243"/>
      <w:bookmarkEnd w:id="2244"/>
      <w:bookmarkEnd w:id="2245"/>
      <w:bookmarkEnd w:id="2246"/>
      <w:bookmarkEnd w:id="2247"/>
      <w:bookmarkEnd w:id="2248"/>
      <w:bookmarkEnd w:id="2249"/>
      <w:bookmarkEnd w:id="2250"/>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3B1B55" w:rsidRPr="00357143">
        <w:fldChar w:fldCharType="begin"/>
      </w:r>
      <w:r w:rsidRPr="00357143">
        <w:instrText xml:space="preserve"> REF REF_oneM2MTS_0003 \h </w:instrText>
      </w:r>
      <w:r w:rsidR="003B1B55" w:rsidRPr="00357143">
        <w:fldChar w:fldCharType="separate"/>
      </w:r>
      <w:r w:rsidR="001C37F9">
        <w:rPr>
          <w:noProof/>
        </w:rPr>
        <w:t>2</w:t>
      </w:r>
      <w:r w:rsidR="003B1B55"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88" type="#_x0000_t75" style="width:249.95pt;height:151.45pt" o:ole="">
            <v:imagedata r:id="rId127" o:title=""/>
          </v:shape>
          <o:OLEObject Type="Embed" ProgID="Visio.Drawing.11" ShapeID="_x0000_i1088" DrawAspect="Content" ObjectID="_1554899199" r:id="rId128"/>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2251" w:name="_Toc445302760"/>
      <w:bookmarkStart w:id="2252" w:name="_Toc445389927"/>
      <w:bookmarkStart w:id="2253" w:name="_Toc447042986"/>
      <w:bookmarkStart w:id="2254" w:name="_Toc457493746"/>
      <w:bookmarkStart w:id="2255" w:name="_Toc459976845"/>
      <w:bookmarkStart w:id="2256" w:name="_Toc470164026"/>
      <w:bookmarkStart w:id="2257" w:name="_Toc470164608"/>
      <w:bookmarkStart w:id="2258" w:name="_Toc475715217"/>
      <w:bookmarkStart w:id="2259" w:name="_Toc479349019"/>
      <w:bookmarkStart w:id="2260" w:name="_Toc479354101"/>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2251"/>
      <w:bookmarkEnd w:id="2252"/>
      <w:bookmarkEnd w:id="2253"/>
      <w:bookmarkEnd w:id="2254"/>
      <w:bookmarkEnd w:id="2255"/>
      <w:bookmarkEnd w:id="2256"/>
      <w:bookmarkEnd w:id="2257"/>
      <w:bookmarkEnd w:id="2258"/>
      <w:bookmarkEnd w:id="2259"/>
      <w:bookmarkEnd w:id="2260"/>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89" type="#_x0000_t75" style="width:272.4pt;height:329.45pt" o:ole="">
            <v:imagedata r:id="rId129" o:title="" croptop="3062f" cropbottom="2935f" cropleft="3140f" cropright="3141f"/>
          </v:shape>
          <o:OLEObject Type="Embed" ProgID="Visio.Drawing.15" ShapeID="_x0000_i1089" DrawAspect="Content" ObjectID="_1554899200" r:id="rId130"/>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rFonts w:eastAsiaTheme="minorEastAsia"/>
          <w:lang w:eastAsia="zh-CN"/>
        </w:rPr>
      </w:pPr>
    </w:p>
    <w:p w:rsidR="00E74343" w:rsidRPr="00E677EA" w:rsidRDefault="00E74343" w:rsidP="007D537E">
      <w:pPr>
        <w:pStyle w:val="30"/>
      </w:pPr>
      <w:bookmarkStart w:id="2261" w:name="_Toc442088159"/>
      <w:bookmarkStart w:id="2262" w:name="_Toc442089818"/>
      <w:bookmarkStart w:id="2263" w:name="_Toc442090383"/>
      <w:bookmarkStart w:id="2264" w:name="_Toc442093101"/>
      <w:bookmarkStart w:id="2265" w:name="_Toc445029378"/>
      <w:bookmarkStart w:id="2266" w:name="_Toc479349020"/>
      <w:bookmarkStart w:id="2267" w:name="_Toc479354102"/>
      <w:r w:rsidRPr="00E677EA">
        <w:rPr>
          <w:rFonts w:hint="eastAsia"/>
        </w:rPr>
        <w:t>9.6.</w:t>
      </w:r>
      <w:r w:rsidRPr="007D537E">
        <w:rPr>
          <w:rFonts w:hint="eastAsia"/>
        </w:rPr>
        <w:t>42</w:t>
      </w:r>
      <w:r w:rsidRPr="00E677EA">
        <w:rPr>
          <w:rFonts w:hint="eastAsia"/>
        </w:rPr>
        <w:t xml:space="preserve"> </w:t>
      </w:r>
      <w:r w:rsidRPr="00E677EA">
        <w:rPr>
          <w:rFonts w:hint="eastAsia"/>
        </w:rPr>
        <w:tab/>
      </w:r>
      <w:r w:rsidRPr="00E677EA">
        <w:t xml:space="preserve">Resource Type </w:t>
      </w:r>
      <w:r w:rsidRPr="007D537E">
        <w:rPr>
          <w:i/>
        </w:rPr>
        <w:t>authorizationDecision</w:t>
      </w:r>
      <w:bookmarkEnd w:id="2261"/>
      <w:bookmarkEnd w:id="2262"/>
      <w:bookmarkEnd w:id="2263"/>
      <w:bookmarkEnd w:id="2264"/>
      <w:bookmarkEnd w:id="2265"/>
      <w:bookmarkEnd w:id="2266"/>
      <w:bookmarkEnd w:id="2267"/>
    </w:p>
    <w:p w:rsidR="00E74343" w:rsidRDefault="00E74343" w:rsidP="00E74343">
      <w:pPr>
        <w:rPr>
          <w:lang w:val="en-US" w:eastAsia="zh-CN"/>
        </w:rPr>
      </w:pPr>
      <w:r w:rsidRPr="00192FCC">
        <w:rPr>
          <w:lang w:val="en-US" w:eastAsia="zh-CN"/>
        </w:rPr>
        <w:t>The &lt;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represents an access control decision.</w:t>
      </w:r>
      <w:r w:rsidRPr="00A51C48">
        <w:rPr>
          <w:lang w:val="en-US" w:eastAsia="zh-CN"/>
        </w:rPr>
        <w:t xml:space="preserve"> </w:t>
      </w:r>
      <w:r w:rsidRPr="00192FCC">
        <w:rPr>
          <w:lang w:val="en-US" w:eastAsia="zh-CN"/>
        </w:rPr>
        <w:t>It is the child resource of a &lt;</w:t>
      </w:r>
      <w:r w:rsidRPr="002B293A">
        <w:rPr>
          <w:i/>
          <w:lang w:val="en-US" w:eastAsia="zh-CN"/>
        </w:rPr>
        <w:t>CSEBase</w:t>
      </w:r>
      <w:r w:rsidRPr="00192FCC">
        <w:rPr>
          <w:lang w:val="en-US" w:eastAsia="zh-CN"/>
        </w:rPr>
        <w:t>&gt; resource.</w:t>
      </w:r>
      <w:r>
        <w:rPr>
          <w:rFonts w:hint="eastAsia"/>
          <w:lang w:val="en-US" w:eastAsia="zh-CN"/>
        </w:rPr>
        <w:t xml:space="preserve"> </w:t>
      </w:r>
      <w:r w:rsidRPr="00192FCC">
        <w:rPr>
          <w:lang w:val="en-US" w:eastAsia="zh-CN"/>
        </w:rPr>
        <w:t xml:space="preserve">When a </w:t>
      </w:r>
      <w:r w:rsidRPr="00883433">
        <w:rPr>
          <w:lang w:val="en-US" w:eastAsia="zh-CN"/>
        </w:rPr>
        <w:t xml:space="preserve">RETRIEVE </w:t>
      </w:r>
      <w:r w:rsidRPr="00192FCC">
        <w:rPr>
          <w:lang w:val="en-US" w:eastAsia="zh-CN"/>
        </w:rPr>
        <w:t>request addresses the &lt;</w:t>
      </w:r>
      <w:r>
        <w:rPr>
          <w:rFonts w:hint="eastAsia"/>
          <w:i/>
          <w:lang w:val="en-US" w:eastAsia="zh-CN"/>
        </w:rPr>
        <w:t>authorization</w:t>
      </w:r>
      <w:r w:rsidRPr="00192FCC">
        <w:rPr>
          <w:i/>
          <w:lang w:val="en-US" w:eastAsia="zh-CN"/>
        </w:rPr>
        <w:t>Decision</w:t>
      </w:r>
      <w:r w:rsidRPr="00192FCC">
        <w:rPr>
          <w:lang w:val="en-US" w:eastAsia="zh-CN"/>
        </w:rPr>
        <w:t xml:space="preserve">&gt; resource, the Hosting CSE </w:t>
      </w:r>
      <w:r>
        <w:rPr>
          <w:rFonts w:hint="eastAsia"/>
          <w:lang w:val="en-US" w:eastAsia="zh-CN"/>
        </w:rPr>
        <w:t xml:space="preserve">acts as a Policy Decision Point (PDP) as defined in clause 6.2.2 of TS-0003 [2] and </w:t>
      </w:r>
      <w:r w:rsidRPr="00192FCC">
        <w:rPr>
          <w:lang w:val="en-US" w:eastAsia="zh-CN"/>
        </w:rPr>
        <w:t>shall make a</w:t>
      </w:r>
      <w:r w:rsidRPr="00192FCC">
        <w:rPr>
          <w:rFonts w:hint="eastAsia"/>
          <w:lang w:val="en-US" w:eastAsia="zh-CN"/>
        </w:rPr>
        <w:t>n</w:t>
      </w:r>
      <w:r w:rsidRPr="00192FCC">
        <w:rPr>
          <w:lang w:val="en-US" w:eastAsia="zh-CN"/>
        </w:rPr>
        <w:t xml:space="preserve"> access control decision </w:t>
      </w:r>
      <w:r>
        <w:rPr>
          <w:rFonts w:hint="eastAsia"/>
          <w:lang w:val="en-US" w:eastAsia="zh-CN"/>
        </w:rPr>
        <w:lastRenderedPageBreak/>
        <w:t xml:space="preserve">according to the access control decision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 xml:space="preserve">access control </w:t>
      </w:r>
      <w:r w:rsidRPr="00192FCC">
        <w:rPr>
          <w:lang w:val="en-US" w:eastAsia="zh-CN"/>
        </w:rPr>
        <w:t>decision as the response of the request.</w:t>
      </w:r>
      <w:r>
        <w:rPr>
          <w:rFonts w:hint="eastAsia"/>
          <w:lang w:val="en-US" w:eastAsia="zh-CN"/>
        </w:rPr>
        <w:t xml:space="preserve"> </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decision request.</w:t>
      </w:r>
    </w:p>
    <w:p w:rsidR="00E74343" w:rsidRPr="00357143" w:rsidRDefault="00E74343" w:rsidP="00E74343">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PDP process bound to an </w:t>
      </w:r>
      <w:r>
        <w:t>&lt;</w:t>
      </w:r>
      <w:r w:rsidRPr="001E3C28">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authorizationDecision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1E3C28">
        <w:rPr>
          <w:i/>
        </w:rPr>
        <w:t>decision</w:t>
      </w:r>
      <w:r>
        <w:t xml:space="preserve"> and </w:t>
      </w:r>
      <w:r w:rsidRPr="001E3C28">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PDP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decision request from the RETRIEVE request.</w:t>
      </w:r>
    </w:p>
    <w:p w:rsidR="00E74343" w:rsidRPr="00D86E1B" w:rsidRDefault="00E74343" w:rsidP="00E74343">
      <w:pPr>
        <w:pStyle w:val="B1"/>
      </w:pPr>
      <w:r>
        <w:rPr>
          <w:rFonts w:hint="eastAsia"/>
          <w:lang w:val="en-US" w:eastAsia="zh-CN"/>
        </w:rPr>
        <w:t>Evaluating the access control decision request against access control policies.</w:t>
      </w:r>
    </w:p>
    <w:p w:rsidR="00E74343" w:rsidRDefault="00E74343" w:rsidP="00E74343">
      <w:pPr>
        <w:pStyle w:val="B1"/>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access control decision requests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can act as an entrance of a PDP only when it is bound to a PDP process. See </w:t>
      </w:r>
      <w:r w:rsidRPr="00D93954">
        <w:rPr>
          <w:lang w:val="en-US" w:eastAsia="zh-CN"/>
        </w:rPr>
        <w:t>oneM2M TS-0003 [2]</w:t>
      </w:r>
      <w:r>
        <w:rPr>
          <w:rFonts w:hint="eastAsia"/>
          <w:lang w:val="en-US" w:eastAsia="zh-CN"/>
        </w:rPr>
        <w:t xml:space="preserve"> for binding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FD75FC">
        <w:rPr>
          <w:lang w:val="en-US" w:eastAsia="zh-CN"/>
        </w:rPr>
        <w:t>.</w:t>
      </w:r>
    </w:p>
    <w:p w:rsidR="00E74343" w:rsidRDefault="00E74343" w:rsidP="00E74343">
      <w:pPr>
        <w:pStyle w:val="FL"/>
      </w:pPr>
      <w:r>
        <w:object w:dxaOrig="4784" w:dyaOrig="9046">
          <v:shape id="_x0000_i1090" type="#_x0000_t75" style="width:239.1pt;height:452.4pt" o:ole="">
            <v:imagedata r:id="rId131" o:title=""/>
          </v:shape>
          <o:OLEObject Type="Embed" ProgID="Visio.Drawing.11" ShapeID="_x0000_i1090" DrawAspect="Content" ObjectID="_1554899201" r:id="rId132"/>
        </w:object>
      </w:r>
    </w:p>
    <w:p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sidRPr="00C47439">
              <w:rPr>
                <w:rFonts w:eastAsia="Arial Unicode MS"/>
                <w:i/>
                <w:lang w:eastAsia="ko-KR"/>
              </w:rPr>
              <w:t>filterUsage</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DC5A33"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4C0BAE"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tokens</w:t>
            </w:r>
          </w:p>
        </w:tc>
        <w:tc>
          <w:tcPr>
            <w:tcW w:w="1077" w:type="dxa"/>
          </w:tcPr>
          <w:p w:rsidR="00E74343" w:rsidRPr="005B075F" w:rsidRDefault="00E74343" w:rsidP="007D5BB9">
            <w:pPr>
              <w:pStyle w:val="TAL"/>
              <w:jc w:val="center"/>
              <w:rPr>
                <w:rFonts w:eastAsia="Arial Unicode MS"/>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requestTime</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requestLocation</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requestIP</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268" w:name="_Toc479349021"/>
      <w:bookmarkStart w:id="2269" w:name="_Toc479354103"/>
      <w:r w:rsidRPr="00E677EA">
        <w:rPr>
          <w:rFonts w:hint="eastAsia"/>
        </w:rPr>
        <w:t>9.6.</w:t>
      </w:r>
      <w:r w:rsidRPr="007D537E">
        <w:rPr>
          <w:rFonts w:hint="eastAsia"/>
        </w:rPr>
        <w:t>43</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268"/>
      <w:bookmarkEnd w:id="2269"/>
    </w:p>
    <w:p w:rsidR="00E74343" w:rsidRDefault="00E74343" w:rsidP="00E74343">
      <w:pPr>
        <w:rPr>
          <w:lang w:val="en-US" w:eastAsia="zh-CN"/>
        </w:rPr>
      </w:pPr>
      <w:r w:rsidRPr="00192FCC">
        <w:rPr>
          <w:lang w:val="en-US" w:eastAsia="zh-CN"/>
        </w:rPr>
        <w:t>The &lt;</w:t>
      </w:r>
      <w:r w:rsidRPr="00380010">
        <w:rPr>
          <w:i/>
          <w:lang w:val="en-US" w:eastAsia="zh-CN"/>
        </w:rPr>
        <w:t>authorizationPolicy</w:t>
      </w:r>
      <w:r w:rsidRPr="00192FCC">
        <w:rPr>
          <w:lang w:val="en-US" w:eastAsia="zh-CN"/>
        </w:rPr>
        <w:t xml:space="preserve">&gt; resource </w:t>
      </w:r>
      <w:r>
        <w:rPr>
          <w:rFonts w:hint="eastAsia"/>
          <w:lang w:val="en-US" w:eastAsia="zh-CN"/>
        </w:rPr>
        <w:t xml:space="preserve">represents an access control policy. </w:t>
      </w:r>
      <w:r w:rsidRPr="00192FCC">
        <w:rPr>
          <w:lang w:val="en-US" w:eastAsia="zh-CN"/>
        </w:rPr>
        <w:t>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authorizationPolicy</w:t>
      </w:r>
      <w:r w:rsidRPr="00192FCC">
        <w:rPr>
          <w:lang w:val="en-US" w:eastAsia="zh-CN"/>
        </w:rPr>
        <w:t xml:space="preserve">&gt; resource, the Hosting CSE </w:t>
      </w:r>
      <w:r>
        <w:rPr>
          <w:rFonts w:hint="eastAsia"/>
          <w:lang w:val="en-US" w:eastAsia="zh-CN"/>
        </w:rPr>
        <w:t xml:space="preserve">acts as a Policy Retrieval Point (PRP)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applicable </w:t>
      </w:r>
      <w:r w:rsidRPr="00192FCC">
        <w:rPr>
          <w:lang w:val="en-US" w:eastAsia="zh-CN"/>
        </w:rPr>
        <w:t xml:space="preserve">access control </w:t>
      </w:r>
      <w:r>
        <w:rPr>
          <w:rFonts w:hint="eastAsia"/>
          <w:lang w:val="en-US" w:eastAsia="zh-CN"/>
        </w:rPr>
        <w:t>policies</w:t>
      </w:r>
      <w:r w:rsidRPr="00192FCC">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policies</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authorizationPolicy</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policy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sidRPr="0068757E">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lastRenderedPageBreak/>
        <w:t>A</w:t>
      </w:r>
      <w:r>
        <w:rPr>
          <w:rFonts w:hint="eastAsia"/>
          <w:lang w:val="en-US" w:eastAsia="zh-CN"/>
        </w:rPr>
        <w:t xml:space="preserve">n access control policy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sidRPr="00BE0EF9">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68757E">
        <w:rPr>
          <w:lang w:val="en-US" w:eastAsia="zh-CN"/>
        </w:rPr>
        <w:t>policy</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68757E">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p>
    <w:p w:rsidR="00E74343" w:rsidRDefault="00E74343" w:rsidP="00E74343">
      <w:pPr>
        <w:rPr>
          <w:lang w:val="en-US" w:eastAsia="zh-CN"/>
        </w:rPr>
      </w:pPr>
      <w:r>
        <w:rPr>
          <w:lang w:val="en-US" w:eastAsia="zh-CN"/>
        </w:rPr>
        <w:t>A</w:t>
      </w:r>
      <w:r>
        <w:rPr>
          <w:rFonts w:hint="eastAsia"/>
          <w:lang w:val="en-US" w:eastAsia="zh-CN"/>
        </w:rPr>
        <w:t xml:space="preserve"> PRP process bound to an </w:t>
      </w:r>
      <w:r>
        <w:t>&lt;</w:t>
      </w:r>
      <w:r w:rsidRPr="001E3C28">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eastAsia="zh-CN"/>
        </w:rPr>
        <w:t>Policy</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PRP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policy request from the RETRIEVE request.</w:t>
      </w:r>
    </w:p>
    <w:p w:rsidR="00E74343" w:rsidRPr="00D86E1B" w:rsidRDefault="00E74343" w:rsidP="00E74343">
      <w:pPr>
        <w:pStyle w:val="B1"/>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R</w:t>
      </w:r>
      <w:r>
        <w:rPr>
          <w:lang w:eastAsia="zh-CN"/>
        </w:rPr>
        <w:t xml:space="preserve">P process is triggered, </w:t>
      </w:r>
      <w:r w:rsidRPr="00854421">
        <w:rPr>
          <w:lang w:eastAsia="zh-CN"/>
        </w:rPr>
        <w:t>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w:t>
      </w:r>
      <w:r w:rsidRPr="00127723">
        <w:t xml:space="preserve"> </w:t>
      </w:r>
      <w:r w:rsidRPr="00127723">
        <w:rPr>
          <w:lang w:eastAsia="zh-CN"/>
        </w:rPr>
        <w:t>constructing</w:t>
      </w:r>
      <w:r>
        <w:rPr>
          <w:rFonts w:hint="eastAsia"/>
          <w:lang w:eastAsia="zh-CN"/>
        </w:rPr>
        <w:t xml:space="preserve"> access control policy requests through general retrieve requests and by the PRP process for </w:t>
      </w:r>
      <w:r w:rsidRPr="00127723">
        <w:rPr>
          <w:lang w:eastAsia="zh-CN"/>
        </w:rPr>
        <w:t>constructing</w:t>
      </w:r>
      <w:r>
        <w:rPr>
          <w:rFonts w:hint="eastAsia"/>
          <w:lang w:eastAsia="zh-CN"/>
        </w:rPr>
        <w:t xml:space="preserve"> access control policy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can act as an entrance of a PRP only when it is bound to a PRP process. See </w:t>
      </w:r>
      <w:r w:rsidRPr="00D93954">
        <w:rPr>
          <w:lang w:val="en-US" w:eastAsia="zh-CN"/>
        </w:rPr>
        <w:t>oneM2M TS-0003 [2]</w:t>
      </w:r>
      <w:r>
        <w:rPr>
          <w:rFonts w:hint="eastAsia"/>
          <w:lang w:val="en-US" w:eastAsia="zh-CN"/>
        </w:rPr>
        <w:t xml:space="preserve"> for binding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FD75FC">
        <w:rPr>
          <w:lang w:val="en-US" w:eastAsia="zh-CN"/>
        </w:rPr>
        <w:t>.</w:t>
      </w:r>
    </w:p>
    <w:p w:rsidR="00E74343" w:rsidRPr="00830622" w:rsidRDefault="00E74343" w:rsidP="00E74343">
      <w:pPr>
        <w:rPr>
          <w:lang w:val="en-US" w:eastAsia="zh-CN"/>
        </w:rPr>
      </w:pPr>
    </w:p>
    <w:p w:rsidR="00E74343" w:rsidRDefault="00E74343" w:rsidP="00E74343">
      <w:pPr>
        <w:pStyle w:val="FL"/>
      </w:pPr>
      <w:r>
        <w:object w:dxaOrig="4756" w:dyaOrig="3286">
          <v:shape id="_x0000_i1091" type="#_x0000_t75" style="width:237.75pt;height:164.4pt" o:ole="">
            <v:imagedata r:id="rId133" o:title=""/>
          </v:shape>
          <o:OLEObject Type="Embed" ProgID="Visio.Drawing.11" ShapeID="_x0000_i1091" DrawAspect="Content" ObjectID="_1554899202" r:id="rId134"/>
        </w:object>
      </w:r>
    </w:p>
    <w:p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rsidR="00E74343" w:rsidRDefault="00E74343" w:rsidP="00E74343">
      <w:pPr>
        <w:pStyle w:val="TH"/>
      </w:pPr>
      <w:r>
        <w:lastRenderedPageBreak/>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270" w:name="_Toc479349022"/>
      <w:bookmarkStart w:id="2271" w:name="_Toc479354104"/>
      <w:r w:rsidRPr="00E677EA">
        <w:rPr>
          <w:rFonts w:hint="eastAsia"/>
        </w:rPr>
        <w:t>9.6.</w:t>
      </w:r>
      <w:r w:rsidRPr="007D537E">
        <w:rPr>
          <w:rFonts w:hint="eastAsia"/>
        </w:rPr>
        <w:t>44</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270"/>
      <w:bookmarkEnd w:id="2271"/>
    </w:p>
    <w:p w:rsidR="00E74343" w:rsidRPr="00380010" w:rsidRDefault="00E74343" w:rsidP="00E74343">
      <w:pPr>
        <w:rPr>
          <w:lang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Pr="00192FCC">
        <w:rPr>
          <w:lang w:val="en-US" w:eastAsia="zh-CN"/>
        </w:rPr>
        <w:t>. 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DF42F7">
        <w:rPr>
          <w:i/>
          <w:lang w:val="en-US" w:eastAsia="zh-CN"/>
        </w:rPr>
        <w:t>Information</w:t>
      </w:r>
      <w:r w:rsidRPr="00192FCC">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sidRPr="00E61486">
        <w:rPr>
          <w:lang w:val="en-US" w:eastAsia="zh-CN"/>
        </w:rPr>
        <w:t>nformation</w:t>
      </w:r>
      <w:r>
        <w:rPr>
          <w:rFonts w:hint="eastAsia"/>
          <w:lang w:val="en-US" w:eastAsia="zh-CN"/>
        </w:rPr>
        <w:t xml:space="preserve"> request and the corresponding access control i</w:t>
      </w:r>
      <w:r w:rsidRPr="00E61486">
        <w:rPr>
          <w:lang w:val="en-US" w:eastAsia="zh-CN"/>
        </w:rPr>
        <w:t>nformation</w:t>
      </w:r>
      <w:r>
        <w:rPr>
          <w:rFonts w:hint="eastAsia"/>
          <w:lang w:val="en-US" w:eastAsia="zh-CN"/>
        </w:rPr>
        <w:t xml:space="preserve"> response.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i</w:t>
      </w:r>
      <w:r w:rsidRPr="00E61486">
        <w:rPr>
          <w:lang w:val="en-US" w:eastAsia="zh-CN"/>
        </w:rPr>
        <w:t>nformation</w:t>
      </w:r>
      <w:r>
        <w:rPr>
          <w:rFonts w:hint="eastAsia"/>
          <w:lang w:val="en-US" w:eastAsia="zh-CN"/>
        </w:rPr>
        <w:t xml:space="preserve">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w:t>
      </w:r>
      <w:r w:rsidRPr="00E61486">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E61486">
        <w:rPr>
          <w:lang w:val="en-US" w:eastAsia="zh-CN"/>
        </w:rPr>
        <w:t>information</w:t>
      </w:r>
      <w:r>
        <w:rPr>
          <w:rFonts w:hint="eastAsia"/>
          <w:lang w:val="en-US" w:eastAsia="zh-CN"/>
        </w:rPr>
        <w:t xml:space="preserve"> request and the corresponding access control </w:t>
      </w:r>
      <w:r w:rsidRPr="00E61486">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w:t>
      </w:r>
      <w:r w:rsidRPr="00E61486">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w:t>
      </w:r>
      <w:r w:rsidRPr="00E61486">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4F5E8B">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E61486">
        <w:rPr>
          <w:lang w:val="en-US" w:eastAsia="zh-CN"/>
        </w:rPr>
        <w:t>information</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E61486">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PIP process bound to an </w:t>
      </w:r>
      <w:r>
        <w:t>&lt;</w:t>
      </w:r>
      <w:r w:rsidRPr="001E3C28">
        <w:rPr>
          <w:i/>
        </w:rPr>
        <w:t>authorization</w:t>
      </w:r>
      <w:r>
        <w:rPr>
          <w:rFonts w:hint="eastAsia"/>
          <w:i/>
          <w:lang w:val="en-US" w:eastAsia="zh-CN"/>
        </w:rPr>
        <w:t>I</w:t>
      </w:r>
      <w:r w:rsidRPr="00E61486">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val="en-US" w:eastAsia="zh-CN"/>
        </w:rPr>
        <w:t>I</w:t>
      </w:r>
      <w:r w:rsidRPr="00E61486">
        <w:rPr>
          <w:i/>
          <w:lang w:val="en-US" w:eastAsia="zh-CN"/>
        </w:rPr>
        <w:t>nformation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rPr>
          <w:rFonts w:hint="eastAsia"/>
          <w:lang w:eastAsia="zh-CN"/>
        </w:rPr>
        <w:lastRenderedPageBreak/>
        <w:t>T</w:t>
      </w:r>
      <w:r>
        <w:t xml:space="preserve">he </w:t>
      </w:r>
      <w:r w:rsidRPr="0064578C">
        <w:rPr>
          <w:i/>
        </w:rPr>
        <w:t>Content</w:t>
      </w:r>
      <w:r>
        <w:t xml:space="preserve"> parameter</w:t>
      </w:r>
      <w:r>
        <w:rPr>
          <w:rFonts w:hint="eastAsia"/>
          <w:lang w:eastAsia="zh-CN"/>
        </w:rPr>
        <w:t xml:space="preserve"> of the request shall be empty and </w:t>
      </w:r>
      <w:r w:rsidRPr="007408EC">
        <w:rPr>
          <w:i/>
        </w:rPr>
        <w:t>Result Content</w:t>
      </w:r>
      <w:r>
        <w:rPr>
          <w:rFonts w:hint="eastAsia"/>
          <w:lang w:eastAsia="zh-CN"/>
        </w:rPr>
        <w:t xml:space="preserve"> parameter of the request shall be set to </w:t>
      </w:r>
      <w:r w:rsidRPr="007408EC">
        <w:rPr>
          <w:i/>
        </w:rPr>
        <w:t>child-resources</w:t>
      </w:r>
      <w:r>
        <w:rPr>
          <w:rFonts w:hint="eastAsia"/>
          <w:lang w:eastAsia="zh-CN"/>
        </w:rP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PIP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 xml:space="preserve">Extracting the access control </w:t>
      </w:r>
      <w:r w:rsidRPr="007408EC">
        <w:rPr>
          <w:lang w:val="en-US" w:eastAsia="zh-CN"/>
        </w:rPr>
        <w:t>information</w:t>
      </w:r>
      <w:r>
        <w:rPr>
          <w:rFonts w:hint="eastAsia"/>
          <w:lang w:val="en-US" w:eastAsia="zh-CN"/>
        </w:rPr>
        <w:t xml:space="preserve"> request from the RETRIEVE request.</w:t>
      </w:r>
    </w:p>
    <w:p w:rsidR="00E74343" w:rsidRPr="00D86E1B" w:rsidRDefault="00E74343" w:rsidP="00E74343">
      <w:pPr>
        <w:pStyle w:val="B1"/>
      </w:pPr>
      <w:r>
        <w:rPr>
          <w:rFonts w:hint="eastAsia"/>
          <w:lang w:val="en-US" w:eastAsia="zh-CN"/>
        </w:rPr>
        <w:t xml:space="preserve">Retrieving applicable access control </w:t>
      </w:r>
      <w:r w:rsidRPr="007408EC">
        <w:rPr>
          <w:lang w:val="en-US" w:eastAsia="zh-CN"/>
        </w:rPr>
        <w:t>information</w:t>
      </w:r>
      <w:r>
        <w:rPr>
          <w:rFonts w:hint="eastAsia"/>
          <w:lang w:val="en-US" w:eastAsia="zh-CN"/>
        </w:rPr>
        <w:t xml:space="preserve"> according to the access control </w:t>
      </w:r>
      <w:r w:rsidRPr="007408EC">
        <w:rPr>
          <w:lang w:val="en-US" w:eastAsia="zh-CN"/>
        </w:rPr>
        <w:t>information</w:t>
      </w:r>
      <w:r>
        <w:rPr>
          <w:rFonts w:hint="eastAsia"/>
          <w:lang w:val="en-US" w:eastAsia="zh-CN"/>
        </w:rPr>
        <w:t xml:space="preserve"> request. How a PIP gets the applicable access control </w:t>
      </w:r>
      <w:r w:rsidRPr="00B0782F">
        <w:rPr>
          <w:lang w:val="en-US" w:eastAsia="zh-CN"/>
        </w:rPr>
        <w:t>information</w:t>
      </w:r>
      <w:r>
        <w:rPr>
          <w:rFonts w:hint="eastAsia"/>
          <w:lang w:val="en-US" w:eastAsia="zh-CN"/>
        </w:rPr>
        <w:t xml:space="preserve">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w:t>
      </w:r>
      <w:r w:rsidRPr="00B0782F">
        <w:rPr>
          <w:lang w:val="en-US" w:eastAsia="zh-CN"/>
        </w:rPr>
        <w:t>information</w:t>
      </w:r>
      <w:r>
        <w:rPr>
          <w:rFonts w:hint="eastAsia"/>
          <w:lang w:val="en-US" w:eastAsia="zh-CN"/>
        </w:rPr>
        <w:t xml:space="preserv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I</w:t>
      </w:r>
      <w:r>
        <w:rPr>
          <w:lang w:eastAsia="zh-CN"/>
        </w:rPr>
        <w:t xml:space="preserve">P process is triggered, </w:t>
      </w:r>
      <w:r w:rsidRPr="00854421">
        <w:rPr>
          <w:lang w:eastAsia="zh-CN"/>
        </w:rPr>
        <w:t xml:space="preserve">the resource specific attributes </w:t>
      </w:r>
      <w:r>
        <w:rPr>
          <w:rFonts w:hint="eastAsia"/>
          <w:lang w:eastAsia="zh-CN"/>
        </w:rPr>
        <w:t xml:space="preserve">or child resources </w:t>
      </w:r>
      <w:r w:rsidRPr="00854421">
        <w:rPr>
          <w:lang w:eastAsia="zh-CN"/>
        </w:rPr>
        <w:t>are not touched during the entire process.</w:t>
      </w:r>
      <w:r>
        <w:rPr>
          <w:rFonts w:hint="eastAsia"/>
          <w:lang w:eastAsia="zh-CN"/>
        </w:rPr>
        <w:t xml:space="preserve"> </w:t>
      </w:r>
      <w:r>
        <w:rPr>
          <w:lang w:eastAsia="zh-CN"/>
        </w:rPr>
        <w:t>T</w:t>
      </w:r>
      <w:r>
        <w:rPr>
          <w:rFonts w:hint="eastAsia"/>
          <w:lang w:eastAsia="zh-CN"/>
        </w:rPr>
        <w:t>hese attributes</w:t>
      </w:r>
      <w:r w:rsidRPr="00B0782F">
        <w:rPr>
          <w:rFonts w:hint="eastAsia"/>
          <w:lang w:eastAsia="zh-CN"/>
        </w:rPr>
        <w:t xml:space="preserve"> </w:t>
      </w:r>
      <w:r>
        <w:rPr>
          <w:rFonts w:hint="eastAsia"/>
          <w:lang w:eastAsia="zh-CN"/>
        </w:rPr>
        <w:t xml:space="preserve">and child resources are only used </w:t>
      </w:r>
      <w:r w:rsidRPr="00831AA5">
        <w:rPr>
          <w:lang w:eastAsia="zh-CN"/>
        </w:rPr>
        <w:t>as template</w:t>
      </w:r>
      <w:r>
        <w:rPr>
          <w:rFonts w:hint="eastAsia"/>
          <w:lang w:eastAsia="zh-CN"/>
        </w:rPr>
        <w:t xml:space="preserve">s by the access control </w:t>
      </w:r>
      <w:r w:rsidRPr="00B0782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requests through general retrieve requests and by the PIP process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can act as an entrance of a PIP only when it is bound to a PIP process. See </w:t>
      </w:r>
      <w:r w:rsidRPr="00D93954">
        <w:rPr>
          <w:lang w:val="en-US" w:eastAsia="zh-CN"/>
        </w:rPr>
        <w:t>oneM2M TS-0003 [2]</w:t>
      </w:r>
      <w:r>
        <w:rPr>
          <w:rFonts w:hint="eastAsia"/>
          <w:lang w:val="en-US" w:eastAsia="zh-CN"/>
        </w:rPr>
        <w:t xml:space="preserve"> for binding a PIP process to 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FD75FC">
        <w:rPr>
          <w:lang w:val="en-US" w:eastAsia="zh-CN"/>
        </w:rPr>
        <w:t>.</w:t>
      </w:r>
    </w:p>
    <w:p w:rsidR="00E74343" w:rsidRPr="00DF42F7" w:rsidRDefault="00E74343" w:rsidP="00E74343">
      <w:pPr>
        <w:rPr>
          <w:lang w:val="en-US" w:eastAsia="zh-CN"/>
        </w:rPr>
      </w:pPr>
    </w:p>
    <w:p w:rsidR="00E74343" w:rsidRDefault="00E74343" w:rsidP="00E74343">
      <w:pPr>
        <w:pStyle w:val="FL"/>
      </w:pPr>
      <w:r>
        <w:object w:dxaOrig="4767" w:dyaOrig="4572">
          <v:shape id="_x0000_i1092" type="#_x0000_t75" style="width:238.4pt;height:228.9pt" o:ole="">
            <v:imagedata r:id="rId135" o:title=""/>
          </v:shape>
          <o:OLEObject Type="Embed" ProgID="Visio.Drawing.11" ShapeID="_x0000_i1092" DrawAspect="Content" ObjectID="_1554899203" r:id="rId136"/>
        </w:object>
      </w:r>
    </w:p>
    <w:p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rsidR="00E74343" w:rsidRDefault="00E74343" w:rsidP="00E74343">
      <w:pPr>
        <w:pStyle w:val="TH"/>
      </w:pPr>
      <w:r>
        <w:lastRenderedPageBreak/>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F130CB"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2272" w:name="_Toc479349023"/>
      <w:bookmarkStart w:id="2273" w:name="_Toc479354105"/>
      <w:r w:rsidRPr="005A3421">
        <w:t>9.6.</w:t>
      </w:r>
      <w:r w:rsidR="00817A32" w:rsidRPr="00817A32">
        <w:t>45</w:t>
      </w:r>
      <w:r w:rsidRPr="005A3421">
        <w:tab/>
        <w:t xml:space="preserve">Resource Type </w:t>
      </w:r>
      <w:r w:rsidR="00817A32">
        <w:rPr>
          <w:i/>
        </w:rPr>
        <w:t>localMulticastGroup</w:t>
      </w:r>
      <w:bookmarkEnd w:id="2272"/>
      <w:bookmarkEnd w:id="2273"/>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D45402" w:rsidRDefault="00D45402" w:rsidP="00D45402">
      <w:pPr>
        <w:keepNext/>
        <w:keepLines/>
        <w:jc w:val="center"/>
        <w:rPr>
          <w:lang w:eastAsia="zh-CN"/>
        </w:rPr>
      </w:pPr>
      <w:r>
        <w:object w:dxaOrig="4461" w:dyaOrig="4193">
          <v:shape id="_x0000_i1093" type="#_x0000_t75" style="width:222.8pt;height:209.9pt" o:ole="">
            <v:imagedata r:id="rId137" o:title=""/>
          </v:shape>
          <o:OLEObject Type="Embed" ProgID="Visio.Drawing.11" ShapeID="_x0000_i1093" DrawAspect="Content" ObjectID="_1554899204" r:id="rId138"/>
        </w:object>
      </w:r>
    </w:p>
    <w:p w:rsidR="00D45402" w:rsidRPr="00357143" w:rsidRDefault="00D45402" w:rsidP="00D45402">
      <w:pPr>
        <w:pStyle w:val="TF"/>
      </w:pPr>
      <w:r>
        <w:t>Figure 9.6.</w:t>
      </w:r>
      <w:r>
        <w:rPr>
          <w:rFonts w:eastAsiaTheme="minorEastAsia" w:hint="eastAsia"/>
          <w:lang w:eastAsia="zh-CN"/>
        </w:rPr>
        <w:t>45</w:t>
      </w:r>
      <w:r w:rsidRPr="00357143">
        <w:t xml:space="preserve">-1: Structure of </w:t>
      </w:r>
      <w:r w:rsidRPr="00357143">
        <w:rPr>
          <w:i/>
        </w:rPr>
        <w:t>&lt;</w:t>
      </w:r>
      <w:r>
        <w:rPr>
          <w:rFonts w:hint="eastAsia"/>
          <w:i/>
          <w:lang w:eastAsia="zh-CN"/>
        </w:rPr>
        <w:t>localMulticastGroup</w:t>
      </w:r>
      <w:r w:rsidRPr="00357143">
        <w:rPr>
          <w:i/>
        </w:rPr>
        <w:t>&gt;</w:t>
      </w:r>
      <w:r w:rsidRPr="00357143">
        <w:t xml:space="preserve"> resource</w:t>
      </w:r>
    </w:p>
    <w:p w:rsidR="00D45402" w:rsidRPr="00813908" w:rsidRDefault="00D45402" w:rsidP="00D45402">
      <w:pPr>
        <w:keepNext/>
        <w:keepLines/>
        <w:rPr>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Pr>
          <w:rFonts w:eastAsiaTheme="minorEastAsia" w:hint="eastAsia"/>
          <w:lang w:eastAsia="zh-CN"/>
        </w:rPr>
        <w:t>45</w:t>
      </w:r>
      <w:r w:rsidRPr="005A3421">
        <w:t>-</w:t>
      </w:r>
      <w:r>
        <w:rPr>
          <w:rFonts w:hint="eastAsia"/>
          <w:lang w:eastAsia="zh-CN"/>
        </w:rPr>
        <w:t>1</w:t>
      </w:r>
      <w:r w:rsidRPr="005A3421">
        <w:t>.</w:t>
      </w:r>
    </w:p>
    <w:p w:rsidR="00D45402" w:rsidRPr="005A3421" w:rsidRDefault="00D45402" w:rsidP="00D45402">
      <w:pPr>
        <w:pStyle w:val="TH"/>
      </w:pPr>
      <w:r w:rsidRPr="005A3421">
        <w:t>Table 9.6.</w:t>
      </w:r>
      <w:r>
        <w:rPr>
          <w:rFonts w:eastAsiaTheme="minorEastAsia" w:hint="eastAsia"/>
          <w:lang w:eastAsia="zh-CN"/>
        </w:rPr>
        <w:t>45</w:t>
      </w:r>
      <w:r w:rsidRPr="005A3421">
        <w:t>-</w:t>
      </w:r>
      <w:r>
        <w:rPr>
          <w:rFonts w:hint="eastAsia"/>
          <w:lang w:eastAsia="zh-CN"/>
        </w:rPr>
        <w:t>1</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trPr>
        <w:tc>
          <w:tcPr>
            <w:tcW w:w="2304"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RW/</w:t>
            </w:r>
          </w:p>
          <w:p w:rsidR="00D45402" w:rsidRPr="00CF2F35" w:rsidRDefault="00D45402" w:rsidP="00D45402">
            <w:pPr>
              <w:pStyle w:val="TAH"/>
              <w:keepNext w:val="0"/>
              <w:keepLines w:val="0"/>
              <w:rPr>
                <w:rFonts w:eastAsia="Arial Unicode MS"/>
              </w:rPr>
            </w:pPr>
            <w:r w:rsidRPr="00CF2F35">
              <w:rPr>
                <w:rFonts w:eastAsia="Arial Unicode MS"/>
              </w:rPr>
              <w:t>RO/</w:t>
            </w:r>
          </w:p>
          <w:p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lastRenderedPageBreak/>
              <w:t>expirationTime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rsidR="00D45402" w:rsidRPr="00B339B2" w:rsidRDefault="00D45402" w:rsidP="00D45402">
      <w:pPr>
        <w:rPr>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2274" w:name="_Toc445302762"/>
      <w:bookmarkStart w:id="2275" w:name="_Toc445389929"/>
      <w:bookmarkStart w:id="2276" w:name="_Toc447042988"/>
      <w:bookmarkStart w:id="2277" w:name="_Toc457493747"/>
      <w:bookmarkStart w:id="2278" w:name="_Toc459976846"/>
      <w:bookmarkStart w:id="2279" w:name="_Toc470164027"/>
      <w:bookmarkStart w:id="2280" w:name="_Toc470164609"/>
      <w:bookmarkStart w:id="2281" w:name="_Toc475715218"/>
      <w:bookmarkStart w:id="2282" w:name="_Toc479349024"/>
      <w:bookmarkStart w:id="2283" w:name="_Toc479354106"/>
      <w:r w:rsidRPr="00357143">
        <w:t>10</w:t>
      </w:r>
      <w:r w:rsidRPr="00357143">
        <w:tab/>
      </w:r>
      <w:r w:rsidR="00176071" w:rsidRPr="00357143">
        <w:t>Information Flows</w:t>
      </w:r>
      <w:bookmarkEnd w:id="2274"/>
      <w:bookmarkEnd w:id="2275"/>
      <w:bookmarkEnd w:id="2276"/>
      <w:bookmarkEnd w:id="2277"/>
      <w:bookmarkEnd w:id="2278"/>
      <w:bookmarkEnd w:id="2279"/>
      <w:bookmarkEnd w:id="2280"/>
      <w:bookmarkEnd w:id="2281"/>
      <w:bookmarkEnd w:id="2282"/>
      <w:bookmarkEnd w:id="2283"/>
    </w:p>
    <w:p w:rsidR="008F2794" w:rsidRPr="00B806A5" w:rsidRDefault="008F2794" w:rsidP="008F2794">
      <w:pPr>
        <w:pStyle w:val="2"/>
      </w:pPr>
      <w:bookmarkStart w:id="2284" w:name="_Toc470164028"/>
      <w:bookmarkStart w:id="2285" w:name="_Toc470164610"/>
      <w:bookmarkStart w:id="2286" w:name="_Toc475715219"/>
      <w:bookmarkStart w:id="2287" w:name="_Toc479349025"/>
      <w:bookmarkStart w:id="2288" w:name="_Toc479354107"/>
      <w:bookmarkStart w:id="2289" w:name="_Toc445302763"/>
      <w:bookmarkStart w:id="2290" w:name="_Toc445389930"/>
      <w:bookmarkStart w:id="2291" w:name="_Toc447042989"/>
      <w:bookmarkStart w:id="2292" w:name="_Toc457493748"/>
      <w:bookmarkStart w:id="2293" w:name="_Toc459976847"/>
      <w:r w:rsidRPr="00B806A5">
        <w:t>10.1</w:t>
      </w:r>
      <w:r w:rsidRPr="00B806A5">
        <w:tab/>
        <w:t>Basic Procedures</w:t>
      </w:r>
      <w:bookmarkEnd w:id="2284"/>
      <w:bookmarkEnd w:id="2285"/>
      <w:bookmarkEnd w:id="2286"/>
      <w:bookmarkEnd w:id="2287"/>
      <w:bookmarkEnd w:id="2288"/>
    </w:p>
    <w:p w:rsidR="008F2794" w:rsidRPr="00B806A5" w:rsidRDefault="008F2794" w:rsidP="008F2794">
      <w:pPr>
        <w:pStyle w:val="30"/>
      </w:pPr>
      <w:bookmarkStart w:id="2294" w:name="_Toc470164029"/>
      <w:bookmarkStart w:id="2295" w:name="_Toc470164611"/>
      <w:bookmarkStart w:id="2296" w:name="_Toc475715220"/>
      <w:bookmarkStart w:id="2297" w:name="_Toc479349026"/>
      <w:bookmarkStart w:id="2298" w:name="_Toc479354108"/>
      <w:r w:rsidRPr="00B806A5">
        <w:rPr>
          <w:rFonts w:hint="eastAsia"/>
        </w:rPr>
        <w:t>10.1.</w:t>
      </w:r>
      <w:r>
        <w:t>1</w:t>
      </w:r>
      <w:r w:rsidRPr="00B806A5">
        <w:rPr>
          <w:rFonts w:hint="eastAsia"/>
        </w:rPr>
        <w:tab/>
        <w:t>Overview</w:t>
      </w:r>
      <w:bookmarkEnd w:id="2294"/>
      <w:bookmarkEnd w:id="2295"/>
      <w:bookmarkEnd w:id="2296"/>
      <w:bookmarkEnd w:id="2297"/>
      <w:bookmarkEnd w:id="2298"/>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2299" w:name="_Toc470164030"/>
      <w:bookmarkStart w:id="2300" w:name="_Toc470164612"/>
      <w:bookmarkStart w:id="2301" w:name="_Toc475715221"/>
      <w:bookmarkStart w:id="2302" w:name="_Toc479349027"/>
      <w:bookmarkStart w:id="2303" w:name="_Toc479354109"/>
      <w:r w:rsidRPr="00B806A5">
        <w:t>10.1.</w:t>
      </w:r>
      <w:r>
        <w:t>2</w:t>
      </w:r>
      <w:r w:rsidRPr="00B806A5">
        <w:tab/>
        <w:t>CREATE (C)</w:t>
      </w:r>
      <w:bookmarkEnd w:id="2299"/>
      <w:bookmarkEnd w:id="2300"/>
      <w:bookmarkEnd w:id="2301"/>
      <w:bookmarkEnd w:id="2302"/>
      <w:bookmarkEnd w:id="2303"/>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4" type="#_x0000_t75" style="width:332.85pt;height:182.7pt" o:ole="">
            <v:imagedata r:id="rId139" o:title=""/>
          </v:shape>
          <o:OLEObject Type="Embed" ProgID="Visio.Drawing.11" ShapeID="_x0000_i1094" DrawAspect="Content" ObjectID="_1554899205" r:id="rId140"/>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w:t>
      </w:r>
      <w:r w:rsidRPr="005A3421">
        <w:lastRenderedPageBreak/>
        <w:t xml:space="preserve">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223920" w:rsidRDefault="008F2794" w:rsidP="00223920">
      <w:pPr>
        <w:pStyle w:val="BN"/>
        <w:numPr>
          <w:ilvl w:val="0"/>
          <w:numId w:val="52"/>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2304" w:name="_Toc470164031"/>
      <w:bookmarkStart w:id="2305" w:name="_Toc470164613"/>
      <w:bookmarkStart w:id="2306" w:name="_Toc475715222"/>
      <w:bookmarkStart w:id="2307" w:name="_Toc479349028"/>
      <w:bookmarkStart w:id="2308" w:name="_Toc479354110"/>
      <w:r w:rsidRPr="005A3421">
        <w:t>10.1.</w:t>
      </w:r>
      <w:r>
        <w:t>3</w:t>
      </w:r>
      <w:r w:rsidRPr="005A3421">
        <w:tab/>
        <w:t>RETRIEVE (R)</w:t>
      </w:r>
      <w:bookmarkEnd w:id="2304"/>
      <w:bookmarkEnd w:id="2305"/>
      <w:bookmarkEnd w:id="2306"/>
      <w:bookmarkEnd w:id="2307"/>
      <w:bookmarkEnd w:id="2308"/>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5" type="#_x0000_t75" style="width:332.85pt;height:182.7pt" o:ole="">
            <v:imagedata r:id="rId141" o:title=""/>
          </v:shape>
          <o:OLEObject Type="Embed" ProgID="Visio.Drawing.11" ShapeID="_x0000_i1095" DrawAspect="Content" ObjectID="_1554899206" r:id="rId142"/>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lastRenderedPageBreak/>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2309" w:name="_Toc470164032"/>
      <w:bookmarkStart w:id="2310" w:name="_Toc470164614"/>
      <w:bookmarkStart w:id="2311" w:name="_Toc475715223"/>
      <w:bookmarkStart w:id="2312" w:name="_Toc479349029"/>
      <w:bookmarkStart w:id="2313" w:name="_Toc479354111"/>
      <w:r w:rsidRPr="005A3421">
        <w:t>10.1.</w:t>
      </w:r>
      <w:r>
        <w:t>4</w:t>
      </w:r>
      <w:r w:rsidRPr="005A3421">
        <w:tab/>
        <w:t>UPDATE (U)</w:t>
      </w:r>
      <w:bookmarkEnd w:id="2309"/>
      <w:bookmarkEnd w:id="2310"/>
      <w:bookmarkEnd w:id="2311"/>
      <w:bookmarkEnd w:id="2312"/>
      <w:bookmarkEnd w:id="2313"/>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6" type="#_x0000_t75" style="width:332.85pt;height:182.7pt" o:ole="">
            <v:imagedata r:id="rId143" o:title=""/>
          </v:shape>
          <o:OLEObject Type="Embed" ProgID="Visio.Drawing.11" ShapeID="_x0000_i1096" DrawAspect="Content" ObjectID="_1554899207" r:id="rId144"/>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223920" w:rsidRDefault="008F2794" w:rsidP="0022392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2314" w:name="_Toc470164033"/>
      <w:bookmarkStart w:id="2315" w:name="_Toc470164615"/>
      <w:bookmarkStart w:id="2316" w:name="_Toc475715224"/>
      <w:bookmarkStart w:id="2317" w:name="_Toc479349030"/>
      <w:bookmarkStart w:id="2318" w:name="_Toc479354112"/>
      <w:r w:rsidRPr="00B806A5">
        <w:t>10.1.</w:t>
      </w:r>
      <w:r>
        <w:t>5</w:t>
      </w:r>
      <w:r w:rsidRPr="00B806A5">
        <w:tab/>
        <w:t>DELETE (D)</w:t>
      </w:r>
      <w:bookmarkEnd w:id="2314"/>
      <w:bookmarkEnd w:id="2315"/>
      <w:bookmarkEnd w:id="2316"/>
      <w:bookmarkEnd w:id="2317"/>
      <w:bookmarkEnd w:id="2318"/>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7" type="#_x0000_t75" style="width:332.85pt;height:182.7pt" o:ole="">
            <v:imagedata r:id="rId145" o:title=""/>
          </v:shape>
          <o:OLEObject Type="Embed" ProgID="Visio.Drawing.11" ShapeID="_x0000_i1097" DrawAspect="Content" ObjectID="_1554899208" r:id="rId146"/>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2319" w:name="_Toc470164034"/>
      <w:bookmarkStart w:id="2320" w:name="_Toc470164616"/>
      <w:bookmarkStart w:id="2321" w:name="_Toc475715225"/>
      <w:bookmarkStart w:id="2322" w:name="_Toc479349031"/>
      <w:bookmarkStart w:id="2323" w:name="_Toc479354113"/>
      <w:r w:rsidRPr="005A3421">
        <w:t>10.1.</w:t>
      </w:r>
      <w:r>
        <w:t>6</w:t>
      </w:r>
      <w:r w:rsidRPr="005A3421">
        <w:tab/>
        <w:t>NOTIFY (N)</w:t>
      </w:r>
      <w:bookmarkEnd w:id="2319"/>
      <w:bookmarkEnd w:id="2320"/>
      <w:bookmarkEnd w:id="2321"/>
      <w:bookmarkEnd w:id="2322"/>
      <w:bookmarkEnd w:id="2323"/>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098" type="#_x0000_t75" style="width:359.3pt;height:3in" o:ole="">
            <v:imagedata r:id="rId147" o:title=""/>
          </v:shape>
          <o:OLEObject Type="Embed" ProgID="Visio.Drawing.11" ShapeID="_x0000_i1098" DrawAspect="Content" ObjectID="_1554899209" r:id="rId148"/>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3B1B55">
        <w:fldChar w:fldCharType="begin"/>
      </w:r>
      <w:r w:rsidR="00D0433C">
        <w:instrText xml:space="preserve"> REF REF_oneM2MTS_0003 \h </w:instrText>
      </w:r>
      <w:r w:rsidR="003B1B55">
        <w:fldChar w:fldCharType="separate"/>
      </w:r>
      <w:r>
        <w:rPr>
          <w:noProof/>
        </w:rPr>
        <w:t>2</w:t>
      </w:r>
      <w:r w:rsidR="003B1B55">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2324" w:name="_Toc470164035"/>
      <w:bookmarkStart w:id="2325" w:name="_Toc470164617"/>
      <w:bookmarkStart w:id="2326" w:name="_Toc475715226"/>
      <w:bookmarkStart w:id="2327" w:name="_Toc479349032"/>
      <w:bookmarkStart w:id="2328" w:name="_Toc479354114"/>
      <w:r w:rsidRPr="00DE5564">
        <w:t>10.2</w:t>
      </w:r>
      <w:r w:rsidRPr="00DE5564">
        <w:tab/>
      </w:r>
      <w:r>
        <w:t>Functional</w:t>
      </w:r>
      <w:r w:rsidRPr="00DE5564">
        <w:t xml:space="preserve"> </w:t>
      </w:r>
      <w:r>
        <w:t>p</w:t>
      </w:r>
      <w:r w:rsidRPr="00DE5564">
        <w:t>rocedures</w:t>
      </w:r>
      <w:bookmarkEnd w:id="2324"/>
      <w:bookmarkEnd w:id="2325"/>
      <w:bookmarkEnd w:id="2326"/>
      <w:bookmarkEnd w:id="2327"/>
      <w:bookmarkEnd w:id="2328"/>
    </w:p>
    <w:p w:rsidR="008F2794" w:rsidRPr="00DE5564" w:rsidRDefault="008F2794" w:rsidP="008F2794">
      <w:pPr>
        <w:pStyle w:val="30"/>
      </w:pPr>
      <w:bookmarkStart w:id="2329" w:name="_Toc470164036"/>
      <w:bookmarkStart w:id="2330" w:name="_Toc470164618"/>
      <w:bookmarkStart w:id="2331" w:name="_Toc475715227"/>
      <w:bookmarkStart w:id="2332" w:name="_Toc479349033"/>
      <w:bookmarkStart w:id="2333" w:name="_Toc479354115"/>
      <w:r w:rsidRPr="00DE5564">
        <w:rPr>
          <w:rFonts w:hint="eastAsia"/>
        </w:rPr>
        <w:t>10.2.</w:t>
      </w:r>
      <w:r>
        <w:t>1</w:t>
      </w:r>
      <w:r w:rsidRPr="00DE5564">
        <w:rPr>
          <w:rFonts w:hint="eastAsia"/>
        </w:rPr>
        <w:tab/>
        <w:t>Overview</w:t>
      </w:r>
      <w:bookmarkEnd w:id="2329"/>
      <w:bookmarkEnd w:id="2330"/>
      <w:bookmarkEnd w:id="2331"/>
      <w:bookmarkEnd w:id="2332"/>
      <w:bookmarkEnd w:id="2333"/>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2334" w:name="_Toc470164037"/>
      <w:bookmarkStart w:id="2335" w:name="_Toc470164619"/>
      <w:bookmarkStart w:id="2336" w:name="_Toc475715228"/>
      <w:bookmarkStart w:id="2337" w:name="_Toc479349034"/>
      <w:bookmarkStart w:id="2338" w:name="_Toc479354116"/>
      <w:r w:rsidRPr="00DE5564">
        <w:t>10.2.</w:t>
      </w:r>
      <w:r>
        <w:t>2</w:t>
      </w:r>
      <w:r w:rsidRPr="00DE5564">
        <w:tab/>
      </w:r>
      <w:r>
        <w:t>Registration</w:t>
      </w:r>
      <w:bookmarkEnd w:id="2334"/>
      <w:bookmarkEnd w:id="2335"/>
      <w:bookmarkEnd w:id="2336"/>
      <w:bookmarkEnd w:id="2337"/>
      <w:bookmarkEnd w:id="2338"/>
      <w:r>
        <w:t xml:space="preserve"> </w:t>
      </w:r>
    </w:p>
    <w:p w:rsidR="008F2794" w:rsidRDefault="008F2794" w:rsidP="008F2794">
      <w:pPr>
        <w:pStyle w:val="40"/>
      </w:pPr>
      <w:bookmarkStart w:id="2339" w:name="_Toc470164038"/>
      <w:bookmarkStart w:id="2340" w:name="_Toc470164620"/>
      <w:bookmarkStart w:id="2341" w:name="_Toc475715229"/>
      <w:bookmarkStart w:id="2342" w:name="_Toc479349035"/>
      <w:bookmarkStart w:id="2343" w:name="_Toc479354117"/>
      <w:r w:rsidRPr="005A3421">
        <w:t>10.2.</w:t>
      </w:r>
      <w:r>
        <w:t>2</w:t>
      </w:r>
      <w:r w:rsidRPr="005A3421">
        <w:t>.1</w:t>
      </w:r>
      <w:r w:rsidRPr="005A3421">
        <w:tab/>
      </w:r>
      <w:r>
        <w:t>AE registration</w:t>
      </w:r>
      <w:bookmarkEnd w:id="2339"/>
      <w:bookmarkEnd w:id="2340"/>
      <w:bookmarkEnd w:id="2341"/>
      <w:bookmarkEnd w:id="2342"/>
      <w:bookmarkEnd w:id="2343"/>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2344" w:name="_Toc470164039"/>
      <w:bookmarkStart w:id="2345" w:name="_Toc470164621"/>
      <w:bookmarkStart w:id="2346" w:name="_Toc475715230"/>
      <w:bookmarkStart w:id="2347" w:name="_Toc479349036"/>
      <w:bookmarkStart w:id="2348" w:name="_Toc479354118"/>
      <w:r w:rsidRPr="005A3421">
        <w:t>10.2.</w:t>
      </w:r>
      <w:r>
        <w:t>2</w:t>
      </w:r>
      <w:r w:rsidRPr="005A3421">
        <w:t>.</w:t>
      </w:r>
      <w:r>
        <w:t>2</w:t>
      </w:r>
      <w:r w:rsidRPr="005A3421">
        <w:tab/>
        <w:t xml:space="preserve">Create </w:t>
      </w:r>
      <w:r w:rsidRPr="005A3421">
        <w:rPr>
          <w:i/>
        </w:rPr>
        <w:t>&lt;AE&gt;</w:t>
      </w:r>
      <w:bookmarkEnd w:id="2344"/>
      <w:bookmarkEnd w:id="2345"/>
      <w:bookmarkEnd w:id="2346"/>
      <w:bookmarkEnd w:id="2347"/>
      <w:bookmarkEnd w:id="2348"/>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6034C3" w:rsidP="008F2794">
      <w:pPr>
        <w:pStyle w:val="FL"/>
      </w:pPr>
      <w:r w:rsidRPr="005A3421">
        <w:object w:dxaOrig="16314" w:dyaOrig="20094">
          <v:shape id="_x0000_i1099" type="#_x0000_t75" style="width:471.4pt;height:582.8pt" o:ole="">
            <v:imagedata r:id="rId149" o:title=""/>
          </v:shape>
          <o:OLEObject Type="Embed" ProgID="Visio.Drawing.11" ShapeID="_x0000_i1099" DrawAspect="Content" ObjectID="_1554899210" r:id="rId150"/>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w:t>
      </w:r>
      <w:r w:rsidRPr="005A3421">
        <w:lastRenderedPageBreak/>
        <w:t xml:space="preserve">'C')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w:t>
      </w:r>
      <w:r w:rsidRPr="005A3421">
        <w:lastRenderedPageBreak/>
        <w:t xml:space="preserve">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lastRenderedPageBreak/>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C76B87" w:rsidRDefault="008F2794" w:rsidP="008F2794"/>
    <w:p w:rsidR="008F2794" w:rsidRPr="005A3421" w:rsidRDefault="008F2794" w:rsidP="008F2794">
      <w:pPr>
        <w:pStyle w:val="40"/>
      </w:pPr>
      <w:bookmarkStart w:id="2349" w:name="_Toc470164040"/>
      <w:bookmarkStart w:id="2350" w:name="_Toc470164622"/>
      <w:bookmarkStart w:id="2351" w:name="_Toc475715231"/>
      <w:bookmarkStart w:id="2352" w:name="_Toc479349037"/>
      <w:bookmarkStart w:id="2353" w:name="_Toc479354119"/>
      <w:r w:rsidRPr="005A3421">
        <w:t>10.2.</w:t>
      </w:r>
      <w:r>
        <w:t>2</w:t>
      </w:r>
      <w:r w:rsidRPr="005A3421">
        <w:t>.</w:t>
      </w:r>
      <w:r>
        <w:t>3</w:t>
      </w:r>
      <w:r w:rsidRPr="005A3421">
        <w:tab/>
        <w:t xml:space="preserve">Retrieve </w:t>
      </w:r>
      <w:r w:rsidRPr="005A3421">
        <w:rPr>
          <w:i/>
        </w:rPr>
        <w:t>&lt;AE&gt;</w:t>
      </w:r>
      <w:bookmarkEnd w:id="2349"/>
      <w:bookmarkEnd w:id="2350"/>
      <w:bookmarkEnd w:id="2351"/>
      <w:bookmarkEnd w:id="2352"/>
      <w:bookmarkEnd w:id="2353"/>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354" w:name="_Toc470164041"/>
      <w:bookmarkStart w:id="2355" w:name="_Toc470164623"/>
      <w:bookmarkStart w:id="2356" w:name="_Toc475715232"/>
      <w:bookmarkStart w:id="2357" w:name="_Toc479349038"/>
      <w:bookmarkStart w:id="2358" w:name="_Toc479354120"/>
      <w:r w:rsidRPr="005A3421">
        <w:lastRenderedPageBreak/>
        <w:t>10.2.</w:t>
      </w:r>
      <w:r>
        <w:t>2</w:t>
      </w:r>
      <w:r w:rsidRPr="005A3421">
        <w:t>.</w:t>
      </w:r>
      <w:r>
        <w:t>4</w:t>
      </w:r>
      <w:r w:rsidRPr="005A3421">
        <w:tab/>
        <w:t xml:space="preserve">Update </w:t>
      </w:r>
      <w:r w:rsidRPr="005A3421">
        <w:rPr>
          <w:i/>
        </w:rPr>
        <w:t>&lt;AE&gt;</w:t>
      </w:r>
      <w:bookmarkEnd w:id="2354"/>
      <w:bookmarkEnd w:id="2355"/>
      <w:bookmarkEnd w:id="2356"/>
      <w:bookmarkEnd w:id="2357"/>
      <w:bookmarkEnd w:id="2358"/>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359" w:name="_Toc470164042"/>
      <w:bookmarkStart w:id="2360" w:name="_Toc470164624"/>
      <w:bookmarkStart w:id="2361" w:name="_Toc475715233"/>
      <w:bookmarkStart w:id="2362" w:name="_Toc479349039"/>
      <w:bookmarkStart w:id="2363" w:name="_Toc479354121"/>
      <w:r w:rsidRPr="005A3421">
        <w:t>10.2.</w:t>
      </w:r>
      <w:r>
        <w:t>2</w:t>
      </w:r>
      <w:r w:rsidRPr="005A3421">
        <w:t>.</w:t>
      </w:r>
      <w:r>
        <w:t>5</w:t>
      </w:r>
      <w:r w:rsidRPr="005A3421">
        <w:tab/>
        <w:t xml:space="preserve">Delete </w:t>
      </w:r>
      <w:r w:rsidRPr="005A3421">
        <w:rPr>
          <w:i/>
        </w:rPr>
        <w:t>&lt;AE&gt;</w:t>
      </w:r>
      <w:bookmarkEnd w:id="2359"/>
      <w:bookmarkEnd w:id="2360"/>
      <w:bookmarkEnd w:id="2361"/>
      <w:bookmarkEnd w:id="2362"/>
      <w:bookmarkEnd w:id="2363"/>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2364" w:name="_Toc470164043"/>
      <w:bookmarkStart w:id="2365" w:name="_Toc470164625"/>
      <w:bookmarkStart w:id="2366" w:name="_Toc475715234"/>
      <w:bookmarkStart w:id="2367" w:name="_Toc479349040"/>
      <w:bookmarkStart w:id="2368" w:name="_Toc479354122"/>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364"/>
      <w:bookmarkEnd w:id="2365"/>
      <w:bookmarkEnd w:id="2366"/>
      <w:bookmarkEnd w:id="2367"/>
      <w:bookmarkEnd w:id="2368"/>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2369" w:name="_Toc470164044"/>
      <w:bookmarkStart w:id="2370" w:name="_Toc470164626"/>
      <w:bookmarkStart w:id="2371" w:name="_Toc475715235"/>
      <w:bookmarkStart w:id="2372" w:name="_Toc479349041"/>
      <w:bookmarkStart w:id="2373" w:name="_Toc479354123"/>
      <w:r w:rsidRPr="005A3421">
        <w:t>10.2.2.</w:t>
      </w:r>
      <w:r>
        <w:t>7</w:t>
      </w:r>
      <w:r w:rsidRPr="005A3421">
        <w:tab/>
        <w:t xml:space="preserve">Create </w:t>
      </w:r>
      <w:r w:rsidRPr="005A3421">
        <w:rPr>
          <w:i/>
        </w:rPr>
        <w:t>&lt;remoteCSE&gt;</w:t>
      </w:r>
      <w:bookmarkEnd w:id="2369"/>
      <w:bookmarkEnd w:id="2370"/>
      <w:bookmarkEnd w:id="2371"/>
      <w:bookmarkEnd w:id="2372"/>
      <w:bookmarkEnd w:id="2373"/>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0" type="#_x0000_t75" style="width:350.5pt;height:419.1pt" o:ole="">
            <v:imagedata r:id="rId151" o:title=""/>
          </v:shape>
          <o:OLEObject Type="Embed" ProgID="Visio.Drawing.11" ShapeID="_x0000_i1100" DrawAspect="Content" ObjectID="_1554899211" r:id="rId152"/>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223920" w:rsidRDefault="008F2794" w:rsidP="00223920">
      <w:pPr>
        <w:pStyle w:val="BN"/>
        <w:numPr>
          <w:ilvl w:val="0"/>
          <w:numId w:val="50"/>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2374" w:name="_Toc470164045"/>
      <w:bookmarkStart w:id="2375" w:name="_Toc470164627"/>
      <w:bookmarkStart w:id="2376" w:name="_Toc475715236"/>
      <w:bookmarkStart w:id="2377" w:name="_Toc479349042"/>
      <w:bookmarkStart w:id="2378" w:name="_Toc479354124"/>
      <w:r w:rsidRPr="005A3421">
        <w:t>10.2.2.</w:t>
      </w:r>
      <w:r>
        <w:t>8</w:t>
      </w:r>
      <w:r w:rsidRPr="005A3421">
        <w:tab/>
        <w:t xml:space="preserve">Retrieve </w:t>
      </w:r>
      <w:r w:rsidRPr="005A3421">
        <w:rPr>
          <w:i/>
        </w:rPr>
        <w:t>&lt;remoteCSE&gt;</w:t>
      </w:r>
      <w:bookmarkEnd w:id="2374"/>
      <w:bookmarkEnd w:id="2375"/>
      <w:bookmarkEnd w:id="2376"/>
      <w:bookmarkEnd w:id="2377"/>
      <w:bookmarkEnd w:id="2378"/>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379" w:name="_Toc470164046"/>
      <w:bookmarkStart w:id="2380" w:name="_Toc470164628"/>
      <w:bookmarkStart w:id="2381" w:name="_Toc475715237"/>
      <w:bookmarkStart w:id="2382" w:name="_Toc479349043"/>
      <w:bookmarkStart w:id="2383" w:name="_Toc479354125"/>
      <w:r w:rsidRPr="005A3421">
        <w:lastRenderedPageBreak/>
        <w:t>10.2.2.</w:t>
      </w:r>
      <w:r>
        <w:t>9</w:t>
      </w:r>
      <w:r w:rsidRPr="005A3421">
        <w:tab/>
        <w:t xml:space="preserve">Update </w:t>
      </w:r>
      <w:r w:rsidRPr="005A3421">
        <w:rPr>
          <w:i/>
        </w:rPr>
        <w:t>&lt;remoteCSE&gt;</w:t>
      </w:r>
      <w:bookmarkEnd w:id="2379"/>
      <w:bookmarkEnd w:id="2380"/>
      <w:bookmarkEnd w:id="2381"/>
      <w:bookmarkEnd w:id="2382"/>
      <w:bookmarkEnd w:id="2383"/>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384" w:name="_Toc470164047"/>
      <w:bookmarkStart w:id="2385" w:name="_Toc470164629"/>
      <w:bookmarkStart w:id="2386" w:name="_Toc475715238"/>
      <w:bookmarkStart w:id="2387" w:name="_Toc479349044"/>
      <w:bookmarkStart w:id="2388" w:name="_Toc479354126"/>
      <w:r w:rsidRPr="005A3421">
        <w:t>10.2.2.</w:t>
      </w:r>
      <w:r>
        <w:t>10</w:t>
      </w:r>
      <w:r w:rsidRPr="005A3421">
        <w:tab/>
        <w:t xml:space="preserve">Delete </w:t>
      </w:r>
      <w:r w:rsidRPr="005A3421">
        <w:rPr>
          <w:i/>
        </w:rPr>
        <w:t>&lt;remoteCSE&gt;</w:t>
      </w:r>
      <w:bookmarkEnd w:id="2384"/>
      <w:bookmarkEnd w:id="2385"/>
      <w:bookmarkEnd w:id="2386"/>
      <w:bookmarkEnd w:id="2387"/>
      <w:bookmarkEnd w:id="2388"/>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1" type="#_x0000_t75" style="width:349.8pt;height:243.85pt" o:ole="">
            <v:imagedata r:id="rId153" o:title=""/>
          </v:shape>
          <o:OLEObject Type="Embed" ProgID="Visio.Drawing.11" ShapeID="_x0000_i1101" DrawAspect="Content" ObjectID="_1554899212" r:id="rId154"/>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2389" w:name="_Toc470164048"/>
      <w:bookmarkStart w:id="2390" w:name="_Toc470164630"/>
      <w:bookmarkStart w:id="2391" w:name="_Toc475715239"/>
      <w:bookmarkStart w:id="2392" w:name="_Toc479349045"/>
      <w:bookmarkStart w:id="2393" w:name="_Toc479354127"/>
      <w:r w:rsidRPr="005A3421">
        <w:lastRenderedPageBreak/>
        <w:t>10.2.</w:t>
      </w:r>
      <w:r>
        <w:t>2</w:t>
      </w:r>
      <w:r w:rsidRPr="005A3421">
        <w:t>.</w:t>
      </w:r>
      <w:r>
        <w:t>11</w:t>
      </w:r>
      <w:r w:rsidRPr="005A3421">
        <w:tab/>
        <w:t xml:space="preserve">Retrieve </w:t>
      </w:r>
      <w:r w:rsidRPr="005A3421">
        <w:rPr>
          <w:i/>
        </w:rPr>
        <w:t>&lt;CSEBase&gt;</w:t>
      </w:r>
      <w:bookmarkEnd w:id="2389"/>
      <w:bookmarkEnd w:id="2390"/>
      <w:bookmarkEnd w:id="2391"/>
      <w:bookmarkEnd w:id="2392"/>
      <w:bookmarkEnd w:id="2393"/>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2394" w:name="_Toc470164049"/>
      <w:bookmarkStart w:id="2395" w:name="_Toc470164631"/>
      <w:bookmarkStart w:id="2396" w:name="_Toc475715240"/>
      <w:bookmarkStart w:id="2397" w:name="_Toc479349046"/>
      <w:bookmarkStart w:id="2398" w:name="_Toc479354128"/>
      <w:r w:rsidRPr="005A3421">
        <w:t>10.2.</w:t>
      </w:r>
      <w:r>
        <w:t>3</w:t>
      </w:r>
      <w:r w:rsidRPr="005A3421">
        <w:tab/>
      </w:r>
      <w:r w:rsidR="00F07ECC" w:rsidRPr="00F07ECC">
        <w:t>Authorization</w:t>
      </w:r>
      <w:bookmarkEnd w:id="2394"/>
      <w:bookmarkEnd w:id="2395"/>
      <w:bookmarkEnd w:id="2396"/>
      <w:bookmarkEnd w:id="2397"/>
      <w:bookmarkEnd w:id="2398"/>
    </w:p>
    <w:p w:rsidR="008F2794" w:rsidRPr="005A3421" w:rsidRDefault="008F2794" w:rsidP="008F2794">
      <w:pPr>
        <w:pStyle w:val="40"/>
      </w:pPr>
      <w:bookmarkStart w:id="2399" w:name="_Toc470164050"/>
      <w:bookmarkStart w:id="2400" w:name="_Toc470164632"/>
      <w:bookmarkStart w:id="2401" w:name="_Toc475715241"/>
      <w:bookmarkStart w:id="2402" w:name="_Toc479349047"/>
      <w:bookmarkStart w:id="2403" w:name="_Toc479354129"/>
      <w:r w:rsidRPr="005A3421">
        <w:t>10.2.</w:t>
      </w:r>
      <w:r>
        <w:t>3</w:t>
      </w:r>
      <w:r w:rsidRPr="005A3421">
        <w:t>.1</w:t>
      </w:r>
      <w:r w:rsidRPr="005A3421">
        <w:tab/>
      </w:r>
      <w:r>
        <w:t>Introduction</w:t>
      </w:r>
      <w:bookmarkEnd w:id="2399"/>
      <w:bookmarkEnd w:id="2400"/>
      <w:bookmarkEnd w:id="2401"/>
      <w:bookmarkEnd w:id="2402"/>
      <w:bookmarkEnd w:id="2403"/>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2404" w:name="_Toc470164051"/>
      <w:bookmarkStart w:id="2405" w:name="_Toc470164633"/>
      <w:bookmarkStart w:id="2406" w:name="_Toc475715242"/>
      <w:bookmarkStart w:id="2407" w:name="_Toc479349048"/>
      <w:bookmarkStart w:id="2408" w:name="_Toc479354130"/>
      <w:r w:rsidRPr="005A3421">
        <w:t>10.2.</w:t>
      </w:r>
      <w:r>
        <w:t>3</w:t>
      </w:r>
      <w:r w:rsidRPr="005A3421">
        <w:t>.</w:t>
      </w:r>
      <w:r>
        <w:t>2</w:t>
      </w:r>
      <w:r w:rsidRPr="005A3421">
        <w:tab/>
      </w:r>
      <w:r>
        <w:t xml:space="preserve">Authorization using </w:t>
      </w:r>
      <w:r w:rsidR="00F07ECC" w:rsidRPr="00F07ECC">
        <w:rPr>
          <w:i/>
        </w:rPr>
        <w:t>&lt;accessControlPolicy&gt;</w:t>
      </w:r>
      <w:bookmarkEnd w:id="2404"/>
      <w:bookmarkEnd w:id="2405"/>
      <w:bookmarkEnd w:id="2406"/>
      <w:bookmarkEnd w:id="2407"/>
      <w:bookmarkEnd w:id="2408"/>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2409" w:name="_Toc470164052"/>
      <w:bookmarkStart w:id="2410" w:name="_Toc470164634"/>
      <w:bookmarkStart w:id="2411" w:name="_Toc475715243"/>
      <w:bookmarkStart w:id="2412" w:name="_Toc479349049"/>
      <w:bookmarkStart w:id="2413" w:name="_Toc479354131"/>
      <w:r w:rsidRPr="005A3421">
        <w:t>10.2.</w:t>
      </w:r>
      <w:r>
        <w:t>3</w:t>
      </w:r>
      <w:r w:rsidRPr="005A3421">
        <w:t>.</w:t>
      </w:r>
      <w:r>
        <w:t>3</w:t>
      </w:r>
      <w:r w:rsidRPr="005A3421">
        <w:tab/>
        <w:t xml:space="preserve">Create </w:t>
      </w:r>
      <w:r w:rsidRPr="005A3421">
        <w:rPr>
          <w:i/>
        </w:rPr>
        <w:t>&lt;accessControlPolicy&gt;</w:t>
      </w:r>
      <w:bookmarkEnd w:id="2409"/>
      <w:bookmarkEnd w:id="2410"/>
      <w:bookmarkEnd w:id="2411"/>
      <w:bookmarkEnd w:id="2412"/>
      <w:bookmarkEnd w:id="2413"/>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414" w:name="_Toc470164053"/>
      <w:bookmarkStart w:id="2415" w:name="_Toc470164635"/>
      <w:bookmarkStart w:id="2416" w:name="_Toc475715244"/>
      <w:bookmarkStart w:id="2417" w:name="_Toc479349050"/>
      <w:bookmarkStart w:id="2418" w:name="_Toc479354132"/>
      <w:r w:rsidRPr="005A3421">
        <w:lastRenderedPageBreak/>
        <w:t>10.2.</w:t>
      </w:r>
      <w:r>
        <w:t>3</w:t>
      </w:r>
      <w:r w:rsidRPr="005A3421">
        <w:t>.</w:t>
      </w:r>
      <w:r>
        <w:t>4</w:t>
      </w:r>
      <w:r w:rsidRPr="005A3421">
        <w:tab/>
        <w:t xml:space="preserve">Retrieve </w:t>
      </w:r>
      <w:r w:rsidRPr="005A3421">
        <w:rPr>
          <w:i/>
        </w:rPr>
        <w:t>&lt;accessControlPolicy&gt;</w:t>
      </w:r>
      <w:bookmarkEnd w:id="2414"/>
      <w:bookmarkEnd w:id="2415"/>
      <w:bookmarkEnd w:id="2416"/>
      <w:bookmarkEnd w:id="2417"/>
      <w:bookmarkEnd w:id="2418"/>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419" w:name="_Toc470164054"/>
      <w:bookmarkStart w:id="2420" w:name="_Toc470164636"/>
      <w:bookmarkStart w:id="2421" w:name="_Toc475715245"/>
      <w:bookmarkStart w:id="2422" w:name="_Toc479349051"/>
      <w:bookmarkStart w:id="2423" w:name="_Toc479354133"/>
      <w:r w:rsidRPr="005A3421">
        <w:t>10.2.</w:t>
      </w:r>
      <w:r>
        <w:t>3</w:t>
      </w:r>
      <w:r w:rsidRPr="005A3421">
        <w:t>.</w:t>
      </w:r>
      <w:r>
        <w:t>5</w:t>
      </w:r>
      <w:r w:rsidRPr="005A3421">
        <w:tab/>
        <w:t xml:space="preserve">Update </w:t>
      </w:r>
      <w:r w:rsidRPr="005A3421">
        <w:rPr>
          <w:i/>
        </w:rPr>
        <w:t>&lt;accessControlPolicy&gt;</w:t>
      </w:r>
      <w:bookmarkEnd w:id="2419"/>
      <w:bookmarkEnd w:id="2420"/>
      <w:bookmarkEnd w:id="2421"/>
      <w:bookmarkEnd w:id="2422"/>
      <w:bookmarkEnd w:id="2423"/>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424" w:name="_Toc470164055"/>
      <w:bookmarkStart w:id="2425" w:name="_Toc470164637"/>
      <w:bookmarkStart w:id="2426" w:name="_Toc475715246"/>
      <w:bookmarkStart w:id="2427" w:name="_Toc479349052"/>
      <w:bookmarkStart w:id="2428" w:name="_Toc479354134"/>
      <w:r w:rsidRPr="005A3421">
        <w:t>10.2.</w:t>
      </w:r>
      <w:r>
        <w:t>3</w:t>
      </w:r>
      <w:r w:rsidRPr="005A3421">
        <w:t>.</w:t>
      </w:r>
      <w:r>
        <w:t>6</w:t>
      </w:r>
      <w:r w:rsidRPr="005A3421">
        <w:tab/>
        <w:t xml:space="preserve">Delete </w:t>
      </w:r>
      <w:r w:rsidRPr="005A3421">
        <w:rPr>
          <w:i/>
        </w:rPr>
        <w:t>&lt;accessControlPolicy&gt;</w:t>
      </w:r>
      <w:bookmarkEnd w:id="2424"/>
      <w:bookmarkEnd w:id="2425"/>
      <w:bookmarkEnd w:id="2426"/>
      <w:bookmarkEnd w:id="2427"/>
      <w:bookmarkEnd w:id="2428"/>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429" w:name="_Toc470164056"/>
      <w:bookmarkStart w:id="2430" w:name="_Toc470164638"/>
      <w:bookmarkStart w:id="2431" w:name="_Toc475715247"/>
      <w:bookmarkStart w:id="2432" w:name="_Toc479349053"/>
      <w:bookmarkStart w:id="2433" w:name="_Toc479354135"/>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429"/>
      <w:bookmarkEnd w:id="2430"/>
      <w:bookmarkEnd w:id="2431"/>
      <w:bookmarkEnd w:id="2432"/>
      <w:bookmarkEnd w:id="2433"/>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2434" w:name="_Toc470164057"/>
      <w:bookmarkStart w:id="2435" w:name="_Toc470164639"/>
      <w:bookmarkStart w:id="2436" w:name="_Toc475715248"/>
      <w:bookmarkStart w:id="2437" w:name="_Toc479349054"/>
      <w:bookmarkStart w:id="2438" w:name="_Toc479354136"/>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434"/>
      <w:bookmarkEnd w:id="2435"/>
      <w:bookmarkEnd w:id="2436"/>
      <w:bookmarkEnd w:id="2437"/>
      <w:bookmarkEnd w:id="2438"/>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439" w:name="_Toc470164058"/>
      <w:bookmarkStart w:id="2440" w:name="_Toc470164640"/>
      <w:bookmarkStart w:id="2441" w:name="_Toc475715249"/>
      <w:bookmarkStart w:id="2442" w:name="_Toc479349055"/>
      <w:bookmarkStart w:id="2443" w:name="_Toc479354137"/>
      <w:r w:rsidRPr="005A3421">
        <w:t>10.2.3</w:t>
      </w:r>
      <w:r>
        <w:t>.9</w:t>
      </w:r>
      <w:r w:rsidRPr="005A3421">
        <w:tab/>
        <w:t>Retrieve &lt;</w:t>
      </w:r>
      <w:r w:rsidRPr="005A3421">
        <w:rPr>
          <w:i/>
        </w:rPr>
        <w:t>dynamicAuthorizationConsultation</w:t>
      </w:r>
      <w:r w:rsidRPr="005A3421">
        <w:t>&gt;</w:t>
      </w:r>
      <w:bookmarkEnd w:id="2439"/>
      <w:bookmarkEnd w:id="2440"/>
      <w:bookmarkEnd w:id="2441"/>
      <w:bookmarkEnd w:id="2442"/>
      <w:bookmarkEnd w:id="2443"/>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444" w:name="_Toc470164059"/>
      <w:bookmarkStart w:id="2445" w:name="_Toc470164641"/>
      <w:bookmarkStart w:id="2446" w:name="_Toc475715250"/>
      <w:bookmarkStart w:id="2447" w:name="_Toc479349056"/>
      <w:bookmarkStart w:id="2448" w:name="_Toc479354138"/>
      <w:r w:rsidRPr="005A3421">
        <w:t>10.2.3</w:t>
      </w:r>
      <w:r>
        <w:t>.10</w:t>
      </w:r>
      <w:r w:rsidRPr="005A3421">
        <w:tab/>
        <w:t>Update &lt;</w:t>
      </w:r>
      <w:r w:rsidRPr="005A3421">
        <w:rPr>
          <w:i/>
        </w:rPr>
        <w:t>dynamicAuthorizationConsultation</w:t>
      </w:r>
      <w:r w:rsidRPr="005A3421">
        <w:t>&gt;</w:t>
      </w:r>
      <w:bookmarkEnd w:id="2444"/>
      <w:bookmarkEnd w:id="2445"/>
      <w:bookmarkEnd w:id="2446"/>
      <w:bookmarkEnd w:id="2447"/>
      <w:bookmarkEnd w:id="2448"/>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449" w:name="_Toc470164060"/>
      <w:bookmarkStart w:id="2450" w:name="_Toc470164642"/>
      <w:bookmarkStart w:id="2451" w:name="_Toc475715251"/>
      <w:bookmarkStart w:id="2452" w:name="_Toc479349057"/>
      <w:bookmarkStart w:id="2453" w:name="_Toc479354139"/>
      <w:r w:rsidRPr="005A3421">
        <w:t>10.2.3</w:t>
      </w:r>
      <w:r>
        <w:t>.11</w:t>
      </w:r>
      <w:r w:rsidRPr="005A3421">
        <w:tab/>
        <w:t>Delete &lt;</w:t>
      </w:r>
      <w:r w:rsidRPr="005A3421">
        <w:rPr>
          <w:i/>
        </w:rPr>
        <w:t>dynamicAuthorizationConsultation</w:t>
      </w:r>
      <w:r w:rsidRPr="005A3421">
        <w:t>&gt;</w:t>
      </w:r>
      <w:bookmarkEnd w:id="2449"/>
      <w:bookmarkEnd w:id="2450"/>
      <w:bookmarkEnd w:id="2451"/>
      <w:bookmarkEnd w:id="2452"/>
      <w:bookmarkEnd w:id="2453"/>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2454" w:name="_Toc470164061"/>
      <w:bookmarkStart w:id="2455" w:name="_Toc470164643"/>
      <w:bookmarkStart w:id="2456" w:name="_Toc475715252"/>
      <w:bookmarkStart w:id="2457" w:name="_Toc479349058"/>
      <w:bookmarkStart w:id="2458" w:name="_Toc479354140"/>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454"/>
      <w:bookmarkEnd w:id="2455"/>
      <w:bookmarkEnd w:id="2456"/>
      <w:bookmarkEnd w:id="2457"/>
      <w:bookmarkEnd w:id="2458"/>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2459" w:name="_Toc470164062"/>
      <w:bookmarkStart w:id="2460" w:name="_Toc470164644"/>
      <w:bookmarkStart w:id="2461" w:name="_Toc475715253"/>
      <w:bookmarkStart w:id="2462" w:name="_Toc479349059"/>
      <w:bookmarkStart w:id="2463" w:name="_Toc479354141"/>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459"/>
      <w:bookmarkEnd w:id="2460"/>
      <w:bookmarkEnd w:id="2461"/>
      <w:bookmarkEnd w:id="2462"/>
      <w:bookmarkEnd w:id="2463"/>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464" w:name="_Toc470164063"/>
      <w:bookmarkStart w:id="2465" w:name="_Toc470164645"/>
      <w:bookmarkStart w:id="2466" w:name="_Toc475715254"/>
      <w:bookmarkStart w:id="2467" w:name="_Toc479349060"/>
      <w:bookmarkStart w:id="2468" w:name="_Toc479354142"/>
      <w:r w:rsidRPr="005A3421">
        <w:t>10.2.</w:t>
      </w:r>
      <w:r w:rsidRPr="005A3421">
        <w:rPr>
          <w:rFonts w:hint="eastAsia"/>
        </w:rPr>
        <w:t>3</w:t>
      </w:r>
      <w:r>
        <w:t>.14</w:t>
      </w:r>
      <w:r w:rsidRPr="005A3421">
        <w:tab/>
        <w:t>Retrieve &lt;</w:t>
      </w:r>
      <w:r w:rsidRPr="005A3421">
        <w:rPr>
          <w:i/>
        </w:rPr>
        <w:t>role</w:t>
      </w:r>
      <w:r w:rsidRPr="005A3421">
        <w:t>&gt;</w:t>
      </w:r>
      <w:bookmarkEnd w:id="2464"/>
      <w:bookmarkEnd w:id="2465"/>
      <w:bookmarkEnd w:id="2466"/>
      <w:bookmarkEnd w:id="2467"/>
      <w:bookmarkEnd w:id="2468"/>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469" w:name="_Toc470164064"/>
      <w:bookmarkStart w:id="2470" w:name="_Toc470164646"/>
      <w:bookmarkStart w:id="2471" w:name="_Toc475715255"/>
      <w:bookmarkStart w:id="2472" w:name="_Toc479349061"/>
      <w:bookmarkStart w:id="2473" w:name="_Toc479354143"/>
      <w:r w:rsidRPr="005A3421">
        <w:t>10.2.</w:t>
      </w:r>
      <w:r w:rsidRPr="005A3421">
        <w:rPr>
          <w:rFonts w:hint="eastAsia"/>
        </w:rPr>
        <w:t>3</w:t>
      </w:r>
      <w:r>
        <w:t>.15</w:t>
      </w:r>
      <w:r w:rsidRPr="005A3421">
        <w:tab/>
        <w:t>Update &lt;</w:t>
      </w:r>
      <w:r w:rsidRPr="005A3421">
        <w:rPr>
          <w:i/>
        </w:rPr>
        <w:t>role</w:t>
      </w:r>
      <w:r w:rsidRPr="005A3421">
        <w:t>&gt;</w:t>
      </w:r>
      <w:bookmarkEnd w:id="2469"/>
      <w:bookmarkEnd w:id="2470"/>
      <w:bookmarkEnd w:id="2471"/>
      <w:bookmarkEnd w:id="2472"/>
      <w:bookmarkEnd w:id="2473"/>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474" w:name="_Toc470164065"/>
      <w:bookmarkStart w:id="2475" w:name="_Toc470164647"/>
      <w:bookmarkStart w:id="2476" w:name="_Toc475715256"/>
      <w:bookmarkStart w:id="2477" w:name="_Toc479349062"/>
      <w:bookmarkStart w:id="2478" w:name="_Toc479354144"/>
      <w:r w:rsidRPr="005A3421">
        <w:t>10.2.</w:t>
      </w:r>
      <w:r w:rsidRPr="005A3421">
        <w:rPr>
          <w:rFonts w:hint="eastAsia"/>
        </w:rPr>
        <w:t>3</w:t>
      </w:r>
      <w:r>
        <w:t>.16</w:t>
      </w:r>
      <w:r w:rsidRPr="005A3421">
        <w:tab/>
        <w:t>Delete &lt;</w:t>
      </w:r>
      <w:r w:rsidRPr="005A3421">
        <w:rPr>
          <w:i/>
        </w:rPr>
        <w:t>role</w:t>
      </w:r>
      <w:r w:rsidRPr="005A3421">
        <w:t>&gt;</w:t>
      </w:r>
      <w:bookmarkEnd w:id="2474"/>
      <w:bookmarkEnd w:id="2475"/>
      <w:bookmarkEnd w:id="2476"/>
      <w:bookmarkEnd w:id="2477"/>
      <w:bookmarkEnd w:id="2478"/>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479" w:name="_Toc470164066"/>
      <w:bookmarkStart w:id="2480" w:name="_Toc470164648"/>
      <w:bookmarkStart w:id="2481" w:name="_Toc475715257"/>
      <w:bookmarkStart w:id="2482" w:name="_Toc479349063"/>
      <w:bookmarkStart w:id="2483" w:name="_Toc479354145"/>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479"/>
      <w:bookmarkEnd w:id="2480"/>
      <w:bookmarkEnd w:id="2481"/>
      <w:bookmarkEnd w:id="2482"/>
      <w:bookmarkEnd w:id="2483"/>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2484" w:name="_Toc470164067"/>
      <w:bookmarkStart w:id="2485" w:name="_Toc470164649"/>
      <w:bookmarkStart w:id="2486" w:name="_Toc475715258"/>
      <w:bookmarkStart w:id="2487" w:name="_Toc479349064"/>
      <w:bookmarkStart w:id="2488" w:name="_Toc479354146"/>
      <w:r w:rsidRPr="005A3421">
        <w:t>10.2.</w:t>
      </w:r>
      <w:r>
        <w:t>3</w:t>
      </w:r>
      <w:r w:rsidRPr="005A3421">
        <w:t>.1</w:t>
      </w:r>
      <w:r>
        <w:t>8</w:t>
      </w:r>
      <w:r w:rsidRPr="005A3421">
        <w:tab/>
        <w:t>Create &lt;</w:t>
      </w:r>
      <w:r w:rsidRPr="005A3421">
        <w:rPr>
          <w:i/>
        </w:rPr>
        <w:t>token</w:t>
      </w:r>
      <w:r w:rsidRPr="005A3421">
        <w:t>&gt;</w:t>
      </w:r>
      <w:bookmarkEnd w:id="2484"/>
      <w:bookmarkEnd w:id="2485"/>
      <w:bookmarkEnd w:id="2486"/>
      <w:bookmarkEnd w:id="2487"/>
      <w:bookmarkEnd w:id="2488"/>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489" w:name="_Toc470164068"/>
      <w:bookmarkStart w:id="2490" w:name="_Toc470164650"/>
      <w:bookmarkStart w:id="2491" w:name="_Toc475715259"/>
      <w:bookmarkStart w:id="2492" w:name="_Toc479349065"/>
      <w:bookmarkStart w:id="2493" w:name="_Toc479354147"/>
      <w:r w:rsidRPr="005A3421">
        <w:t>10.2.</w:t>
      </w:r>
      <w:r w:rsidRPr="005A3421">
        <w:rPr>
          <w:rFonts w:hint="eastAsia"/>
        </w:rPr>
        <w:t>3</w:t>
      </w:r>
      <w:r>
        <w:t>.19</w:t>
      </w:r>
      <w:r w:rsidRPr="005A3421">
        <w:tab/>
        <w:t>Retrieve &lt;</w:t>
      </w:r>
      <w:r w:rsidRPr="005A3421">
        <w:rPr>
          <w:i/>
        </w:rPr>
        <w:t>token</w:t>
      </w:r>
      <w:r w:rsidRPr="005A3421">
        <w:t>&gt;</w:t>
      </w:r>
      <w:bookmarkEnd w:id="2489"/>
      <w:bookmarkEnd w:id="2490"/>
      <w:bookmarkEnd w:id="2491"/>
      <w:bookmarkEnd w:id="2492"/>
      <w:bookmarkEnd w:id="2493"/>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494" w:name="_Toc470164069"/>
      <w:bookmarkStart w:id="2495" w:name="_Toc470164651"/>
      <w:bookmarkStart w:id="2496" w:name="_Toc475715260"/>
      <w:bookmarkStart w:id="2497" w:name="_Toc479349066"/>
      <w:bookmarkStart w:id="2498" w:name="_Toc479354148"/>
      <w:r w:rsidRPr="005A3421">
        <w:t>10.2.</w:t>
      </w:r>
      <w:r w:rsidRPr="005A3421">
        <w:rPr>
          <w:rFonts w:hint="eastAsia"/>
        </w:rPr>
        <w:t>3</w:t>
      </w:r>
      <w:r>
        <w:t>.20</w:t>
      </w:r>
      <w:r w:rsidRPr="005A3421">
        <w:tab/>
        <w:t>Update &lt;</w:t>
      </w:r>
      <w:r w:rsidRPr="005A3421">
        <w:rPr>
          <w:i/>
        </w:rPr>
        <w:t>token</w:t>
      </w:r>
      <w:r w:rsidRPr="005A3421">
        <w:t>&gt;</w:t>
      </w:r>
      <w:bookmarkEnd w:id="2494"/>
      <w:bookmarkEnd w:id="2495"/>
      <w:bookmarkEnd w:id="2496"/>
      <w:bookmarkEnd w:id="2497"/>
      <w:bookmarkEnd w:id="2498"/>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499" w:name="_Toc470164070"/>
      <w:bookmarkStart w:id="2500" w:name="_Toc470164652"/>
      <w:bookmarkStart w:id="2501" w:name="_Toc475715261"/>
      <w:bookmarkStart w:id="2502" w:name="_Toc479349067"/>
      <w:bookmarkStart w:id="2503" w:name="_Toc479354149"/>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499"/>
      <w:bookmarkEnd w:id="2500"/>
      <w:bookmarkEnd w:id="2501"/>
      <w:bookmarkEnd w:id="2502"/>
      <w:bookmarkEnd w:id="2503"/>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2504" w:name="_Toc406425314"/>
      <w:bookmarkStart w:id="2505" w:name="_Toc408583399"/>
      <w:bookmarkStart w:id="2506" w:name="_Toc408583843"/>
      <w:bookmarkStart w:id="2507" w:name="_Toc430356693"/>
      <w:bookmarkStart w:id="2508" w:name="_Toc442088209"/>
      <w:bookmarkStart w:id="2509" w:name="_Toc442089868"/>
      <w:bookmarkStart w:id="2510" w:name="_Toc442090433"/>
      <w:bookmarkStart w:id="2511" w:name="_Toc442093151"/>
      <w:bookmarkStart w:id="2512" w:name="_Toc445029428"/>
      <w:bookmarkStart w:id="2513" w:name="_Toc470164071"/>
      <w:bookmarkStart w:id="2514" w:name="_Toc470164653"/>
      <w:bookmarkStart w:id="2515" w:name="_Toc475715262"/>
      <w:bookmarkStart w:id="2516" w:name="_Toc479349068"/>
      <w:bookmarkStart w:id="2517" w:name="_Toc479354150"/>
      <w:bookmarkStart w:id="2518" w:name="_Toc442088376"/>
      <w:bookmarkStart w:id="2519" w:name="_Toc442090035"/>
      <w:bookmarkStart w:id="2520" w:name="_Toc442090600"/>
      <w:bookmarkStart w:id="2521" w:name="_Toc442093318"/>
      <w:bookmarkStart w:id="2522"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the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rFonts w:hint="eastAsia"/>
          <w:lang w:eastAsia="zh-CN"/>
        </w:rPr>
        <w:t>A CSE can request an access control decision through sending a RETRIEVE request to an &lt;</w:t>
      </w:r>
      <w:r w:rsidRPr="00B11D07">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decision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decision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from</w:t>
      </w:r>
      <w:r>
        <w:rPr>
          <w:lang w:eastAsia="zh-CN"/>
        </w:rPr>
        <w:t>=</w:t>
      </w:r>
      <w:r w:rsidRPr="00801E08">
        <w:rPr>
          <w:lang w:eastAsia="zh-CN"/>
        </w:rPr>
        <w:t>/</w:t>
      </w:r>
      <w:r>
        <w:rPr>
          <w:lang w:eastAsia="zh-CN"/>
        </w:rPr>
        <w:t>/</w:t>
      </w:r>
      <w:r w:rsidRPr="00801E08">
        <w:rPr>
          <w:lang w:eastAsia="zh-CN"/>
        </w:rPr>
        <w:t>m2m.prov.com/CSE3219/C9886</w:t>
      </w:r>
      <w:r>
        <w:rPr>
          <w:lang w:eastAsia="zh-CN"/>
        </w:rPr>
        <w:t>",</w:t>
      </w:r>
      <w:r>
        <w:rPr>
          <w:rFonts w:hint="eastAsia"/>
          <w:lang w:eastAsia="zh-CN"/>
        </w:rPr>
        <w:t xml:space="preserve"> </w:t>
      </w:r>
      <w:r w:rsidRPr="00583AD0">
        <w:rPr>
          <w:lang w:eastAsia="zh-CN"/>
        </w:rPr>
        <w:t>"</w:t>
      </w:r>
      <w:r>
        <w:rPr>
          <w:rFonts w:hint="eastAsia"/>
          <w:lang w:eastAsia="zh-CN"/>
        </w:rPr>
        <w:t>to</w:t>
      </w:r>
      <w:r>
        <w:rPr>
          <w:lang w:eastAsia="zh-CN"/>
        </w:rPr>
        <w:t>=</w:t>
      </w:r>
      <w:r w:rsidRPr="00801E08">
        <w:rPr>
          <w:lang w:eastAsia="zh-CN"/>
        </w:rPr>
        <w:t>/CSE987776/a234361</w:t>
      </w:r>
      <w:r>
        <w:rPr>
          <w:lang w:eastAsia="zh-CN"/>
        </w:rPr>
        <w:t>"</w:t>
      </w:r>
      <w:r w:rsidRPr="00583AD0">
        <w:rPr>
          <w:lang w:eastAsia="zh-CN"/>
        </w:rPr>
        <w:t>,</w:t>
      </w:r>
      <w:r>
        <w:rPr>
          <w:rFonts w:hint="eastAsia"/>
          <w:lang w:eastAsia="zh-CN"/>
        </w:rPr>
        <w:t xml:space="preserve"> </w:t>
      </w:r>
      <w:r w:rsidRPr="00801E08">
        <w:rPr>
          <w:lang w:eastAsia="zh-CN"/>
        </w:rPr>
        <w:t>"</w:t>
      </w:r>
      <w:r>
        <w:rPr>
          <w:rFonts w:hint="eastAsia"/>
          <w:lang w:eastAsia="zh-CN"/>
        </w:rPr>
        <w:t>operation=retrieve</w:t>
      </w:r>
      <w:r w:rsidRPr="00801E08">
        <w:rPr>
          <w:lang w:eastAsia="zh-CN"/>
        </w:rPr>
        <w:t>"</w:t>
      </w:r>
      <w:r>
        <w:rPr>
          <w:rFonts w:hint="eastAsia"/>
          <w:lang w:eastAsia="zh-CN"/>
        </w:rPr>
        <w:t xml:space="preserve">. </w:t>
      </w:r>
      <w:r>
        <w:rPr>
          <w:lang w:eastAsia="zh-CN"/>
        </w:rPr>
        <w:t>T</w:t>
      </w:r>
      <w:r>
        <w:rPr>
          <w:rFonts w:hint="eastAsia"/>
          <w:lang w:eastAsia="zh-CN"/>
        </w:rPr>
        <w:t xml:space="preserve">he resource attributes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representing the access control decision are the target attributes that the decision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w:t>
      </w:r>
      <w:r w:rsidRPr="0098232C">
        <w:rPr>
          <w:rFonts w:hint="eastAsia"/>
          <w:lang w:eastAsia="zh-CN"/>
        </w:rPr>
        <w:t xml:space="preserve"> </w:t>
      </w:r>
      <w:r>
        <w:rPr>
          <w:rFonts w:hint="eastAsia"/>
          <w:lang w:eastAsia="zh-CN"/>
        </w:rPr>
        <w:t>are returned back to the decision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523" w:name="_Toc470164072"/>
      <w:bookmarkStart w:id="2524" w:name="_Toc470164654"/>
      <w:bookmarkStart w:id="2525" w:name="_Toc475715263"/>
      <w:bookmarkStart w:id="2526" w:name="_Toc479349069"/>
      <w:bookmarkStart w:id="2527" w:name="_Toc479354151"/>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518"/>
      <w:bookmarkEnd w:id="2519"/>
      <w:bookmarkEnd w:id="2520"/>
      <w:bookmarkEnd w:id="2521"/>
      <w:bookmarkEnd w:id="2522"/>
      <w:bookmarkEnd w:id="2523"/>
      <w:bookmarkEnd w:id="2524"/>
      <w:bookmarkEnd w:id="2525"/>
      <w:bookmarkEnd w:id="2526"/>
      <w:bookmarkEnd w:id="2527"/>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lastRenderedPageBreak/>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528" w:name="_Toc442088377"/>
      <w:bookmarkStart w:id="2529" w:name="_Toc442090036"/>
      <w:bookmarkStart w:id="2530" w:name="_Toc442090601"/>
      <w:bookmarkStart w:id="2531" w:name="_Toc442093319"/>
      <w:bookmarkStart w:id="2532" w:name="_Toc445029596"/>
      <w:bookmarkStart w:id="2533" w:name="_Toc470164073"/>
      <w:bookmarkStart w:id="2534" w:name="_Toc470164655"/>
      <w:bookmarkStart w:id="2535" w:name="_Toc475715264"/>
      <w:bookmarkStart w:id="2536" w:name="_Toc479349070"/>
      <w:bookmarkStart w:id="2537" w:name="_Toc479354152"/>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528"/>
      <w:bookmarkEnd w:id="2529"/>
      <w:bookmarkEnd w:id="2530"/>
      <w:bookmarkEnd w:id="2531"/>
      <w:bookmarkEnd w:id="2532"/>
      <w:bookmarkEnd w:id="2533"/>
      <w:bookmarkEnd w:id="2534"/>
      <w:bookmarkEnd w:id="2535"/>
      <w:bookmarkEnd w:id="2536"/>
      <w:bookmarkEnd w:id="2537"/>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authorizationDecision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shall be specified with </w:t>
      </w:r>
      <w:r w:rsidRPr="0046559F">
        <w:rPr>
          <w:rFonts w:hint="eastAsia"/>
          <w:i/>
          <w:lang w:eastAsia="zh-CN"/>
        </w:rPr>
        <w:t>decision</w:t>
      </w:r>
      <w:r>
        <w:rPr>
          <w:rFonts w:hint="eastAsia"/>
          <w:lang w:eastAsia="zh-CN"/>
        </w:rPr>
        <w:t xml:space="preserve"> and/or </w:t>
      </w:r>
      <w:r w:rsidRPr="00B539AD">
        <w:rPr>
          <w:rFonts w:hint="eastAsia"/>
          <w:i/>
          <w:lang w:eastAsia="zh-CN"/>
        </w:rPr>
        <w:t>status</w:t>
      </w:r>
      <w:r>
        <w:rPr>
          <w:rFonts w:hint="eastAsia"/>
          <w:lang w:eastAsia="zh-CN"/>
        </w:rPr>
        <w:t xml:space="preserve"> attributes that are the target attributes to be retrieved, and the access control decision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24</w:t>
      </w:r>
      <w:r w:rsidRPr="005B2303">
        <w:t>-1: &lt;</w:t>
      </w:r>
      <w:r>
        <w:rPr>
          <w:i/>
        </w:rPr>
        <w:t>authorizationDecision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sidRPr="00787F7A">
              <w:rPr>
                <w:i/>
                <w:lang w:eastAsia="ko-KR"/>
              </w:rPr>
              <w:t>authorizationDecision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sidRPr="00787F7A">
              <w:rPr>
                <w:rFonts w:eastAsia="Arial Unicode MS"/>
                <w:i/>
                <w:lang w:eastAsia="ko-KR"/>
              </w:rPr>
              <w:t>authorizationDecision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sidRPr="00DE52EA">
              <w:rPr>
                <w:rFonts w:ascii="Arial" w:hAnsi="Arial"/>
                <w:sz w:val="18"/>
                <w:lang w:eastAsia="zh-CN"/>
              </w:rPr>
              <w:t>decision</w:t>
            </w:r>
            <w:r>
              <w:rPr>
                <w:rFonts w:ascii="Arial" w:hAnsi="Arial" w:hint="eastAsia"/>
                <w:sz w:val="18"/>
                <w:lang w:eastAsia="zh-CN"/>
              </w:rPr>
              <w:t>.</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sidRPr="00C27AF5">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sidRPr="00957DB1">
              <w:rPr>
                <w:i/>
              </w:rPr>
              <w:t>authorizationDecision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hint="eastAsia"/>
                <w:i/>
                <w:lang w:eastAsia="zh-CN"/>
              </w:rPr>
              <w:t>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Pr="007C63D7">
              <w:rPr>
                <w:rFonts w:hint="eastAsia"/>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sidRPr="001645AE">
              <w:rPr>
                <w:rFonts w:ascii="Arial" w:hAnsi="Arial"/>
                <w:i/>
                <w:sz w:val="18"/>
                <w:lang w:val="en-US" w:eastAsia="ko-KR"/>
              </w:rPr>
              <w:t>authorizationDecision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42</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538" w:name="_Toc442088378"/>
      <w:bookmarkStart w:id="2539" w:name="_Toc442090037"/>
      <w:bookmarkStart w:id="2540" w:name="_Toc442090602"/>
      <w:bookmarkStart w:id="2541" w:name="_Toc442093320"/>
      <w:bookmarkStart w:id="2542" w:name="_Toc445029597"/>
      <w:bookmarkStart w:id="2543" w:name="_Toc470164074"/>
      <w:bookmarkStart w:id="2544" w:name="_Toc470164656"/>
      <w:bookmarkStart w:id="2545" w:name="_Toc475715265"/>
      <w:bookmarkStart w:id="2546" w:name="_Toc479349071"/>
      <w:bookmarkStart w:id="2547" w:name="_Toc479354153"/>
      <w:r w:rsidRPr="00CC7972">
        <w:lastRenderedPageBreak/>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538"/>
      <w:bookmarkEnd w:id="2539"/>
      <w:bookmarkEnd w:id="2540"/>
      <w:bookmarkEnd w:id="2541"/>
      <w:bookmarkEnd w:id="2542"/>
      <w:bookmarkEnd w:id="2543"/>
      <w:bookmarkEnd w:id="2544"/>
      <w:bookmarkEnd w:id="2545"/>
      <w:bookmarkEnd w:id="2546"/>
      <w:bookmarkEnd w:id="2547"/>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548" w:name="_Toc442088379"/>
      <w:bookmarkStart w:id="2549" w:name="_Toc442090038"/>
      <w:bookmarkStart w:id="2550" w:name="_Toc442090603"/>
      <w:bookmarkStart w:id="2551" w:name="_Toc442093321"/>
      <w:bookmarkStart w:id="2552" w:name="_Toc445029598"/>
      <w:bookmarkStart w:id="2553" w:name="_Toc470164075"/>
      <w:bookmarkStart w:id="2554" w:name="_Toc470164657"/>
      <w:bookmarkStart w:id="2555" w:name="_Toc475715266"/>
      <w:bookmarkStart w:id="2556" w:name="_Toc479349072"/>
      <w:bookmarkStart w:id="2557" w:name="_Toc479354154"/>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548"/>
      <w:bookmarkEnd w:id="2549"/>
      <w:bookmarkEnd w:id="2550"/>
      <w:bookmarkEnd w:id="2551"/>
      <w:bookmarkEnd w:id="2552"/>
      <w:bookmarkEnd w:id="2553"/>
      <w:bookmarkEnd w:id="2554"/>
      <w:bookmarkEnd w:id="2555"/>
      <w:bookmarkEnd w:id="2556"/>
      <w:bookmarkEnd w:id="2557"/>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558" w:name="_Toc470164076"/>
      <w:bookmarkStart w:id="2559" w:name="_Toc470164658"/>
      <w:bookmarkStart w:id="2560" w:name="_Toc475715267"/>
      <w:bookmarkStart w:id="2561" w:name="_Toc479349073"/>
      <w:bookmarkStart w:id="2562" w:name="_Toc479354155"/>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558"/>
      <w:bookmarkEnd w:id="2559"/>
      <w:bookmarkEnd w:id="2560"/>
      <w:bookmarkEnd w:id="2561"/>
      <w:bookmarkEnd w:id="2562"/>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the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rFonts w:hint="eastAsia"/>
          <w:lang w:eastAsia="zh-CN"/>
        </w:rPr>
        <w:t>A CSE can request access control policies through sending a RETRIEVE request to an &lt;</w:t>
      </w:r>
      <w:r w:rsidRPr="00B11D07">
        <w:rPr>
          <w:rFonts w:hint="eastAsia"/>
          <w:i/>
          <w:lang w:eastAsia="zh-CN"/>
        </w:rPr>
        <w:t>authorization</w:t>
      </w:r>
      <w:r>
        <w:rPr>
          <w:rFonts w:hint="eastAsia"/>
          <w:i/>
          <w:lang w:eastAsia="zh-CN"/>
        </w:rPr>
        <w:t>Policy</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policy request 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policy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to</w:t>
      </w:r>
      <w:r>
        <w:rPr>
          <w:lang w:eastAsia="zh-CN"/>
        </w:rPr>
        <w:t>=</w:t>
      </w:r>
      <w:r w:rsidRPr="00801E08">
        <w:rPr>
          <w:lang w:eastAsia="zh-CN"/>
        </w:rPr>
        <w:t>/CSE987776/a234361</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representing the access control policies are the target attributes that the policy requester wants to retrieve.</w:t>
      </w:r>
    </w:p>
    <w:p w:rsidR="00472619" w:rsidRDefault="00472619" w:rsidP="00472619">
      <w:pPr>
        <w:rPr>
          <w:lang w:eastAsia="zh-CN"/>
        </w:rPr>
      </w:pPr>
      <w:r>
        <w:rPr>
          <w:lang w:eastAsia="zh-CN"/>
        </w:rPr>
        <w:lastRenderedPageBreak/>
        <w:t>A</w:t>
      </w:r>
      <w:r>
        <w:rPr>
          <w:rFonts w:hint="eastAsia"/>
          <w:lang w:eastAsia="zh-CN"/>
        </w:rPr>
        <w:t xml:space="preserve"> RETRIEVE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and/or policy combining algorithm are returned back to the policy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563" w:name="_Toc470164077"/>
      <w:bookmarkStart w:id="2564" w:name="_Toc470164659"/>
      <w:bookmarkStart w:id="2565" w:name="_Toc475715268"/>
      <w:bookmarkStart w:id="2566" w:name="_Toc479349074"/>
      <w:bookmarkStart w:id="2567" w:name="_Toc479354156"/>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563"/>
      <w:bookmarkEnd w:id="2564"/>
      <w:bookmarkEnd w:id="2565"/>
      <w:bookmarkEnd w:id="2566"/>
      <w:bookmarkEnd w:id="2567"/>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568" w:name="_Toc470164078"/>
      <w:bookmarkStart w:id="2569" w:name="_Toc470164660"/>
      <w:bookmarkStart w:id="2570" w:name="_Toc475715269"/>
      <w:bookmarkStart w:id="2571" w:name="_Toc479349075"/>
      <w:bookmarkStart w:id="2572" w:name="_Toc479354157"/>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568"/>
      <w:bookmarkEnd w:id="2569"/>
      <w:bookmarkEnd w:id="2570"/>
      <w:bookmarkEnd w:id="2571"/>
      <w:bookmarkEnd w:id="2572"/>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authorizationPolicy</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authorizationPolicy</w:t>
      </w:r>
      <w:r w:rsidRPr="00496FFB">
        <w:t xml:space="preserve">&gt; </w:t>
      </w:r>
      <w:r w:rsidRPr="00611568">
        <w:rPr>
          <w:rFonts w:hint="eastAsia"/>
          <w:lang w:eastAsia="zh-CN"/>
        </w:rPr>
        <w:t>resource.</w:t>
      </w:r>
      <w:r>
        <w:rPr>
          <w:rFonts w:hint="eastAsia"/>
          <w:lang w:eastAsia="zh-CN"/>
        </w:rPr>
        <w:t xml:space="preserve"> The access control policies shall be specified with </w:t>
      </w:r>
      <w:r>
        <w:rPr>
          <w:rFonts w:hint="eastAsia"/>
          <w:i/>
          <w:lang w:eastAsia="zh-CN"/>
        </w:rPr>
        <w:t>policies</w:t>
      </w:r>
      <w:r>
        <w:rPr>
          <w:rFonts w:hint="eastAsia"/>
          <w:lang w:eastAsia="zh-CN"/>
        </w:rPr>
        <w:t xml:space="preserve"> and/or </w:t>
      </w:r>
      <w:r w:rsidRPr="003C70B2">
        <w:rPr>
          <w:i/>
          <w:lang w:eastAsia="zh-CN"/>
        </w:rPr>
        <w:t>combiningAlgorithm</w:t>
      </w:r>
      <w:r>
        <w:rPr>
          <w:rFonts w:hint="eastAsia"/>
          <w:lang w:eastAsia="zh-CN"/>
        </w:rPr>
        <w:t xml:space="preserve"> attributes that are the target attributes to be retrieved, and the access control policy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29</w:t>
      </w:r>
      <w:r w:rsidRPr="005B2303">
        <w:t>-1: &lt;</w:t>
      </w:r>
      <w:r>
        <w:rPr>
          <w:i/>
        </w:rPr>
        <w:t>authorizationPolicy</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authorizationPolicy</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authorizationPolicy</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lang w:eastAsia="zh-CN"/>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authorizationPolicy</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053A3E">
              <w:rPr>
                <w:rFonts w:hint="eastAsia"/>
                <w:i/>
                <w:lang w:eastAsia="zh-CN"/>
              </w:rPr>
              <w:t>Content</w:t>
            </w:r>
            <w:r w:rsidRPr="00053A3E">
              <w:rPr>
                <w:rFonts w:hint="eastAsia"/>
                <w:lang w:eastAsia="zh-CN"/>
              </w:rPr>
              <w:t xml:space="preserve"> </w:t>
            </w:r>
            <w:r>
              <w:rPr>
                <w:rFonts w:hint="eastAsia"/>
                <w:lang w:eastAsia="zh-CN"/>
              </w:rPr>
              <w:t xml:space="preserve">and </w:t>
            </w:r>
            <w:r w:rsidR="006D20CF" w:rsidRPr="00B0538C">
              <w:rPr>
                <w:i/>
                <w:lang w:eastAsia="zh-CN"/>
              </w:rPr>
              <w:t>Filter Criteria</w:t>
            </w:r>
            <w:r w:rsidRPr="00053A3E">
              <w:rPr>
                <w:rFonts w:hint="eastAsia"/>
                <w:i/>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Pr>
                <w:rFonts w:ascii="Arial" w:hAnsi="Arial"/>
                <w:i/>
                <w:sz w:val="18"/>
                <w:lang w:val="en-US" w:eastAsia="ko-KR"/>
              </w:rPr>
              <w:t>authorizationPolicy</w:t>
            </w:r>
            <w:r w:rsidRPr="00CC7972">
              <w:rPr>
                <w:rFonts w:ascii="Arial" w:hAnsi="Arial"/>
                <w:sz w:val="18"/>
                <w:lang w:eastAsia="ko-KR"/>
              </w:rPr>
              <w:t>&gt; resource as defined in clause 9.6.</w:t>
            </w:r>
            <w:r w:rsidR="00732E7B">
              <w:rPr>
                <w:rFonts w:ascii="Arial" w:eastAsiaTheme="minorEastAsia" w:hAnsi="Arial" w:hint="eastAsia"/>
                <w:sz w:val="18"/>
                <w:lang w:eastAsia="zh-CN"/>
              </w:rPr>
              <w:t>43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573" w:name="_Toc470164079"/>
      <w:bookmarkStart w:id="2574" w:name="_Toc470164661"/>
      <w:bookmarkStart w:id="2575" w:name="_Toc475715270"/>
      <w:bookmarkStart w:id="2576" w:name="_Toc479349076"/>
      <w:bookmarkStart w:id="2577" w:name="_Toc479354158"/>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573"/>
      <w:bookmarkEnd w:id="2574"/>
      <w:bookmarkEnd w:id="2575"/>
      <w:bookmarkEnd w:id="2576"/>
      <w:bookmarkEnd w:id="2577"/>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578" w:name="_Toc470164080"/>
      <w:bookmarkStart w:id="2579" w:name="_Toc470164662"/>
      <w:bookmarkStart w:id="2580" w:name="_Toc475715271"/>
      <w:bookmarkStart w:id="2581" w:name="_Toc479349077"/>
      <w:bookmarkStart w:id="2582" w:name="_Toc479354159"/>
      <w:r>
        <w:lastRenderedPageBreak/>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578"/>
      <w:bookmarkEnd w:id="2579"/>
      <w:bookmarkEnd w:id="2580"/>
      <w:bookmarkEnd w:id="2581"/>
      <w:bookmarkEnd w:id="2582"/>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583" w:name="_Toc470164081"/>
      <w:bookmarkStart w:id="2584" w:name="_Toc470164663"/>
      <w:bookmarkStart w:id="2585" w:name="_Toc475715272"/>
      <w:bookmarkStart w:id="2586" w:name="_Toc479349078"/>
      <w:bookmarkStart w:id="2587" w:name="_Toc479354160"/>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&lt;authorizationPolicy&gt;</w:t>
      </w:r>
      <w:bookmarkEnd w:id="2583"/>
      <w:bookmarkEnd w:id="2584"/>
      <w:bookmarkEnd w:id="2585"/>
      <w:bookmarkEnd w:id="2586"/>
      <w:bookmarkEnd w:id="2587"/>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an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the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rFonts w:hint="eastAsia"/>
          <w:lang w:eastAsia="zh-CN"/>
        </w:rPr>
        <w:t>A CSE can request access control information through sending a RETRIEVE request to an &lt;</w:t>
      </w:r>
      <w:r w:rsidRPr="00B11D07">
        <w:rPr>
          <w:rFonts w:hint="eastAsia"/>
          <w:i/>
          <w:lang w:eastAsia="zh-CN"/>
        </w:rPr>
        <w:t>authorization</w:t>
      </w:r>
      <w:r>
        <w:rPr>
          <w:rFonts w:hint="eastAsia"/>
          <w:i/>
          <w:lang w:eastAsia="zh-CN"/>
        </w:rPr>
        <w:t>Information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information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Information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roleIDs</w:t>
      </w:r>
      <w:r>
        <w:rPr>
          <w:lang w:eastAsia="zh-CN"/>
        </w:rPr>
        <w:t>=</w:t>
      </w:r>
      <w:r w:rsidRPr="00801E08">
        <w:rPr>
          <w:lang w:eastAsia="zh-CN"/>
        </w:rPr>
        <w:t>/CSE987776/</w:t>
      </w:r>
      <w:r>
        <w:rPr>
          <w:rFonts w:hint="eastAsia"/>
          <w:lang w:eastAsia="zh-CN"/>
        </w:rPr>
        <w:t>r</w:t>
      </w:r>
      <w:r w:rsidRPr="00801E08">
        <w:rPr>
          <w:lang w:eastAsia="zh-CN"/>
        </w:rPr>
        <w:t>234361</w:t>
      </w:r>
      <w:r>
        <w:rPr>
          <w:lang w:eastAsia="zh-CN"/>
        </w:rPr>
        <w:t>"</w:t>
      </w:r>
      <w:r>
        <w:rPr>
          <w:rFonts w:hint="eastAsia"/>
          <w:lang w:eastAsia="zh-CN"/>
        </w:rPr>
        <w:t xml:space="preserve">, </w:t>
      </w:r>
      <w:r w:rsidRPr="00583AD0">
        <w:rPr>
          <w:lang w:eastAsia="zh-CN"/>
        </w:rPr>
        <w:t>"</w:t>
      </w:r>
      <w:r>
        <w:rPr>
          <w:rFonts w:hint="eastAsia"/>
          <w:lang w:eastAsia="zh-CN"/>
        </w:rPr>
        <w:t>tokenIDs</w:t>
      </w:r>
      <w:r>
        <w:rPr>
          <w:lang w:eastAsia="zh-CN"/>
        </w:rPr>
        <w:t>=</w:t>
      </w:r>
      <w:r w:rsidRPr="00801E08">
        <w:rPr>
          <w:lang w:eastAsia="zh-CN"/>
        </w:rPr>
        <w:t>/CSE987776/</w:t>
      </w:r>
      <w:r>
        <w:rPr>
          <w:rFonts w:hint="eastAsia"/>
          <w:lang w:eastAsia="zh-CN"/>
        </w:rPr>
        <w:t>t</w:t>
      </w:r>
      <w:r w:rsidRPr="00801E08">
        <w:rPr>
          <w:lang w:eastAsia="zh-CN"/>
        </w:rPr>
        <w:t>234361</w:t>
      </w:r>
      <w:r>
        <w:rPr>
          <w:rFonts w:hint="eastAsia"/>
          <w:lang w:eastAsia="zh-CN"/>
        </w:rPr>
        <w:t xml:space="preserve"> </w:t>
      </w:r>
      <w:r w:rsidRPr="00801E08">
        <w:rPr>
          <w:lang w:eastAsia="zh-CN"/>
        </w:rPr>
        <w:t>/CSE987776/</w:t>
      </w:r>
      <w:r>
        <w:rPr>
          <w:rFonts w:hint="eastAsia"/>
          <w:lang w:eastAsia="zh-CN"/>
        </w:rPr>
        <w:t>t</w:t>
      </w:r>
      <w:r w:rsidRPr="00801E08">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sidRPr="00D731E3">
        <w:rPr>
          <w:rFonts w:hint="eastAsia"/>
          <w:i/>
          <w:lang w:eastAsia="zh-CN"/>
        </w:rPr>
        <w:t>role</w:t>
      </w:r>
      <w:r>
        <w:rPr>
          <w:rFonts w:hint="eastAsia"/>
          <w:lang w:eastAsia="zh-CN"/>
        </w:rPr>
        <w:t>&gt; and &lt;</w:t>
      </w:r>
      <w:r w:rsidRPr="00D731E3">
        <w:rPr>
          <w:rFonts w:hint="eastAsia"/>
          <w:i/>
          <w:lang w:eastAsia="zh-CN"/>
        </w:rPr>
        <w:t>token</w:t>
      </w:r>
      <w:r>
        <w:rPr>
          <w:rFonts w:hint="eastAsia"/>
          <w:lang w:eastAsia="zh-CN"/>
        </w:rPr>
        <w:t>&gt;) representing the access control information are the target child resources that the Information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588" w:name="_Toc470164082"/>
      <w:bookmarkStart w:id="2589" w:name="_Toc470164664"/>
      <w:bookmarkStart w:id="2590" w:name="_Toc475715273"/>
      <w:bookmarkStart w:id="2591" w:name="_Toc479349079"/>
      <w:bookmarkStart w:id="2592" w:name="_Toc479354161"/>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588"/>
      <w:bookmarkEnd w:id="2589"/>
      <w:bookmarkEnd w:id="2590"/>
      <w:bookmarkEnd w:id="2591"/>
      <w:bookmarkEnd w:id="2592"/>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593" w:name="_Toc470164083"/>
      <w:bookmarkStart w:id="2594" w:name="_Toc470164665"/>
      <w:bookmarkStart w:id="2595" w:name="_Toc475715274"/>
      <w:bookmarkStart w:id="2596" w:name="_Toc479349080"/>
      <w:bookmarkStart w:id="2597" w:name="_Toc479354162"/>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593"/>
      <w:bookmarkEnd w:id="2594"/>
      <w:bookmarkEnd w:id="2595"/>
      <w:bookmarkEnd w:id="2596"/>
      <w:bookmarkEnd w:id="2597"/>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authorizationInformation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w:t>
      </w:r>
      <w:r>
        <w:rPr>
          <w:rFonts w:hint="eastAsia"/>
          <w:lang w:eastAsia="zh-CN"/>
        </w:rPr>
        <w:t>information</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authorizationInformation</w:t>
      </w:r>
      <w:r w:rsidRPr="00496FFB">
        <w:t xml:space="preserve">&gt; </w:t>
      </w:r>
      <w:r w:rsidRPr="00611568">
        <w:rPr>
          <w:rFonts w:hint="eastAsia"/>
          <w:lang w:eastAsia="zh-CN"/>
        </w:rPr>
        <w:t>resource.</w:t>
      </w:r>
      <w:r>
        <w:rPr>
          <w:rFonts w:hint="eastAsia"/>
          <w:lang w:eastAsia="zh-CN"/>
        </w:rPr>
        <w:t xml:space="preserve"> 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 xml:space="preserve">&gt; resources that are the target child resources to be retrieved, and the access control </w:t>
      </w:r>
      <w:r w:rsidRPr="00946AFD">
        <w:rPr>
          <w:lang w:eastAsia="zh-CN"/>
        </w:rPr>
        <w:t>information</w:t>
      </w:r>
      <w:r>
        <w:rPr>
          <w:rFonts w:hint="eastAsia"/>
          <w:lang w:eastAsia="zh-CN"/>
        </w:rPr>
        <w:t xml:space="preserve">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w:t>
      </w:r>
    </w:p>
    <w:p w:rsidR="00472619" w:rsidRPr="00946AFD" w:rsidRDefault="00472619" w:rsidP="00472619">
      <w:pPr>
        <w:widowControl w:val="0"/>
        <w:rPr>
          <w:lang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RETRUEVE request, and return the access control </w:t>
      </w:r>
      <w:r w:rsidRPr="00946AFD">
        <w:rPr>
          <w:lang w:eastAsia="zh-CN"/>
        </w:rPr>
        <w:t>information</w:t>
      </w:r>
      <w:r>
        <w:rPr>
          <w:rFonts w:hint="eastAsia"/>
          <w:lang w:eastAsia="zh-CN"/>
        </w:rPr>
        <w:t xml:space="preserve">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34</w:t>
      </w:r>
      <w:r w:rsidRPr="005B2303">
        <w:t>-1: &lt;</w:t>
      </w:r>
      <w:r>
        <w:rPr>
          <w:i/>
        </w:rPr>
        <w:t>authorizationInformation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authorizationInformation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authorizationInformation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sidRPr="00946AFD">
              <w:rPr>
                <w:rFonts w:eastAsia="Arial Unicode MS"/>
                <w:b/>
                <w:i/>
                <w:lang w:eastAsia="ko-KR"/>
              </w:rPr>
              <w:t>Result Content</w:t>
            </w:r>
            <w:r w:rsidRPr="00C55887">
              <w:rPr>
                <w:rFonts w:eastAsia="Arial Unicode MS"/>
                <w:b/>
                <w:i/>
                <w:lang w:eastAsia="ko-KR"/>
              </w:rPr>
              <w:t>:</w:t>
            </w:r>
            <w:r w:rsidRPr="00D11A81">
              <w:rPr>
                <w:rFonts w:eastAsia="Arial Unicode MS"/>
                <w:lang w:eastAsia="ko-KR"/>
              </w:rPr>
              <w:t xml:space="preserve"> </w:t>
            </w:r>
            <w:r>
              <w:rPr>
                <w:rFonts w:eastAsia="Arial Unicode MS" w:hint="eastAsia"/>
                <w:lang w:eastAsia="zh-CN"/>
              </w:rPr>
              <w:t>It shall be set as</w:t>
            </w:r>
            <w:r w:rsidRPr="007C63D7">
              <w:rPr>
                <w:rFonts w:eastAsia="Arial Unicode MS" w:hint="eastAsia"/>
                <w:lang w:eastAsia="zh-CN"/>
              </w:rPr>
              <w:t xml:space="preserve"> </w:t>
            </w:r>
            <w:r w:rsidRPr="005522AD">
              <w:rPr>
                <w:rFonts w:eastAsia="Arial Unicode MS"/>
                <w:lang w:eastAsia="zh-CN"/>
              </w:rPr>
              <w:t>child-resources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sidRPr="00035E9C">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sidR="005875A2" w:rsidRPr="005875A2">
              <w:rPr>
                <w:rFonts w:ascii="Arial" w:eastAsia="Arial Unicode MS" w:hAnsi="Arial"/>
                <w:sz w:val="18"/>
                <w:lang w:eastAsia="zh-CN"/>
              </w:rPr>
              <w:t xml:space="preserve"> 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authorizationInformation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eastAsia="Arial Unicode MS"/>
                <w:i/>
                <w:lang w:eastAsia="ko-KR"/>
              </w:rPr>
              <w:t>Result 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006D20CF" w:rsidRPr="00B0538C">
              <w:rPr>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ind w:left="2098" w:hanging="454"/>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035E9C">
              <w:rPr>
                <w:rFonts w:ascii="Arial" w:hAnsi="Arial"/>
                <w:sz w:val="18"/>
                <w:lang w:eastAsia="zh-CN"/>
              </w:rPr>
              <w:t>&lt;</w:t>
            </w:r>
            <w:r w:rsidRPr="00035E9C">
              <w:rPr>
                <w:rFonts w:ascii="Arial" w:hAnsi="Arial"/>
                <w:i/>
                <w:sz w:val="18"/>
                <w:lang w:eastAsia="zh-CN"/>
              </w:rPr>
              <w:t>role</w:t>
            </w:r>
            <w:r w:rsidRPr="00035E9C">
              <w:rPr>
                <w:rFonts w:ascii="Arial" w:hAnsi="Arial"/>
                <w:sz w:val="18"/>
                <w:lang w:eastAsia="zh-CN"/>
              </w:rPr>
              <w:t>&gt; and/or &lt;</w:t>
            </w:r>
            <w:r w:rsidRPr="00035E9C">
              <w:rPr>
                <w:rFonts w:ascii="Arial" w:hAnsi="Arial"/>
                <w:i/>
                <w:sz w:val="18"/>
                <w:lang w:eastAsia="zh-CN"/>
              </w:rPr>
              <w:t>token</w:t>
            </w:r>
            <w:r w:rsidRPr="00035E9C">
              <w:rPr>
                <w:rFonts w:ascii="Arial" w:hAnsi="Arial"/>
                <w:sz w:val="18"/>
                <w:lang w:eastAsia="zh-CN"/>
              </w:rPr>
              <w:t xml:space="preserve">&gt; resources </w:t>
            </w:r>
            <w:r w:rsidRPr="00CC7972">
              <w:rPr>
                <w:rFonts w:ascii="Arial" w:hAnsi="Arial"/>
                <w:sz w:val="18"/>
                <w:lang w:eastAsia="ko-KR"/>
              </w:rPr>
              <w:t>of the &lt;</w:t>
            </w:r>
            <w:r>
              <w:rPr>
                <w:rFonts w:ascii="Arial" w:hAnsi="Arial"/>
                <w:i/>
                <w:sz w:val="18"/>
                <w:lang w:val="en-US" w:eastAsia="ko-KR"/>
              </w:rPr>
              <w:t>authorizationInformation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598" w:name="_Toc470164084"/>
      <w:bookmarkStart w:id="2599" w:name="_Toc470164666"/>
      <w:bookmarkStart w:id="2600" w:name="_Toc475715275"/>
      <w:bookmarkStart w:id="2601" w:name="_Toc479349081"/>
      <w:bookmarkStart w:id="2602" w:name="_Toc479354163"/>
      <w:r>
        <w:lastRenderedPageBreak/>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598"/>
      <w:bookmarkEnd w:id="2599"/>
      <w:bookmarkEnd w:id="2600"/>
      <w:bookmarkEnd w:id="2601"/>
      <w:bookmarkEnd w:id="2602"/>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603" w:name="_Toc470164085"/>
      <w:bookmarkStart w:id="2604" w:name="_Toc470164667"/>
      <w:bookmarkStart w:id="2605" w:name="_Toc475715276"/>
      <w:bookmarkStart w:id="2606" w:name="_Toc479349082"/>
      <w:bookmarkStart w:id="2607" w:name="_Toc479354164"/>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603"/>
      <w:bookmarkEnd w:id="2604"/>
      <w:bookmarkEnd w:id="2605"/>
      <w:bookmarkEnd w:id="2606"/>
      <w:bookmarkEnd w:id="2607"/>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2608" w:name="_Toc470164086"/>
      <w:bookmarkStart w:id="2609" w:name="_Toc470164668"/>
      <w:bookmarkStart w:id="2610" w:name="_Toc475715277"/>
      <w:bookmarkStart w:id="2611" w:name="_Toc479349083"/>
      <w:bookmarkStart w:id="2612" w:name="_Toc479354165"/>
      <w:r w:rsidRPr="005A3421">
        <w:t>10.2.</w:t>
      </w:r>
      <w:r>
        <w:t>4</w:t>
      </w:r>
      <w:r w:rsidRPr="005A3421">
        <w:tab/>
      </w:r>
      <w:r>
        <w:t>Data management</w:t>
      </w:r>
      <w:bookmarkEnd w:id="2608"/>
      <w:bookmarkEnd w:id="2609"/>
      <w:bookmarkEnd w:id="2610"/>
      <w:bookmarkEnd w:id="2611"/>
      <w:bookmarkEnd w:id="2612"/>
    </w:p>
    <w:p w:rsidR="008F2794" w:rsidRPr="005A3421" w:rsidRDefault="008F2794" w:rsidP="008F2794">
      <w:pPr>
        <w:pStyle w:val="40"/>
      </w:pPr>
      <w:bookmarkStart w:id="2613" w:name="_Toc470164087"/>
      <w:bookmarkStart w:id="2614" w:name="_Toc470164669"/>
      <w:bookmarkStart w:id="2615" w:name="_Toc475715278"/>
      <w:bookmarkStart w:id="2616" w:name="_Toc479349084"/>
      <w:bookmarkStart w:id="2617" w:name="_Toc479354166"/>
      <w:r w:rsidRPr="005A3421">
        <w:t>10.2.</w:t>
      </w:r>
      <w:r>
        <w:t>4</w:t>
      </w:r>
      <w:r w:rsidRPr="005A3421">
        <w:t>.1</w:t>
      </w:r>
      <w:r w:rsidRPr="005A3421">
        <w:tab/>
        <w:t>Introduction</w:t>
      </w:r>
      <w:bookmarkEnd w:id="2613"/>
      <w:bookmarkEnd w:id="2614"/>
      <w:bookmarkEnd w:id="2615"/>
      <w:bookmarkEnd w:id="2616"/>
      <w:bookmarkEnd w:id="2617"/>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2618" w:name="_Toc470164088"/>
      <w:bookmarkStart w:id="2619" w:name="_Toc470164670"/>
      <w:bookmarkStart w:id="2620" w:name="_Toc475715279"/>
      <w:bookmarkStart w:id="2621" w:name="_Toc479349085"/>
      <w:bookmarkStart w:id="2622" w:name="_Toc479354167"/>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618"/>
      <w:bookmarkEnd w:id="2619"/>
      <w:bookmarkEnd w:id="2620"/>
      <w:bookmarkEnd w:id="2621"/>
      <w:bookmarkEnd w:id="2622"/>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2623" w:name="_Toc470164089"/>
      <w:bookmarkStart w:id="2624" w:name="_Toc470164671"/>
      <w:bookmarkStart w:id="2625" w:name="_Toc475715280"/>
      <w:bookmarkStart w:id="2626" w:name="_Toc479349086"/>
      <w:bookmarkStart w:id="2627" w:name="_Toc479354168"/>
      <w:r w:rsidRPr="005A3421">
        <w:t>10.2.4.</w:t>
      </w:r>
      <w:r>
        <w:t>3</w:t>
      </w:r>
      <w:r w:rsidRPr="005A3421">
        <w:tab/>
        <w:t xml:space="preserve">Create </w:t>
      </w:r>
      <w:r w:rsidRPr="005A3421">
        <w:rPr>
          <w:i/>
        </w:rPr>
        <w:t>&lt;container&gt;</w:t>
      </w:r>
      <w:bookmarkEnd w:id="2623"/>
      <w:bookmarkEnd w:id="2624"/>
      <w:bookmarkEnd w:id="2625"/>
      <w:bookmarkEnd w:id="2626"/>
      <w:bookmarkEnd w:id="2627"/>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628" w:name="_Toc470164090"/>
      <w:bookmarkStart w:id="2629" w:name="_Toc470164672"/>
      <w:bookmarkStart w:id="2630" w:name="_Toc475715281"/>
      <w:bookmarkStart w:id="2631" w:name="_Toc479349087"/>
      <w:bookmarkStart w:id="2632" w:name="_Toc479354169"/>
      <w:r w:rsidRPr="005A3421">
        <w:t>10.2.4.</w:t>
      </w:r>
      <w:r>
        <w:t>4</w:t>
      </w:r>
      <w:r w:rsidRPr="005A3421">
        <w:tab/>
        <w:t xml:space="preserve">Retrieve </w:t>
      </w:r>
      <w:r w:rsidRPr="005A3421">
        <w:rPr>
          <w:i/>
        </w:rPr>
        <w:t>&lt;container&gt;</w:t>
      </w:r>
      <w:bookmarkEnd w:id="2628"/>
      <w:bookmarkEnd w:id="2629"/>
      <w:bookmarkEnd w:id="2630"/>
      <w:bookmarkEnd w:id="2631"/>
      <w:bookmarkEnd w:id="2632"/>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2633" w:name="_Toc470164091"/>
      <w:bookmarkStart w:id="2634" w:name="_Toc470164673"/>
      <w:bookmarkStart w:id="2635" w:name="_Toc475715282"/>
      <w:bookmarkStart w:id="2636" w:name="_Toc479349088"/>
      <w:bookmarkStart w:id="2637" w:name="_Toc479354170"/>
      <w:r w:rsidRPr="005A3421">
        <w:t>10.2.4.</w:t>
      </w:r>
      <w:r>
        <w:t>5</w:t>
      </w:r>
      <w:r w:rsidRPr="005A3421">
        <w:tab/>
        <w:t xml:space="preserve">Update </w:t>
      </w:r>
      <w:r w:rsidRPr="005A3421">
        <w:rPr>
          <w:i/>
        </w:rPr>
        <w:t>&lt;container&gt;</w:t>
      </w:r>
      <w:bookmarkEnd w:id="2633"/>
      <w:bookmarkEnd w:id="2634"/>
      <w:bookmarkEnd w:id="2635"/>
      <w:bookmarkEnd w:id="2636"/>
      <w:bookmarkEnd w:id="2637"/>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38" w:name="_Toc470164092"/>
      <w:bookmarkStart w:id="2639" w:name="_Toc470164674"/>
      <w:bookmarkStart w:id="2640" w:name="_Toc475715283"/>
      <w:bookmarkStart w:id="2641" w:name="_Toc479349089"/>
      <w:bookmarkStart w:id="2642" w:name="_Toc479354171"/>
      <w:r w:rsidRPr="005A3421">
        <w:t>10.2.4.</w:t>
      </w:r>
      <w:r>
        <w:t>6</w:t>
      </w:r>
      <w:r w:rsidRPr="005A3421">
        <w:tab/>
        <w:t xml:space="preserve">Delete </w:t>
      </w:r>
      <w:r w:rsidRPr="005A3421">
        <w:rPr>
          <w:i/>
        </w:rPr>
        <w:t>&lt;container&gt;</w:t>
      </w:r>
      <w:bookmarkEnd w:id="2638"/>
      <w:bookmarkEnd w:id="2639"/>
      <w:bookmarkEnd w:id="2640"/>
      <w:bookmarkEnd w:id="2641"/>
      <w:bookmarkEnd w:id="2642"/>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2643" w:name="_Toc470164093"/>
      <w:bookmarkStart w:id="2644" w:name="_Toc470164675"/>
      <w:bookmarkStart w:id="2645" w:name="_Toc475715284"/>
      <w:bookmarkStart w:id="2646" w:name="_Toc479349090"/>
      <w:bookmarkStart w:id="2647" w:name="_Toc479354172"/>
      <w:r w:rsidRPr="005A3421">
        <w:t>10.2.</w:t>
      </w:r>
      <w:r>
        <w:t>4</w:t>
      </w:r>
      <w:r w:rsidRPr="005A3421">
        <w:t>.</w:t>
      </w:r>
      <w:r>
        <w:t>7</w:t>
      </w:r>
      <w:r w:rsidRPr="005A3421">
        <w:tab/>
      </w:r>
      <w:r>
        <w:t xml:space="preserve">Create </w:t>
      </w:r>
      <w:r w:rsidRPr="005A3421">
        <w:rPr>
          <w:rFonts w:hint="eastAsia"/>
          <w:i/>
          <w:lang w:eastAsia="zh-CN"/>
        </w:rPr>
        <w:t>&lt;contentInstance&gt;</w:t>
      </w:r>
      <w:bookmarkEnd w:id="2643"/>
      <w:bookmarkEnd w:id="2644"/>
      <w:bookmarkEnd w:id="2645"/>
      <w:bookmarkEnd w:id="2646"/>
      <w:bookmarkEnd w:id="2647"/>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2648" w:name="_Toc470164094"/>
      <w:bookmarkStart w:id="2649" w:name="_Toc470164676"/>
      <w:bookmarkStart w:id="2650" w:name="_Toc475715285"/>
      <w:bookmarkStart w:id="2651" w:name="_Toc479349091"/>
      <w:bookmarkStart w:id="2652" w:name="_Toc479354173"/>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648"/>
      <w:bookmarkEnd w:id="2649"/>
      <w:bookmarkEnd w:id="2650"/>
      <w:bookmarkEnd w:id="2651"/>
      <w:bookmarkEnd w:id="2652"/>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2653" w:name="_Toc470164095"/>
      <w:bookmarkStart w:id="2654" w:name="_Toc470164677"/>
      <w:bookmarkStart w:id="2655" w:name="_Toc475715286"/>
      <w:bookmarkStart w:id="2656" w:name="_Toc479349092"/>
      <w:bookmarkStart w:id="2657" w:name="_Toc479354174"/>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653"/>
      <w:bookmarkEnd w:id="2654"/>
      <w:bookmarkEnd w:id="2655"/>
      <w:bookmarkEnd w:id="2656"/>
      <w:bookmarkEnd w:id="2657"/>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2658" w:name="_Toc470164096"/>
      <w:bookmarkStart w:id="2659" w:name="_Toc470164678"/>
      <w:bookmarkStart w:id="2660" w:name="_Toc475715287"/>
      <w:bookmarkStart w:id="2661" w:name="_Toc479349093"/>
      <w:bookmarkStart w:id="2662" w:name="_Toc479354175"/>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658"/>
      <w:bookmarkEnd w:id="2659"/>
      <w:bookmarkEnd w:id="2660"/>
      <w:bookmarkEnd w:id="2661"/>
      <w:bookmarkEnd w:id="2662"/>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2663" w:name="_Toc470164097"/>
      <w:bookmarkStart w:id="2664" w:name="_Toc470164679"/>
      <w:bookmarkStart w:id="2665" w:name="_Toc475715288"/>
      <w:bookmarkStart w:id="2666" w:name="_Toc479349094"/>
      <w:bookmarkStart w:id="2667" w:name="_Toc479354176"/>
      <w:r w:rsidRPr="005A3421">
        <w:t>10.2.</w:t>
      </w:r>
      <w:r>
        <w:t>4</w:t>
      </w:r>
      <w:r w:rsidRPr="005A3421">
        <w:t>.1</w:t>
      </w:r>
      <w:r>
        <w:t>1</w:t>
      </w:r>
      <w:r w:rsidRPr="005A3421">
        <w:tab/>
      </w:r>
      <w:r w:rsidRPr="00EC659B">
        <w:t xml:space="preserve">Retrieve </w:t>
      </w:r>
      <w:r w:rsidRPr="00EC659B">
        <w:rPr>
          <w:i/>
        </w:rPr>
        <w:t>&lt;latest&gt;</w:t>
      </w:r>
      <w:bookmarkEnd w:id="2663"/>
      <w:bookmarkEnd w:id="2664"/>
      <w:bookmarkEnd w:id="2665"/>
      <w:bookmarkEnd w:id="2666"/>
      <w:bookmarkEnd w:id="2667"/>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668" w:name="_Toc470164098"/>
      <w:bookmarkStart w:id="2669" w:name="_Toc470164680"/>
      <w:bookmarkStart w:id="2670" w:name="_Toc475715289"/>
      <w:bookmarkStart w:id="2671" w:name="_Toc479349095"/>
      <w:bookmarkStart w:id="2672" w:name="_Toc479354177"/>
      <w:r w:rsidRPr="005A3421">
        <w:t>10.2.</w:t>
      </w:r>
      <w:r>
        <w:t>4</w:t>
      </w:r>
      <w:r w:rsidRPr="005A3421">
        <w:t>.</w:t>
      </w:r>
      <w:r>
        <w:t>12</w:t>
      </w:r>
      <w:r w:rsidRPr="005A3421">
        <w:tab/>
        <w:t xml:space="preserve">Delete </w:t>
      </w:r>
      <w:r w:rsidRPr="005A3421">
        <w:rPr>
          <w:i/>
        </w:rPr>
        <w:t>&lt;latest&gt;</w:t>
      </w:r>
      <w:bookmarkEnd w:id="2668"/>
      <w:bookmarkEnd w:id="2669"/>
      <w:bookmarkEnd w:id="2670"/>
      <w:bookmarkEnd w:id="2671"/>
      <w:bookmarkEnd w:id="2672"/>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2673" w:name="_Toc470164099"/>
      <w:bookmarkStart w:id="2674" w:name="_Toc470164681"/>
      <w:bookmarkStart w:id="2675" w:name="_Toc475715290"/>
      <w:bookmarkStart w:id="2676" w:name="_Toc479349096"/>
      <w:bookmarkStart w:id="2677" w:name="_Toc479354178"/>
      <w:r w:rsidRPr="005A3421">
        <w:t>10.2.</w:t>
      </w:r>
      <w:r>
        <w:t>4</w:t>
      </w:r>
      <w:r w:rsidRPr="005A3421">
        <w:t>.1</w:t>
      </w:r>
      <w:r>
        <w:t>3</w:t>
      </w:r>
      <w:r w:rsidRPr="005A3421">
        <w:tab/>
      </w:r>
      <w:r w:rsidRPr="00EC659B">
        <w:t xml:space="preserve">Retrieve </w:t>
      </w:r>
      <w:r w:rsidRPr="00EC659B">
        <w:rPr>
          <w:i/>
        </w:rPr>
        <w:t>&lt;oldest&gt;</w:t>
      </w:r>
      <w:bookmarkEnd w:id="2673"/>
      <w:bookmarkEnd w:id="2674"/>
      <w:bookmarkEnd w:id="2675"/>
      <w:bookmarkEnd w:id="2676"/>
      <w:bookmarkEnd w:id="2677"/>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678" w:name="_Toc470164100"/>
      <w:bookmarkStart w:id="2679" w:name="_Toc470164682"/>
      <w:bookmarkStart w:id="2680" w:name="_Toc475715291"/>
      <w:bookmarkStart w:id="2681" w:name="_Toc479349097"/>
      <w:bookmarkStart w:id="2682" w:name="_Toc479354179"/>
      <w:r w:rsidRPr="005A3421">
        <w:t>10.2.</w:t>
      </w:r>
      <w:r>
        <w:t>4</w:t>
      </w:r>
      <w:r w:rsidRPr="005A3421">
        <w:t>.</w:t>
      </w:r>
      <w:r>
        <w:t>14</w:t>
      </w:r>
      <w:r w:rsidRPr="005A3421">
        <w:tab/>
        <w:t xml:space="preserve">Delete </w:t>
      </w:r>
      <w:r w:rsidRPr="005A3421">
        <w:rPr>
          <w:i/>
        </w:rPr>
        <w:t>&lt;oldest&gt;</w:t>
      </w:r>
      <w:bookmarkEnd w:id="2678"/>
      <w:bookmarkEnd w:id="2679"/>
      <w:bookmarkEnd w:id="2680"/>
      <w:bookmarkEnd w:id="2681"/>
      <w:bookmarkEnd w:id="2682"/>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2683" w:name="_Toc470164101"/>
      <w:bookmarkStart w:id="2684" w:name="_Toc470164683"/>
      <w:bookmarkStart w:id="2685" w:name="_Toc475715292"/>
      <w:bookmarkStart w:id="2686" w:name="_Toc479349098"/>
      <w:bookmarkStart w:id="2687" w:name="_Toc479354180"/>
      <w:r w:rsidRPr="005A3421">
        <w:t>10.2.</w:t>
      </w:r>
      <w:r>
        <w:t>4</w:t>
      </w:r>
      <w:r w:rsidRPr="005A3421">
        <w:t>.1</w:t>
      </w:r>
      <w:r>
        <w:t>5</w:t>
      </w:r>
      <w:r w:rsidRPr="005A3421">
        <w:tab/>
      </w:r>
      <w:r>
        <w:t xml:space="preserve">Data management using </w:t>
      </w:r>
      <w:r w:rsidR="00F07ECC" w:rsidRPr="00F07ECC">
        <w:rPr>
          <w:i/>
        </w:rPr>
        <w:t>&lt;flexContainer&gt;</w:t>
      </w:r>
      <w:bookmarkEnd w:id="2683"/>
      <w:bookmarkEnd w:id="2684"/>
      <w:bookmarkEnd w:id="2685"/>
      <w:bookmarkEnd w:id="2686"/>
      <w:bookmarkEnd w:id="268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2688" w:name="_Toc470164102"/>
      <w:bookmarkStart w:id="2689" w:name="_Toc470164684"/>
      <w:bookmarkStart w:id="2690" w:name="_Toc475715293"/>
      <w:bookmarkStart w:id="2691" w:name="_Toc479349099"/>
      <w:bookmarkStart w:id="2692" w:name="_Toc479354181"/>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2688"/>
      <w:bookmarkEnd w:id="2689"/>
      <w:bookmarkEnd w:id="2690"/>
      <w:bookmarkEnd w:id="2691"/>
      <w:bookmarkEnd w:id="2692"/>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2693" w:name="_Toc470164103"/>
      <w:bookmarkStart w:id="2694" w:name="_Toc470164685"/>
      <w:bookmarkStart w:id="2695" w:name="_Toc475715294"/>
      <w:bookmarkStart w:id="2696" w:name="_Toc479349100"/>
      <w:bookmarkStart w:id="2697" w:name="_Toc47935418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2693"/>
      <w:bookmarkEnd w:id="2694"/>
      <w:bookmarkEnd w:id="2695"/>
      <w:bookmarkEnd w:id="2696"/>
      <w:bookmarkEnd w:id="2697"/>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2698" w:name="_Toc470164104"/>
      <w:bookmarkStart w:id="2699" w:name="_Toc470164686"/>
      <w:bookmarkStart w:id="2700" w:name="_Toc475715295"/>
      <w:bookmarkStart w:id="2701" w:name="_Toc479349101"/>
      <w:bookmarkStart w:id="2702" w:name="_Toc479354183"/>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2698"/>
      <w:bookmarkEnd w:id="2699"/>
      <w:bookmarkEnd w:id="2700"/>
      <w:bookmarkEnd w:id="2701"/>
      <w:bookmarkEnd w:id="2702"/>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2703" w:name="_Toc470164105"/>
      <w:bookmarkStart w:id="2704" w:name="_Toc470164687"/>
      <w:bookmarkStart w:id="2705" w:name="_Toc475715296"/>
      <w:bookmarkStart w:id="2706" w:name="_Toc479349102"/>
      <w:bookmarkStart w:id="2707" w:name="_Toc479354184"/>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2703"/>
      <w:bookmarkEnd w:id="2704"/>
      <w:bookmarkEnd w:id="2705"/>
      <w:bookmarkEnd w:id="2706"/>
      <w:bookmarkEnd w:id="2707"/>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708" w:name="_Toc470164106"/>
      <w:bookmarkStart w:id="2709" w:name="_Toc470164688"/>
      <w:bookmarkStart w:id="2710" w:name="_Toc475715297"/>
      <w:bookmarkStart w:id="2711" w:name="_Toc479349103"/>
      <w:bookmarkStart w:id="2712" w:name="_Toc479354185"/>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2708"/>
      <w:bookmarkEnd w:id="2709"/>
      <w:bookmarkEnd w:id="2710"/>
      <w:bookmarkEnd w:id="2711"/>
      <w:bookmarkEnd w:id="2712"/>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2713" w:name="_Toc470164107"/>
      <w:bookmarkStart w:id="2714" w:name="_Toc470164689"/>
      <w:bookmarkStart w:id="2715" w:name="_Toc475715298"/>
      <w:bookmarkStart w:id="2716" w:name="_Toc479349104"/>
      <w:bookmarkStart w:id="2717" w:name="_Toc479354186"/>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2713"/>
      <w:bookmarkEnd w:id="2714"/>
      <w:bookmarkEnd w:id="2715"/>
      <w:bookmarkEnd w:id="2716"/>
      <w:bookmarkEnd w:id="2717"/>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2718" w:name="_Toc470164108"/>
      <w:bookmarkStart w:id="2719" w:name="_Toc470164690"/>
      <w:bookmarkStart w:id="2720" w:name="_Toc475715299"/>
      <w:bookmarkStart w:id="2721" w:name="_Toc479349105"/>
      <w:bookmarkStart w:id="2722" w:name="_Toc479354187"/>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2718"/>
      <w:bookmarkEnd w:id="2719"/>
      <w:bookmarkEnd w:id="2720"/>
      <w:bookmarkEnd w:id="2721"/>
      <w:bookmarkEnd w:id="2722"/>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2723" w:name="_Toc470164109"/>
      <w:bookmarkStart w:id="2724" w:name="_Toc470164691"/>
      <w:bookmarkStart w:id="2725" w:name="_Toc475715300"/>
      <w:bookmarkStart w:id="2726" w:name="_Toc479349106"/>
      <w:bookmarkStart w:id="2727" w:name="_Toc47935418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2723"/>
      <w:bookmarkEnd w:id="2724"/>
      <w:bookmarkEnd w:id="2725"/>
      <w:bookmarkEnd w:id="2726"/>
      <w:bookmarkEnd w:id="2727"/>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2728" w:name="_Toc470164110"/>
      <w:bookmarkStart w:id="2729" w:name="_Toc470164692"/>
      <w:bookmarkStart w:id="2730" w:name="_Toc475715301"/>
      <w:bookmarkStart w:id="2731" w:name="_Toc479349107"/>
      <w:bookmarkStart w:id="2732" w:name="_Toc47935418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2728"/>
      <w:bookmarkEnd w:id="2729"/>
      <w:bookmarkEnd w:id="2730"/>
      <w:bookmarkEnd w:id="2731"/>
      <w:bookmarkEnd w:id="2732"/>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2733" w:name="_Toc470164111"/>
      <w:bookmarkStart w:id="2734" w:name="_Toc470164693"/>
      <w:bookmarkStart w:id="2735" w:name="_Toc475715302"/>
      <w:bookmarkStart w:id="2736" w:name="_Toc479349108"/>
      <w:bookmarkStart w:id="2737" w:name="_Toc47935419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2733"/>
      <w:bookmarkEnd w:id="2734"/>
      <w:bookmarkEnd w:id="2735"/>
      <w:bookmarkEnd w:id="2736"/>
      <w:bookmarkEnd w:id="2737"/>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2738" w:name="_Toc470164112"/>
      <w:bookmarkStart w:id="2739" w:name="_Toc470164694"/>
      <w:bookmarkStart w:id="2740" w:name="_Toc475715303"/>
      <w:bookmarkStart w:id="2741" w:name="_Toc479349109"/>
      <w:bookmarkStart w:id="2742" w:name="_Toc479354191"/>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2738"/>
      <w:bookmarkEnd w:id="2739"/>
      <w:bookmarkEnd w:id="2740"/>
      <w:bookmarkEnd w:id="2741"/>
      <w:bookmarkEnd w:id="2742"/>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2743" w:name="_Toc470164113"/>
      <w:bookmarkStart w:id="2744" w:name="_Toc470164695"/>
      <w:bookmarkStart w:id="2745" w:name="_Toc475715304"/>
      <w:bookmarkStart w:id="2746" w:name="_Toc479349110"/>
      <w:bookmarkStart w:id="2747" w:name="_Toc47935419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2743"/>
      <w:bookmarkEnd w:id="2744"/>
      <w:bookmarkEnd w:id="2745"/>
      <w:bookmarkEnd w:id="2746"/>
      <w:bookmarkEnd w:id="2747"/>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2748" w:name="_Toc470164114"/>
      <w:bookmarkStart w:id="2749" w:name="_Toc470164696"/>
      <w:bookmarkStart w:id="2750" w:name="_Toc475715305"/>
      <w:bookmarkStart w:id="2751" w:name="_Toc479349111"/>
      <w:bookmarkStart w:id="2752" w:name="_Toc47935419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2748"/>
      <w:bookmarkEnd w:id="2749"/>
      <w:bookmarkEnd w:id="2750"/>
      <w:bookmarkEnd w:id="2751"/>
      <w:bookmarkEnd w:id="2752"/>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2753" w:name="_Toc470164115"/>
      <w:bookmarkStart w:id="2754" w:name="_Toc470164697"/>
      <w:bookmarkStart w:id="2755" w:name="_Toc475715306"/>
      <w:bookmarkStart w:id="2756" w:name="_Toc479349112"/>
      <w:bookmarkStart w:id="2757" w:name="_Toc479354194"/>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2753"/>
      <w:bookmarkEnd w:id="2754"/>
      <w:bookmarkEnd w:id="2755"/>
      <w:bookmarkEnd w:id="2756"/>
      <w:bookmarkEnd w:id="2757"/>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223920" w:rsidRDefault="008F2794" w:rsidP="00223920">
      <w:pPr>
        <w:keepNext/>
        <w:numPr>
          <w:ilvl w:val="0"/>
          <w:numId w:val="36"/>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2" type="#_x0000_t75" style="width:481.6pt;height:150.1pt" o:ole="">
            <v:imagedata r:id="rId155" o:title=""/>
          </v:shape>
          <o:OLEObject Type="Embed" ProgID="Visio.Drawing.11" ShapeID="_x0000_i1102" DrawAspect="Content" ObjectID="_1554899213" r:id="rId156"/>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2758" w:name="_Toc470164116"/>
      <w:bookmarkStart w:id="2759" w:name="_Toc470164698"/>
      <w:bookmarkStart w:id="2760" w:name="_Toc475715307"/>
      <w:bookmarkStart w:id="2761" w:name="_Toc479349113"/>
      <w:bookmarkStart w:id="2762" w:name="_Toc479354195"/>
      <w:r w:rsidRPr="005A3421">
        <w:t>10.2.5</w:t>
      </w:r>
      <w:r w:rsidRPr="005A3421">
        <w:tab/>
      </w:r>
      <w:r>
        <w:t>Request message handling</w:t>
      </w:r>
      <w:bookmarkEnd w:id="2758"/>
      <w:bookmarkEnd w:id="2759"/>
      <w:bookmarkEnd w:id="2760"/>
      <w:bookmarkEnd w:id="2761"/>
      <w:bookmarkEnd w:id="2762"/>
    </w:p>
    <w:p w:rsidR="008F2794" w:rsidRDefault="008F2794" w:rsidP="008F2794">
      <w:pPr>
        <w:pStyle w:val="40"/>
      </w:pPr>
      <w:bookmarkStart w:id="2763" w:name="_Toc470164117"/>
      <w:bookmarkStart w:id="2764" w:name="_Toc470164699"/>
      <w:bookmarkStart w:id="2765" w:name="_Toc475715308"/>
      <w:bookmarkStart w:id="2766" w:name="_Toc479349114"/>
      <w:bookmarkStart w:id="2767" w:name="_Toc479354196"/>
      <w:r w:rsidRPr="005A3421">
        <w:t>10.2.5.1</w:t>
      </w:r>
      <w:r w:rsidRPr="005A3421">
        <w:tab/>
        <w:t>Introduction</w:t>
      </w:r>
      <w:bookmarkEnd w:id="2763"/>
      <w:bookmarkEnd w:id="2764"/>
      <w:bookmarkEnd w:id="2765"/>
      <w:bookmarkEnd w:id="2766"/>
      <w:bookmarkEnd w:id="276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2768" w:name="_Toc470164118"/>
      <w:bookmarkStart w:id="2769" w:name="_Toc470164700"/>
      <w:bookmarkStart w:id="2770" w:name="_Toc475715309"/>
      <w:bookmarkStart w:id="2771" w:name="_Toc479349115"/>
      <w:bookmarkStart w:id="2772" w:name="_Toc479354197"/>
      <w:r w:rsidRPr="005A3421">
        <w:t>10.2.5.</w:t>
      </w:r>
      <w:r>
        <w:t>2</w:t>
      </w:r>
      <w:r w:rsidRPr="005A3421">
        <w:tab/>
      </w:r>
      <w:r>
        <w:t>Non-blocking communication management</w:t>
      </w:r>
      <w:bookmarkEnd w:id="2768"/>
      <w:bookmarkEnd w:id="2769"/>
      <w:bookmarkEnd w:id="2770"/>
      <w:bookmarkEnd w:id="2771"/>
      <w:bookmarkEnd w:id="277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773" w:name="_Toc470164119"/>
      <w:bookmarkStart w:id="2774" w:name="_Toc470164701"/>
      <w:bookmarkStart w:id="2775" w:name="_Toc475715310"/>
      <w:bookmarkStart w:id="2776" w:name="_Toc479349116"/>
      <w:bookmarkStart w:id="2777" w:name="_Toc479354198"/>
      <w:r w:rsidRPr="005A3421">
        <w:lastRenderedPageBreak/>
        <w:t>10.2.</w:t>
      </w:r>
      <w:r>
        <w:t>5</w:t>
      </w:r>
      <w:r w:rsidRPr="005A3421">
        <w:t>.</w:t>
      </w:r>
      <w:r>
        <w:t>3</w:t>
      </w:r>
      <w:r w:rsidRPr="005A3421">
        <w:tab/>
        <w:t xml:space="preserve">Create </w:t>
      </w:r>
      <w:r w:rsidRPr="005A3421">
        <w:rPr>
          <w:i/>
        </w:rPr>
        <w:t>&lt;request&gt;</w:t>
      </w:r>
      <w:bookmarkEnd w:id="2773"/>
      <w:bookmarkEnd w:id="2774"/>
      <w:bookmarkEnd w:id="2775"/>
      <w:bookmarkEnd w:id="2776"/>
      <w:bookmarkEnd w:id="2777"/>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223920" w:rsidRDefault="008F2794" w:rsidP="0022392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3B1B55" w:rsidRPr="005A3421">
        <w:fldChar w:fldCharType="begin"/>
      </w:r>
      <w:r w:rsidRPr="005A3421">
        <w:instrText xml:space="preserve"> REF REF_oneM2MTS_0004 \h </w:instrText>
      </w:r>
      <w:r w:rsidR="003B1B55" w:rsidRPr="005A3421">
        <w:fldChar w:fldCharType="separate"/>
      </w:r>
      <w:r>
        <w:rPr>
          <w:noProof/>
        </w:rPr>
        <w:t>3</w:t>
      </w:r>
      <w:r w:rsidR="003B1B55"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778" w:name="_Toc470164120"/>
      <w:bookmarkStart w:id="2779" w:name="_Toc470164702"/>
      <w:bookmarkStart w:id="2780" w:name="_Toc475715311"/>
      <w:bookmarkStart w:id="2781" w:name="_Toc479349117"/>
      <w:bookmarkStart w:id="2782" w:name="_Toc479354199"/>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2778"/>
      <w:bookmarkEnd w:id="2779"/>
      <w:bookmarkEnd w:id="2780"/>
      <w:bookmarkEnd w:id="2781"/>
      <w:bookmarkEnd w:id="2782"/>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783" w:name="_Toc470164121"/>
      <w:bookmarkStart w:id="2784" w:name="_Toc470164703"/>
      <w:bookmarkStart w:id="2785" w:name="_Toc475715312"/>
      <w:bookmarkStart w:id="2786" w:name="_Toc479349118"/>
      <w:bookmarkStart w:id="2787" w:name="_Toc479354200"/>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2783"/>
      <w:bookmarkEnd w:id="2784"/>
      <w:bookmarkEnd w:id="2785"/>
      <w:bookmarkEnd w:id="2786"/>
      <w:bookmarkEnd w:id="2787"/>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2788" w:name="_Toc470164122"/>
      <w:bookmarkStart w:id="2789" w:name="_Toc470164704"/>
      <w:bookmarkStart w:id="2790" w:name="_Toc475715313"/>
      <w:bookmarkStart w:id="2791" w:name="_Toc479349119"/>
      <w:bookmarkStart w:id="2792" w:name="_Toc479354201"/>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2788"/>
      <w:bookmarkEnd w:id="2789"/>
      <w:bookmarkEnd w:id="2790"/>
      <w:bookmarkEnd w:id="2791"/>
      <w:bookmarkEnd w:id="2792"/>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2793" w:name="_Toc470164123"/>
      <w:bookmarkStart w:id="2794" w:name="_Toc470164705"/>
      <w:bookmarkStart w:id="2795" w:name="_Toc475715314"/>
      <w:bookmarkStart w:id="2796" w:name="_Toc479349120"/>
      <w:bookmarkStart w:id="2797" w:name="_Toc479354202"/>
      <w:r w:rsidRPr="005A3421">
        <w:t>10.2.5.</w:t>
      </w:r>
      <w:r>
        <w:t>7</w:t>
      </w:r>
      <w:r w:rsidRPr="005A3421">
        <w:tab/>
      </w:r>
      <w:r>
        <w:t>Request delivery aggregation</w:t>
      </w:r>
      <w:bookmarkEnd w:id="2793"/>
      <w:bookmarkEnd w:id="2794"/>
      <w:bookmarkEnd w:id="2795"/>
      <w:bookmarkEnd w:id="2796"/>
      <w:bookmarkEnd w:id="2797"/>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3" type="#_x0000_t75" style="width:442.85pt;height:348.45pt" o:ole="">
            <v:imagedata r:id="rId157" o:title=""/>
          </v:shape>
          <o:OLEObject Type="Embed" ProgID="Visio.Drawing.11" ShapeID="_x0000_i1103" DrawAspect="Content" ObjectID="_1554899214" r:id="rId158"/>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2798" w:name="_Toc470164124"/>
      <w:bookmarkStart w:id="2799" w:name="_Toc470164706"/>
      <w:bookmarkStart w:id="2800" w:name="_Toc475715315"/>
      <w:bookmarkStart w:id="2801" w:name="_Toc479349121"/>
      <w:bookmarkStart w:id="2802" w:name="_Toc479354203"/>
      <w:r w:rsidRPr="005A3421">
        <w:t>10.2.5.</w:t>
      </w:r>
      <w:r>
        <w:t>8</w:t>
      </w:r>
      <w:r w:rsidRPr="005A3421">
        <w:tab/>
        <w:t xml:space="preserve">Create </w:t>
      </w:r>
      <w:r w:rsidRPr="005A3421">
        <w:rPr>
          <w:i/>
        </w:rPr>
        <w:t>&lt;delivery&gt;</w:t>
      </w:r>
      <w:bookmarkEnd w:id="2798"/>
      <w:bookmarkEnd w:id="2799"/>
      <w:bookmarkEnd w:id="2800"/>
      <w:bookmarkEnd w:id="2801"/>
      <w:bookmarkEnd w:id="2802"/>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2803" w:name="_Toc470164125"/>
      <w:bookmarkStart w:id="2804" w:name="_Toc470164707"/>
      <w:bookmarkStart w:id="2805" w:name="_Toc475715316"/>
      <w:bookmarkStart w:id="2806" w:name="_Toc479349122"/>
      <w:bookmarkStart w:id="2807" w:name="_Toc479354204"/>
      <w:r w:rsidRPr="005A3421">
        <w:t>10.2.5.</w:t>
      </w:r>
      <w:r>
        <w:t>9</w:t>
      </w:r>
      <w:r w:rsidRPr="005A3421">
        <w:tab/>
        <w:t xml:space="preserve">Retrieve </w:t>
      </w:r>
      <w:r w:rsidRPr="005A3421">
        <w:rPr>
          <w:i/>
        </w:rPr>
        <w:t>&lt;delivery&gt;</w:t>
      </w:r>
      <w:bookmarkEnd w:id="2803"/>
      <w:bookmarkEnd w:id="2804"/>
      <w:bookmarkEnd w:id="2805"/>
      <w:bookmarkEnd w:id="2806"/>
      <w:bookmarkEnd w:id="2807"/>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2808" w:name="_Toc470164126"/>
      <w:bookmarkStart w:id="2809" w:name="_Toc470164708"/>
      <w:bookmarkStart w:id="2810" w:name="_Toc475715317"/>
      <w:bookmarkStart w:id="2811" w:name="_Toc479349123"/>
      <w:bookmarkStart w:id="2812" w:name="_Toc479354205"/>
      <w:r w:rsidRPr="005A3421">
        <w:t>10.2.5.</w:t>
      </w:r>
      <w:r>
        <w:t>10</w:t>
      </w:r>
      <w:r w:rsidRPr="005A3421">
        <w:tab/>
        <w:t xml:space="preserve">Update </w:t>
      </w:r>
      <w:r w:rsidRPr="005A3421">
        <w:rPr>
          <w:i/>
        </w:rPr>
        <w:t>&lt;delivery&gt;</w:t>
      </w:r>
      <w:bookmarkEnd w:id="2808"/>
      <w:bookmarkEnd w:id="2809"/>
      <w:bookmarkEnd w:id="2810"/>
      <w:bookmarkEnd w:id="2811"/>
      <w:bookmarkEnd w:id="2812"/>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2813" w:name="_Toc470164127"/>
      <w:bookmarkStart w:id="2814" w:name="_Toc470164709"/>
      <w:bookmarkStart w:id="2815" w:name="_Toc475715318"/>
      <w:bookmarkStart w:id="2816" w:name="_Toc479349124"/>
      <w:bookmarkStart w:id="2817" w:name="_Toc479354206"/>
      <w:r w:rsidRPr="005A3421">
        <w:t>10.2.5.</w:t>
      </w:r>
      <w:r>
        <w:t>11</w:t>
      </w:r>
      <w:r w:rsidRPr="005A3421">
        <w:tab/>
        <w:t xml:space="preserve">Delete </w:t>
      </w:r>
      <w:r w:rsidRPr="005A3421">
        <w:rPr>
          <w:i/>
        </w:rPr>
        <w:t>&lt;delivery&gt;</w:t>
      </w:r>
      <w:bookmarkEnd w:id="2813"/>
      <w:bookmarkEnd w:id="2814"/>
      <w:bookmarkEnd w:id="2815"/>
      <w:bookmarkEnd w:id="2816"/>
      <w:bookmarkEnd w:id="2817"/>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2818" w:name="_Toc470164128"/>
      <w:bookmarkStart w:id="2819" w:name="_Toc470164710"/>
      <w:bookmarkStart w:id="2820" w:name="_Toc475715319"/>
      <w:bookmarkStart w:id="2821" w:name="_Toc479349125"/>
      <w:bookmarkStart w:id="2822" w:name="_Toc479354207"/>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2818"/>
      <w:bookmarkEnd w:id="2819"/>
      <w:bookmarkEnd w:id="2820"/>
      <w:bookmarkEnd w:id="2821"/>
      <w:bookmarkEnd w:id="2822"/>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v:shape id="_x0000_i1104" type="#_x0000_t75" style="width:429.95pt;height:307.7pt" o:ole="">
            <v:imagedata r:id="rId159" o:title=""/>
          </v:shape>
          <o:OLEObject Type="Embed" ProgID="Visio.Drawing.15" ShapeID="_x0000_i1104" DrawAspect="Content" ObjectID="_1554899215" r:id="rId160"/>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2823" w:name="_Toc470164129"/>
      <w:bookmarkStart w:id="2824" w:name="_Toc470164711"/>
      <w:bookmarkStart w:id="2825" w:name="_Toc475715320"/>
      <w:bookmarkStart w:id="2826" w:name="_Toc479349126"/>
      <w:bookmarkStart w:id="2827" w:name="_Toc479354208"/>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2823"/>
      <w:bookmarkEnd w:id="2824"/>
      <w:bookmarkEnd w:id="2825"/>
      <w:bookmarkEnd w:id="2826"/>
      <w:bookmarkEnd w:id="2827"/>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2828" w:name="_Toc470164130"/>
      <w:bookmarkStart w:id="2829" w:name="_Toc470164712"/>
      <w:bookmarkStart w:id="2830" w:name="_Toc475715321"/>
      <w:bookmarkStart w:id="2831" w:name="_Toc479349127"/>
      <w:bookmarkStart w:id="2832" w:name="_Toc479354209"/>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2828"/>
      <w:bookmarkEnd w:id="2829"/>
      <w:bookmarkEnd w:id="2830"/>
      <w:bookmarkEnd w:id="2831"/>
      <w:bookmarkEnd w:id="2832"/>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2833" w:name="_Toc470164131"/>
      <w:bookmarkStart w:id="2834" w:name="_Toc470164713"/>
      <w:bookmarkStart w:id="2835" w:name="_Toc475715322"/>
      <w:bookmarkStart w:id="2836" w:name="_Toc479349128"/>
      <w:bookmarkStart w:id="2837" w:name="_Toc479354210"/>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2833"/>
      <w:bookmarkEnd w:id="2834"/>
      <w:bookmarkEnd w:id="2835"/>
      <w:bookmarkEnd w:id="2836"/>
      <w:bookmarkEnd w:id="2837"/>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w:t>
            </w:r>
            <w:r w:rsidR="0087590E">
              <w:rPr>
                <w:rFonts w:eastAsiaTheme="minorEastAsia" w:hint="eastAsia"/>
                <w:lang w:eastAsia="zh-CN"/>
              </w:rPr>
              <w:t>4</w:t>
            </w:r>
            <w:r w:rsidRPr="005A3421">
              <w:t xml:space="preserve"> with the following</w:t>
            </w:r>
            <w:r w:rsidRPr="005A3421">
              <w:rPr>
                <w:rFonts w:eastAsia="宋体" w:hint="eastAsia"/>
                <w:lang w:eastAsia="zh-CN"/>
              </w:rPr>
              <w:t xml:space="preserve"> </w:t>
            </w:r>
            <w:r w:rsidRPr="005A3421">
              <w:rPr>
                <w:rFonts w:hint="eastAsia"/>
                <w:lang w:eastAsia="ko-KR"/>
              </w:rPr>
              <w:t>for Step 002</w:t>
            </w:r>
            <w:r w:rsidRPr="005A3421">
              <w:t>:</w:t>
            </w: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2838" w:name="_Toc470164132"/>
      <w:bookmarkStart w:id="2839" w:name="_Toc470164714"/>
      <w:bookmarkStart w:id="2840" w:name="_Toc475715323"/>
      <w:bookmarkStart w:id="2841" w:name="_Toc479349129"/>
      <w:bookmarkStart w:id="2842" w:name="_Toc479354211"/>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2838"/>
      <w:bookmarkEnd w:id="2839"/>
      <w:bookmarkEnd w:id="2840"/>
      <w:bookmarkEnd w:id="2841"/>
      <w:bookmarkEnd w:id="2842"/>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843" w:name="_Toc470164133"/>
      <w:bookmarkStart w:id="2844" w:name="_Toc470164715"/>
      <w:bookmarkStart w:id="2845" w:name="_Toc475715324"/>
      <w:bookmarkStart w:id="2846" w:name="_Toc479349130"/>
      <w:bookmarkStart w:id="2847" w:name="_Toc479354212"/>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2843"/>
      <w:bookmarkEnd w:id="2844"/>
      <w:bookmarkEnd w:id="2845"/>
      <w:bookmarkEnd w:id="2846"/>
      <w:bookmarkEnd w:id="2847"/>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2848" w:name="_Toc470164134"/>
      <w:bookmarkStart w:id="2849" w:name="_Toc470164716"/>
      <w:bookmarkStart w:id="2850" w:name="_Toc475715325"/>
      <w:bookmarkStart w:id="2851" w:name="_Toc479349131"/>
      <w:bookmarkStart w:id="2852" w:name="_Toc479354213"/>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2848"/>
      <w:bookmarkEnd w:id="2849"/>
      <w:bookmarkEnd w:id="2850"/>
      <w:bookmarkEnd w:id="2851"/>
      <w:bookmarkEnd w:id="2852"/>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2853" w:name="_Toc470164135"/>
      <w:bookmarkStart w:id="2854" w:name="_Toc470164717"/>
      <w:bookmarkStart w:id="2855" w:name="_Toc475715326"/>
      <w:bookmarkStart w:id="2856" w:name="_Toc479349132"/>
      <w:bookmarkStart w:id="2857" w:name="_Toc479354214"/>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2853"/>
      <w:bookmarkEnd w:id="2854"/>
      <w:bookmarkEnd w:id="2855"/>
      <w:bookmarkEnd w:id="2856"/>
      <w:bookmarkEnd w:id="2857"/>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2858" w:name="_Toc470164136"/>
      <w:bookmarkStart w:id="2859" w:name="_Toc470164718"/>
      <w:bookmarkStart w:id="2860" w:name="_Toc475715327"/>
      <w:bookmarkStart w:id="2861" w:name="_Toc479349133"/>
      <w:bookmarkStart w:id="2862" w:name="_Toc479354215"/>
      <w:r w:rsidRPr="005A3421">
        <w:t>10.2.</w:t>
      </w:r>
      <w:r>
        <w:t>5</w:t>
      </w:r>
      <w:r w:rsidRPr="005A3421">
        <w:t>.</w:t>
      </w:r>
      <w:r>
        <w:t>20</w:t>
      </w:r>
      <w:r w:rsidRPr="005A3421">
        <w:tab/>
      </w:r>
      <w:r>
        <w:t>End-to-end secure communication</w:t>
      </w:r>
      <w:bookmarkEnd w:id="2858"/>
      <w:bookmarkEnd w:id="2859"/>
      <w:bookmarkEnd w:id="2860"/>
      <w:bookmarkEnd w:id="2861"/>
      <w:bookmarkEnd w:id="2862"/>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2863" w:name="_Toc470164137"/>
      <w:bookmarkStart w:id="2864" w:name="_Toc470164719"/>
      <w:bookmarkStart w:id="2865" w:name="_Toc475715328"/>
      <w:bookmarkStart w:id="2866" w:name="_Toc479349134"/>
      <w:bookmarkStart w:id="2867" w:name="_Toc479354216"/>
      <w:r w:rsidRPr="005A3421">
        <w:lastRenderedPageBreak/>
        <w:t>10.2.</w:t>
      </w:r>
      <w:r>
        <w:t>5</w:t>
      </w:r>
      <w:r w:rsidRPr="005A3421">
        <w:t>.</w:t>
      </w:r>
      <w:r>
        <w:t>2</w:t>
      </w:r>
      <w:r w:rsidRPr="005A3421">
        <w:t>1</w:t>
      </w:r>
      <w:r w:rsidRPr="005A3421">
        <w:tab/>
      </w:r>
      <w:r>
        <w:t>End-to-AE communication</w:t>
      </w:r>
      <w:bookmarkEnd w:id="2863"/>
      <w:bookmarkEnd w:id="2864"/>
      <w:bookmarkEnd w:id="2865"/>
      <w:bookmarkEnd w:id="2866"/>
      <w:bookmarkEnd w:id="2867"/>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2868" w:name="_Toc470164138"/>
      <w:bookmarkStart w:id="2869" w:name="_Toc470164720"/>
      <w:bookmarkStart w:id="2870" w:name="_Toc475715329"/>
      <w:bookmarkStart w:id="2871" w:name="_Toc479349135"/>
      <w:bookmarkStart w:id="2872" w:name="_Toc479354217"/>
      <w:r w:rsidRPr="00F07ECC">
        <w:t>10.2.</w:t>
      </w:r>
      <w:r w:rsidRPr="00F07ECC">
        <w:rPr>
          <w:lang w:val="en-US"/>
        </w:rPr>
        <w:t>5.22</w:t>
      </w:r>
      <w:r w:rsidRPr="00F07ECC">
        <w:tab/>
      </w:r>
      <w:r w:rsidR="008F2794">
        <w:rPr>
          <w:lang w:val="en-US"/>
        </w:rPr>
        <w:t>End-to-CSE communication</w:t>
      </w:r>
      <w:bookmarkEnd w:id="2868"/>
      <w:bookmarkEnd w:id="2869"/>
      <w:bookmarkEnd w:id="2870"/>
      <w:bookmarkEnd w:id="2871"/>
      <w:bookmarkEnd w:id="2872"/>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2873" w:name="_Toc470164139"/>
      <w:bookmarkStart w:id="2874" w:name="_Toc470164721"/>
      <w:bookmarkStart w:id="2875" w:name="_Toc475715330"/>
      <w:bookmarkStart w:id="2876" w:name="_Toc479349136"/>
      <w:bookmarkStart w:id="2877" w:name="_Toc479354218"/>
      <w:r>
        <w:lastRenderedPageBreak/>
        <w:t>10.2.5.2</w:t>
      </w:r>
      <w:r w:rsidRPr="005A3421">
        <w:t>3</w:t>
      </w:r>
      <w:r w:rsidRPr="005A3421">
        <w:tab/>
        <w:t>Notification Re-targeting</w:t>
      </w:r>
      <w:bookmarkEnd w:id="2873"/>
      <w:bookmarkEnd w:id="2874"/>
      <w:bookmarkEnd w:id="2875"/>
      <w:bookmarkEnd w:id="2876"/>
      <w:bookmarkEnd w:id="2877"/>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5" type="#_x0000_t75" style="width:368.15pt;height:322.65pt" o:ole="">
            <v:imagedata r:id="rId161" o:title=""/>
          </v:shape>
          <o:OLEObject Type="Embed" ProgID="Visio.Drawing.11" ShapeID="_x0000_i1105" DrawAspect="Content" ObjectID="_1554899216" r:id="rId162"/>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2878" w:name="_Toc470164140"/>
      <w:bookmarkStart w:id="2879" w:name="_Toc470164722"/>
      <w:bookmarkStart w:id="2880" w:name="_Toc475715331"/>
      <w:bookmarkStart w:id="2881" w:name="_Toc479349137"/>
      <w:bookmarkStart w:id="2882" w:name="_Toc479354219"/>
      <w:r w:rsidRPr="005A3421">
        <w:t>10.2.6</w:t>
      </w:r>
      <w:r w:rsidRPr="005A3421">
        <w:tab/>
        <w:t>Discovery</w:t>
      </w:r>
      <w:bookmarkEnd w:id="2878"/>
      <w:bookmarkEnd w:id="2879"/>
      <w:bookmarkEnd w:id="2880"/>
      <w:bookmarkEnd w:id="2881"/>
      <w:bookmarkEnd w:id="2882"/>
      <w:r w:rsidRPr="005A3421">
        <w:t xml:space="preserve"> </w:t>
      </w:r>
    </w:p>
    <w:p w:rsidR="008F2794" w:rsidRPr="005A3421" w:rsidRDefault="008F2794" w:rsidP="008F2794">
      <w:pPr>
        <w:pStyle w:val="40"/>
      </w:pPr>
      <w:bookmarkStart w:id="2883" w:name="_Toc470164141"/>
      <w:bookmarkStart w:id="2884" w:name="_Toc470164723"/>
      <w:bookmarkStart w:id="2885" w:name="_Toc475715332"/>
      <w:bookmarkStart w:id="2886" w:name="_Toc479349138"/>
      <w:bookmarkStart w:id="2887" w:name="_Toc479354220"/>
      <w:r w:rsidRPr="005A3421">
        <w:t>10.2.6.1</w:t>
      </w:r>
      <w:r w:rsidRPr="005A3421">
        <w:tab/>
      </w:r>
      <w:r>
        <w:t>Discovery without Result Content parameter</w:t>
      </w:r>
      <w:bookmarkEnd w:id="2883"/>
      <w:bookmarkEnd w:id="2884"/>
      <w:bookmarkEnd w:id="2885"/>
      <w:bookmarkEnd w:id="2886"/>
      <w:bookmarkEnd w:id="288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2888" w:name="_Toc470164142"/>
      <w:bookmarkStart w:id="2889" w:name="_Toc470164724"/>
      <w:bookmarkStart w:id="2890" w:name="_Toc475715333"/>
      <w:bookmarkStart w:id="2891" w:name="_Toc479349139"/>
      <w:bookmarkStart w:id="2892" w:name="_Toc479354221"/>
      <w:r w:rsidRPr="005A3421">
        <w:lastRenderedPageBreak/>
        <w:t>10.2.6.2</w:t>
      </w:r>
      <w:r w:rsidRPr="005A3421">
        <w:tab/>
        <w:t xml:space="preserve">Discovery </w:t>
      </w:r>
      <w:r>
        <w:t>with Result Content parameter</w:t>
      </w:r>
      <w:bookmarkEnd w:id="2888"/>
      <w:bookmarkEnd w:id="2889"/>
      <w:bookmarkEnd w:id="2890"/>
      <w:bookmarkEnd w:id="2891"/>
      <w:bookmarkEnd w:id="289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2893" w:name="_Toc470164143"/>
      <w:bookmarkStart w:id="2894" w:name="_Toc470164725"/>
      <w:bookmarkStart w:id="2895" w:name="_Toc475715334"/>
      <w:bookmarkStart w:id="2896" w:name="_Toc479349140"/>
      <w:bookmarkStart w:id="2897" w:name="_Toc479354222"/>
      <w:r w:rsidRPr="005A3421">
        <w:t>10.2.7</w:t>
      </w:r>
      <w:r w:rsidRPr="005A3421">
        <w:tab/>
        <w:t xml:space="preserve">Group </w:t>
      </w:r>
      <w:r>
        <w:t>m</w:t>
      </w:r>
      <w:r w:rsidRPr="005A3421">
        <w:t>anagement</w:t>
      </w:r>
      <w:bookmarkEnd w:id="2893"/>
      <w:bookmarkEnd w:id="2894"/>
      <w:bookmarkEnd w:id="2895"/>
      <w:bookmarkEnd w:id="2896"/>
      <w:bookmarkEnd w:id="2897"/>
      <w:r w:rsidRPr="005A3421">
        <w:t xml:space="preserve"> </w:t>
      </w:r>
    </w:p>
    <w:p w:rsidR="008F2794" w:rsidRPr="005A3421" w:rsidRDefault="008F2794" w:rsidP="008F2794">
      <w:pPr>
        <w:pStyle w:val="40"/>
      </w:pPr>
      <w:bookmarkStart w:id="2898" w:name="_Toc470164144"/>
      <w:bookmarkStart w:id="2899" w:name="_Toc470164726"/>
      <w:bookmarkStart w:id="2900" w:name="_Toc475715335"/>
      <w:bookmarkStart w:id="2901" w:name="_Toc479349141"/>
      <w:bookmarkStart w:id="2902" w:name="_Toc479354223"/>
      <w:r w:rsidRPr="005A3421">
        <w:t>10.2.7.1</w:t>
      </w:r>
      <w:r w:rsidRPr="005A3421">
        <w:tab/>
        <w:t>Introduction</w:t>
      </w:r>
      <w:bookmarkEnd w:id="2898"/>
      <w:bookmarkEnd w:id="2899"/>
      <w:bookmarkEnd w:id="2900"/>
      <w:bookmarkEnd w:id="2901"/>
      <w:bookmarkEnd w:id="2902"/>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3"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2903" w:name="_Toc470164145"/>
      <w:bookmarkStart w:id="2904" w:name="_Toc470164727"/>
      <w:bookmarkStart w:id="2905" w:name="_Toc475715336"/>
      <w:bookmarkStart w:id="2906" w:name="_Toc479349142"/>
      <w:bookmarkStart w:id="2907" w:name="_Toc479354224"/>
      <w:r w:rsidRPr="005A3421">
        <w:t>10.2.7.2</w:t>
      </w:r>
      <w:r w:rsidRPr="005A3421">
        <w:tab/>
        <w:t xml:space="preserve">Create </w:t>
      </w:r>
      <w:r w:rsidRPr="005A3421">
        <w:rPr>
          <w:i/>
        </w:rPr>
        <w:t>&lt;group&gt;</w:t>
      </w:r>
      <w:bookmarkEnd w:id="2903"/>
      <w:bookmarkEnd w:id="2904"/>
      <w:bookmarkEnd w:id="2905"/>
      <w:bookmarkEnd w:id="2906"/>
      <w:bookmarkEnd w:id="2907"/>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rsidR="008F2794" w:rsidRPr="005A3421" w:rsidRDefault="008F2794" w:rsidP="008F2794">
      <w:pPr>
        <w:pStyle w:val="40"/>
      </w:pPr>
      <w:bookmarkStart w:id="2908" w:name="_Toc470164146"/>
      <w:bookmarkStart w:id="2909" w:name="_Toc470164728"/>
      <w:bookmarkStart w:id="2910" w:name="_Toc475715337"/>
      <w:bookmarkStart w:id="2911" w:name="_Toc479349143"/>
      <w:bookmarkStart w:id="2912" w:name="_Toc479354225"/>
      <w:r w:rsidRPr="005A3421">
        <w:lastRenderedPageBreak/>
        <w:t>10.2.7.3</w:t>
      </w:r>
      <w:r w:rsidRPr="005A3421">
        <w:tab/>
        <w:t xml:space="preserve">Retrieve </w:t>
      </w:r>
      <w:r w:rsidRPr="005A3421">
        <w:rPr>
          <w:i/>
        </w:rPr>
        <w:t>&lt;group&gt;</w:t>
      </w:r>
      <w:bookmarkEnd w:id="2908"/>
      <w:bookmarkEnd w:id="2909"/>
      <w:bookmarkEnd w:id="2910"/>
      <w:bookmarkEnd w:id="2911"/>
      <w:bookmarkEnd w:id="2912"/>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2913" w:name="_Toc470164147"/>
      <w:bookmarkStart w:id="2914" w:name="_Toc470164729"/>
      <w:bookmarkStart w:id="2915" w:name="_Toc475715338"/>
      <w:bookmarkStart w:id="2916" w:name="_Toc479349144"/>
      <w:bookmarkStart w:id="2917" w:name="_Toc479354226"/>
      <w:r w:rsidRPr="005A3421">
        <w:lastRenderedPageBreak/>
        <w:t>10.2.7.4</w:t>
      </w:r>
      <w:r w:rsidRPr="005A3421">
        <w:tab/>
        <w:t xml:space="preserve">Update </w:t>
      </w:r>
      <w:r w:rsidRPr="005A3421">
        <w:rPr>
          <w:i/>
        </w:rPr>
        <w:t>&lt;group&gt;</w:t>
      </w:r>
      <w:bookmarkEnd w:id="2913"/>
      <w:bookmarkEnd w:id="2914"/>
      <w:bookmarkEnd w:id="2915"/>
      <w:bookmarkEnd w:id="2916"/>
      <w:bookmarkEnd w:id="2917"/>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2918" w:name="_Toc470164148"/>
      <w:bookmarkStart w:id="2919" w:name="_Toc470164730"/>
      <w:bookmarkStart w:id="2920" w:name="_Toc475715339"/>
      <w:bookmarkStart w:id="2921" w:name="_Toc479349145"/>
      <w:bookmarkStart w:id="2922" w:name="_Toc479354227"/>
      <w:r w:rsidRPr="005A3421">
        <w:lastRenderedPageBreak/>
        <w:t>10.2.7.5</w:t>
      </w:r>
      <w:r w:rsidRPr="005A3421">
        <w:tab/>
        <w:t xml:space="preserve">Delete </w:t>
      </w:r>
      <w:r w:rsidRPr="005A3421">
        <w:rPr>
          <w:i/>
        </w:rPr>
        <w:t>&lt;group&gt;</w:t>
      </w:r>
      <w:bookmarkEnd w:id="2918"/>
      <w:bookmarkEnd w:id="2919"/>
      <w:bookmarkEnd w:id="2920"/>
      <w:bookmarkEnd w:id="2921"/>
      <w:bookmarkEnd w:id="2922"/>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2923" w:name="_Toc470164149"/>
      <w:bookmarkStart w:id="2924" w:name="_Toc470164731"/>
      <w:bookmarkStart w:id="2925" w:name="_Toc475715340"/>
      <w:bookmarkStart w:id="2926" w:name="_Toc479349146"/>
      <w:bookmarkStart w:id="2927" w:name="_Toc479354228"/>
      <w:r w:rsidRPr="005A3421">
        <w:lastRenderedPageBreak/>
        <w:t>10.2.7.</w:t>
      </w:r>
      <w:r>
        <w:t>6</w:t>
      </w:r>
      <w:r w:rsidRPr="005A3421">
        <w:tab/>
        <w:t xml:space="preserve">Create </w:t>
      </w:r>
      <w:r w:rsidRPr="005A3421">
        <w:rPr>
          <w:i/>
        </w:rPr>
        <w:t>&lt;fanOutPoint&gt;</w:t>
      </w:r>
      <w:bookmarkEnd w:id="2923"/>
      <w:bookmarkEnd w:id="2924"/>
      <w:bookmarkEnd w:id="2925"/>
      <w:bookmarkEnd w:id="2926"/>
      <w:bookmarkEnd w:id="2927"/>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928" w:name="_Toc470164150"/>
      <w:bookmarkStart w:id="2929" w:name="_Toc470164732"/>
      <w:bookmarkStart w:id="2930" w:name="_Toc475715341"/>
      <w:bookmarkStart w:id="2931" w:name="_Toc479349147"/>
      <w:bookmarkStart w:id="2932" w:name="_Toc479354229"/>
      <w:r w:rsidRPr="005A3421">
        <w:t>10.2.7.</w:t>
      </w:r>
      <w:r>
        <w:t>7</w:t>
      </w:r>
      <w:r w:rsidRPr="005A3421">
        <w:tab/>
        <w:t xml:space="preserve">Retrieve </w:t>
      </w:r>
      <w:r w:rsidRPr="005A3421">
        <w:rPr>
          <w:i/>
        </w:rPr>
        <w:t>&lt;fanOutPoint&gt;</w:t>
      </w:r>
      <w:bookmarkEnd w:id="2928"/>
      <w:bookmarkEnd w:id="2929"/>
      <w:bookmarkEnd w:id="2930"/>
      <w:bookmarkEnd w:id="2931"/>
      <w:bookmarkEnd w:id="2932"/>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933" w:name="_Toc470164151"/>
      <w:bookmarkStart w:id="2934" w:name="_Toc470164733"/>
      <w:bookmarkStart w:id="2935" w:name="_Toc475715342"/>
      <w:bookmarkStart w:id="2936" w:name="_Toc479349148"/>
      <w:bookmarkStart w:id="2937" w:name="_Toc479354230"/>
      <w:r w:rsidRPr="005A3421">
        <w:t>10.2.7.</w:t>
      </w:r>
      <w:r>
        <w:t>8</w:t>
      </w:r>
      <w:r w:rsidRPr="005A3421">
        <w:tab/>
        <w:t xml:space="preserve">Update </w:t>
      </w:r>
      <w:r w:rsidRPr="005A3421">
        <w:rPr>
          <w:i/>
        </w:rPr>
        <w:t>&lt;fanOutPoint&gt;</w:t>
      </w:r>
      <w:bookmarkEnd w:id="2933"/>
      <w:bookmarkEnd w:id="2934"/>
      <w:bookmarkEnd w:id="2935"/>
      <w:bookmarkEnd w:id="2936"/>
      <w:bookmarkEnd w:id="2937"/>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938" w:name="_Toc470164152"/>
      <w:bookmarkStart w:id="2939" w:name="_Toc470164734"/>
      <w:bookmarkStart w:id="2940" w:name="_Toc475715343"/>
      <w:bookmarkStart w:id="2941" w:name="_Toc479349149"/>
      <w:bookmarkStart w:id="2942" w:name="_Toc479354231"/>
      <w:r w:rsidRPr="005A3421">
        <w:t>10.2.7.</w:t>
      </w:r>
      <w:r>
        <w:t>9</w:t>
      </w:r>
      <w:r w:rsidRPr="005A3421">
        <w:tab/>
        <w:t xml:space="preserve">Delete </w:t>
      </w:r>
      <w:r w:rsidRPr="005A3421">
        <w:rPr>
          <w:i/>
        </w:rPr>
        <w:t>&lt;fanOutPoint&gt;</w:t>
      </w:r>
      <w:bookmarkEnd w:id="2938"/>
      <w:bookmarkEnd w:id="2939"/>
      <w:bookmarkEnd w:id="2940"/>
      <w:bookmarkEnd w:id="2941"/>
      <w:bookmarkEnd w:id="2942"/>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943" w:name="_Toc470164153"/>
      <w:bookmarkStart w:id="2944" w:name="_Toc470164735"/>
      <w:bookmarkStart w:id="2945" w:name="_Toc475715344"/>
      <w:bookmarkStart w:id="2946" w:name="_Toc479349150"/>
      <w:bookmarkStart w:id="2947" w:name="_Toc479354232"/>
      <w:r w:rsidRPr="005A3421">
        <w:t>10.2.7.1</w:t>
      </w:r>
      <w:r>
        <w:t>0</w:t>
      </w:r>
      <w:r w:rsidRPr="005A3421">
        <w:tab/>
        <w:t xml:space="preserve">Subscribe and Un-Subscribe </w:t>
      </w:r>
      <w:r w:rsidRPr="005A3421">
        <w:rPr>
          <w:i/>
        </w:rPr>
        <w:t>&lt;fanOutPoint&gt;</w:t>
      </w:r>
      <w:r w:rsidRPr="005A3421">
        <w:t xml:space="preserve"> of a group</w:t>
      </w:r>
      <w:bookmarkEnd w:id="2943"/>
      <w:bookmarkEnd w:id="2944"/>
      <w:bookmarkEnd w:id="2945"/>
      <w:bookmarkEnd w:id="2946"/>
      <w:bookmarkEnd w:id="2947"/>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223920" w:rsidRDefault="008F2794" w:rsidP="00223920">
            <w:pPr>
              <w:pStyle w:val="TB1"/>
              <w:numPr>
                <w:ilvl w:val="0"/>
                <w:numId w:val="44"/>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223920" w:rsidRDefault="008F2794" w:rsidP="00223920">
            <w:pPr>
              <w:pStyle w:val="TB1"/>
              <w:numPr>
                <w:ilvl w:val="0"/>
                <w:numId w:val="44"/>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23920" w:rsidRDefault="008F2794" w:rsidP="00223920">
            <w:pPr>
              <w:pStyle w:val="TB1"/>
              <w:numPr>
                <w:ilvl w:val="0"/>
                <w:numId w:val="44"/>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8F2794" w:rsidRPr="005A3421" w:rsidRDefault="008F2794" w:rsidP="008F2794">
      <w:pPr>
        <w:pStyle w:val="40"/>
      </w:pPr>
      <w:bookmarkStart w:id="2948" w:name="_Toc470164154"/>
      <w:bookmarkStart w:id="2949" w:name="_Toc470164736"/>
      <w:bookmarkStart w:id="2950" w:name="_Toc475715345"/>
      <w:bookmarkStart w:id="2951" w:name="_Toc479349151"/>
      <w:bookmarkStart w:id="2952" w:name="_Toc479354233"/>
      <w:r w:rsidRPr="005A3421">
        <w:t>10.2.7.1</w:t>
      </w:r>
      <w:r>
        <w:t>1</w:t>
      </w:r>
      <w:r w:rsidRPr="005A3421">
        <w:tab/>
        <w:t>Aggregate the Notifications by group</w:t>
      </w:r>
      <w:bookmarkEnd w:id="2948"/>
      <w:bookmarkEnd w:id="2949"/>
      <w:bookmarkEnd w:id="2950"/>
      <w:bookmarkEnd w:id="2951"/>
      <w:bookmarkEnd w:id="2952"/>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Pr="005A3421" w:rsidRDefault="008F2794" w:rsidP="008F2794">
      <w:pPr>
        <w:rPr>
          <w:rFonts w:eastAsia="宋体"/>
          <w:lang w:eastAsia="zh-CN"/>
        </w:rPr>
      </w:pPr>
    </w:p>
    <w:p w:rsidR="008F2794" w:rsidRPr="005A3421" w:rsidRDefault="008F2794" w:rsidP="008F2794">
      <w:pPr>
        <w:pStyle w:val="40"/>
      </w:pPr>
      <w:bookmarkStart w:id="2953" w:name="_Toc470164155"/>
      <w:bookmarkStart w:id="2954" w:name="_Toc470164737"/>
      <w:bookmarkStart w:id="2955" w:name="_Toc475715346"/>
      <w:bookmarkStart w:id="2956" w:name="_Toc479349152"/>
      <w:bookmarkStart w:id="2957" w:name="_Toc479354234"/>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2953"/>
      <w:bookmarkEnd w:id="2954"/>
      <w:bookmarkEnd w:id="2955"/>
      <w:bookmarkEnd w:id="2956"/>
      <w:bookmarkEnd w:id="2957"/>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bl>
    <w:p w:rsidR="003B1B55" w:rsidRDefault="003B1B55">
      <w:pPr>
        <w:rPr>
          <w:rFonts w:eastAsiaTheme="minorEastAsia"/>
          <w:lang w:eastAsia="zh-CN"/>
        </w:rPr>
      </w:pPr>
    </w:p>
    <w:p w:rsidR="00DC3E21" w:rsidRDefault="008E7C6D">
      <w:pPr>
        <w:pStyle w:val="40"/>
      </w:pPr>
      <w:bookmarkStart w:id="2958" w:name="_Toc479349153"/>
      <w:bookmarkStart w:id="2959" w:name="_Toc479354235"/>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2958"/>
      <w:bookmarkEnd w:id="2959"/>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t>For each</w:t>
      </w:r>
      <w:r w:rsidRPr="005A3421">
        <w:t xml:space="preserve"> </w:t>
      </w:r>
      <w:r>
        <w:rPr>
          <w:rFonts w:hint="eastAsia"/>
          <w:lang w:eastAsia="zh-CN"/>
        </w:rPr>
        <w:t>multicast group of a &lt;group&gt; resource, 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1B27F1">
        <w:trPr>
          <w:tblHeader/>
          <w:jc w:val="center"/>
        </w:trPr>
        <w:tc>
          <w:tcPr>
            <w:tcW w:w="977"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81"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442"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8E7C6D"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3GPP_MBMS_group,</w:t>
            </w:r>
          </w:p>
          <w:p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81"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Pr="00CF2F35" w:rsidRDefault="008E7C6D" w:rsidP="001B27F1">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is allocated to the members in the memberlist and shared by the members of this multicast group.</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81"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81"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442" w:type="pct"/>
          </w:tcPr>
          <w:p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rsidR="008E7C6D" w:rsidRDefault="008E7C6D" w:rsidP="008E7C6D">
      <w:pPr>
        <w:keepNext/>
        <w:keepLines/>
        <w:rPr>
          <w:lang w:eastAsia="zh-CN"/>
        </w:rPr>
      </w:pPr>
      <w:r>
        <w:rPr>
          <w:rFonts w:hint="eastAsia"/>
          <w:lang w:eastAsia="zh-CN"/>
        </w:rPr>
        <w:lastRenderedPageBreak/>
        <w:t>Editor</w:t>
      </w:r>
      <w:r>
        <w:rPr>
          <w:lang w:eastAsia="zh-CN"/>
        </w:rPr>
        <w:t>’</w:t>
      </w:r>
      <w:r>
        <w:rPr>
          <w:rFonts w:hint="eastAsia"/>
          <w:lang w:eastAsia="zh-CN"/>
        </w:rPr>
        <w:t>s note: the configuration of multicast address is for further study.</w:t>
      </w:r>
    </w:p>
    <w:p w:rsidR="003B1B55" w:rsidRDefault="004F1389">
      <w:pPr>
        <w:pStyle w:val="50"/>
        <w:rPr>
          <w:rFonts w:eastAsiaTheme="minorEastAsia"/>
          <w:lang w:eastAsia="zh-CN"/>
        </w:rPr>
      </w:pPr>
      <w:bookmarkStart w:id="2960" w:name="_Toc479349154"/>
      <w:bookmarkStart w:id="2961" w:name="_Toc479354236"/>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2960"/>
      <w:bookmarkEnd w:id="2961"/>
    </w:p>
    <w:p w:rsidR="008E7C6D" w:rsidRDefault="008E7C6D" w:rsidP="008E7C6D">
      <w:pPr>
        <w:pStyle w:val="FL"/>
        <w:rPr>
          <w:lang w:eastAsia="zh-CN"/>
        </w:rPr>
      </w:pPr>
    </w:p>
    <w:p w:rsidR="008E7C6D" w:rsidRDefault="008E7C6D" w:rsidP="008E7C6D">
      <w:pPr>
        <w:pStyle w:val="FL"/>
        <w:rPr>
          <w:lang w:eastAsia="zh-CN"/>
        </w:rPr>
      </w:pPr>
      <w:r>
        <w:object w:dxaOrig="10552" w:dyaOrig="8844">
          <v:shape id="_x0000_i1106" type="#_x0000_t75" style="width:481.6pt;height:403.45pt" o:ole="">
            <v:imagedata r:id="rId164" o:title=""/>
          </v:shape>
          <o:OLEObject Type="Embed" ProgID="Visio.Drawing.11" ShapeID="_x0000_i1106" DrawAspect="Content" ObjectID="_1554899217" r:id="rId165"/>
        </w:object>
      </w:r>
    </w:p>
    <w:p w:rsidR="008E7C6D" w:rsidRPr="00357143" w:rsidRDefault="008E7C6D" w:rsidP="008E7C6D">
      <w:pPr>
        <w:pStyle w:val="FL"/>
        <w:rPr>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&lt;localMulticastGroup&gt;</w:t>
      </w:r>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rsidR="008E7C6D" w:rsidRDefault="008E7C6D" w:rsidP="008E7C6D">
      <w:pPr>
        <w:ind w:leftChars="100" w:left="200"/>
        <w:rPr>
          <w:lang w:eastAsia="zh-CN"/>
        </w:rPr>
      </w:pPr>
      <w:r>
        <w:rPr>
          <w:rFonts w:hint="eastAsia"/>
          <w:lang w:eastAsia="zh-CN"/>
        </w:rPr>
        <w:t>m12:/d1.example.org/yy1/bb</w:t>
      </w:r>
    </w:p>
    <w:p w:rsidR="008E7C6D" w:rsidRDefault="008E7C6D" w:rsidP="008E7C6D">
      <w:pPr>
        <w:ind w:leftChars="100" w:left="200"/>
        <w:rPr>
          <w:lang w:eastAsia="zh-CN"/>
        </w:rPr>
      </w:pPr>
      <w:r>
        <w:rPr>
          <w:lang w:eastAsia="zh-CN"/>
        </w:rPr>
        <w:t>m21:</w:t>
      </w:r>
      <w:r>
        <w:rPr>
          <w:rFonts w:hint="eastAsia"/>
          <w:lang w:eastAsia="zh-CN"/>
        </w:rPr>
        <w:t xml:space="preserve"> /d2.example.org/xx2/cc</w:t>
      </w:r>
    </w:p>
    <w:p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rsidR="008E7C6D" w:rsidRDefault="008E7C6D" w:rsidP="008E7C6D">
      <w:pPr>
        <w:rPr>
          <w:lang w:eastAsia="zh-CN"/>
        </w:rPr>
      </w:pPr>
      <w:r>
        <w:rPr>
          <w:rFonts w:hint="eastAsia"/>
          <w:lang w:eastAsia="zh-CN"/>
        </w:rPr>
        <w:lastRenderedPageBreak/>
        <w:t>002: The group Hosting CSE creates the group resource as requested.</w:t>
      </w:r>
    </w:p>
    <w:p w:rsidR="008E7C6D" w:rsidRPr="00C25C22" w:rsidRDefault="008E7C6D" w:rsidP="008E7C6D">
      <w:pPr>
        <w:rPr>
          <w:lang w:eastAsia="zh-CN"/>
        </w:rPr>
      </w:pPr>
      <w:r>
        <w:rPr>
          <w:rFonts w:hint="eastAsia"/>
          <w:lang w:eastAsia="zh-CN"/>
        </w:rPr>
        <w:t>003: The group Hosting CSE returns the group creation response to IN-AE/CSE</w:t>
      </w:r>
    </w:p>
    <w:p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rsidR="008E7C6D" w:rsidRDefault="008E7C6D" w:rsidP="008E7C6D">
      <w:pPr>
        <w:numPr>
          <w:ilvl w:val="0"/>
          <w:numId w:val="116"/>
        </w:numPr>
        <w:rPr>
          <w:lang w:eastAsia="zh-CN"/>
        </w:rPr>
      </w:pPr>
      <w:r>
        <w:rPr>
          <w:rFonts w:hint="eastAsia"/>
          <w:lang w:eastAsia="zh-CN"/>
        </w:rPr>
        <w:t xml:space="preserve">If the multicast type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rsidR="008E7C6D" w:rsidRDefault="008E7C6D" w:rsidP="008E7C6D">
      <w:pPr>
        <w:numPr>
          <w:ilvl w:val="0"/>
          <w:numId w:val="11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rsidR="008E7C6D" w:rsidRPr="00AD3F94" w:rsidRDefault="008E7C6D" w:rsidP="008E7C6D">
      <w:pPr>
        <w:numPr>
          <w:ilvl w:val="0"/>
          <w:numId w:val="116"/>
        </w:numPr>
        <w:rPr>
          <w:lang w:val="en-US" w:eastAsia="zh-CN"/>
        </w:rPr>
      </w:pPr>
      <w:r>
        <w:rPr>
          <w:rFonts w:hint="eastAsia"/>
          <w:lang w:eastAsia="zh-CN"/>
        </w:rPr>
        <w:t xml:space="preserve">If the multicastType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8E7C6D" w:rsidRPr="00206B20" w:rsidRDefault="008E7C6D" w:rsidP="008E7C6D">
      <w:pPr>
        <w:numPr>
          <w:ilvl w:val="1"/>
          <w:numId w:val="117"/>
        </w:numPr>
        <w:rPr>
          <w:lang w:val="en-US" w:eastAsia="zh-CN"/>
        </w:rPr>
      </w:pPr>
      <w:r>
        <w:rPr>
          <w:rFonts w:hint="eastAsia"/>
          <w:lang w:val="en-US" w:eastAsia="zh-CN"/>
        </w:rPr>
        <w:t>Note1：</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rsidR="008E7C6D" w:rsidRPr="00D34C2C" w:rsidRDefault="008E7C6D" w:rsidP="008E7C6D">
      <w:pPr>
        <w:numPr>
          <w:ilvl w:val="1"/>
          <w:numId w:val="117"/>
        </w:numPr>
        <w:rPr>
          <w:lang w:val="en-US" w:eastAsia="zh-CN"/>
        </w:rPr>
      </w:pPr>
      <w:r>
        <w:rPr>
          <w:rFonts w:hint="eastAsia"/>
          <w:lang w:val="en-US" w:eastAsia="zh-CN"/>
        </w:rPr>
        <w:t>Note2：</w:t>
      </w:r>
      <w:r w:rsidRPr="00206B20">
        <w:rPr>
          <w:lang w:eastAsia="zh-CN"/>
        </w:rPr>
        <w:t xml:space="preserve">The current group based multicast can only be applied between CSEs, multicast to ADN is FFS </w:t>
      </w:r>
    </w:p>
    <w:p w:rsidR="008E7C6D" w:rsidRPr="00206B20" w:rsidRDefault="008E7C6D" w:rsidP="008E7C6D">
      <w:pPr>
        <w:numPr>
          <w:ilvl w:val="1"/>
          <w:numId w:val="11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2962" w:name="_MON_1552416548"/>
    <w:bookmarkEnd w:id="2962"/>
    <w:p w:rsidR="003B1B55" w:rsidRDefault="008E7C6D">
      <w:pPr>
        <w:jc w:val="center"/>
        <w:rPr>
          <w:lang w:eastAsia="zh-CN"/>
        </w:rPr>
      </w:pPr>
      <w:r>
        <w:rPr>
          <w:lang w:eastAsia="zh-CN"/>
        </w:rPr>
        <w:object w:dxaOrig="7025" w:dyaOrig="5266">
          <v:shape id="_x0000_i1107" type="#_x0000_t75" style="width:351.15pt;height:263.55pt" o:ole="">
            <v:imagedata r:id="rId166" o:title=""/>
          </v:shape>
          <o:OLEObject Type="Embed" ProgID="PowerPoint.Slide.12" ShapeID="_x0000_i1107" DrawAspect="Content" ObjectID="_1554899218" r:id="rId167"/>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Pr>
          <w:rFonts w:hint="eastAsia"/>
          <w:lang w:eastAsia="zh-CN"/>
        </w:rPr>
        <w:t xml:space="preserve">&lt;localMulticastGroup&gt; creation request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Pr>
          <w:rFonts w:hint="eastAsia"/>
          <w:lang w:eastAsia="zh-CN"/>
        </w:rPr>
        <w:t xml:space="preserve">localMulticastGroup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&lt;localMulticastGroup&gt; resource to record to which multicast group its local member resources have joined.</w:t>
      </w:r>
    </w:p>
    <w:p w:rsidR="003B1B55" w:rsidRDefault="008E7C6D">
      <w:pPr>
        <w:jc w:val="center"/>
        <w:rPr>
          <w:lang w:eastAsia="zh-CN"/>
        </w:rPr>
      </w:pPr>
      <w:r w:rsidRPr="00AC2FBF">
        <w:rPr>
          <w:lang w:val="en-US" w:eastAsia="zh-CN"/>
        </w:rPr>
        <w:object w:dxaOrig="7185" w:dyaOrig="5386">
          <v:shape id="_x0000_i1108" type="#_x0000_t75" style="width:359.3pt;height:269pt" o:ole="">
            <v:imagedata r:id="rId168" o:title=""/>
          </v:shape>
          <o:OLEObject Type="Embed" ProgID="PowerPoint.Show.12" ShapeID="_x0000_i1108" DrawAspect="Content" ObjectID="_1554899219" r:id="rId169"/>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rsidR="004F1389" w:rsidRPr="004F1389" w:rsidRDefault="004F1389" w:rsidP="004F1389">
      <w:pPr>
        <w:pStyle w:val="50"/>
        <w:rPr>
          <w:rFonts w:eastAsiaTheme="minorEastAsia"/>
          <w:lang w:eastAsia="zh-CN"/>
        </w:rPr>
      </w:pPr>
      <w:bookmarkStart w:id="2963" w:name="_Toc479349155"/>
      <w:bookmarkStart w:id="2964" w:name="_Toc479354237"/>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2963"/>
      <w:bookmarkEnd w:id="2964"/>
    </w:p>
    <w:p w:rsidR="008E7C6D" w:rsidRDefault="008E7C6D" w:rsidP="008E7C6D">
      <w:pPr>
        <w:rPr>
          <w:lang w:eastAsia="zh-CN"/>
        </w:rPr>
      </w:pPr>
      <w:r>
        <w:object w:dxaOrig="9691" w:dyaOrig="10263">
          <v:shape id="_x0000_i1109" type="#_x0000_t75" style="width:481.6pt;height:510.1pt" o:ole="">
            <v:imagedata r:id="rId170" o:title=""/>
          </v:shape>
          <o:OLEObject Type="Embed" ProgID="Visio.Drawing.11" ShapeID="_x0000_i1109" DrawAspect="Content" ObjectID="_1554899220" r:id="rId171"/>
        </w:object>
      </w:r>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ID </w:t>
      </w:r>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8E7C6D" w:rsidRDefault="008E7C6D" w:rsidP="008E7C6D">
      <w:pPr>
        <w:numPr>
          <w:ilvl w:val="0"/>
          <w:numId w:val="11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rsidR="008E7C6D" w:rsidRDefault="008E7C6D" w:rsidP="008E7C6D">
      <w:pPr>
        <w:ind w:leftChars="100" w:left="200"/>
        <w:rPr>
          <w:lang w:eastAsia="zh-CN"/>
        </w:rPr>
      </w:pPr>
      <w:r>
        <w:rPr>
          <w:rFonts w:hint="eastAsia"/>
          <w:lang w:eastAsia="zh-CN"/>
        </w:rPr>
        <w:lastRenderedPageBreak/>
        <w:t>Case B): The multicast type is IP_multicast_group.</w:t>
      </w:r>
    </w:p>
    <w:p w:rsidR="008E7C6D" w:rsidRDefault="008E7C6D" w:rsidP="008E7C6D">
      <w:pPr>
        <w:numPr>
          <w:ilvl w:val="0"/>
          <w:numId w:val="11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coressponding to the member resource in the group resource, the Response Type should be </w:t>
      </w:r>
      <w:r w:rsidRPr="00AB4DC7">
        <w:rPr>
          <w:rFonts w:eastAsia="MS Mincho"/>
        </w:rPr>
        <w:t>nonBlockingRequestAsynch</w:t>
      </w:r>
      <w:r>
        <w:rPr>
          <w:rFonts w:hint="eastAsia"/>
          <w:lang w:eastAsia="zh-CN"/>
        </w:rPr>
        <w:t>.</w:t>
      </w:r>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&lt;localMulticastGroup&gt;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&lt;localMulticastGroup&gt;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 inTS-0001. And it should be reflected into TS-0004..</w:t>
      </w:r>
    </w:p>
    <w:p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2965" w:name="_Toc445302814"/>
      <w:bookmarkStart w:id="2966" w:name="_Toc445389981"/>
      <w:bookmarkStart w:id="2967" w:name="_Toc447043046"/>
      <w:bookmarkStart w:id="2968" w:name="_Toc457493807"/>
      <w:bookmarkStart w:id="2969" w:name="_Toc459976906"/>
      <w:bookmarkStart w:id="2970" w:name="_Toc459984565"/>
    </w:p>
    <w:bookmarkEnd w:id="2965"/>
    <w:bookmarkEnd w:id="2966"/>
    <w:bookmarkEnd w:id="2967"/>
    <w:bookmarkEnd w:id="2968"/>
    <w:bookmarkEnd w:id="2969"/>
    <w:bookmarkEnd w:id="2970"/>
    <w:p w:rsidR="008E7C6D" w:rsidRPr="009A6D18" w:rsidRDefault="008E7C6D" w:rsidP="008E7C6D">
      <w:pPr>
        <w:keepNext/>
        <w:keepLines/>
        <w:rPr>
          <w:lang w:eastAsia="zh-CN"/>
        </w:rPr>
      </w:pPr>
    </w:p>
    <w:p w:rsidR="008E7C6D" w:rsidRPr="00357143" w:rsidRDefault="008E7C6D" w:rsidP="008E7C6D">
      <w:pPr>
        <w:pStyle w:val="40"/>
      </w:pPr>
      <w:bookmarkStart w:id="2971" w:name="_Toc479349156"/>
      <w:bookmarkStart w:id="2972" w:name="_Toc479354238"/>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2971"/>
      <w:bookmarkEnd w:id="2972"/>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lang w:eastAsia="zh-CN"/>
        </w:rPr>
      </w:pPr>
    </w:p>
    <w:p w:rsidR="008E7C6D" w:rsidRPr="00357143" w:rsidRDefault="008E7C6D" w:rsidP="008E7C6D">
      <w:pPr>
        <w:pStyle w:val="40"/>
      </w:pPr>
      <w:bookmarkStart w:id="2973" w:name="_Toc479349157"/>
      <w:bookmarkStart w:id="2974" w:name="_Toc479354239"/>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2973"/>
      <w:bookmarkEnd w:id="2974"/>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2975" w:name="_Toc479349158"/>
      <w:bookmarkStart w:id="2976" w:name="_Toc479354240"/>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2975"/>
      <w:bookmarkEnd w:id="2976"/>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lastRenderedPageBreak/>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宋体"/>
          <w:lang w:eastAsia="zh-CN"/>
        </w:rPr>
      </w:pPr>
    </w:p>
    <w:p w:rsidR="008F2794" w:rsidRPr="005A3421" w:rsidRDefault="008F2794" w:rsidP="008F2794">
      <w:pPr>
        <w:pStyle w:val="30"/>
      </w:pPr>
      <w:bookmarkStart w:id="2977" w:name="_Toc470164156"/>
      <w:bookmarkStart w:id="2978" w:name="_Toc470164738"/>
      <w:bookmarkStart w:id="2979" w:name="_Toc475715347"/>
      <w:bookmarkStart w:id="2980" w:name="_Toc479349159"/>
      <w:bookmarkStart w:id="2981" w:name="_Toc479354241"/>
      <w:r w:rsidRPr="005A3421">
        <w:t>10.2.8</w:t>
      </w:r>
      <w:r w:rsidRPr="005A3421">
        <w:tab/>
      </w:r>
      <w:r>
        <w:t>Device management</w:t>
      </w:r>
      <w:bookmarkEnd w:id="2977"/>
      <w:bookmarkEnd w:id="2978"/>
      <w:bookmarkEnd w:id="2979"/>
      <w:bookmarkEnd w:id="2980"/>
      <w:bookmarkEnd w:id="2981"/>
    </w:p>
    <w:p w:rsidR="008F2794" w:rsidRDefault="008F2794" w:rsidP="008F2794">
      <w:pPr>
        <w:pStyle w:val="40"/>
      </w:pPr>
      <w:bookmarkStart w:id="2982" w:name="_Toc470164157"/>
      <w:bookmarkStart w:id="2983" w:name="_Toc470164739"/>
      <w:bookmarkStart w:id="2984" w:name="_Toc475715348"/>
      <w:bookmarkStart w:id="2985" w:name="_Toc479349160"/>
      <w:bookmarkStart w:id="2986" w:name="_Toc479354242"/>
      <w:r w:rsidRPr="005A3421">
        <w:t>10.2.8.1</w:t>
      </w:r>
      <w:r w:rsidRPr="005A3421">
        <w:tab/>
        <w:t>Introduction</w:t>
      </w:r>
      <w:bookmarkEnd w:id="2982"/>
      <w:bookmarkEnd w:id="2983"/>
      <w:bookmarkEnd w:id="2984"/>
      <w:bookmarkEnd w:id="2985"/>
      <w:bookmarkEnd w:id="298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2987" w:name="_Toc470164158"/>
      <w:bookmarkStart w:id="2988" w:name="_Toc470164740"/>
      <w:bookmarkStart w:id="2989" w:name="_Toc475715349"/>
      <w:bookmarkStart w:id="2990" w:name="_Toc479349161"/>
      <w:bookmarkStart w:id="2991" w:name="_Toc479354243"/>
      <w:r w:rsidRPr="005A3421">
        <w:t>10.2.8.</w:t>
      </w:r>
      <w:r>
        <w:t>2</w:t>
      </w:r>
      <w:r w:rsidRPr="005A3421">
        <w:tab/>
      </w:r>
      <w:r>
        <w:t>Node management</w:t>
      </w:r>
      <w:bookmarkEnd w:id="2987"/>
      <w:bookmarkEnd w:id="2988"/>
      <w:bookmarkEnd w:id="2989"/>
      <w:bookmarkEnd w:id="2990"/>
      <w:bookmarkEnd w:id="299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992" w:name="_Toc470164159"/>
      <w:bookmarkStart w:id="2993" w:name="_Toc470164741"/>
      <w:bookmarkStart w:id="2994" w:name="_Toc475715350"/>
      <w:bookmarkStart w:id="2995" w:name="_Toc479349162"/>
      <w:bookmarkStart w:id="2996" w:name="_Toc479354244"/>
      <w:r w:rsidRPr="005A3421">
        <w:t>10.2.</w:t>
      </w:r>
      <w:r>
        <w:t>8</w:t>
      </w:r>
      <w:r w:rsidRPr="005A3421">
        <w:t>.</w:t>
      </w:r>
      <w:r>
        <w:t>3</w:t>
      </w:r>
      <w:r w:rsidRPr="005A3421">
        <w:tab/>
        <w:t xml:space="preserve">Create </w:t>
      </w:r>
      <w:r w:rsidRPr="005A3421">
        <w:rPr>
          <w:i/>
        </w:rPr>
        <w:t>&lt;node&gt;</w:t>
      </w:r>
      <w:bookmarkEnd w:id="2992"/>
      <w:bookmarkEnd w:id="2993"/>
      <w:bookmarkEnd w:id="2994"/>
      <w:bookmarkEnd w:id="2995"/>
      <w:bookmarkEnd w:id="2996"/>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997" w:name="_Toc470164160"/>
      <w:bookmarkStart w:id="2998" w:name="_Toc470164742"/>
      <w:bookmarkStart w:id="2999" w:name="_Toc475715351"/>
      <w:bookmarkStart w:id="3000" w:name="_Toc479349163"/>
      <w:bookmarkStart w:id="3001" w:name="_Toc479354245"/>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2997"/>
      <w:bookmarkEnd w:id="2998"/>
      <w:bookmarkEnd w:id="2999"/>
      <w:bookmarkEnd w:id="3000"/>
      <w:bookmarkEnd w:id="3001"/>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002" w:name="_Toc470164161"/>
      <w:bookmarkStart w:id="3003" w:name="_Toc470164743"/>
      <w:bookmarkStart w:id="3004" w:name="_Toc475715352"/>
      <w:bookmarkStart w:id="3005" w:name="_Toc479349164"/>
      <w:bookmarkStart w:id="3006" w:name="_Toc479354246"/>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002"/>
      <w:bookmarkEnd w:id="3003"/>
      <w:bookmarkEnd w:id="3004"/>
      <w:bookmarkEnd w:id="3005"/>
      <w:bookmarkEnd w:id="3006"/>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007" w:name="_Toc470164162"/>
      <w:bookmarkStart w:id="3008" w:name="_Toc470164744"/>
      <w:bookmarkStart w:id="3009" w:name="_Toc475715353"/>
      <w:bookmarkStart w:id="3010" w:name="_Toc479349165"/>
      <w:bookmarkStart w:id="3011" w:name="_Toc479354247"/>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007"/>
      <w:bookmarkEnd w:id="3008"/>
      <w:bookmarkEnd w:id="3009"/>
      <w:bookmarkEnd w:id="3010"/>
      <w:bookmarkEnd w:id="3011"/>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012" w:name="_Toc470164163"/>
      <w:bookmarkStart w:id="3013" w:name="_Toc470164745"/>
      <w:bookmarkStart w:id="3014" w:name="_Toc475715354"/>
      <w:bookmarkStart w:id="3015" w:name="_Toc479349166"/>
      <w:bookmarkStart w:id="3016" w:name="_Toc479354248"/>
      <w:r w:rsidRPr="005A3421">
        <w:lastRenderedPageBreak/>
        <w:t>10.2.8.</w:t>
      </w:r>
      <w:r>
        <w:t>7</w:t>
      </w:r>
      <w:r w:rsidRPr="005A3421">
        <w:tab/>
      </w:r>
      <w:r>
        <w:t xml:space="preserve">Device management using </w:t>
      </w:r>
      <w:r w:rsidR="00F07ECC" w:rsidRPr="00F07ECC">
        <w:rPr>
          <w:i/>
        </w:rPr>
        <w:t>&lt;mgmtObj&gt;</w:t>
      </w:r>
      <w:bookmarkEnd w:id="3012"/>
      <w:bookmarkEnd w:id="3013"/>
      <w:bookmarkEnd w:id="3014"/>
      <w:bookmarkEnd w:id="3015"/>
      <w:bookmarkEnd w:id="3016"/>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3017" w:name="_Toc470164164"/>
      <w:bookmarkStart w:id="3018" w:name="_Toc470164746"/>
      <w:bookmarkStart w:id="3019" w:name="_Toc475715355"/>
      <w:bookmarkStart w:id="3020" w:name="_Toc479349167"/>
      <w:bookmarkStart w:id="3021" w:name="_Toc479354249"/>
      <w:r w:rsidRPr="005A3421">
        <w:t>10.2.8.</w:t>
      </w:r>
      <w:r>
        <w:t>8</w:t>
      </w:r>
      <w:r w:rsidRPr="005A3421">
        <w:tab/>
        <w:t xml:space="preserve">Create </w:t>
      </w:r>
      <w:r w:rsidRPr="005A3421">
        <w:rPr>
          <w:i/>
        </w:rPr>
        <w:t>&lt;mgmtObj&gt;</w:t>
      </w:r>
      <w:bookmarkEnd w:id="3017"/>
      <w:bookmarkEnd w:id="3018"/>
      <w:bookmarkEnd w:id="3019"/>
      <w:bookmarkEnd w:id="3020"/>
      <w:bookmarkEnd w:id="3021"/>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3B1B55" w:rsidRPr="005A3421">
        <w:fldChar w:fldCharType="begin"/>
      </w:r>
      <w:r w:rsidRPr="005A3421">
        <w:instrText xml:space="preserve"> REF REF_OMA_DM \h </w:instrText>
      </w:r>
      <w:r w:rsidR="003B1B55" w:rsidRPr="005A3421">
        <w:fldChar w:fldCharType="separate"/>
      </w:r>
      <w:r w:rsidRPr="005A3421">
        <w:t>i.</w:t>
      </w:r>
      <w:r>
        <w:rPr>
          <w:noProof/>
        </w:rPr>
        <w:t>3</w:t>
      </w:r>
      <w:r w:rsidR="003B1B55" w:rsidRPr="005A3421">
        <w:fldChar w:fldCharType="end"/>
      </w:r>
      <w:r w:rsidRPr="005A3421">
        <w:t>] or BBF TR-069 [</w:t>
      </w:r>
      <w:r w:rsidR="003B1B55" w:rsidRPr="005A3421">
        <w:fldChar w:fldCharType="begin"/>
      </w:r>
      <w:r w:rsidRPr="005A3421">
        <w:instrText xml:space="preserve"> REF REF_BBFTR_69 \h </w:instrText>
      </w:r>
      <w:r w:rsidR="003B1B55" w:rsidRPr="005A3421">
        <w:fldChar w:fldCharType="separate"/>
      </w:r>
      <w:r w:rsidRPr="005A3421">
        <w:t>i.</w:t>
      </w:r>
      <w:r>
        <w:rPr>
          <w:noProof/>
        </w:rPr>
        <w:t>2</w:t>
      </w:r>
      <w:r w:rsidR="003B1B55"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3B1B55" w:rsidRPr="00CF2F35">
              <w:fldChar w:fldCharType="begin"/>
            </w:r>
            <w:r w:rsidRPr="00CF2F35">
              <w:instrText xml:space="preserve"> REF REF_OMA_DM \h </w:instrText>
            </w:r>
            <w:r w:rsidR="003B1B55" w:rsidRPr="00CF2F35">
              <w:fldChar w:fldCharType="separate"/>
            </w:r>
            <w:r w:rsidRPr="00CF2F35">
              <w:t>i.</w:t>
            </w:r>
            <w:r w:rsidRPr="00CF2F35">
              <w:rPr>
                <w:noProof/>
              </w:rPr>
              <w:t>3</w:t>
            </w:r>
            <w:r w:rsidR="003B1B55" w:rsidRPr="00CF2F35">
              <w:fldChar w:fldCharType="end"/>
            </w:r>
            <w:r w:rsidRPr="00CF2F35">
              <w:t>], BBF TR-069 [</w:t>
            </w:r>
            <w:r w:rsidR="003B1B55" w:rsidRPr="00CF2F35">
              <w:fldChar w:fldCharType="begin"/>
            </w:r>
            <w:r w:rsidRPr="00CF2F35">
              <w:instrText xml:space="preserve"> REF REF_BBFTR_69 \h </w:instrText>
            </w:r>
            <w:r w:rsidR="003B1B55" w:rsidRPr="00CF2F35">
              <w:fldChar w:fldCharType="separate"/>
            </w:r>
            <w:r w:rsidRPr="00CF2F35">
              <w:t>i.</w:t>
            </w:r>
            <w:r w:rsidRPr="00CF2F35">
              <w:rPr>
                <w:noProof/>
              </w:rPr>
              <w:t>2</w:t>
            </w:r>
            <w:r w:rsidR="003B1B55" w:rsidRPr="00CF2F35">
              <w:fldChar w:fldCharType="end"/>
            </w:r>
            <w:r w:rsidRPr="00CF2F35">
              <w:t>] or LWM2M [</w:t>
            </w:r>
            <w:r w:rsidR="003B1B55" w:rsidRPr="00CF2F35">
              <w:fldChar w:fldCharType="begin"/>
            </w:r>
            <w:r w:rsidRPr="00CF2F35">
              <w:instrText xml:space="preserve"> REF REF_LWM2M \h </w:instrText>
            </w:r>
            <w:r w:rsidR="003B1B55" w:rsidRPr="00CF2F35">
              <w:fldChar w:fldCharType="separate"/>
            </w:r>
            <w:r w:rsidRPr="00CF2F35">
              <w:t>i.</w:t>
            </w:r>
            <w:r w:rsidRPr="00CF2F35">
              <w:rPr>
                <w:noProof/>
              </w:rPr>
              <w:t>4</w:t>
            </w:r>
            <w:r w:rsidR="003B1B55"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3022" w:name="_Toc470164165"/>
      <w:bookmarkStart w:id="3023" w:name="_Toc470164747"/>
      <w:bookmarkStart w:id="3024" w:name="_Toc475715356"/>
      <w:bookmarkStart w:id="3025" w:name="_Toc479349168"/>
      <w:bookmarkStart w:id="3026" w:name="_Toc479354250"/>
      <w:r w:rsidRPr="005A3421">
        <w:lastRenderedPageBreak/>
        <w:t>10.2.8.</w:t>
      </w:r>
      <w:r>
        <w:t>9</w:t>
      </w:r>
      <w:r w:rsidRPr="005A3421">
        <w:tab/>
        <w:t xml:space="preserve">Retrieve </w:t>
      </w:r>
      <w:r w:rsidRPr="005A3421">
        <w:rPr>
          <w:i/>
        </w:rPr>
        <w:t>&lt;mgmtObj&gt;</w:t>
      </w:r>
      <w:bookmarkEnd w:id="3022"/>
      <w:bookmarkEnd w:id="3023"/>
      <w:bookmarkEnd w:id="3024"/>
      <w:bookmarkEnd w:id="3025"/>
      <w:bookmarkEnd w:id="3026"/>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027" w:name="_Toc470164166"/>
      <w:bookmarkStart w:id="3028" w:name="_Toc470164748"/>
      <w:bookmarkStart w:id="3029" w:name="_Toc475715357"/>
      <w:bookmarkStart w:id="3030" w:name="_Toc479349169"/>
      <w:bookmarkStart w:id="3031" w:name="_Toc479354251"/>
      <w:r w:rsidRPr="005A3421">
        <w:t>10.2.8.</w:t>
      </w:r>
      <w:r>
        <w:t>10</w:t>
      </w:r>
      <w:r w:rsidRPr="005A3421">
        <w:tab/>
        <w:t xml:space="preserve">Update </w:t>
      </w:r>
      <w:r w:rsidRPr="005A3421">
        <w:rPr>
          <w:i/>
        </w:rPr>
        <w:t>&lt;mgmtObj&gt;</w:t>
      </w:r>
      <w:bookmarkEnd w:id="3027"/>
      <w:bookmarkEnd w:id="3028"/>
      <w:bookmarkEnd w:id="3029"/>
      <w:bookmarkEnd w:id="3030"/>
      <w:bookmarkEnd w:id="3031"/>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3032" w:name="_Toc470164167"/>
      <w:bookmarkStart w:id="3033" w:name="_Toc470164749"/>
      <w:bookmarkStart w:id="3034" w:name="_Toc475715358"/>
      <w:bookmarkStart w:id="3035" w:name="_Toc479349170"/>
      <w:bookmarkStart w:id="3036" w:name="_Toc479354252"/>
      <w:r w:rsidRPr="005A3421">
        <w:t>10.2.8.</w:t>
      </w:r>
      <w:r>
        <w:t>11</w:t>
      </w:r>
      <w:r w:rsidRPr="005A3421">
        <w:tab/>
        <w:t xml:space="preserve">Delete </w:t>
      </w:r>
      <w:r w:rsidRPr="005A3421">
        <w:rPr>
          <w:i/>
        </w:rPr>
        <w:t>&lt;mgmtObj&gt;</w:t>
      </w:r>
      <w:bookmarkEnd w:id="3032"/>
      <w:bookmarkEnd w:id="3033"/>
      <w:bookmarkEnd w:id="3034"/>
      <w:bookmarkEnd w:id="3035"/>
      <w:bookmarkEnd w:id="3036"/>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3037" w:name="_Toc470164168"/>
      <w:bookmarkStart w:id="3038" w:name="_Toc470164750"/>
      <w:bookmarkStart w:id="3039" w:name="_Toc475715359"/>
      <w:bookmarkStart w:id="3040" w:name="_Toc479349171"/>
      <w:bookmarkStart w:id="3041" w:name="_Toc479354253"/>
      <w:r w:rsidRPr="005A3421">
        <w:t>10.2.8.</w:t>
      </w:r>
      <w:r>
        <w:t>12</w:t>
      </w:r>
      <w:r w:rsidRPr="005A3421">
        <w:tab/>
        <w:t xml:space="preserve">Execute </w:t>
      </w:r>
      <w:r w:rsidRPr="005A3421">
        <w:rPr>
          <w:i/>
        </w:rPr>
        <w:t>&lt;mgmtObj&gt;</w:t>
      </w:r>
      <w:bookmarkEnd w:id="3037"/>
      <w:bookmarkEnd w:id="3038"/>
      <w:bookmarkEnd w:id="3039"/>
      <w:bookmarkEnd w:id="3040"/>
      <w:bookmarkEnd w:id="3041"/>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3B1B55" w:rsidRPr="005A3421">
              <w:fldChar w:fldCharType="begin"/>
            </w:r>
            <w:r w:rsidRPr="005A3421">
              <w:instrText xml:space="preserve"> REF REF_OMA_DM \h </w:instrText>
            </w:r>
            <w:r w:rsidR="003B1B55" w:rsidRPr="005A3421">
              <w:fldChar w:fldCharType="separate"/>
            </w:r>
            <w:r w:rsidRPr="005A3421">
              <w:t>i.</w:t>
            </w:r>
            <w:r>
              <w:rPr>
                <w:noProof/>
              </w:rPr>
              <w:t>3</w:t>
            </w:r>
            <w:r w:rsidR="003B1B55"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3B1B55" w:rsidRPr="005A3421">
              <w:fldChar w:fldCharType="begin"/>
            </w:r>
            <w:r w:rsidRPr="005A3421">
              <w:instrText xml:space="preserve"> REF REF_OMA_DM \h </w:instrText>
            </w:r>
            <w:r w:rsidR="003B1B55" w:rsidRPr="005A3421">
              <w:fldChar w:fldCharType="separate"/>
            </w:r>
            <w:r w:rsidRPr="005A3421">
              <w:t>i.</w:t>
            </w:r>
            <w:r>
              <w:rPr>
                <w:noProof/>
              </w:rPr>
              <w:t>3</w:t>
            </w:r>
            <w:r w:rsidR="003B1B55" w:rsidRPr="005A3421">
              <w:fldChar w:fldCharType="end"/>
            </w:r>
            <w:r w:rsidRPr="005A3421">
              <w:t>] "Generic Alert" message or BBF TR-069 [</w:t>
            </w:r>
            <w:r w:rsidR="003B1B55" w:rsidRPr="005A3421">
              <w:fldChar w:fldCharType="begin"/>
            </w:r>
            <w:r w:rsidRPr="005A3421">
              <w:instrText xml:space="preserve"> REF REF_BBFTR_69 \h </w:instrText>
            </w:r>
            <w:r w:rsidR="003B1B55" w:rsidRPr="005A3421">
              <w:fldChar w:fldCharType="separate"/>
            </w:r>
            <w:r w:rsidRPr="005A3421">
              <w:t>i.</w:t>
            </w:r>
            <w:r>
              <w:rPr>
                <w:noProof/>
              </w:rPr>
              <w:t>2</w:t>
            </w:r>
            <w:r w:rsidR="003B1B55"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042" w:name="_Toc470164169"/>
      <w:bookmarkStart w:id="3043" w:name="_Toc470164751"/>
      <w:bookmarkStart w:id="3044" w:name="_Toc475715360"/>
      <w:bookmarkStart w:id="3045" w:name="_Toc479349172"/>
      <w:bookmarkStart w:id="3046" w:name="_Toc479354254"/>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042"/>
      <w:bookmarkEnd w:id="3043"/>
      <w:bookmarkEnd w:id="3044"/>
      <w:bookmarkEnd w:id="3045"/>
      <w:bookmarkEnd w:id="3046"/>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3B1B55" w:rsidRPr="005A3421">
        <w:fldChar w:fldCharType="begin"/>
      </w:r>
      <w:r w:rsidRPr="005A3421">
        <w:instrText xml:space="preserve">REF REF_BBFTR_69 \h </w:instrText>
      </w:r>
      <w:r w:rsidR="003B1B55" w:rsidRPr="005A3421">
        <w:fldChar w:fldCharType="separate"/>
      </w:r>
      <w:r w:rsidRPr="005A3421">
        <w:t>i.</w:t>
      </w:r>
      <w:r>
        <w:rPr>
          <w:noProof/>
        </w:rPr>
        <w:t>2</w:t>
      </w:r>
      <w:r w:rsidR="003B1B55"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3047" w:name="_Toc470164170"/>
      <w:bookmarkStart w:id="3048" w:name="_Toc470164752"/>
      <w:bookmarkStart w:id="3049" w:name="_Toc475715361"/>
      <w:bookmarkStart w:id="3050" w:name="_Toc479349173"/>
      <w:bookmarkStart w:id="3051" w:name="_Toc479354255"/>
      <w:r w:rsidRPr="005A3421">
        <w:t>10.2.</w:t>
      </w:r>
      <w:r>
        <w:t>8</w:t>
      </w:r>
      <w:r w:rsidRPr="005A3421">
        <w:t>.</w:t>
      </w:r>
      <w:r>
        <w:t>14</w:t>
      </w:r>
      <w:r w:rsidRPr="005A3421">
        <w:tab/>
        <w:t xml:space="preserve">Create </w:t>
      </w:r>
      <w:r w:rsidRPr="005A3421">
        <w:rPr>
          <w:i/>
        </w:rPr>
        <w:t>&lt;mgmtCmd&gt;</w:t>
      </w:r>
      <w:bookmarkEnd w:id="3047"/>
      <w:bookmarkEnd w:id="3048"/>
      <w:bookmarkEnd w:id="3049"/>
      <w:bookmarkEnd w:id="3050"/>
      <w:bookmarkEnd w:id="3051"/>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3B1B55" w:rsidRPr="005A3421">
        <w:fldChar w:fldCharType="begin"/>
      </w:r>
      <w:r w:rsidRPr="005A3421">
        <w:instrText xml:space="preserve">REF REF_BBFTR_69 \h </w:instrText>
      </w:r>
      <w:r w:rsidR="003B1B55" w:rsidRPr="005A3421">
        <w:fldChar w:fldCharType="separate"/>
      </w:r>
      <w:r w:rsidRPr="005A3421">
        <w:t>i.</w:t>
      </w:r>
      <w:r>
        <w:rPr>
          <w:noProof/>
        </w:rPr>
        <w:t>2</w:t>
      </w:r>
      <w:r w:rsidR="003B1B55"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052" w:name="_Toc470164171"/>
      <w:bookmarkStart w:id="3053" w:name="_Toc470164753"/>
      <w:bookmarkStart w:id="3054" w:name="_Toc475715362"/>
      <w:bookmarkStart w:id="3055" w:name="_Toc479349174"/>
      <w:bookmarkStart w:id="3056" w:name="_Toc479354256"/>
      <w:r w:rsidRPr="005A3421">
        <w:t>10.2.</w:t>
      </w:r>
      <w:r>
        <w:t>8</w:t>
      </w:r>
      <w:r w:rsidRPr="005A3421">
        <w:t>.</w:t>
      </w:r>
      <w:r>
        <w:t>15</w:t>
      </w:r>
      <w:r w:rsidRPr="005A3421">
        <w:tab/>
        <w:t xml:space="preserve">Retrieve </w:t>
      </w:r>
      <w:r w:rsidRPr="005A3421">
        <w:rPr>
          <w:i/>
        </w:rPr>
        <w:t>&lt;mgmtCmd&gt;</w:t>
      </w:r>
      <w:bookmarkEnd w:id="3052"/>
      <w:bookmarkEnd w:id="3053"/>
      <w:bookmarkEnd w:id="3054"/>
      <w:bookmarkEnd w:id="3055"/>
      <w:bookmarkEnd w:id="3056"/>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057" w:name="_Toc470164172"/>
      <w:bookmarkStart w:id="3058" w:name="_Toc470164754"/>
      <w:bookmarkStart w:id="3059" w:name="_Toc475715363"/>
      <w:bookmarkStart w:id="3060" w:name="_Toc479349175"/>
      <w:bookmarkStart w:id="3061" w:name="_Toc479354257"/>
      <w:r w:rsidRPr="005A3421">
        <w:t>10.2.</w:t>
      </w:r>
      <w:r>
        <w:t>8</w:t>
      </w:r>
      <w:r w:rsidRPr="005A3421">
        <w:t>.</w:t>
      </w:r>
      <w:r>
        <w:t>16</w:t>
      </w:r>
      <w:r w:rsidRPr="005A3421">
        <w:tab/>
        <w:t xml:space="preserve">Update </w:t>
      </w:r>
      <w:r w:rsidRPr="005A3421">
        <w:rPr>
          <w:i/>
        </w:rPr>
        <w:t>&lt;mgmtCmd&gt;</w:t>
      </w:r>
      <w:bookmarkEnd w:id="3057"/>
      <w:bookmarkEnd w:id="3058"/>
      <w:bookmarkEnd w:id="3059"/>
      <w:bookmarkEnd w:id="3060"/>
      <w:bookmarkEnd w:id="3061"/>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3062" w:name="_Toc470164173"/>
      <w:bookmarkStart w:id="3063" w:name="_Toc470164755"/>
      <w:bookmarkStart w:id="3064" w:name="_Toc475715364"/>
      <w:bookmarkStart w:id="3065" w:name="_Toc479349176"/>
      <w:bookmarkStart w:id="3066" w:name="_Toc479354258"/>
      <w:r w:rsidRPr="005A3421">
        <w:t>10.2.</w:t>
      </w:r>
      <w:r>
        <w:t>8</w:t>
      </w:r>
      <w:r w:rsidRPr="005A3421">
        <w:t>.</w:t>
      </w:r>
      <w:r>
        <w:t>17</w:t>
      </w:r>
      <w:r w:rsidRPr="005A3421">
        <w:tab/>
        <w:t xml:space="preserve">Delete </w:t>
      </w:r>
      <w:r w:rsidRPr="005A3421">
        <w:rPr>
          <w:i/>
        </w:rPr>
        <w:t>&lt;mgmtCmd&gt;</w:t>
      </w:r>
      <w:bookmarkEnd w:id="3062"/>
      <w:bookmarkEnd w:id="3063"/>
      <w:bookmarkEnd w:id="3064"/>
      <w:bookmarkEnd w:id="3065"/>
      <w:bookmarkEnd w:id="3066"/>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3B1B55" w:rsidRPr="005A3421">
        <w:fldChar w:fldCharType="begin"/>
      </w:r>
      <w:r w:rsidRPr="005A3421">
        <w:instrText xml:space="preserve">REF REF_BBFTR_69 \h </w:instrText>
      </w:r>
      <w:r w:rsidR="003B1B55" w:rsidRPr="005A3421">
        <w:fldChar w:fldCharType="separate"/>
      </w:r>
      <w:r w:rsidRPr="005A3421">
        <w:t>i.</w:t>
      </w:r>
      <w:r>
        <w:rPr>
          <w:noProof/>
        </w:rPr>
        <w:t>2</w:t>
      </w:r>
      <w:r w:rsidR="003B1B55"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3B1B55" w:rsidRPr="005A3421">
              <w:fldChar w:fldCharType="begin"/>
            </w:r>
            <w:r w:rsidRPr="005A3421">
              <w:instrText xml:space="preserve"> REF REF_BBFTR_69 \h </w:instrText>
            </w:r>
            <w:r w:rsidR="003B1B55" w:rsidRPr="005A3421">
              <w:fldChar w:fldCharType="separate"/>
            </w:r>
            <w:r w:rsidRPr="005A3421">
              <w:t>i.</w:t>
            </w:r>
            <w:r>
              <w:rPr>
                <w:noProof/>
              </w:rPr>
              <w:t>2</w:t>
            </w:r>
            <w:r w:rsidR="003B1B55"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3B1B55" w:rsidRPr="005A3421">
              <w:fldChar w:fldCharType="begin"/>
            </w:r>
            <w:r w:rsidRPr="005A3421">
              <w:instrText xml:space="preserve">REF REF_BBFTR_69 \h </w:instrText>
            </w:r>
            <w:r w:rsidR="003B1B55" w:rsidRPr="005A3421">
              <w:fldChar w:fldCharType="separate"/>
            </w:r>
            <w:r w:rsidRPr="005A3421">
              <w:t>i.</w:t>
            </w:r>
            <w:r>
              <w:rPr>
                <w:noProof/>
              </w:rPr>
              <w:t>2</w:t>
            </w:r>
            <w:r w:rsidR="003B1B55"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3067" w:name="_Toc470164174"/>
      <w:bookmarkStart w:id="3068" w:name="_Toc470164756"/>
      <w:bookmarkStart w:id="3069" w:name="_Toc475715365"/>
      <w:bookmarkStart w:id="3070" w:name="_Toc479349177"/>
      <w:bookmarkStart w:id="3071" w:name="_Toc479354259"/>
      <w:r w:rsidRPr="005A3421">
        <w:t>10.2.</w:t>
      </w:r>
      <w:r>
        <w:t>8</w:t>
      </w:r>
      <w:r w:rsidRPr="005A3421">
        <w:t>.</w:t>
      </w:r>
      <w:r>
        <w:t>18</w:t>
      </w:r>
      <w:r w:rsidRPr="005A3421">
        <w:tab/>
        <w:t xml:space="preserve">Execute </w:t>
      </w:r>
      <w:r w:rsidRPr="005A3421">
        <w:rPr>
          <w:i/>
        </w:rPr>
        <w:t>&lt;mgmtCmd&gt;</w:t>
      </w:r>
      <w:bookmarkEnd w:id="3067"/>
      <w:bookmarkEnd w:id="3068"/>
      <w:bookmarkEnd w:id="3069"/>
      <w:bookmarkEnd w:id="3070"/>
      <w:bookmarkEnd w:id="3071"/>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3B1B55" w:rsidRPr="005A3421">
              <w:rPr>
                <w:lang w:eastAsia="ko-KR"/>
              </w:rPr>
              <w:fldChar w:fldCharType="begin"/>
            </w:r>
            <w:r w:rsidRPr="005A3421">
              <w:rPr>
                <w:lang w:eastAsia="ko-KR"/>
              </w:rPr>
              <w:instrText xml:space="preserve"> REF REF_BBFTR_69 \h </w:instrText>
            </w:r>
            <w:r w:rsidR="003B1B55" w:rsidRPr="005A3421">
              <w:rPr>
                <w:lang w:eastAsia="ko-KR"/>
              </w:rPr>
            </w:r>
            <w:r w:rsidR="003B1B55" w:rsidRPr="005A3421">
              <w:rPr>
                <w:lang w:eastAsia="ko-KR"/>
              </w:rPr>
              <w:fldChar w:fldCharType="separate"/>
            </w:r>
            <w:r w:rsidRPr="005A3421">
              <w:t>i.</w:t>
            </w:r>
            <w:r>
              <w:rPr>
                <w:noProof/>
              </w:rPr>
              <w:t>2</w:t>
            </w:r>
            <w:r w:rsidR="003B1B55"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3B1B55" w:rsidRPr="005A3421">
              <w:rPr>
                <w:lang w:eastAsia="ko-KR"/>
              </w:rPr>
              <w:fldChar w:fldCharType="begin"/>
            </w:r>
            <w:r w:rsidRPr="005A3421">
              <w:rPr>
                <w:lang w:eastAsia="ko-KR"/>
              </w:rPr>
              <w:instrText xml:space="preserve"> REF REF_BBFTR_69 \h </w:instrText>
            </w:r>
            <w:r w:rsidR="003B1B55" w:rsidRPr="005A3421">
              <w:rPr>
                <w:lang w:eastAsia="ko-KR"/>
              </w:rPr>
            </w:r>
            <w:r w:rsidR="003B1B55" w:rsidRPr="005A3421">
              <w:rPr>
                <w:lang w:eastAsia="ko-KR"/>
              </w:rPr>
              <w:fldChar w:fldCharType="separate"/>
            </w:r>
            <w:r w:rsidRPr="005A3421">
              <w:t>i.</w:t>
            </w:r>
            <w:r>
              <w:rPr>
                <w:noProof/>
              </w:rPr>
              <w:t>2</w:t>
            </w:r>
            <w:r w:rsidR="003B1B55"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3072" w:name="_Toc470164175"/>
      <w:bookmarkStart w:id="3073" w:name="_Toc470164757"/>
      <w:bookmarkStart w:id="3074" w:name="_Toc475715366"/>
      <w:bookmarkStart w:id="3075" w:name="_Toc479349178"/>
      <w:bookmarkStart w:id="3076" w:name="_Toc479354260"/>
      <w:r w:rsidRPr="005A3421">
        <w:t>10.2.</w:t>
      </w:r>
      <w:r>
        <w:t>8</w:t>
      </w:r>
      <w:r w:rsidRPr="005A3421">
        <w:t>.</w:t>
      </w:r>
      <w:r>
        <w:t>19</w:t>
      </w:r>
      <w:r w:rsidRPr="005A3421">
        <w:tab/>
        <w:t xml:space="preserve">Cancel </w:t>
      </w:r>
      <w:r w:rsidRPr="005A3421">
        <w:rPr>
          <w:i/>
        </w:rPr>
        <w:t>&lt;execInstance&gt;</w:t>
      </w:r>
      <w:bookmarkEnd w:id="3072"/>
      <w:bookmarkEnd w:id="3073"/>
      <w:bookmarkEnd w:id="3074"/>
      <w:bookmarkEnd w:id="3075"/>
      <w:bookmarkEnd w:id="3076"/>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3B1B55" w:rsidRPr="00CF2F35">
              <w:rPr>
                <w:rFonts w:cs="Arial"/>
              </w:rPr>
              <w:fldChar w:fldCharType="begin"/>
            </w:r>
            <w:r w:rsidRPr="00CF2F35">
              <w:rPr>
                <w:rFonts w:cs="Arial"/>
              </w:rPr>
              <w:instrText xml:space="preserve">REF REF_BBFTR_69 \h </w:instrText>
            </w:r>
            <w:r w:rsidR="003B1B55" w:rsidRPr="00CF2F35">
              <w:rPr>
                <w:rFonts w:cs="Arial"/>
              </w:rPr>
            </w:r>
            <w:r w:rsidR="003B1B55" w:rsidRPr="00CF2F35">
              <w:rPr>
                <w:rFonts w:cs="Arial"/>
              </w:rPr>
              <w:fldChar w:fldCharType="separate"/>
            </w:r>
            <w:r w:rsidRPr="00CF2F35">
              <w:t>i.</w:t>
            </w:r>
            <w:r w:rsidRPr="00CF2F35">
              <w:rPr>
                <w:noProof/>
              </w:rPr>
              <w:t>2</w:t>
            </w:r>
            <w:r w:rsidR="003B1B55"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3077" w:name="_Toc470164176"/>
      <w:bookmarkStart w:id="3078" w:name="_Toc470164758"/>
      <w:bookmarkStart w:id="3079" w:name="_Toc475715367"/>
      <w:bookmarkStart w:id="3080" w:name="_Toc479349179"/>
      <w:bookmarkStart w:id="3081" w:name="_Toc479354261"/>
      <w:r w:rsidRPr="005A3421">
        <w:t>10.2.</w:t>
      </w:r>
      <w:r>
        <w:t>8</w:t>
      </w:r>
      <w:r w:rsidRPr="005A3421">
        <w:t>.</w:t>
      </w:r>
      <w:r>
        <w:t>20</w:t>
      </w:r>
      <w:r w:rsidRPr="005A3421">
        <w:tab/>
        <w:t xml:space="preserve">Retrieve </w:t>
      </w:r>
      <w:r w:rsidRPr="005A3421">
        <w:rPr>
          <w:i/>
        </w:rPr>
        <w:t>&lt;execInstance&gt;</w:t>
      </w:r>
      <w:bookmarkEnd w:id="3077"/>
      <w:bookmarkEnd w:id="3078"/>
      <w:bookmarkEnd w:id="3079"/>
      <w:bookmarkEnd w:id="3080"/>
      <w:bookmarkEnd w:id="3081"/>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3B1B55" w:rsidRPr="005A3421">
              <w:fldChar w:fldCharType="begin"/>
            </w:r>
            <w:r w:rsidRPr="005A3421">
              <w:instrText xml:space="preserve">REF REF_BBFTR_69 \h </w:instrText>
            </w:r>
            <w:r w:rsidR="003B1B55" w:rsidRPr="005A3421">
              <w:fldChar w:fldCharType="separate"/>
            </w:r>
            <w:r w:rsidRPr="005A3421">
              <w:t>i.</w:t>
            </w:r>
            <w:r>
              <w:rPr>
                <w:noProof/>
              </w:rPr>
              <w:t>2</w:t>
            </w:r>
            <w:r w:rsidR="003B1B55"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3082" w:name="_Toc470164177"/>
      <w:bookmarkStart w:id="3083" w:name="_Toc470164759"/>
      <w:bookmarkStart w:id="3084" w:name="_Toc475715368"/>
      <w:bookmarkStart w:id="3085" w:name="_Toc479349180"/>
      <w:bookmarkStart w:id="3086" w:name="_Toc479354262"/>
      <w:r w:rsidRPr="005A3421">
        <w:lastRenderedPageBreak/>
        <w:t>10.2.</w:t>
      </w:r>
      <w:r>
        <w:t>8</w:t>
      </w:r>
      <w:r w:rsidRPr="005A3421">
        <w:t>.</w:t>
      </w:r>
      <w:r>
        <w:t>21</w:t>
      </w:r>
      <w:r w:rsidRPr="005A3421">
        <w:tab/>
        <w:t xml:space="preserve">Delete </w:t>
      </w:r>
      <w:r w:rsidRPr="005A3421">
        <w:rPr>
          <w:i/>
        </w:rPr>
        <w:t>&lt;execInstance&gt;</w:t>
      </w:r>
      <w:bookmarkEnd w:id="3082"/>
      <w:bookmarkEnd w:id="3083"/>
      <w:bookmarkEnd w:id="3084"/>
      <w:bookmarkEnd w:id="3085"/>
      <w:bookmarkEnd w:id="3086"/>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3B1B55" w:rsidRPr="005A3421">
        <w:fldChar w:fldCharType="begin"/>
      </w:r>
      <w:r w:rsidRPr="005A3421">
        <w:instrText xml:space="preserve">REF REF_BBFTR_69 \h </w:instrText>
      </w:r>
      <w:r w:rsidR="003B1B55" w:rsidRPr="005A3421">
        <w:fldChar w:fldCharType="separate"/>
      </w:r>
      <w:r w:rsidRPr="005A3421">
        <w:t>i.</w:t>
      </w:r>
      <w:r>
        <w:rPr>
          <w:noProof/>
        </w:rPr>
        <w:t>2</w:t>
      </w:r>
      <w:r w:rsidR="003B1B55"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3B1B55" w:rsidRPr="005A3421">
              <w:fldChar w:fldCharType="begin"/>
            </w:r>
            <w:r w:rsidRPr="005A3421">
              <w:instrText xml:space="preserve">REF REF_BBFTR_69 \h </w:instrText>
            </w:r>
            <w:r w:rsidR="003B1B55" w:rsidRPr="005A3421">
              <w:fldChar w:fldCharType="separate"/>
            </w:r>
            <w:r w:rsidRPr="005A3421">
              <w:t>i.</w:t>
            </w:r>
            <w:r>
              <w:rPr>
                <w:noProof/>
              </w:rPr>
              <w:t>2</w:t>
            </w:r>
            <w:r w:rsidR="003B1B55"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3087" w:name="_Toc470164178"/>
      <w:bookmarkStart w:id="3088" w:name="_Toc470164760"/>
      <w:bookmarkStart w:id="3089" w:name="_Toc475715369"/>
      <w:bookmarkStart w:id="3090" w:name="_Toc479349181"/>
      <w:bookmarkStart w:id="3091" w:name="_Toc479354263"/>
      <w:r w:rsidRPr="005A3421">
        <w:t>10.2.</w:t>
      </w:r>
      <w:r>
        <w:t>9</w:t>
      </w:r>
      <w:r w:rsidRPr="005A3421">
        <w:tab/>
        <w:t xml:space="preserve">Location </w:t>
      </w:r>
      <w:r>
        <w:t>m</w:t>
      </w:r>
      <w:r w:rsidRPr="005A3421">
        <w:t>anagement</w:t>
      </w:r>
      <w:bookmarkEnd w:id="3087"/>
      <w:bookmarkEnd w:id="3088"/>
      <w:bookmarkEnd w:id="3089"/>
      <w:bookmarkEnd w:id="3090"/>
      <w:bookmarkEnd w:id="3091"/>
      <w:r w:rsidRPr="005A3421">
        <w:t xml:space="preserve"> </w:t>
      </w:r>
    </w:p>
    <w:p w:rsidR="005C2AEC" w:rsidRDefault="008F2794">
      <w:pPr>
        <w:pStyle w:val="40"/>
      </w:pPr>
      <w:bookmarkStart w:id="3092" w:name="_Toc470164179"/>
      <w:bookmarkStart w:id="3093" w:name="_Toc470164761"/>
      <w:bookmarkStart w:id="3094" w:name="_Toc475715370"/>
      <w:bookmarkStart w:id="3095" w:name="_Toc479349182"/>
      <w:bookmarkStart w:id="3096" w:name="_Toc479354264"/>
      <w:r w:rsidRPr="00EC659B">
        <w:t>10.2.</w:t>
      </w:r>
      <w:r>
        <w:t>9</w:t>
      </w:r>
      <w:r w:rsidRPr="00EC659B">
        <w:t>.1</w:t>
      </w:r>
      <w:r>
        <w:tab/>
        <w:t>Introduction</w:t>
      </w:r>
      <w:bookmarkEnd w:id="3092"/>
      <w:bookmarkEnd w:id="3093"/>
      <w:bookmarkEnd w:id="3094"/>
      <w:bookmarkEnd w:id="3095"/>
      <w:bookmarkEnd w:id="3096"/>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3097" w:name="_Toc470164180"/>
      <w:bookmarkStart w:id="3098" w:name="_Toc470164762"/>
      <w:bookmarkStart w:id="3099" w:name="_Toc475715371"/>
      <w:bookmarkStart w:id="3100" w:name="_Toc479349183"/>
      <w:bookmarkStart w:id="3101" w:name="_Toc479354265"/>
      <w:r w:rsidRPr="00EC659B">
        <w:t>10.2.</w:t>
      </w:r>
      <w:r>
        <w:t>9.2</w:t>
      </w:r>
      <w:r w:rsidRPr="00EC659B">
        <w:tab/>
        <w:t xml:space="preserve">Create </w:t>
      </w:r>
      <w:r w:rsidR="00F07ECC" w:rsidRPr="00F07ECC">
        <w:t>&lt;locationPolicy&gt;</w:t>
      </w:r>
      <w:bookmarkEnd w:id="3097"/>
      <w:bookmarkEnd w:id="3098"/>
      <w:bookmarkEnd w:id="3099"/>
      <w:bookmarkEnd w:id="3100"/>
      <w:bookmarkEnd w:id="3101"/>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3B1B55" w:rsidRPr="00CF2F35">
              <w:rPr>
                <w:lang w:eastAsia="ko-KR"/>
              </w:rPr>
              <w:fldChar w:fldCharType="begin"/>
            </w:r>
            <w:r w:rsidRPr="00CF2F35">
              <w:rPr>
                <w:lang w:eastAsia="ko-KR"/>
              </w:rPr>
              <w:instrText xml:space="preserve"> REF REF_OMA_TS_MLP_V3_4 \h </w:instrText>
            </w:r>
            <w:r w:rsidR="003B1B55" w:rsidRPr="00CF2F35">
              <w:rPr>
                <w:lang w:eastAsia="ko-KR"/>
              </w:rPr>
            </w:r>
            <w:r w:rsidR="003B1B55" w:rsidRPr="00CF2F35">
              <w:rPr>
                <w:lang w:eastAsia="ko-KR"/>
              </w:rPr>
              <w:fldChar w:fldCharType="separate"/>
            </w:r>
            <w:r w:rsidRPr="00CF2F35">
              <w:t>i.</w:t>
            </w:r>
            <w:r w:rsidRPr="00CF2F35">
              <w:rPr>
                <w:noProof/>
              </w:rPr>
              <w:t>5</w:t>
            </w:r>
            <w:r w:rsidR="003B1B55"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3B1B55" w:rsidRPr="00CF2F35">
              <w:rPr>
                <w:rFonts w:eastAsia="Arial Unicode MS"/>
                <w:lang w:eastAsia="ko-KR"/>
              </w:rPr>
              <w:fldChar w:fldCharType="begin"/>
            </w:r>
            <w:r w:rsidRPr="00CF2F35">
              <w:rPr>
                <w:rFonts w:eastAsia="Arial Unicode MS"/>
                <w:lang w:eastAsia="ko-KR"/>
              </w:rPr>
              <w:instrText xml:space="preserve"> REF REF_OMA_TS_MLP_V3_4 \h </w:instrText>
            </w:r>
            <w:r w:rsidR="003B1B55" w:rsidRPr="00CF2F35">
              <w:rPr>
                <w:rFonts w:eastAsia="Arial Unicode MS"/>
                <w:lang w:eastAsia="ko-KR"/>
              </w:rPr>
            </w:r>
            <w:r w:rsidR="003B1B55" w:rsidRPr="00CF2F35">
              <w:rPr>
                <w:rFonts w:eastAsia="Arial Unicode MS"/>
                <w:lang w:eastAsia="ko-KR"/>
              </w:rPr>
              <w:fldChar w:fldCharType="separate"/>
            </w:r>
            <w:r w:rsidRPr="00CF2F35">
              <w:t>i.</w:t>
            </w:r>
            <w:r w:rsidRPr="00CF2F35">
              <w:rPr>
                <w:noProof/>
              </w:rPr>
              <w:t>5</w:t>
            </w:r>
            <w:r w:rsidR="003B1B55" w:rsidRPr="00CF2F35">
              <w:rPr>
                <w:rFonts w:eastAsia="Arial Unicode MS"/>
                <w:lang w:eastAsia="ko-KR"/>
              </w:rPr>
              <w:fldChar w:fldCharType="end"/>
            </w:r>
            <w:r w:rsidRPr="00CF2F35">
              <w:rPr>
                <w:rFonts w:eastAsia="Arial Unicode MS"/>
                <w:lang w:eastAsia="ko-KR"/>
              </w:rPr>
              <w:t>] or OMA RESTful NetAPI for Terminal Location [</w:t>
            </w:r>
            <w:r w:rsidR="003B1B55" w:rsidRPr="00CF2F35">
              <w:rPr>
                <w:rFonts w:eastAsia="Arial Unicode MS"/>
                <w:lang w:eastAsia="ko-KR"/>
              </w:rPr>
              <w:fldChar w:fldCharType="begin"/>
            </w:r>
            <w:r w:rsidRPr="00CF2F35">
              <w:rPr>
                <w:rFonts w:eastAsia="Arial Unicode MS"/>
                <w:lang w:eastAsia="ko-KR"/>
              </w:rPr>
              <w:instrText xml:space="preserve"> REF REF_OMA_TS_REST_NetAPI \h </w:instrText>
            </w:r>
            <w:r w:rsidR="003B1B55" w:rsidRPr="00CF2F35">
              <w:rPr>
                <w:rFonts w:eastAsia="Arial Unicode MS"/>
                <w:lang w:eastAsia="ko-KR"/>
              </w:rPr>
            </w:r>
            <w:r w:rsidR="003B1B55" w:rsidRPr="00CF2F35">
              <w:rPr>
                <w:rFonts w:eastAsia="Arial Unicode MS"/>
                <w:lang w:eastAsia="ko-KR"/>
              </w:rPr>
              <w:fldChar w:fldCharType="separate"/>
            </w:r>
            <w:r w:rsidRPr="00CF2F35">
              <w:t>i.</w:t>
            </w:r>
            <w:r w:rsidRPr="00CF2F35">
              <w:rPr>
                <w:noProof/>
              </w:rPr>
              <w:t>6</w:t>
            </w:r>
            <w:r w:rsidR="003B1B55"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w:t>
            </w:r>
            <w:r w:rsidRPr="00CF2F35">
              <w:rPr>
                <w:rFonts w:eastAsia="Arial Unicode MS"/>
                <w:lang w:eastAsia="ko-KR"/>
              </w:rPr>
              <w:lastRenderedPageBreak/>
              <w:t>from the GPS module through internal interfaces (e.g. System call or JNI [</w:t>
            </w:r>
            <w:r w:rsidR="003B1B55"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3B1B55" w:rsidRPr="00CF2F35">
              <w:rPr>
                <w:rFonts w:eastAsia="Arial Unicode MS"/>
                <w:lang w:eastAsia="ko-KR"/>
              </w:rPr>
            </w:r>
            <w:r w:rsidR="003B1B55" w:rsidRPr="00CF2F35">
              <w:rPr>
                <w:rFonts w:eastAsia="Arial Unicode MS"/>
                <w:lang w:eastAsia="ko-KR"/>
              </w:rPr>
              <w:fldChar w:fldCharType="separate"/>
            </w:r>
            <w:r w:rsidRPr="00CF2F35">
              <w:t>i.</w:t>
            </w:r>
            <w:r w:rsidRPr="00CF2F35">
              <w:rPr>
                <w:noProof/>
              </w:rPr>
              <w:t>18</w:t>
            </w:r>
            <w:r w:rsidR="003B1B55"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3B1B55" w:rsidRPr="00CF2F35">
              <w:rPr>
                <w:lang w:eastAsia="ko-KR"/>
              </w:rPr>
              <w:fldChar w:fldCharType="begin"/>
            </w:r>
            <w:r w:rsidRPr="00CF2F35">
              <w:rPr>
                <w:lang w:eastAsia="ko-KR"/>
              </w:rPr>
              <w:instrText xml:space="preserve"> REF REF_oneM2MTS_0004 \h </w:instrText>
            </w:r>
            <w:r w:rsidR="003B1B55" w:rsidRPr="00CF2F35">
              <w:rPr>
                <w:lang w:eastAsia="ko-KR"/>
              </w:rPr>
            </w:r>
            <w:r w:rsidR="003B1B55" w:rsidRPr="00CF2F35">
              <w:rPr>
                <w:lang w:eastAsia="ko-KR"/>
              </w:rPr>
              <w:fldChar w:fldCharType="separate"/>
            </w:r>
            <w:r w:rsidRPr="00CF2F35">
              <w:rPr>
                <w:noProof/>
              </w:rPr>
              <w:t>3</w:t>
            </w:r>
            <w:r w:rsidR="003B1B55"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3102" w:name="_Toc470164181"/>
      <w:bookmarkStart w:id="3103" w:name="_Toc470164763"/>
      <w:bookmarkStart w:id="3104" w:name="_Toc475715372"/>
      <w:bookmarkStart w:id="3105" w:name="_Toc479349184"/>
      <w:bookmarkStart w:id="3106" w:name="_Toc479354266"/>
      <w:r w:rsidRPr="00F07ECC">
        <w:t>10.2.</w:t>
      </w:r>
      <w:r w:rsidR="008F2794">
        <w:t>9.3</w:t>
      </w:r>
      <w:r w:rsidRPr="00F07ECC">
        <w:tab/>
        <w:t>Retrieve &lt;locationPolicy&gt;</w:t>
      </w:r>
      <w:bookmarkEnd w:id="3102"/>
      <w:bookmarkEnd w:id="3103"/>
      <w:bookmarkEnd w:id="3104"/>
      <w:bookmarkEnd w:id="3105"/>
      <w:bookmarkEnd w:id="3106"/>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3107" w:name="_Toc470164182"/>
      <w:bookmarkStart w:id="3108" w:name="_Toc470164764"/>
      <w:bookmarkStart w:id="3109" w:name="_Toc475715373"/>
      <w:bookmarkStart w:id="3110" w:name="_Toc479349185"/>
      <w:bookmarkStart w:id="3111" w:name="_Toc479354267"/>
      <w:r w:rsidRPr="00F07ECC">
        <w:t>10.2.</w:t>
      </w:r>
      <w:r w:rsidR="008F2794">
        <w:t>9.4</w:t>
      </w:r>
      <w:r w:rsidRPr="00F07ECC">
        <w:tab/>
        <w:t>Update &lt;locationPolicy&gt;</w:t>
      </w:r>
      <w:bookmarkEnd w:id="3107"/>
      <w:bookmarkEnd w:id="3108"/>
      <w:bookmarkEnd w:id="3109"/>
      <w:bookmarkEnd w:id="3110"/>
      <w:bookmarkEnd w:id="3111"/>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3112" w:name="_Toc470164183"/>
      <w:bookmarkStart w:id="3113" w:name="_Toc470164765"/>
      <w:bookmarkStart w:id="3114" w:name="_Toc475715374"/>
      <w:bookmarkStart w:id="3115" w:name="_Toc479349186"/>
      <w:bookmarkStart w:id="3116" w:name="_Toc479354268"/>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112"/>
      <w:bookmarkEnd w:id="3113"/>
      <w:bookmarkEnd w:id="3114"/>
      <w:bookmarkEnd w:id="3115"/>
      <w:bookmarkEnd w:id="311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3117" w:name="_Toc470164184"/>
      <w:bookmarkStart w:id="3118" w:name="_Toc470164766"/>
      <w:bookmarkStart w:id="3119" w:name="_Toc475715375"/>
      <w:bookmarkStart w:id="3120" w:name="_Toc479349187"/>
      <w:bookmarkStart w:id="3121" w:name="_Toc479354269"/>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3117"/>
      <w:bookmarkEnd w:id="3118"/>
      <w:bookmarkEnd w:id="3119"/>
      <w:bookmarkEnd w:id="3120"/>
      <w:bookmarkEnd w:id="3121"/>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3122" w:name="_Toc470164185"/>
      <w:bookmarkStart w:id="3123" w:name="_Toc470164767"/>
      <w:bookmarkStart w:id="3124" w:name="_Toc475715376"/>
      <w:bookmarkStart w:id="3125" w:name="_Toc479349188"/>
      <w:bookmarkStart w:id="3126" w:name="_Toc479354270"/>
      <w:r w:rsidRPr="005A3421">
        <w:t>10.2.</w:t>
      </w:r>
      <w:r>
        <w:t>9.7</w:t>
      </w:r>
      <w:r w:rsidRPr="005A3421">
        <w:tab/>
        <w:t xml:space="preserve">Procedure for </w:t>
      </w:r>
      <w:r w:rsidRPr="005A3421">
        <w:rPr>
          <w:i/>
        </w:rPr>
        <w:t>&lt;contentInstance&gt;</w:t>
      </w:r>
      <w:r w:rsidRPr="005A3421">
        <w:t xml:space="preserve"> resource that stores location information</w:t>
      </w:r>
      <w:bookmarkEnd w:id="3122"/>
      <w:bookmarkEnd w:id="3123"/>
      <w:bookmarkEnd w:id="3124"/>
      <w:bookmarkEnd w:id="3125"/>
      <w:bookmarkEnd w:id="3126"/>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3127" w:name="_Toc470164186"/>
      <w:bookmarkStart w:id="3128" w:name="_Toc470164768"/>
      <w:bookmarkStart w:id="3129" w:name="_Toc475715377"/>
      <w:bookmarkStart w:id="3130" w:name="_Toc479349189"/>
      <w:bookmarkStart w:id="3131" w:name="_Toc479354271"/>
      <w:r w:rsidRPr="005A3421">
        <w:t>10.2.1</w:t>
      </w:r>
      <w:r>
        <w:t>0</w:t>
      </w:r>
      <w:r w:rsidRPr="005A3421">
        <w:tab/>
      </w:r>
      <w:r w:rsidR="00F07ECC" w:rsidRPr="00F07ECC">
        <w:t>Subscription</w:t>
      </w:r>
      <w:r>
        <w:t xml:space="preserve"> and notification</w:t>
      </w:r>
      <w:bookmarkEnd w:id="3127"/>
      <w:bookmarkEnd w:id="3128"/>
      <w:bookmarkEnd w:id="3129"/>
      <w:bookmarkEnd w:id="3130"/>
      <w:bookmarkEnd w:id="3131"/>
    </w:p>
    <w:p w:rsidR="008F2794" w:rsidRPr="005A3421" w:rsidRDefault="008F2794" w:rsidP="008F2794">
      <w:pPr>
        <w:pStyle w:val="40"/>
        <w:rPr>
          <w:rFonts w:eastAsia="Arial Unicode MS"/>
        </w:rPr>
      </w:pPr>
      <w:bookmarkStart w:id="3132" w:name="_Toc470164187"/>
      <w:bookmarkStart w:id="3133" w:name="_Toc470164769"/>
      <w:bookmarkStart w:id="3134" w:name="_Toc475715378"/>
      <w:bookmarkStart w:id="3135" w:name="_Toc479349190"/>
      <w:bookmarkStart w:id="3136" w:name="_Toc479354272"/>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132"/>
      <w:bookmarkEnd w:id="3133"/>
      <w:bookmarkEnd w:id="3134"/>
      <w:bookmarkEnd w:id="3135"/>
      <w:bookmarkEnd w:id="3136"/>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3137" w:name="_Toc470164188"/>
      <w:bookmarkStart w:id="3138" w:name="_Toc470164770"/>
      <w:bookmarkStart w:id="3139" w:name="_Toc475715379"/>
      <w:bookmarkStart w:id="3140" w:name="_Toc479349191"/>
      <w:bookmarkStart w:id="3141" w:name="_Toc479354273"/>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137"/>
      <w:bookmarkEnd w:id="3138"/>
      <w:bookmarkEnd w:id="3139"/>
      <w:bookmarkEnd w:id="3140"/>
      <w:bookmarkEnd w:id="3141"/>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3142" w:name="_Toc470164189"/>
      <w:bookmarkStart w:id="3143" w:name="_Toc470164771"/>
      <w:bookmarkStart w:id="3144" w:name="_Toc475715380"/>
      <w:bookmarkStart w:id="3145" w:name="_Toc479349192"/>
      <w:bookmarkStart w:id="3146" w:name="_Toc479354274"/>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142"/>
      <w:bookmarkEnd w:id="3143"/>
      <w:bookmarkEnd w:id="3144"/>
      <w:bookmarkEnd w:id="3145"/>
      <w:bookmarkEnd w:id="3146"/>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47" w:name="_Toc470164190"/>
      <w:bookmarkStart w:id="3148" w:name="_Toc470164772"/>
      <w:bookmarkStart w:id="3149" w:name="_Toc475715381"/>
      <w:bookmarkStart w:id="3150" w:name="_Toc479349193"/>
      <w:bookmarkStart w:id="3151" w:name="_Toc479354275"/>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147"/>
      <w:bookmarkEnd w:id="3148"/>
      <w:bookmarkEnd w:id="3149"/>
      <w:bookmarkEnd w:id="3150"/>
      <w:bookmarkEnd w:id="3151"/>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52" w:name="_Toc470164191"/>
      <w:bookmarkStart w:id="3153" w:name="_Toc470164773"/>
      <w:bookmarkStart w:id="3154" w:name="_Toc475715382"/>
      <w:bookmarkStart w:id="3155" w:name="_Toc479349194"/>
      <w:bookmarkStart w:id="3156" w:name="_Toc479354276"/>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152"/>
      <w:bookmarkEnd w:id="3153"/>
      <w:bookmarkEnd w:id="3154"/>
      <w:bookmarkEnd w:id="3155"/>
      <w:bookmarkEnd w:id="3156"/>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3157" w:name="_Toc470164192"/>
      <w:bookmarkStart w:id="3158" w:name="_Toc470164774"/>
      <w:bookmarkStart w:id="3159" w:name="_Toc475715383"/>
      <w:bookmarkStart w:id="3160" w:name="_Toc479349195"/>
      <w:bookmarkStart w:id="3161" w:name="_Toc479354277"/>
      <w:r w:rsidRPr="00EC659B">
        <w:t>10.2.1</w:t>
      </w:r>
      <w:r>
        <w:t>0.6</w:t>
      </w:r>
      <w:r w:rsidRPr="00EC659B">
        <w:tab/>
        <w:t xml:space="preserve">Notification </w:t>
      </w:r>
      <w:r>
        <w:t>p</w:t>
      </w:r>
      <w:r w:rsidRPr="00EC659B">
        <w:t>rocedures</w:t>
      </w:r>
      <w:bookmarkEnd w:id="3157"/>
      <w:bookmarkEnd w:id="3158"/>
      <w:bookmarkEnd w:id="3159"/>
      <w:bookmarkEnd w:id="3160"/>
      <w:bookmarkEnd w:id="3161"/>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3162" w:name="_Toc470164193"/>
      <w:bookmarkStart w:id="3163" w:name="_Toc470164775"/>
      <w:bookmarkStart w:id="3164" w:name="_Toc475715384"/>
      <w:bookmarkStart w:id="3165" w:name="_Toc479349196"/>
      <w:bookmarkStart w:id="3166" w:name="_Toc479354278"/>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162"/>
      <w:bookmarkEnd w:id="3163"/>
      <w:bookmarkEnd w:id="3164"/>
      <w:bookmarkEnd w:id="3165"/>
      <w:bookmarkEnd w:id="3166"/>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10" type="#_x0000_t75" style="width:419.75pt;height:167.75pt" o:ole="">
            <v:imagedata r:id="rId172" o:title=""/>
          </v:shape>
          <o:OLEObject Type="Embed" ProgID="Visio.Drawing.11" ShapeID="_x0000_i1110" DrawAspect="Content" ObjectID="_1554899221" r:id="rId173"/>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11" type="#_x0000_t75" style="width:419.75pt;height:154.2pt" o:ole="">
            <v:imagedata r:id="rId174" o:title=""/>
          </v:shape>
          <o:OLEObject Type="Embed" ProgID="Visio.Drawing.11" ShapeID="_x0000_i1111" DrawAspect="Content" ObjectID="_1554899222" r:id="rId175"/>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924D04">
        <w:t>notificationE</w:t>
      </w:r>
      <w:r w:rsidRPr="005A3421">
        <w:rPr>
          <w:lang w:eastAsia="ko-KR"/>
        </w:rPr>
        <w:t>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3167" w:name="_Toc470164194"/>
      <w:bookmarkStart w:id="3168" w:name="_Toc470164776"/>
      <w:bookmarkStart w:id="3169" w:name="_Toc475715385"/>
      <w:bookmarkStart w:id="3170" w:name="_Toc479349197"/>
      <w:bookmarkStart w:id="3171" w:name="_Toc479354279"/>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167"/>
      <w:bookmarkEnd w:id="3168"/>
      <w:bookmarkEnd w:id="3169"/>
      <w:bookmarkEnd w:id="3170"/>
      <w:bookmarkEnd w:id="3171"/>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3172" w:name="_Toc470164195"/>
      <w:bookmarkStart w:id="3173" w:name="_Toc470164777"/>
      <w:bookmarkStart w:id="3174" w:name="_Toc475715386"/>
      <w:bookmarkStart w:id="3175" w:name="_Toc479349198"/>
      <w:bookmarkStart w:id="3176" w:name="_Toc479354280"/>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172"/>
      <w:bookmarkEnd w:id="3173"/>
      <w:bookmarkEnd w:id="3174"/>
      <w:bookmarkEnd w:id="3175"/>
      <w:bookmarkEnd w:id="3176"/>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3177" w:name="_Toc470164196"/>
      <w:bookmarkStart w:id="3178" w:name="_Toc470164778"/>
      <w:bookmarkStart w:id="3179" w:name="_Toc475715387"/>
      <w:bookmarkStart w:id="3180" w:name="_Toc479349199"/>
      <w:bookmarkStart w:id="3181" w:name="_Toc479354281"/>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177"/>
      <w:bookmarkEnd w:id="3178"/>
      <w:bookmarkEnd w:id="3179"/>
      <w:bookmarkEnd w:id="3180"/>
      <w:bookmarkEnd w:id="3181"/>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182" w:name="_Toc470164197"/>
      <w:bookmarkStart w:id="3183" w:name="_Toc470164779"/>
      <w:bookmarkStart w:id="3184" w:name="_Toc475715388"/>
      <w:bookmarkStart w:id="3185" w:name="_Toc479349200"/>
      <w:bookmarkStart w:id="3186" w:name="_Toc479354282"/>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182"/>
      <w:bookmarkEnd w:id="3183"/>
      <w:bookmarkEnd w:id="3184"/>
      <w:bookmarkEnd w:id="3185"/>
      <w:bookmarkEnd w:id="3186"/>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187" w:name="_Toc470164198"/>
      <w:bookmarkStart w:id="3188" w:name="_Toc470164780"/>
      <w:bookmarkStart w:id="3189" w:name="_Toc475715389"/>
      <w:bookmarkStart w:id="3190" w:name="_Toc479349201"/>
      <w:bookmarkStart w:id="3191" w:name="_Toc479354283"/>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187"/>
      <w:bookmarkEnd w:id="3188"/>
      <w:bookmarkEnd w:id="3189"/>
      <w:bookmarkEnd w:id="3190"/>
      <w:bookmarkEnd w:id="3191"/>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192" w:name="_Toc470164199"/>
      <w:bookmarkStart w:id="3193" w:name="_Toc470164781"/>
      <w:bookmarkStart w:id="3194" w:name="_Toc475715390"/>
      <w:bookmarkStart w:id="3195" w:name="_Toc479349202"/>
      <w:bookmarkStart w:id="3196" w:name="_Toc479354284"/>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192"/>
      <w:bookmarkEnd w:id="3193"/>
      <w:bookmarkEnd w:id="3194"/>
      <w:bookmarkEnd w:id="3195"/>
      <w:bookmarkEnd w:id="3196"/>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197" w:name="_Toc470164200"/>
      <w:bookmarkStart w:id="3198" w:name="_Toc470164782"/>
      <w:bookmarkStart w:id="3199" w:name="_Toc475715391"/>
      <w:bookmarkStart w:id="3200" w:name="_Toc479349203"/>
      <w:bookmarkStart w:id="3201" w:name="_Toc479354285"/>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197"/>
      <w:bookmarkEnd w:id="3198"/>
      <w:bookmarkEnd w:id="3199"/>
      <w:bookmarkEnd w:id="3200"/>
      <w:bookmarkEnd w:id="3201"/>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202" w:name="_Toc470164201"/>
      <w:bookmarkStart w:id="3203" w:name="_Toc470164783"/>
      <w:bookmarkStart w:id="3204" w:name="_Toc475715392"/>
      <w:bookmarkStart w:id="3205" w:name="_Toc479349204"/>
      <w:bookmarkStart w:id="3206" w:name="_Toc479354286"/>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202"/>
      <w:bookmarkEnd w:id="3203"/>
      <w:bookmarkEnd w:id="3204"/>
      <w:bookmarkEnd w:id="3205"/>
      <w:bookmarkEnd w:id="3206"/>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207" w:name="_Toc470164202"/>
      <w:bookmarkStart w:id="3208" w:name="_Toc470164784"/>
      <w:bookmarkStart w:id="3209" w:name="_Toc475715393"/>
      <w:bookmarkStart w:id="3210" w:name="_Toc479349205"/>
      <w:bookmarkStart w:id="3211" w:name="_Toc479354287"/>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207"/>
      <w:bookmarkEnd w:id="3208"/>
      <w:bookmarkEnd w:id="3209"/>
      <w:bookmarkEnd w:id="3210"/>
      <w:bookmarkEnd w:id="3211"/>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212" w:name="_Toc470164203"/>
      <w:bookmarkStart w:id="3213" w:name="_Toc470164785"/>
      <w:bookmarkStart w:id="3214" w:name="_Toc475715394"/>
      <w:bookmarkStart w:id="3215" w:name="_Toc479349206"/>
      <w:bookmarkStart w:id="3216" w:name="_Toc479354288"/>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212"/>
      <w:bookmarkEnd w:id="3213"/>
      <w:bookmarkEnd w:id="3214"/>
      <w:bookmarkEnd w:id="3215"/>
      <w:bookmarkEnd w:id="3216"/>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217" w:name="_Toc470164204"/>
      <w:bookmarkStart w:id="3218" w:name="_Toc470164786"/>
      <w:bookmarkStart w:id="3219" w:name="_Toc475715395"/>
      <w:bookmarkStart w:id="3220" w:name="_Toc479349207"/>
      <w:bookmarkStart w:id="3221" w:name="_Toc479354289"/>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217"/>
      <w:bookmarkEnd w:id="3218"/>
      <w:bookmarkEnd w:id="3219"/>
      <w:bookmarkEnd w:id="3220"/>
      <w:bookmarkEnd w:id="3221"/>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222" w:name="_Toc470164205"/>
      <w:bookmarkStart w:id="3223" w:name="_Toc470164787"/>
      <w:bookmarkStart w:id="3224" w:name="_Toc475715396"/>
      <w:bookmarkStart w:id="3225" w:name="_Toc479349208"/>
      <w:bookmarkStart w:id="3226" w:name="_Toc479354290"/>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222"/>
      <w:bookmarkEnd w:id="3223"/>
      <w:bookmarkEnd w:id="3224"/>
      <w:bookmarkEnd w:id="3225"/>
      <w:bookmarkEnd w:id="3226"/>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227" w:name="_Toc470164206"/>
      <w:bookmarkStart w:id="3228" w:name="_Toc470164788"/>
      <w:bookmarkStart w:id="3229" w:name="_Toc475715397"/>
      <w:bookmarkStart w:id="3230" w:name="_Toc479349209"/>
      <w:bookmarkStart w:id="3231" w:name="_Toc479354291"/>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227"/>
      <w:bookmarkEnd w:id="3228"/>
      <w:bookmarkEnd w:id="3229"/>
      <w:bookmarkEnd w:id="3230"/>
      <w:bookmarkEnd w:id="3231"/>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232" w:name="_Toc470164207"/>
      <w:bookmarkStart w:id="3233" w:name="_Toc470164789"/>
      <w:bookmarkStart w:id="3234" w:name="_Toc475715398"/>
      <w:bookmarkStart w:id="3235" w:name="_Toc479349210"/>
      <w:bookmarkStart w:id="3236" w:name="_Toc479354292"/>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232"/>
      <w:bookmarkEnd w:id="3233"/>
      <w:bookmarkEnd w:id="3234"/>
      <w:bookmarkEnd w:id="3235"/>
      <w:bookmarkEnd w:id="3236"/>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EC659B" w:rsidRDefault="008F2794" w:rsidP="008F2794">
      <w:pPr>
        <w:rPr>
          <w:lang w:eastAsia="ko-KR"/>
        </w:rPr>
      </w:pPr>
    </w:p>
    <w:p w:rsidR="005C2AEC" w:rsidRDefault="008F2794">
      <w:pPr>
        <w:pStyle w:val="30"/>
      </w:pPr>
      <w:bookmarkStart w:id="3237" w:name="_Toc470164208"/>
      <w:bookmarkStart w:id="3238" w:name="_Toc470164790"/>
      <w:bookmarkStart w:id="3239" w:name="_Toc475715399"/>
      <w:bookmarkStart w:id="3240" w:name="_Toc479349211"/>
      <w:bookmarkStart w:id="3241" w:name="_Toc479354293"/>
      <w:r w:rsidRPr="005A3421">
        <w:t>10.2.1</w:t>
      </w:r>
      <w:r>
        <w:t>1</w:t>
      </w:r>
      <w:r w:rsidRPr="005A3421">
        <w:tab/>
      </w:r>
      <w:r w:rsidRPr="005A3421">
        <w:rPr>
          <w:rFonts w:eastAsia="Arial Unicode MS"/>
        </w:rPr>
        <w:t>Service Charging and Accounting Procedures</w:t>
      </w:r>
      <w:bookmarkEnd w:id="3237"/>
      <w:bookmarkEnd w:id="3238"/>
      <w:bookmarkEnd w:id="3239"/>
      <w:bookmarkEnd w:id="3240"/>
      <w:bookmarkEnd w:id="3241"/>
    </w:p>
    <w:p w:rsidR="005C2AEC" w:rsidRDefault="008F2794">
      <w:pPr>
        <w:pStyle w:val="40"/>
        <w:rPr>
          <w:rFonts w:eastAsia="Arial Unicode MS"/>
        </w:rPr>
      </w:pPr>
      <w:bookmarkStart w:id="3242" w:name="_Toc470164209"/>
      <w:bookmarkStart w:id="3243" w:name="_Toc470164791"/>
      <w:bookmarkStart w:id="3244" w:name="_Toc475715400"/>
      <w:bookmarkStart w:id="3245" w:name="_Toc479349212"/>
      <w:bookmarkStart w:id="3246" w:name="_Toc479354294"/>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242"/>
      <w:bookmarkEnd w:id="3243"/>
      <w:bookmarkEnd w:id="3244"/>
      <w:bookmarkEnd w:id="3245"/>
      <w:bookmarkEnd w:id="3246"/>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76"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3247" w:name="_Toc470164210"/>
      <w:bookmarkStart w:id="3248" w:name="_Toc470164792"/>
      <w:bookmarkStart w:id="3249" w:name="_Toc475715401"/>
      <w:bookmarkStart w:id="3250" w:name="_Toc479349213"/>
      <w:bookmarkStart w:id="3251" w:name="_Toc479354295"/>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247"/>
      <w:bookmarkEnd w:id="3248"/>
      <w:bookmarkEnd w:id="3249"/>
      <w:bookmarkEnd w:id="3250"/>
      <w:bookmarkEnd w:id="3251"/>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52" w:name="_Toc470164211"/>
      <w:bookmarkStart w:id="3253" w:name="_Toc470164793"/>
      <w:bookmarkStart w:id="3254" w:name="_Toc475715402"/>
      <w:bookmarkStart w:id="3255" w:name="_Toc479349214"/>
      <w:bookmarkStart w:id="3256" w:name="_Toc479354296"/>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252"/>
      <w:bookmarkEnd w:id="3253"/>
      <w:bookmarkEnd w:id="3254"/>
      <w:bookmarkEnd w:id="3255"/>
      <w:bookmarkEnd w:id="3256"/>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57" w:name="_Toc470164212"/>
      <w:bookmarkStart w:id="3258" w:name="_Toc470164794"/>
      <w:bookmarkStart w:id="3259" w:name="_Toc475715403"/>
      <w:bookmarkStart w:id="3260" w:name="_Toc479349215"/>
      <w:bookmarkStart w:id="3261" w:name="_Toc479354297"/>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257"/>
      <w:bookmarkEnd w:id="3258"/>
      <w:bookmarkEnd w:id="3259"/>
      <w:bookmarkEnd w:id="3260"/>
      <w:bookmarkEnd w:id="3261"/>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62" w:name="_Toc470164213"/>
      <w:bookmarkStart w:id="3263" w:name="_Toc470164795"/>
      <w:bookmarkStart w:id="3264" w:name="_Toc475715404"/>
      <w:bookmarkStart w:id="3265" w:name="_Toc479349216"/>
      <w:bookmarkStart w:id="3266" w:name="_Toc479354298"/>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262"/>
      <w:bookmarkEnd w:id="3263"/>
      <w:bookmarkEnd w:id="3264"/>
      <w:bookmarkEnd w:id="3265"/>
      <w:bookmarkEnd w:id="326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67" w:name="_Toc470164214"/>
      <w:bookmarkStart w:id="3268" w:name="_Toc470164796"/>
      <w:bookmarkStart w:id="3269" w:name="_Toc475715405"/>
      <w:bookmarkStart w:id="3270" w:name="_Toc479349217"/>
      <w:bookmarkStart w:id="3271" w:name="_Toc479354299"/>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267"/>
      <w:bookmarkEnd w:id="3268"/>
      <w:bookmarkEnd w:id="3269"/>
      <w:bookmarkEnd w:id="3270"/>
      <w:bookmarkEnd w:id="3271"/>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72" w:name="_Toc470164215"/>
      <w:bookmarkStart w:id="3273" w:name="_Toc470164797"/>
      <w:bookmarkStart w:id="3274" w:name="_Toc475715406"/>
      <w:bookmarkStart w:id="3275" w:name="_Toc479349218"/>
      <w:bookmarkStart w:id="3276" w:name="_Toc479354300"/>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272"/>
      <w:bookmarkEnd w:id="3273"/>
      <w:bookmarkEnd w:id="3274"/>
      <w:bookmarkEnd w:id="3275"/>
      <w:bookmarkEnd w:id="3276"/>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77" w:name="_Toc470164216"/>
      <w:bookmarkStart w:id="3278" w:name="_Toc470164798"/>
      <w:bookmarkStart w:id="3279" w:name="_Toc475715407"/>
      <w:bookmarkStart w:id="3280" w:name="_Toc479349219"/>
      <w:bookmarkStart w:id="3281" w:name="_Toc479354301"/>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277"/>
      <w:bookmarkEnd w:id="3278"/>
      <w:bookmarkEnd w:id="3279"/>
      <w:bookmarkEnd w:id="3280"/>
      <w:bookmarkEnd w:id="3281"/>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82" w:name="_Toc470164217"/>
      <w:bookmarkStart w:id="3283" w:name="_Toc470164799"/>
      <w:bookmarkStart w:id="3284" w:name="_Toc475715408"/>
      <w:bookmarkStart w:id="3285" w:name="_Toc479349220"/>
      <w:bookmarkStart w:id="3286" w:name="_Toc479354302"/>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282"/>
      <w:bookmarkEnd w:id="3283"/>
      <w:bookmarkEnd w:id="3284"/>
      <w:bookmarkEnd w:id="3285"/>
      <w:bookmarkEnd w:id="328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87" w:name="_Toc470164218"/>
      <w:bookmarkStart w:id="3288" w:name="_Toc470164800"/>
      <w:bookmarkStart w:id="3289" w:name="_Toc475715409"/>
      <w:bookmarkStart w:id="3290" w:name="_Toc479349221"/>
      <w:bookmarkStart w:id="3291" w:name="_Toc479354303"/>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287"/>
      <w:bookmarkEnd w:id="3288"/>
      <w:bookmarkEnd w:id="3289"/>
      <w:bookmarkEnd w:id="3290"/>
      <w:bookmarkEnd w:id="3291"/>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92" w:name="_Toc470164219"/>
      <w:bookmarkStart w:id="3293" w:name="_Toc470164801"/>
      <w:bookmarkStart w:id="3294" w:name="_Toc475715410"/>
      <w:bookmarkStart w:id="3295" w:name="_Toc479349222"/>
      <w:bookmarkStart w:id="3296" w:name="_Toc479354304"/>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292"/>
      <w:bookmarkEnd w:id="3293"/>
      <w:bookmarkEnd w:id="3294"/>
      <w:bookmarkEnd w:id="3295"/>
      <w:bookmarkEnd w:id="3296"/>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97" w:name="_Toc470164220"/>
      <w:bookmarkStart w:id="3298" w:name="_Toc470164802"/>
      <w:bookmarkStart w:id="3299" w:name="_Toc475715411"/>
      <w:bookmarkStart w:id="3300" w:name="_Toc479349223"/>
      <w:bookmarkStart w:id="3301" w:name="_Toc479354305"/>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297"/>
      <w:bookmarkEnd w:id="3298"/>
      <w:bookmarkEnd w:id="3299"/>
      <w:bookmarkEnd w:id="3300"/>
      <w:bookmarkEnd w:id="3301"/>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02" w:name="_Toc470164221"/>
      <w:bookmarkStart w:id="3303" w:name="_Toc470164803"/>
      <w:bookmarkStart w:id="3304" w:name="_Toc475715412"/>
      <w:bookmarkStart w:id="3305" w:name="_Toc479349224"/>
      <w:bookmarkStart w:id="3306" w:name="_Toc479354306"/>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302"/>
      <w:bookmarkEnd w:id="3303"/>
      <w:bookmarkEnd w:id="3304"/>
      <w:bookmarkEnd w:id="3305"/>
      <w:bookmarkEnd w:id="330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307" w:name="_Toc470164222"/>
      <w:bookmarkStart w:id="3308" w:name="_Toc470164804"/>
      <w:bookmarkStart w:id="3309" w:name="_Toc475715413"/>
      <w:bookmarkStart w:id="3310" w:name="_Toc479349225"/>
      <w:bookmarkStart w:id="3311" w:name="_Toc479354307"/>
      <w:r w:rsidRPr="005A3421">
        <w:t>10.2.1</w:t>
      </w:r>
      <w:r>
        <w:t>1</w:t>
      </w:r>
      <w:r w:rsidRPr="005A3421">
        <w:t>.14</w:t>
      </w:r>
      <w:r w:rsidRPr="005A3421">
        <w:tab/>
      </w:r>
      <w:r w:rsidRPr="005A3421">
        <w:rPr>
          <w:rFonts w:eastAsia="Arial Unicode MS"/>
        </w:rPr>
        <w:t>Service Statistics Collection Record</w:t>
      </w:r>
      <w:bookmarkEnd w:id="3307"/>
      <w:bookmarkEnd w:id="3308"/>
      <w:bookmarkEnd w:id="3309"/>
      <w:bookmarkEnd w:id="3310"/>
      <w:bookmarkEnd w:id="3311"/>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3312" w:name="_Toc470164223"/>
      <w:bookmarkStart w:id="3313" w:name="_Toc470164805"/>
      <w:bookmarkStart w:id="3314" w:name="_Toc475715414"/>
      <w:bookmarkStart w:id="3315" w:name="_Toc479349226"/>
      <w:bookmarkStart w:id="3316" w:name="_Toc479354308"/>
      <w:r w:rsidRPr="005A3421">
        <w:t>10.2.1</w:t>
      </w:r>
      <w:r>
        <w:t>2</w:t>
      </w:r>
      <w:r w:rsidRPr="005A3421">
        <w:tab/>
      </w:r>
      <w:r>
        <w:t>M2M service subscription management</w:t>
      </w:r>
      <w:bookmarkEnd w:id="3312"/>
      <w:bookmarkEnd w:id="3313"/>
      <w:bookmarkEnd w:id="3314"/>
      <w:bookmarkEnd w:id="3315"/>
      <w:bookmarkEnd w:id="3316"/>
    </w:p>
    <w:p w:rsidR="008F2794" w:rsidRPr="005A3421" w:rsidRDefault="008F2794" w:rsidP="008F2794">
      <w:pPr>
        <w:pStyle w:val="40"/>
      </w:pPr>
      <w:bookmarkStart w:id="3317" w:name="_Toc470164224"/>
      <w:bookmarkStart w:id="3318" w:name="_Toc470164806"/>
      <w:bookmarkStart w:id="3319" w:name="_Toc475715415"/>
      <w:bookmarkStart w:id="3320" w:name="_Toc479349227"/>
      <w:bookmarkStart w:id="3321" w:name="_Toc479354309"/>
      <w:r w:rsidRPr="005A3421">
        <w:t>10.2.1</w:t>
      </w:r>
      <w:r>
        <w:t>2</w:t>
      </w:r>
      <w:r w:rsidRPr="005A3421">
        <w:t>.1</w:t>
      </w:r>
      <w:r w:rsidRPr="005A3421">
        <w:tab/>
      </w:r>
      <w:r>
        <w:t>Intro</w:t>
      </w:r>
      <w:r w:rsidR="00EA587C">
        <w:rPr>
          <w:rFonts w:eastAsiaTheme="minorEastAsia" w:hint="eastAsia"/>
          <w:lang w:eastAsia="zh-CN"/>
        </w:rPr>
        <w:t>d</w:t>
      </w:r>
      <w:r>
        <w:t>uction</w:t>
      </w:r>
      <w:bookmarkEnd w:id="3317"/>
      <w:bookmarkEnd w:id="3318"/>
      <w:bookmarkEnd w:id="3319"/>
      <w:bookmarkEnd w:id="3320"/>
      <w:bookmarkEnd w:id="3321"/>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3322" w:name="_Toc470164225"/>
      <w:bookmarkStart w:id="3323" w:name="_Toc470164807"/>
      <w:bookmarkStart w:id="3324" w:name="_Toc475715416"/>
      <w:bookmarkStart w:id="3325" w:name="_Toc479349228"/>
      <w:bookmarkStart w:id="3326" w:name="_Toc479354310"/>
      <w:r w:rsidRPr="005A3421">
        <w:t>10.2.1</w:t>
      </w:r>
      <w:r>
        <w:t>2</w:t>
      </w:r>
      <w:r w:rsidRPr="005A3421">
        <w:t>.</w:t>
      </w:r>
      <w:r>
        <w:t>2</w:t>
      </w:r>
      <w:r w:rsidRPr="005A3421">
        <w:tab/>
        <w:t xml:space="preserve">Create </w:t>
      </w:r>
      <w:r w:rsidRPr="005A3421">
        <w:rPr>
          <w:i/>
        </w:rPr>
        <w:t>&lt;m2mServiceSubscriptionProfile&gt;</w:t>
      </w:r>
      <w:bookmarkEnd w:id="3322"/>
      <w:bookmarkEnd w:id="3323"/>
      <w:bookmarkEnd w:id="3324"/>
      <w:bookmarkEnd w:id="3325"/>
      <w:bookmarkEnd w:id="3326"/>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327" w:name="_Toc470164226"/>
      <w:bookmarkStart w:id="3328" w:name="_Toc470164808"/>
      <w:bookmarkStart w:id="3329" w:name="_Toc475715417"/>
      <w:bookmarkStart w:id="3330" w:name="_Toc479349229"/>
      <w:bookmarkStart w:id="3331" w:name="_Toc479354311"/>
      <w:r w:rsidRPr="005A3421">
        <w:lastRenderedPageBreak/>
        <w:t>10.2.1</w:t>
      </w:r>
      <w:r>
        <w:t>2</w:t>
      </w:r>
      <w:r w:rsidRPr="005A3421">
        <w:t>.</w:t>
      </w:r>
      <w:r>
        <w:t>3</w:t>
      </w:r>
      <w:r w:rsidRPr="005A3421">
        <w:tab/>
        <w:t xml:space="preserve">Retrieve </w:t>
      </w:r>
      <w:r w:rsidRPr="005A3421">
        <w:rPr>
          <w:i/>
        </w:rPr>
        <w:t>&lt;m2mServiceSubscriptionProfile&gt;</w:t>
      </w:r>
      <w:bookmarkEnd w:id="3327"/>
      <w:bookmarkEnd w:id="3328"/>
      <w:bookmarkEnd w:id="3329"/>
      <w:bookmarkEnd w:id="3330"/>
      <w:bookmarkEnd w:id="3331"/>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332" w:name="_Toc470164227"/>
      <w:bookmarkStart w:id="3333" w:name="_Toc470164809"/>
      <w:bookmarkStart w:id="3334" w:name="_Toc475715418"/>
      <w:bookmarkStart w:id="3335" w:name="_Toc479349230"/>
      <w:bookmarkStart w:id="3336" w:name="_Toc479354312"/>
      <w:r w:rsidRPr="005A3421">
        <w:t>10.2.1</w:t>
      </w:r>
      <w:r>
        <w:t>2</w:t>
      </w:r>
      <w:r w:rsidRPr="005A3421">
        <w:t>.</w:t>
      </w:r>
      <w:r>
        <w:t>4</w:t>
      </w:r>
      <w:r w:rsidRPr="005A3421">
        <w:tab/>
        <w:t xml:space="preserve">Update </w:t>
      </w:r>
      <w:r w:rsidRPr="005A3421">
        <w:rPr>
          <w:i/>
        </w:rPr>
        <w:t>&lt;m2mServiceSubscriptionProfile&gt;</w:t>
      </w:r>
      <w:bookmarkEnd w:id="3332"/>
      <w:bookmarkEnd w:id="3333"/>
      <w:bookmarkEnd w:id="3334"/>
      <w:bookmarkEnd w:id="3335"/>
      <w:bookmarkEnd w:id="3336"/>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337" w:name="_Toc470164228"/>
      <w:bookmarkStart w:id="3338" w:name="_Toc470164810"/>
      <w:bookmarkStart w:id="3339" w:name="_Toc475715419"/>
      <w:bookmarkStart w:id="3340" w:name="_Toc479349231"/>
      <w:bookmarkStart w:id="3341" w:name="_Toc479354313"/>
      <w:r w:rsidRPr="005A3421">
        <w:lastRenderedPageBreak/>
        <w:t>10.2.1</w:t>
      </w:r>
      <w:r>
        <w:t>2</w:t>
      </w:r>
      <w:r w:rsidRPr="005A3421">
        <w:t>.</w:t>
      </w:r>
      <w:r>
        <w:t>5</w:t>
      </w:r>
      <w:r w:rsidRPr="005A3421">
        <w:tab/>
        <w:t xml:space="preserve">Delete </w:t>
      </w:r>
      <w:r w:rsidRPr="005A3421">
        <w:rPr>
          <w:i/>
        </w:rPr>
        <w:t>&lt;m2mServiceSubscriptionProfile&gt;</w:t>
      </w:r>
      <w:bookmarkEnd w:id="3337"/>
      <w:bookmarkEnd w:id="3338"/>
      <w:bookmarkEnd w:id="3339"/>
      <w:bookmarkEnd w:id="3340"/>
      <w:bookmarkEnd w:id="3341"/>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3342" w:name="_Toc470164229"/>
      <w:bookmarkStart w:id="3343" w:name="_Toc470164811"/>
      <w:bookmarkStart w:id="3344" w:name="_Toc475715420"/>
      <w:bookmarkStart w:id="3345" w:name="_Toc479349232"/>
      <w:bookmarkStart w:id="3346" w:name="_Toc479354314"/>
      <w:r w:rsidRPr="005A3421">
        <w:t>10.2.1</w:t>
      </w:r>
      <w:r>
        <w:t>2</w:t>
      </w:r>
      <w:r w:rsidRPr="005A3421">
        <w:t>.</w:t>
      </w:r>
      <w:r>
        <w:t>6</w:t>
      </w:r>
      <w:r w:rsidRPr="005A3421">
        <w:tab/>
        <w:t xml:space="preserve">Create </w:t>
      </w:r>
      <w:r w:rsidRPr="005A3421">
        <w:rPr>
          <w:i/>
        </w:rPr>
        <w:t>&lt;serviceSubscribedNode&gt;</w:t>
      </w:r>
      <w:bookmarkEnd w:id="3342"/>
      <w:bookmarkEnd w:id="3343"/>
      <w:bookmarkEnd w:id="3344"/>
      <w:bookmarkEnd w:id="3345"/>
      <w:bookmarkEnd w:id="3346"/>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347" w:name="_Toc470164230"/>
      <w:bookmarkStart w:id="3348" w:name="_Toc470164812"/>
      <w:bookmarkStart w:id="3349" w:name="_Toc475715421"/>
      <w:bookmarkStart w:id="3350" w:name="_Toc479349233"/>
      <w:bookmarkStart w:id="3351" w:name="_Toc479354315"/>
      <w:r w:rsidRPr="005A3421">
        <w:lastRenderedPageBreak/>
        <w:t>10.2.1</w:t>
      </w:r>
      <w:r>
        <w:t>2</w:t>
      </w:r>
      <w:r w:rsidRPr="005A3421">
        <w:t>.</w:t>
      </w:r>
      <w:r>
        <w:t>7</w:t>
      </w:r>
      <w:r w:rsidRPr="005A3421">
        <w:tab/>
        <w:t xml:space="preserve">Retrieve </w:t>
      </w:r>
      <w:r w:rsidRPr="005A3421">
        <w:rPr>
          <w:i/>
        </w:rPr>
        <w:t>&lt;serviceSubscribedNode&gt;</w:t>
      </w:r>
      <w:bookmarkEnd w:id="3347"/>
      <w:bookmarkEnd w:id="3348"/>
      <w:bookmarkEnd w:id="3349"/>
      <w:bookmarkEnd w:id="3350"/>
      <w:bookmarkEnd w:id="3351"/>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352" w:name="_Toc470164231"/>
      <w:bookmarkStart w:id="3353" w:name="_Toc470164813"/>
      <w:bookmarkStart w:id="3354" w:name="_Toc475715422"/>
      <w:bookmarkStart w:id="3355" w:name="_Toc479349234"/>
      <w:bookmarkStart w:id="3356" w:name="_Toc479354316"/>
      <w:r w:rsidRPr="005A3421">
        <w:t>10.2.1</w:t>
      </w:r>
      <w:r>
        <w:t>2</w:t>
      </w:r>
      <w:r w:rsidRPr="005A3421">
        <w:t>.</w:t>
      </w:r>
      <w:r>
        <w:t>8</w:t>
      </w:r>
      <w:r w:rsidRPr="005A3421">
        <w:tab/>
        <w:t xml:space="preserve">Update </w:t>
      </w:r>
      <w:r w:rsidRPr="005A3421">
        <w:rPr>
          <w:i/>
        </w:rPr>
        <w:t>&lt;serviceSubscribedNode&gt;</w:t>
      </w:r>
      <w:bookmarkEnd w:id="3352"/>
      <w:bookmarkEnd w:id="3353"/>
      <w:bookmarkEnd w:id="3354"/>
      <w:bookmarkEnd w:id="3355"/>
      <w:bookmarkEnd w:id="3356"/>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357" w:name="_Toc470164232"/>
      <w:bookmarkStart w:id="3358" w:name="_Toc470164814"/>
      <w:bookmarkStart w:id="3359" w:name="_Toc475715423"/>
      <w:bookmarkStart w:id="3360" w:name="_Toc479349235"/>
      <w:bookmarkStart w:id="3361" w:name="_Toc479354317"/>
      <w:r w:rsidRPr="005A3421">
        <w:t>10.2.1</w:t>
      </w:r>
      <w:r>
        <w:t>2</w:t>
      </w:r>
      <w:r w:rsidRPr="005A3421">
        <w:t>.</w:t>
      </w:r>
      <w:r>
        <w:t>9</w:t>
      </w:r>
      <w:r w:rsidRPr="005A3421">
        <w:tab/>
        <w:t xml:space="preserve">Delete </w:t>
      </w:r>
      <w:r w:rsidRPr="005A3421">
        <w:rPr>
          <w:i/>
        </w:rPr>
        <w:t>&lt;serviceSubscribedNode&gt;</w:t>
      </w:r>
      <w:bookmarkEnd w:id="3357"/>
      <w:bookmarkEnd w:id="3358"/>
      <w:bookmarkEnd w:id="3359"/>
      <w:bookmarkEnd w:id="3360"/>
      <w:bookmarkEnd w:id="3361"/>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3362" w:name="_Toc470164233"/>
      <w:bookmarkStart w:id="3363" w:name="_Toc470164815"/>
      <w:bookmarkStart w:id="3364" w:name="_Toc475715424"/>
      <w:bookmarkStart w:id="3365" w:name="_Toc479349236"/>
      <w:bookmarkStart w:id="3366" w:name="_Toc479354318"/>
      <w:r w:rsidRPr="005A3421">
        <w:t>10.2.</w:t>
      </w:r>
      <w:r>
        <w:t>12</w:t>
      </w:r>
      <w:r w:rsidRPr="005A3421">
        <w:t>.1</w:t>
      </w:r>
      <w:r>
        <w:t>0</w:t>
      </w:r>
      <w:r w:rsidRPr="005A3421">
        <w:tab/>
        <w:t xml:space="preserve">Create </w:t>
      </w:r>
      <w:r w:rsidRPr="005A3421">
        <w:rPr>
          <w:i/>
        </w:rPr>
        <w:t>&lt;serviceSubscribedAppRule&gt;</w:t>
      </w:r>
      <w:bookmarkEnd w:id="3362"/>
      <w:bookmarkEnd w:id="3363"/>
      <w:bookmarkEnd w:id="3364"/>
      <w:bookmarkEnd w:id="3365"/>
      <w:bookmarkEnd w:id="3366"/>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3367" w:name="_Toc470164234"/>
      <w:bookmarkStart w:id="3368" w:name="_Toc470164816"/>
      <w:bookmarkStart w:id="3369" w:name="_Toc475715425"/>
      <w:bookmarkStart w:id="3370" w:name="_Toc479349237"/>
      <w:bookmarkStart w:id="3371" w:name="_Toc479354319"/>
      <w:r w:rsidRPr="005A3421">
        <w:t>10.2.</w:t>
      </w:r>
      <w:r>
        <w:t>12</w:t>
      </w:r>
      <w:r w:rsidRPr="005A3421">
        <w:t>.</w:t>
      </w:r>
      <w:r>
        <w:t>11</w:t>
      </w:r>
      <w:r w:rsidRPr="005A3421">
        <w:tab/>
        <w:t xml:space="preserve">Retrieve </w:t>
      </w:r>
      <w:r w:rsidRPr="005A3421">
        <w:rPr>
          <w:i/>
        </w:rPr>
        <w:t>&lt;serviceSubscribedAppRule&gt;</w:t>
      </w:r>
      <w:bookmarkEnd w:id="3367"/>
      <w:bookmarkEnd w:id="3368"/>
      <w:bookmarkEnd w:id="3369"/>
      <w:bookmarkEnd w:id="3370"/>
      <w:bookmarkEnd w:id="3371"/>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372" w:name="_Toc470164235"/>
      <w:bookmarkStart w:id="3373" w:name="_Toc470164817"/>
      <w:bookmarkStart w:id="3374" w:name="_Toc475715426"/>
      <w:bookmarkStart w:id="3375" w:name="_Toc479349238"/>
      <w:bookmarkStart w:id="3376" w:name="_Toc479354320"/>
      <w:r w:rsidRPr="005A3421">
        <w:t>10.2.</w:t>
      </w:r>
      <w:r>
        <w:t>12</w:t>
      </w:r>
      <w:r w:rsidRPr="005A3421">
        <w:t>.</w:t>
      </w:r>
      <w:r>
        <w:t>12</w:t>
      </w:r>
      <w:r w:rsidRPr="005A3421">
        <w:tab/>
        <w:t xml:space="preserve">Update </w:t>
      </w:r>
      <w:r w:rsidRPr="005A3421">
        <w:rPr>
          <w:i/>
        </w:rPr>
        <w:t>&lt;serviceSubscribedAppRule&gt;</w:t>
      </w:r>
      <w:bookmarkEnd w:id="3372"/>
      <w:bookmarkEnd w:id="3373"/>
      <w:bookmarkEnd w:id="3374"/>
      <w:bookmarkEnd w:id="3375"/>
      <w:bookmarkEnd w:id="3376"/>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377" w:name="_Toc470164236"/>
      <w:bookmarkStart w:id="3378" w:name="_Toc470164818"/>
      <w:bookmarkStart w:id="3379" w:name="_Toc475715427"/>
      <w:bookmarkStart w:id="3380" w:name="_Toc479349239"/>
      <w:bookmarkStart w:id="3381" w:name="_Toc479354321"/>
      <w:r w:rsidRPr="005A3421">
        <w:t>10.2.</w:t>
      </w:r>
      <w:r>
        <w:t>12</w:t>
      </w:r>
      <w:r w:rsidRPr="005A3421">
        <w:t>.</w:t>
      </w:r>
      <w:r>
        <w:t>13</w:t>
      </w:r>
      <w:r w:rsidRPr="005A3421">
        <w:tab/>
        <w:t xml:space="preserve">Delete </w:t>
      </w:r>
      <w:r w:rsidRPr="005A3421">
        <w:rPr>
          <w:i/>
        </w:rPr>
        <w:t>&lt;serviceSubscribedAppRule&gt;</w:t>
      </w:r>
      <w:bookmarkEnd w:id="3377"/>
      <w:bookmarkEnd w:id="3378"/>
      <w:bookmarkEnd w:id="3379"/>
      <w:bookmarkEnd w:id="3380"/>
      <w:bookmarkEnd w:id="3381"/>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3382" w:name="_Toc470164237"/>
      <w:bookmarkStart w:id="3383" w:name="_Toc470164819"/>
      <w:bookmarkStart w:id="3384" w:name="_Toc475715428"/>
      <w:bookmarkStart w:id="3385" w:name="_Toc479349240"/>
      <w:bookmarkStart w:id="3386" w:name="_Toc479354322"/>
      <w:r w:rsidRPr="005A3421">
        <w:lastRenderedPageBreak/>
        <w:t>10.2.1</w:t>
      </w:r>
      <w:r>
        <w:t>3</w:t>
      </w:r>
      <w:r w:rsidRPr="005A3421">
        <w:tab/>
        <w:t xml:space="preserve">Resource </w:t>
      </w:r>
      <w:r>
        <w:t>a</w:t>
      </w:r>
      <w:r w:rsidRPr="005A3421">
        <w:t>nnouncement</w:t>
      </w:r>
      <w:bookmarkEnd w:id="3382"/>
      <w:bookmarkEnd w:id="3383"/>
      <w:bookmarkEnd w:id="3384"/>
      <w:bookmarkEnd w:id="3385"/>
      <w:bookmarkEnd w:id="3386"/>
      <w:r w:rsidRPr="005A3421">
        <w:t xml:space="preserve"> </w:t>
      </w:r>
    </w:p>
    <w:p w:rsidR="008F2794" w:rsidRDefault="008F2794" w:rsidP="008F2794">
      <w:pPr>
        <w:pStyle w:val="40"/>
      </w:pPr>
      <w:bookmarkStart w:id="3387" w:name="_Toc470164238"/>
      <w:bookmarkStart w:id="3388" w:name="_Toc470164820"/>
      <w:bookmarkStart w:id="3389" w:name="_Toc475715429"/>
      <w:bookmarkStart w:id="3390" w:name="_Toc479349241"/>
      <w:bookmarkStart w:id="3391" w:name="_Toc479354323"/>
      <w:r w:rsidRPr="005A3421">
        <w:t>10.2.1</w:t>
      </w:r>
      <w:r>
        <w:t>3</w:t>
      </w:r>
      <w:r w:rsidRPr="005A3421">
        <w:t>.1</w:t>
      </w:r>
      <w:r w:rsidRPr="005A3421">
        <w:tab/>
      </w:r>
      <w:r>
        <w:t>Introduction</w:t>
      </w:r>
      <w:bookmarkEnd w:id="3387"/>
      <w:bookmarkEnd w:id="3388"/>
      <w:bookmarkEnd w:id="3389"/>
      <w:bookmarkEnd w:id="3390"/>
      <w:bookmarkEnd w:id="3391"/>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392" w:name="_Toc470164239"/>
      <w:bookmarkStart w:id="3393" w:name="_Toc470164821"/>
      <w:bookmarkStart w:id="3394" w:name="_Toc475715430"/>
      <w:bookmarkStart w:id="3395" w:name="_Toc479349242"/>
      <w:bookmarkStart w:id="3396" w:name="_Toc479354324"/>
      <w:r w:rsidRPr="005A3421">
        <w:t>10.2.1</w:t>
      </w:r>
      <w:r>
        <w:t>3</w:t>
      </w:r>
      <w:r w:rsidRPr="005A3421">
        <w:t>.</w:t>
      </w:r>
      <w:r>
        <w:t>2</w:t>
      </w:r>
      <w:r w:rsidRPr="005A3421">
        <w:tab/>
        <w:t>Procedure for AE and CSE to initiate Creation of an Announced Resource</w:t>
      </w:r>
      <w:bookmarkEnd w:id="3392"/>
      <w:bookmarkEnd w:id="3393"/>
      <w:bookmarkEnd w:id="3394"/>
      <w:bookmarkEnd w:id="3395"/>
      <w:bookmarkEnd w:id="3396"/>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v:shape id="_x0000_i1112" type="#_x0000_t75" style="width:482.95pt;height:309.75pt" o:ole="">
            <v:imagedata r:id="rId177" o:title=""/>
          </v:shape>
          <o:OLEObject Type="Embed" ProgID="Visio.Drawing.11" ShapeID="_x0000_i1112" DrawAspect="Content" ObjectID="_1554899223" r:id="rId178"/>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397" w:name="_Toc470164240"/>
      <w:bookmarkStart w:id="3398" w:name="_Toc470164822"/>
      <w:bookmarkStart w:id="3399" w:name="_Toc475715431"/>
      <w:bookmarkStart w:id="3400" w:name="_Toc479349243"/>
      <w:bookmarkStart w:id="3401" w:name="_Toc479354325"/>
      <w:r w:rsidRPr="005A3421">
        <w:t>10.2.1</w:t>
      </w:r>
      <w:r>
        <w:t>3</w:t>
      </w:r>
      <w:r w:rsidRPr="005A3421">
        <w:t>.</w:t>
      </w:r>
      <w:r>
        <w:t>3</w:t>
      </w:r>
      <w:r w:rsidRPr="005A3421">
        <w:tab/>
        <w:t>Procedure at AE or CSE to Retrieve information from an Announced Resource</w:t>
      </w:r>
      <w:bookmarkEnd w:id="3397"/>
      <w:bookmarkEnd w:id="3398"/>
      <w:bookmarkEnd w:id="3399"/>
      <w:bookmarkEnd w:id="3400"/>
      <w:bookmarkEnd w:id="3401"/>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13" type="#_x0000_t75" style="width:418.4pt;height:214.65pt" o:ole="">
            <v:imagedata r:id="rId179" o:title=""/>
          </v:shape>
          <o:OLEObject Type="Embed" ProgID="Visio.Drawing.15" ShapeID="_x0000_i1113" DrawAspect="Content" ObjectID="_1554899224" r:id="rId180"/>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02" w:name="_Toc470164241"/>
      <w:bookmarkStart w:id="3403" w:name="_Toc470164823"/>
      <w:bookmarkStart w:id="3404" w:name="_Toc475715432"/>
      <w:bookmarkStart w:id="3405" w:name="_Toc479349244"/>
      <w:bookmarkStart w:id="3406" w:name="_Toc479354326"/>
      <w:r w:rsidRPr="005A3421">
        <w:lastRenderedPageBreak/>
        <w:t>10.2.1</w:t>
      </w:r>
      <w:r>
        <w:t>3</w:t>
      </w:r>
      <w:r w:rsidRPr="005A3421">
        <w:t>.</w:t>
      </w:r>
      <w:r>
        <w:t>4</w:t>
      </w:r>
      <w:r w:rsidRPr="005A3421">
        <w:tab/>
        <w:t>Procedure for AE and CSE to initiate Deletion of an Announced Resource</w:t>
      </w:r>
      <w:bookmarkEnd w:id="3402"/>
      <w:bookmarkEnd w:id="3403"/>
      <w:bookmarkEnd w:id="3404"/>
      <w:bookmarkEnd w:id="3405"/>
      <w:bookmarkEnd w:id="3406"/>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v:shape id="_x0000_i1114" type="#_x0000_t75" style="width:482.95pt;height:309.75pt" o:ole="">
            <v:imagedata r:id="rId181" o:title=""/>
          </v:shape>
          <o:OLEObject Type="Embed" ProgID="Visio.Drawing.11" ShapeID="_x0000_i1114" DrawAspect="Content" ObjectID="_1554899225" r:id="rId182"/>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3407" w:name="_Toc470164242"/>
      <w:bookmarkStart w:id="3408" w:name="_Toc470164824"/>
      <w:bookmarkStart w:id="3409" w:name="_Toc475715433"/>
      <w:bookmarkStart w:id="3410" w:name="_Toc479349245"/>
      <w:bookmarkStart w:id="3411" w:name="_Toc479354327"/>
      <w:r w:rsidRPr="005A3421">
        <w:t>10.2.1</w:t>
      </w:r>
      <w:r>
        <w:t>3</w:t>
      </w:r>
      <w:r w:rsidRPr="005A3421">
        <w:t>.</w:t>
      </w:r>
      <w:r>
        <w:t>5</w:t>
      </w:r>
      <w:r w:rsidRPr="005A3421">
        <w:tab/>
        <w:t>Procedure for original resource Hosting CSE to Create an Announced Resource</w:t>
      </w:r>
      <w:bookmarkEnd w:id="3407"/>
      <w:bookmarkEnd w:id="3408"/>
      <w:bookmarkEnd w:id="3409"/>
      <w:bookmarkEnd w:id="3410"/>
      <w:bookmarkEnd w:id="3411"/>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12" w:name="_Toc470164243"/>
      <w:bookmarkStart w:id="3413" w:name="_Toc470164825"/>
      <w:bookmarkStart w:id="3414" w:name="_Toc475715434"/>
      <w:bookmarkStart w:id="3415" w:name="_Toc479349246"/>
      <w:bookmarkStart w:id="3416" w:name="_Toc479354328"/>
      <w:r w:rsidRPr="005A3421">
        <w:t>10.2.1</w:t>
      </w:r>
      <w:r>
        <w:t>3</w:t>
      </w:r>
      <w:r w:rsidRPr="005A3421">
        <w:t>.</w:t>
      </w:r>
      <w:r>
        <w:t>6</w:t>
      </w:r>
      <w:r w:rsidRPr="005A3421">
        <w:tab/>
        <w:t>Procedure for original resource Hosting CSE to Delete an Announced Resource</w:t>
      </w:r>
      <w:bookmarkEnd w:id="3412"/>
      <w:bookmarkEnd w:id="3413"/>
      <w:bookmarkEnd w:id="3414"/>
      <w:bookmarkEnd w:id="3415"/>
      <w:bookmarkEnd w:id="3416"/>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17" w:name="_Toc470164244"/>
      <w:bookmarkStart w:id="3418" w:name="_Toc470164826"/>
      <w:bookmarkStart w:id="3419" w:name="_Toc475715435"/>
      <w:bookmarkStart w:id="3420" w:name="_Toc479349247"/>
      <w:bookmarkStart w:id="3421" w:name="_Toc479354329"/>
      <w:r w:rsidRPr="005A3421">
        <w:t>10.2.1</w:t>
      </w:r>
      <w:r>
        <w:t>3</w:t>
      </w:r>
      <w:r w:rsidRPr="005A3421">
        <w:t>.</w:t>
      </w:r>
      <w:r>
        <w:t>7</w:t>
      </w:r>
      <w:r w:rsidRPr="005A3421">
        <w:tab/>
        <w:t>Procedure for AE and CSE to initiate the Creation of an  Announced Attribute</w:t>
      </w:r>
      <w:bookmarkEnd w:id="3417"/>
      <w:bookmarkEnd w:id="3418"/>
      <w:bookmarkEnd w:id="3419"/>
      <w:bookmarkEnd w:id="3420"/>
      <w:bookmarkEnd w:id="3421"/>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22" w:name="_Toc470164245"/>
      <w:bookmarkStart w:id="3423" w:name="_Toc470164827"/>
      <w:bookmarkStart w:id="3424" w:name="_Toc475715436"/>
      <w:bookmarkStart w:id="3425" w:name="_Toc479349248"/>
      <w:bookmarkStart w:id="3426" w:name="_Toc479354330"/>
      <w:r w:rsidRPr="005A3421">
        <w:t>10.2.1</w:t>
      </w:r>
      <w:r>
        <w:t>3</w:t>
      </w:r>
      <w:r w:rsidRPr="005A3421">
        <w:t>.</w:t>
      </w:r>
      <w:r>
        <w:t>8</w:t>
      </w:r>
      <w:r w:rsidRPr="005A3421">
        <w:tab/>
        <w:t>Procedure for AE and CSE to initiate the Deletion of an  Announced Attribute</w:t>
      </w:r>
      <w:bookmarkEnd w:id="3422"/>
      <w:bookmarkEnd w:id="3423"/>
      <w:bookmarkEnd w:id="3424"/>
      <w:bookmarkEnd w:id="3425"/>
      <w:bookmarkEnd w:id="3426"/>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27" w:name="_Toc470164246"/>
      <w:bookmarkStart w:id="3428" w:name="_Toc470164828"/>
      <w:bookmarkStart w:id="3429" w:name="_Toc475715437"/>
      <w:bookmarkStart w:id="3430" w:name="_Toc479349249"/>
      <w:bookmarkStart w:id="3431" w:name="_Toc479354331"/>
      <w:r w:rsidRPr="005A3421">
        <w:t>10.2.1</w:t>
      </w:r>
      <w:r>
        <w:t>3</w:t>
      </w:r>
      <w:r w:rsidRPr="005A3421">
        <w:t>.</w:t>
      </w:r>
      <w:r>
        <w:t>9</w:t>
      </w:r>
      <w:r w:rsidRPr="005A3421">
        <w:tab/>
        <w:t>Procedure for original resource Hosting CSE for Announcing Attributes</w:t>
      </w:r>
      <w:bookmarkEnd w:id="3427"/>
      <w:bookmarkEnd w:id="3428"/>
      <w:bookmarkEnd w:id="3429"/>
      <w:bookmarkEnd w:id="3430"/>
      <w:bookmarkEnd w:id="3431"/>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32" w:name="_Toc470164247"/>
      <w:bookmarkStart w:id="3433" w:name="_Toc470164829"/>
      <w:bookmarkStart w:id="3434" w:name="_Toc475715438"/>
      <w:bookmarkStart w:id="3435" w:name="_Toc479349250"/>
      <w:bookmarkStart w:id="3436" w:name="_Toc479354332"/>
      <w:r w:rsidRPr="005A3421">
        <w:t>10.2.1</w:t>
      </w:r>
      <w:r>
        <w:t>3</w:t>
      </w:r>
      <w:r w:rsidRPr="005A3421">
        <w:t>.</w:t>
      </w:r>
      <w:r>
        <w:t>10</w:t>
      </w:r>
      <w:r w:rsidRPr="005A3421">
        <w:tab/>
        <w:t>Procedure for original resource Hosting CSE for De-Announcing Attributes</w:t>
      </w:r>
      <w:bookmarkEnd w:id="3432"/>
      <w:bookmarkEnd w:id="3433"/>
      <w:bookmarkEnd w:id="3434"/>
      <w:bookmarkEnd w:id="3435"/>
      <w:bookmarkEnd w:id="3436"/>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437" w:name="_Toc470164248"/>
      <w:bookmarkStart w:id="3438" w:name="_Toc470164830"/>
      <w:bookmarkStart w:id="3439" w:name="_Toc475715439"/>
      <w:bookmarkStart w:id="3440" w:name="_Toc479349251"/>
      <w:bookmarkStart w:id="3441" w:name="_Toc479354333"/>
      <w:r w:rsidRPr="005A3421">
        <w:t>10.2.1</w:t>
      </w:r>
      <w:r>
        <w:t>3</w:t>
      </w:r>
      <w:r w:rsidRPr="005A3421">
        <w:t>.1</w:t>
      </w:r>
      <w:r>
        <w:t>1</w:t>
      </w:r>
      <w:r w:rsidRPr="005A3421">
        <w:tab/>
        <w:t>Procedure for original resource Hosting CSE for Updating Attributes</w:t>
      </w:r>
      <w:bookmarkEnd w:id="3437"/>
      <w:bookmarkEnd w:id="3438"/>
      <w:bookmarkEnd w:id="3439"/>
      <w:bookmarkEnd w:id="3440"/>
      <w:bookmarkEnd w:id="3441"/>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442" w:name="_Toc470164249"/>
      <w:bookmarkStart w:id="3443" w:name="_Toc470164831"/>
      <w:bookmarkStart w:id="3444" w:name="_Toc475715440"/>
      <w:bookmarkStart w:id="3445" w:name="_Toc479349252"/>
      <w:bookmarkStart w:id="3446" w:name="_Toc479354334"/>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442"/>
      <w:bookmarkEnd w:id="3443"/>
      <w:bookmarkEnd w:id="3444"/>
      <w:bookmarkEnd w:id="3445"/>
      <w:bookmarkEnd w:id="3446"/>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Pr="005A3421" w:rsidRDefault="008F2794" w:rsidP="008F2794">
      <w:pPr>
        <w:pStyle w:val="30"/>
      </w:pPr>
      <w:bookmarkStart w:id="3447" w:name="_Toc470164250"/>
      <w:bookmarkStart w:id="3448" w:name="_Toc470164832"/>
      <w:bookmarkStart w:id="3449" w:name="_Toc475715441"/>
      <w:bookmarkStart w:id="3450" w:name="_Toc479349253"/>
      <w:bookmarkStart w:id="3451" w:name="_Toc479354335"/>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447"/>
      <w:bookmarkEnd w:id="3448"/>
      <w:bookmarkEnd w:id="3449"/>
      <w:bookmarkEnd w:id="3450"/>
      <w:bookmarkEnd w:id="3451"/>
    </w:p>
    <w:p w:rsidR="008F2794" w:rsidRDefault="008F2794" w:rsidP="008F2794">
      <w:pPr>
        <w:pStyle w:val="40"/>
      </w:pPr>
      <w:bookmarkStart w:id="3452" w:name="_Toc470164251"/>
      <w:bookmarkStart w:id="3453" w:name="_Toc470164833"/>
      <w:bookmarkStart w:id="3454" w:name="_Toc475715442"/>
      <w:bookmarkStart w:id="3455" w:name="_Toc479349254"/>
      <w:bookmarkStart w:id="3456" w:name="_Toc479354336"/>
      <w:r w:rsidRPr="005A3421">
        <w:rPr>
          <w:rFonts w:hint="eastAsia"/>
        </w:rPr>
        <w:t>10.2.</w:t>
      </w:r>
      <w:r>
        <w:t>14</w:t>
      </w:r>
      <w:r w:rsidRPr="005A3421">
        <w:rPr>
          <w:rFonts w:hint="eastAsia"/>
        </w:rPr>
        <w:t>.1</w:t>
      </w:r>
      <w:r w:rsidRPr="005A3421">
        <w:rPr>
          <w:rFonts w:eastAsia="宋体" w:hint="eastAsia"/>
          <w:lang w:eastAsia="zh-CN"/>
        </w:rPr>
        <w:tab/>
      </w:r>
      <w:r>
        <w:t>Introduction</w:t>
      </w:r>
      <w:bookmarkEnd w:id="3452"/>
      <w:bookmarkEnd w:id="3453"/>
      <w:bookmarkEnd w:id="3454"/>
      <w:bookmarkEnd w:id="3455"/>
      <w:bookmarkEnd w:id="3456"/>
    </w:p>
    <w:p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rsidR="008F2794" w:rsidRPr="005A3421" w:rsidRDefault="008F2794" w:rsidP="008F2794">
      <w:pPr>
        <w:pStyle w:val="40"/>
      </w:pPr>
      <w:bookmarkStart w:id="3457" w:name="_Toc470164252"/>
      <w:bookmarkStart w:id="3458" w:name="_Toc470164834"/>
      <w:bookmarkStart w:id="3459" w:name="_Toc475715443"/>
      <w:bookmarkStart w:id="3460" w:name="_Toc479349255"/>
      <w:bookmarkStart w:id="3461" w:name="_Toc479354337"/>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3457"/>
      <w:bookmarkEnd w:id="3458"/>
      <w:bookmarkEnd w:id="3459"/>
      <w:bookmarkEnd w:id="3460"/>
      <w:bookmarkEnd w:id="3461"/>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462" w:name="_Toc470164253"/>
      <w:bookmarkStart w:id="3463" w:name="_Toc470164835"/>
      <w:bookmarkStart w:id="3464" w:name="_Toc475715444"/>
      <w:bookmarkStart w:id="3465" w:name="_Toc479349256"/>
      <w:bookmarkStart w:id="3466" w:name="_Toc479354338"/>
      <w:r w:rsidRPr="005A3421">
        <w:rPr>
          <w:rFonts w:hint="eastAsia"/>
        </w:rPr>
        <w:lastRenderedPageBreak/>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3462"/>
      <w:bookmarkEnd w:id="3463"/>
      <w:bookmarkEnd w:id="3464"/>
      <w:bookmarkEnd w:id="3465"/>
      <w:bookmarkEnd w:id="3466"/>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3467" w:name="_Toc470164254"/>
      <w:bookmarkStart w:id="3468" w:name="_Toc470164836"/>
      <w:bookmarkStart w:id="3469" w:name="_Toc475715445"/>
      <w:bookmarkStart w:id="3470" w:name="_Toc479349257"/>
      <w:bookmarkStart w:id="3471" w:name="_Toc479354339"/>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3467"/>
      <w:bookmarkEnd w:id="3468"/>
      <w:bookmarkEnd w:id="3469"/>
      <w:bookmarkEnd w:id="3470"/>
      <w:bookmarkEnd w:id="3471"/>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3B1B55"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3B1B55" w:rsidRPr="00CF2F35">
              <w:rPr>
                <w:rFonts w:eastAsia="Arial Unicode MS"/>
                <w:szCs w:val="18"/>
                <w:lang w:eastAsia="ko-KR"/>
              </w:rPr>
            </w:r>
            <w:r w:rsidR="003B1B55" w:rsidRPr="00CF2F35">
              <w:rPr>
                <w:rFonts w:eastAsia="Arial Unicode MS"/>
                <w:szCs w:val="18"/>
                <w:lang w:eastAsia="ko-KR"/>
              </w:rPr>
              <w:fldChar w:fldCharType="separate"/>
            </w:r>
            <w:r w:rsidRPr="00CF2F35">
              <w:rPr>
                <w:noProof/>
              </w:rPr>
              <w:t>5</w:t>
            </w:r>
            <w:r w:rsidR="003B1B55"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472" w:name="_Toc470164255"/>
      <w:bookmarkStart w:id="3473" w:name="_Toc470164837"/>
      <w:bookmarkStart w:id="3474" w:name="_Toc475715446"/>
      <w:bookmarkStart w:id="3475" w:name="_Toc479349258"/>
      <w:bookmarkStart w:id="3476" w:name="_Toc479354340"/>
      <w:r w:rsidRPr="005A3421">
        <w:rPr>
          <w:rFonts w:hint="eastAsia"/>
        </w:rPr>
        <w:lastRenderedPageBreak/>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3472"/>
      <w:bookmarkEnd w:id="3473"/>
      <w:bookmarkEnd w:id="3474"/>
      <w:bookmarkEnd w:id="3475"/>
      <w:bookmarkEnd w:id="3476"/>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EC659B" w:rsidRDefault="008F2794" w:rsidP="008F2794">
      <w:pPr>
        <w:pStyle w:val="40"/>
      </w:pPr>
      <w:bookmarkStart w:id="3477" w:name="_Toc470164256"/>
      <w:bookmarkStart w:id="3478" w:name="_Toc470164838"/>
      <w:bookmarkStart w:id="3479" w:name="_Toc475715447"/>
      <w:bookmarkStart w:id="3480" w:name="_Toc479349259"/>
      <w:bookmarkStart w:id="3481" w:name="_Toc479354341"/>
      <w:r w:rsidRPr="00EC659B">
        <w:t>10.2.</w:t>
      </w:r>
      <w:r>
        <w:t>14</w:t>
      </w:r>
      <w:r w:rsidRPr="00EC659B">
        <w:t>.</w:t>
      </w:r>
      <w:r>
        <w:t>6</w:t>
      </w:r>
      <w:r w:rsidRPr="00EC659B">
        <w:tab/>
      </w:r>
      <w:r>
        <w:t>Semantic discovery</w:t>
      </w:r>
      <w:bookmarkEnd w:id="3477"/>
      <w:bookmarkEnd w:id="3478"/>
      <w:bookmarkEnd w:id="3479"/>
      <w:bookmarkEnd w:id="3480"/>
      <w:bookmarkEnd w:id="3481"/>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000D385A">
        <w:rPr>
          <w:rFonts w:eastAsia="宋体" w:hint="eastAsia"/>
          <w:lang w:eastAsia="zh-CN"/>
        </w:rPr>
        <w:t>14</w:t>
      </w:r>
      <w:r w:rsidRPr="00EC659B">
        <w:rPr>
          <w:lang w:eastAsia="zh-CN"/>
        </w:rPr>
        <w:t>.</w:t>
      </w:r>
      <w:r w:rsidR="000D385A">
        <w:rPr>
          <w:rFonts w:eastAsiaTheme="minorEastAsia" w:hint="eastAsia"/>
          <w:lang w:eastAsia="zh-CN"/>
        </w:rPr>
        <w:t>7 or clause 10.2.14.8</w:t>
      </w:r>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or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r w:rsidR="000D385A">
        <w:rPr>
          <w:rFonts w:eastAsiaTheme="minorEastAsia" w:hint="eastAsia"/>
          <w:lang w:eastAsia="zh-CN"/>
        </w:rPr>
        <w:t>2</w:t>
      </w:r>
      <w:r w:rsidRPr="00EC659B">
        <w:rPr>
          <w:lang w:eastAsia="zh-CN"/>
        </w:rPr>
        <w:t>):</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shall be used.</w:t>
      </w:r>
    </w:p>
    <w:p w:rsidR="005C2AEC" w:rsidRDefault="008F2794">
      <w:pPr>
        <w:pStyle w:val="40"/>
        <w:rPr>
          <w:rFonts w:eastAsia="Arial Unicode MS"/>
        </w:rPr>
      </w:pPr>
      <w:bookmarkStart w:id="3482" w:name="_Toc470164257"/>
      <w:bookmarkStart w:id="3483" w:name="_Toc470164839"/>
      <w:bookmarkStart w:id="3484" w:name="_Toc475715448"/>
      <w:bookmarkStart w:id="3485" w:name="_Toc479349260"/>
      <w:bookmarkStart w:id="3486" w:name="_Toc479354342"/>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3482"/>
      <w:bookmarkEnd w:id="3483"/>
      <w:bookmarkEnd w:id="3484"/>
      <w:bookmarkEnd w:id="3485"/>
      <w:bookmarkEnd w:id="3486"/>
    </w:p>
    <w:p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3487" w:name="_Toc470164258"/>
      <w:bookmarkStart w:id="3488" w:name="_Toc470164840"/>
      <w:bookmarkStart w:id="3489" w:name="_Toc475715449"/>
      <w:bookmarkStart w:id="3490" w:name="_Toc479349261"/>
      <w:bookmarkStart w:id="3491" w:name="_Toc479354343"/>
      <w:r w:rsidRPr="00EC659B">
        <w:rPr>
          <w:rFonts w:eastAsia="Arial Unicode MS"/>
        </w:rPr>
        <w:t>10.2.</w:t>
      </w:r>
      <w:r>
        <w:rPr>
          <w:rFonts w:eastAsia="Arial Unicode MS"/>
        </w:rPr>
        <w:t>14.8</w:t>
      </w:r>
      <w:r w:rsidRPr="00EC659B">
        <w:rPr>
          <w:rFonts w:eastAsia="Arial Unicode MS"/>
        </w:rPr>
        <w:tab/>
        <w:t>Resource link-based method</w:t>
      </w:r>
      <w:bookmarkEnd w:id="3487"/>
      <w:bookmarkEnd w:id="3488"/>
      <w:bookmarkEnd w:id="3489"/>
      <w:bookmarkEnd w:id="3490"/>
      <w:bookmarkEnd w:id="3491"/>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Processing of the SPARQL engine procedures at the receiver :</w:t>
      </w:r>
    </w:p>
    <w:p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rsidR="008F2794" w:rsidRPr="005A3421" w:rsidRDefault="008F2794" w:rsidP="008F2794">
      <w:pPr>
        <w:pStyle w:val="30"/>
      </w:pPr>
      <w:bookmarkStart w:id="3492" w:name="_Toc470164259"/>
      <w:bookmarkStart w:id="3493" w:name="_Toc470164841"/>
      <w:bookmarkStart w:id="3494" w:name="_Toc475715450"/>
      <w:bookmarkStart w:id="3495" w:name="_Toc479349262"/>
      <w:bookmarkStart w:id="3496" w:name="_Toc479354344"/>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492"/>
      <w:bookmarkEnd w:id="3493"/>
      <w:bookmarkEnd w:id="3494"/>
      <w:bookmarkEnd w:id="3495"/>
      <w:bookmarkEnd w:id="3496"/>
    </w:p>
    <w:p w:rsidR="008F2794" w:rsidRDefault="008F2794" w:rsidP="008F2794">
      <w:pPr>
        <w:pStyle w:val="40"/>
      </w:pPr>
      <w:bookmarkStart w:id="3497" w:name="_Toc470164260"/>
      <w:bookmarkStart w:id="3498" w:name="_Toc470164842"/>
      <w:bookmarkStart w:id="3499" w:name="_Toc475715451"/>
      <w:bookmarkStart w:id="3500" w:name="_Toc479349263"/>
      <w:bookmarkStart w:id="3501" w:name="_Toc479354345"/>
      <w:r w:rsidRPr="005A3421">
        <w:rPr>
          <w:rFonts w:hint="eastAsia"/>
        </w:rPr>
        <w:t>10.2.</w:t>
      </w:r>
      <w:r>
        <w:t>15</w:t>
      </w:r>
      <w:r w:rsidRPr="005A3421">
        <w:rPr>
          <w:rFonts w:hint="eastAsia"/>
        </w:rPr>
        <w:t>.1</w:t>
      </w:r>
      <w:r w:rsidRPr="005A3421">
        <w:rPr>
          <w:rFonts w:eastAsia="宋体" w:hint="eastAsia"/>
          <w:lang w:eastAsia="zh-CN"/>
        </w:rPr>
        <w:tab/>
      </w:r>
      <w:r>
        <w:t>Introduction</w:t>
      </w:r>
      <w:bookmarkEnd w:id="3497"/>
      <w:bookmarkEnd w:id="3498"/>
      <w:bookmarkEnd w:id="3499"/>
      <w:bookmarkEnd w:id="3500"/>
      <w:bookmarkEnd w:id="350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3502" w:name="_Toc470164261"/>
      <w:bookmarkStart w:id="3503" w:name="_Toc470164843"/>
      <w:bookmarkStart w:id="3504" w:name="_Toc475715452"/>
      <w:bookmarkStart w:id="3505" w:name="_Toc479349264"/>
      <w:bookmarkStart w:id="3506" w:name="_Toc479354346"/>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3502"/>
      <w:bookmarkEnd w:id="3503"/>
      <w:bookmarkEnd w:id="3504"/>
      <w:bookmarkEnd w:id="3505"/>
      <w:bookmarkEnd w:id="3506"/>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223920" w:rsidRDefault="008F2794" w:rsidP="00223920">
            <w:pPr>
              <w:pStyle w:val="aff5"/>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223920" w:rsidRDefault="008F2794" w:rsidP="00223920">
            <w:pPr>
              <w:pStyle w:val="aff5"/>
              <w:numPr>
                <w:ilvl w:val="0"/>
                <w:numId w:val="38"/>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3507" w:name="_Toc470164262"/>
      <w:bookmarkStart w:id="3508" w:name="_Toc470164844"/>
      <w:bookmarkStart w:id="3509" w:name="_Toc475715453"/>
      <w:bookmarkStart w:id="3510" w:name="_Toc479349265"/>
      <w:bookmarkStart w:id="3511" w:name="_Toc479354347"/>
      <w:r w:rsidRPr="005A3421">
        <w:rPr>
          <w:rFonts w:hint="eastAsia"/>
        </w:rPr>
        <w:lastRenderedPageBreak/>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3507"/>
      <w:bookmarkEnd w:id="3508"/>
      <w:bookmarkEnd w:id="3509"/>
      <w:bookmarkEnd w:id="3510"/>
      <w:bookmarkEnd w:id="3511"/>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512" w:name="_Toc470164263"/>
      <w:bookmarkStart w:id="3513" w:name="_Toc470164845"/>
      <w:bookmarkStart w:id="3514" w:name="_Toc475715454"/>
      <w:bookmarkStart w:id="3515" w:name="_Toc479349266"/>
      <w:bookmarkStart w:id="3516" w:name="_Toc479354348"/>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3512"/>
      <w:bookmarkEnd w:id="3513"/>
      <w:bookmarkEnd w:id="3514"/>
      <w:bookmarkEnd w:id="3515"/>
      <w:bookmarkEnd w:id="3516"/>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3517" w:name="_Toc470164264"/>
      <w:bookmarkStart w:id="3518" w:name="_Toc470164846"/>
      <w:bookmarkStart w:id="3519" w:name="_Toc475715455"/>
      <w:bookmarkStart w:id="3520" w:name="_Toc479349267"/>
      <w:bookmarkStart w:id="3521" w:name="_Toc479354349"/>
      <w:r w:rsidRPr="005A3421">
        <w:rPr>
          <w:rFonts w:hint="eastAsia"/>
        </w:rPr>
        <w:lastRenderedPageBreak/>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3517"/>
      <w:bookmarkEnd w:id="3518"/>
      <w:bookmarkEnd w:id="3519"/>
      <w:bookmarkEnd w:id="3520"/>
      <w:bookmarkEnd w:id="3521"/>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w:t>
            </w:r>
            <w:r w:rsidR="00FD15FB">
              <w:rPr>
                <w:rFonts w:eastAsia="Arial Unicode MS" w:hint="eastAsia"/>
                <w:szCs w:val="18"/>
                <w:lang w:eastAsia="zh-CN"/>
              </w:rPr>
              <w:t>5</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3522" w:name="_Toc445303005"/>
      <w:bookmarkStart w:id="3523" w:name="_Toc445390172"/>
      <w:bookmarkStart w:id="3524" w:name="_Toc447043248"/>
      <w:bookmarkStart w:id="3525" w:name="_Toc457494005"/>
      <w:bookmarkStart w:id="3526" w:name="_Toc459977104"/>
      <w:bookmarkStart w:id="3527" w:name="_Toc470164265"/>
      <w:bookmarkStart w:id="3528" w:name="_Toc470164847"/>
      <w:bookmarkStart w:id="3529" w:name="_Toc475715456"/>
      <w:bookmarkStart w:id="3530" w:name="_Toc479349268"/>
      <w:bookmarkStart w:id="3531" w:name="_Toc479354350"/>
      <w:bookmarkEnd w:id="2289"/>
      <w:bookmarkEnd w:id="2290"/>
      <w:bookmarkEnd w:id="2291"/>
      <w:bookmarkEnd w:id="2292"/>
      <w:bookmarkEnd w:id="2293"/>
      <w:r w:rsidRPr="00357143">
        <w:t>11</w:t>
      </w:r>
      <w:r w:rsidRPr="00357143">
        <w:tab/>
      </w:r>
      <w:r w:rsidR="00DB63FE" w:rsidRPr="00357143">
        <w:t>Trust Enabling Architecture</w:t>
      </w:r>
      <w:bookmarkEnd w:id="3522"/>
      <w:bookmarkEnd w:id="3523"/>
      <w:bookmarkEnd w:id="3524"/>
      <w:bookmarkEnd w:id="3525"/>
      <w:bookmarkEnd w:id="3526"/>
      <w:bookmarkEnd w:id="3527"/>
      <w:bookmarkEnd w:id="3528"/>
      <w:bookmarkEnd w:id="3529"/>
      <w:bookmarkEnd w:id="3530"/>
      <w:bookmarkEnd w:id="3531"/>
    </w:p>
    <w:p w:rsidR="0023118C" w:rsidRPr="00357143" w:rsidRDefault="0023118C" w:rsidP="0023118C">
      <w:pPr>
        <w:pStyle w:val="2"/>
      </w:pPr>
      <w:bookmarkStart w:id="3532" w:name="_Toc447043249"/>
      <w:bookmarkStart w:id="3533" w:name="_Toc457494006"/>
      <w:bookmarkStart w:id="3534" w:name="_Toc459977105"/>
      <w:bookmarkStart w:id="3535" w:name="_Toc470164266"/>
      <w:bookmarkStart w:id="3536" w:name="_Toc470164848"/>
      <w:bookmarkStart w:id="3537" w:name="_Toc475715457"/>
      <w:bookmarkStart w:id="3538" w:name="_Toc479349269"/>
      <w:bookmarkStart w:id="3539" w:name="_Toc479354351"/>
      <w:r w:rsidRPr="00357143">
        <w:rPr>
          <w:rFonts w:hint="eastAsia"/>
        </w:rPr>
        <w:t>11.0</w:t>
      </w:r>
      <w:r w:rsidRPr="00357143">
        <w:rPr>
          <w:rFonts w:hint="eastAsia"/>
        </w:rPr>
        <w:tab/>
        <w:t>Overview</w:t>
      </w:r>
      <w:bookmarkEnd w:id="3532"/>
      <w:bookmarkEnd w:id="3533"/>
      <w:bookmarkEnd w:id="3534"/>
      <w:bookmarkEnd w:id="3535"/>
      <w:bookmarkEnd w:id="3536"/>
      <w:bookmarkEnd w:id="3537"/>
      <w:bookmarkEnd w:id="3538"/>
      <w:bookmarkEnd w:id="3539"/>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3540" w:name="_Toc445303006"/>
      <w:bookmarkStart w:id="3541" w:name="_Toc445390173"/>
      <w:bookmarkStart w:id="3542" w:name="_Toc447043250"/>
      <w:bookmarkStart w:id="3543" w:name="_Toc457494007"/>
      <w:bookmarkStart w:id="3544" w:name="_Toc459977106"/>
      <w:bookmarkStart w:id="3545" w:name="_Toc470164267"/>
      <w:bookmarkStart w:id="3546" w:name="_Toc470164849"/>
      <w:bookmarkStart w:id="3547" w:name="_Toc475715458"/>
      <w:bookmarkStart w:id="3548" w:name="_Toc479349270"/>
      <w:bookmarkStart w:id="3549" w:name="_Toc479354352"/>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3540"/>
      <w:bookmarkEnd w:id="3541"/>
      <w:bookmarkEnd w:id="3542"/>
      <w:bookmarkEnd w:id="3543"/>
      <w:bookmarkEnd w:id="3544"/>
      <w:bookmarkEnd w:id="3545"/>
      <w:bookmarkEnd w:id="3546"/>
      <w:bookmarkEnd w:id="3547"/>
      <w:bookmarkEnd w:id="3548"/>
      <w:bookmarkEnd w:id="3549"/>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3550" w:name="_Toc445303007"/>
      <w:bookmarkStart w:id="3551" w:name="_Toc445390174"/>
      <w:bookmarkStart w:id="3552" w:name="_Toc447043251"/>
      <w:bookmarkStart w:id="3553" w:name="_Toc457494008"/>
      <w:bookmarkStart w:id="3554" w:name="_Toc459977107"/>
      <w:bookmarkStart w:id="3555" w:name="_Toc470164268"/>
      <w:bookmarkStart w:id="3556" w:name="_Toc470164850"/>
      <w:bookmarkStart w:id="3557" w:name="_Toc475715459"/>
      <w:bookmarkStart w:id="3558" w:name="_Toc479349271"/>
      <w:bookmarkStart w:id="3559" w:name="_Toc479354353"/>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3550"/>
      <w:bookmarkEnd w:id="3551"/>
      <w:bookmarkEnd w:id="3552"/>
      <w:bookmarkEnd w:id="3553"/>
      <w:bookmarkEnd w:id="3554"/>
      <w:bookmarkEnd w:id="3555"/>
      <w:bookmarkEnd w:id="3556"/>
      <w:bookmarkEnd w:id="3557"/>
      <w:bookmarkEnd w:id="3558"/>
      <w:bookmarkEnd w:id="3559"/>
    </w:p>
    <w:p w:rsidR="00DB63FE" w:rsidRPr="00357143" w:rsidRDefault="00DB63FE" w:rsidP="00232E91">
      <w:pPr>
        <w:pStyle w:val="30"/>
      </w:pPr>
      <w:bookmarkStart w:id="3560" w:name="_Toc445303008"/>
      <w:bookmarkStart w:id="3561" w:name="_Toc445390175"/>
      <w:bookmarkStart w:id="3562" w:name="_Toc447043252"/>
      <w:bookmarkStart w:id="3563" w:name="_Toc457494009"/>
      <w:bookmarkStart w:id="3564" w:name="_Toc459977108"/>
      <w:bookmarkStart w:id="3565" w:name="_Toc470164269"/>
      <w:bookmarkStart w:id="3566" w:name="_Toc470164851"/>
      <w:bookmarkStart w:id="3567" w:name="_Toc475715460"/>
      <w:bookmarkStart w:id="3568" w:name="_Toc479349272"/>
      <w:bookmarkStart w:id="3569" w:name="_Toc479354354"/>
      <w:r w:rsidRPr="00357143">
        <w:t>11.2.1</w:t>
      </w:r>
      <w:r w:rsidRPr="00357143">
        <w:tab/>
        <w:t>M2M Node Enrolment and Service Provisioning</w:t>
      </w:r>
      <w:bookmarkEnd w:id="3560"/>
      <w:bookmarkEnd w:id="3561"/>
      <w:bookmarkEnd w:id="3562"/>
      <w:bookmarkEnd w:id="3563"/>
      <w:bookmarkEnd w:id="3564"/>
      <w:bookmarkEnd w:id="3565"/>
      <w:bookmarkEnd w:id="3566"/>
      <w:bookmarkEnd w:id="3567"/>
      <w:bookmarkEnd w:id="3568"/>
      <w:bookmarkEnd w:id="3569"/>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lastRenderedPageBreak/>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3570" w:name="_Toc445303009"/>
      <w:bookmarkStart w:id="3571" w:name="_Toc445390176"/>
      <w:bookmarkStart w:id="3572" w:name="_Toc447043253"/>
      <w:bookmarkStart w:id="3573" w:name="_Toc457494010"/>
      <w:bookmarkStart w:id="3574" w:name="_Toc459977109"/>
      <w:bookmarkStart w:id="3575" w:name="_Toc470164270"/>
      <w:bookmarkStart w:id="3576" w:name="_Toc470164852"/>
      <w:bookmarkStart w:id="3577" w:name="_Toc475715461"/>
      <w:bookmarkStart w:id="3578" w:name="_Toc479349273"/>
      <w:bookmarkStart w:id="3579" w:name="_Toc479354355"/>
      <w:r w:rsidRPr="00357143">
        <w:t>11.2.</w:t>
      </w:r>
      <w:r w:rsidR="00715DC0" w:rsidRPr="00357143">
        <w:t>2</w:t>
      </w:r>
      <w:r w:rsidRPr="00357143">
        <w:tab/>
        <w:t xml:space="preserve">M2M Application </w:t>
      </w:r>
      <w:r w:rsidR="00B4517C" w:rsidRPr="00357143">
        <w:t>E</w:t>
      </w:r>
      <w:r w:rsidRPr="00357143">
        <w:t>nrolment</w:t>
      </w:r>
      <w:bookmarkEnd w:id="3570"/>
      <w:bookmarkEnd w:id="3571"/>
      <w:bookmarkEnd w:id="3572"/>
      <w:bookmarkEnd w:id="3573"/>
      <w:bookmarkEnd w:id="3574"/>
      <w:bookmarkEnd w:id="3575"/>
      <w:bookmarkEnd w:id="3576"/>
      <w:bookmarkEnd w:id="3577"/>
      <w:bookmarkEnd w:id="3578"/>
      <w:bookmarkEnd w:id="3579"/>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3B1B55" w:rsidRPr="00357143">
        <w:fldChar w:fldCharType="begin"/>
      </w:r>
      <w:r w:rsidR="00B05646" w:rsidRPr="00357143">
        <w:instrText xml:space="preserve"> REF REF_oneM2MTS_0003 \h </w:instrText>
      </w:r>
      <w:r w:rsidR="003B1B55" w:rsidRPr="00357143">
        <w:fldChar w:fldCharType="separate"/>
      </w:r>
      <w:r w:rsidR="001C37F9">
        <w:rPr>
          <w:noProof/>
        </w:rPr>
        <w:t>2</w:t>
      </w:r>
      <w:r w:rsidR="003B1B55" w:rsidRPr="00357143">
        <w:fldChar w:fldCharType="end"/>
      </w:r>
      <w:r w:rsidRPr="00357143">
        <w:t>].</w:t>
      </w:r>
    </w:p>
    <w:p w:rsidR="00DB63FE" w:rsidRPr="00357143" w:rsidRDefault="00DB63FE" w:rsidP="00DB63FE">
      <w:pPr>
        <w:pStyle w:val="2"/>
      </w:pPr>
      <w:bookmarkStart w:id="3580" w:name="_Toc445303010"/>
      <w:bookmarkStart w:id="3581" w:name="_Toc445390177"/>
      <w:bookmarkStart w:id="3582" w:name="_Toc447043254"/>
      <w:bookmarkStart w:id="3583" w:name="_Toc457494011"/>
      <w:bookmarkStart w:id="3584" w:name="_Toc459977110"/>
      <w:bookmarkStart w:id="3585" w:name="_Toc470164271"/>
      <w:bookmarkStart w:id="3586" w:name="_Toc470164853"/>
      <w:bookmarkStart w:id="3587" w:name="_Toc475715462"/>
      <w:bookmarkStart w:id="3588" w:name="_Toc479349274"/>
      <w:bookmarkStart w:id="3589" w:name="_Toc47935435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3580"/>
      <w:bookmarkEnd w:id="3581"/>
      <w:bookmarkEnd w:id="3582"/>
      <w:bookmarkEnd w:id="3583"/>
      <w:bookmarkEnd w:id="3584"/>
      <w:bookmarkEnd w:id="3585"/>
      <w:bookmarkEnd w:id="3586"/>
      <w:bookmarkEnd w:id="3587"/>
      <w:bookmarkEnd w:id="3588"/>
      <w:bookmarkEnd w:id="3589"/>
    </w:p>
    <w:p w:rsidR="00736BB4" w:rsidRPr="00357143" w:rsidRDefault="00736BB4" w:rsidP="00736BB4">
      <w:pPr>
        <w:pStyle w:val="30"/>
      </w:pPr>
      <w:bookmarkStart w:id="3590" w:name="_Toc447043255"/>
      <w:bookmarkStart w:id="3591" w:name="_Toc457494012"/>
      <w:bookmarkStart w:id="3592" w:name="_Toc459977111"/>
      <w:bookmarkStart w:id="3593" w:name="_Toc470164272"/>
      <w:bookmarkStart w:id="3594" w:name="_Toc470164854"/>
      <w:bookmarkStart w:id="3595" w:name="_Toc475715463"/>
      <w:bookmarkStart w:id="3596" w:name="_Toc479349275"/>
      <w:bookmarkStart w:id="3597" w:name="_Toc479354357"/>
      <w:r w:rsidRPr="00357143">
        <w:rPr>
          <w:rFonts w:hint="eastAsia"/>
        </w:rPr>
        <w:t>11.3.0</w:t>
      </w:r>
      <w:r w:rsidRPr="00357143">
        <w:rPr>
          <w:rFonts w:hint="eastAsia"/>
        </w:rPr>
        <w:tab/>
        <w:t>Overview</w:t>
      </w:r>
      <w:bookmarkEnd w:id="3590"/>
      <w:bookmarkEnd w:id="3591"/>
      <w:bookmarkEnd w:id="3592"/>
      <w:bookmarkEnd w:id="3593"/>
      <w:bookmarkEnd w:id="3594"/>
      <w:bookmarkEnd w:id="3595"/>
      <w:bookmarkEnd w:id="3596"/>
      <w:bookmarkEnd w:id="3597"/>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5" type="#_x0000_t75" style="width:319.25pt;height:285.3pt" o:ole="">
            <v:imagedata r:id="rId183" o:title="" cropright="17229f"/>
          </v:shape>
          <o:OLEObject Type="Embed" ProgID="Visio.Drawing.11" ShapeID="_x0000_i1115" DrawAspect="Content" ObjectID="_1554899226" r:id="rId184"/>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6" type="#_x0000_t75" style="width:433.35pt;height:285.95pt" o:ole="">
            <v:imagedata r:id="rId185" o:title=""/>
          </v:shape>
          <o:OLEObject Type="Embed" ProgID="Visio.Drawing.11" ShapeID="_x0000_i1116" DrawAspect="Content" ObjectID="_1554899227" r:id="rId186"/>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3598" w:name="_Toc445303011"/>
      <w:bookmarkStart w:id="3599" w:name="_Toc445390178"/>
      <w:bookmarkStart w:id="3600" w:name="_Toc447043256"/>
      <w:bookmarkStart w:id="3601" w:name="_Toc457494013"/>
      <w:bookmarkStart w:id="3602" w:name="_Toc459977112"/>
      <w:bookmarkStart w:id="3603" w:name="_Toc470164273"/>
      <w:bookmarkStart w:id="3604" w:name="_Toc470164855"/>
      <w:bookmarkStart w:id="3605" w:name="_Toc475715464"/>
      <w:bookmarkStart w:id="3606" w:name="_Toc479349276"/>
      <w:bookmarkStart w:id="3607" w:name="_Toc479354358"/>
      <w:r w:rsidRPr="00357143">
        <w:t>11.3.1</w:t>
      </w:r>
      <w:r w:rsidRPr="00357143">
        <w:tab/>
        <w:t>Identification of CSE and AE</w:t>
      </w:r>
      <w:bookmarkEnd w:id="3598"/>
      <w:bookmarkEnd w:id="3599"/>
      <w:bookmarkEnd w:id="3600"/>
      <w:bookmarkEnd w:id="3601"/>
      <w:bookmarkEnd w:id="3602"/>
      <w:bookmarkEnd w:id="3603"/>
      <w:bookmarkEnd w:id="3604"/>
      <w:bookmarkEnd w:id="3605"/>
      <w:bookmarkEnd w:id="3606"/>
      <w:bookmarkEnd w:id="3607"/>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3B1B55" w:rsidRPr="00357143">
        <w:fldChar w:fldCharType="begin"/>
      </w:r>
      <w:r w:rsidR="00B05646" w:rsidRPr="00357143">
        <w:instrText xml:space="preserve"> REF REF_oneM2MTS_0003 \h </w:instrText>
      </w:r>
      <w:r w:rsidR="003B1B55" w:rsidRPr="00357143">
        <w:fldChar w:fldCharType="separate"/>
      </w:r>
      <w:r w:rsidR="001C37F9">
        <w:rPr>
          <w:noProof/>
        </w:rPr>
        <w:t>2</w:t>
      </w:r>
      <w:r w:rsidR="003B1B55" w:rsidRPr="00357143">
        <w:fldChar w:fldCharType="end"/>
      </w:r>
      <w:r w:rsidRPr="00357143">
        <w:t>].</w:t>
      </w:r>
    </w:p>
    <w:p w:rsidR="003678AC" w:rsidRPr="00357143" w:rsidRDefault="003678AC" w:rsidP="00715DC0">
      <w:pPr>
        <w:pStyle w:val="30"/>
      </w:pPr>
      <w:bookmarkStart w:id="3608" w:name="_Toc445303012"/>
      <w:bookmarkStart w:id="3609" w:name="_Toc445390179"/>
      <w:bookmarkStart w:id="3610" w:name="_Toc447043257"/>
      <w:bookmarkStart w:id="3611" w:name="_Toc457494014"/>
      <w:bookmarkStart w:id="3612" w:name="_Toc459977113"/>
      <w:bookmarkStart w:id="3613" w:name="_Toc470164274"/>
      <w:bookmarkStart w:id="3614" w:name="_Toc470164856"/>
      <w:bookmarkStart w:id="3615" w:name="_Toc475715465"/>
      <w:bookmarkStart w:id="3616" w:name="_Toc479349277"/>
      <w:bookmarkStart w:id="3617" w:name="_Toc47935435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3608"/>
      <w:bookmarkEnd w:id="3609"/>
      <w:bookmarkEnd w:id="3610"/>
      <w:bookmarkEnd w:id="3611"/>
      <w:bookmarkEnd w:id="3612"/>
      <w:bookmarkEnd w:id="3613"/>
      <w:bookmarkEnd w:id="3614"/>
      <w:bookmarkEnd w:id="3615"/>
      <w:bookmarkEnd w:id="3616"/>
      <w:bookmarkEnd w:id="3617"/>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3B1B55" w:rsidRPr="00357143">
        <w:fldChar w:fldCharType="begin"/>
      </w:r>
      <w:r w:rsidR="00B05646" w:rsidRPr="00357143">
        <w:instrText xml:space="preserve"> REF REF_oneM2MTS_0003 \h </w:instrText>
      </w:r>
      <w:r w:rsidR="003B1B55" w:rsidRPr="00357143">
        <w:fldChar w:fldCharType="separate"/>
      </w:r>
      <w:r w:rsidR="001C37F9">
        <w:rPr>
          <w:noProof/>
        </w:rPr>
        <w:t>2</w:t>
      </w:r>
      <w:r w:rsidR="003B1B55" w:rsidRPr="00357143">
        <w:fldChar w:fldCharType="end"/>
      </w:r>
      <w:r w:rsidRPr="00357143">
        <w:t>]) provides</w:t>
      </w:r>
    </w:p>
    <w:p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3B1B55" w:rsidRPr="00357143">
        <w:fldChar w:fldCharType="begin"/>
      </w:r>
      <w:r w:rsidR="00642922" w:rsidRPr="00357143">
        <w:instrText xml:space="preserve"> REF REF_oneM2MTS_0003 \h </w:instrText>
      </w:r>
      <w:r w:rsidR="003B1B55" w:rsidRPr="00357143">
        <w:fldChar w:fldCharType="separate"/>
      </w:r>
      <w:r w:rsidR="001C37F9">
        <w:rPr>
          <w:noProof/>
        </w:rPr>
        <w:t>2</w:t>
      </w:r>
      <w:r w:rsidR="003B1B55"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3618" w:name="_Toc445303013"/>
      <w:bookmarkStart w:id="3619" w:name="_Toc445390180"/>
      <w:bookmarkStart w:id="3620" w:name="_Toc447043258"/>
      <w:bookmarkStart w:id="3621" w:name="_Toc457494015"/>
      <w:bookmarkStart w:id="3622" w:name="_Toc459977114"/>
      <w:bookmarkStart w:id="3623" w:name="_Toc470164275"/>
      <w:bookmarkStart w:id="3624" w:name="_Toc470164857"/>
      <w:bookmarkStart w:id="3625" w:name="_Toc475715466"/>
      <w:bookmarkStart w:id="3626" w:name="_Toc479349278"/>
      <w:bookmarkStart w:id="3627" w:name="_Toc479354360"/>
      <w:r w:rsidRPr="00357143">
        <w:t>11.3.</w:t>
      </w:r>
      <w:r w:rsidRPr="00357143">
        <w:rPr>
          <w:rFonts w:eastAsia="simsun" w:hint="eastAsia"/>
          <w:lang w:eastAsia="zh-CN"/>
        </w:rPr>
        <w:t>3</w:t>
      </w:r>
      <w:r w:rsidRPr="00357143">
        <w:tab/>
      </w:r>
      <w:bookmarkEnd w:id="3618"/>
      <w:r w:rsidR="00642922" w:rsidRPr="00357143">
        <w:t>Void</w:t>
      </w:r>
      <w:bookmarkEnd w:id="3619"/>
      <w:bookmarkEnd w:id="3620"/>
      <w:bookmarkEnd w:id="3621"/>
      <w:bookmarkEnd w:id="3622"/>
      <w:bookmarkEnd w:id="3623"/>
      <w:bookmarkEnd w:id="3624"/>
      <w:bookmarkEnd w:id="3625"/>
      <w:bookmarkEnd w:id="3626"/>
      <w:bookmarkEnd w:id="3627"/>
    </w:p>
    <w:p w:rsidR="003678AC" w:rsidRPr="00357143" w:rsidRDefault="003678AC" w:rsidP="003678AC">
      <w:pPr>
        <w:pStyle w:val="30"/>
      </w:pPr>
      <w:bookmarkStart w:id="3628" w:name="_Toc445303014"/>
      <w:bookmarkStart w:id="3629" w:name="_Toc445390181"/>
      <w:bookmarkStart w:id="3630" w:name="_Toc447043259"/>
      <w:bookmarkStart w:id="3631" w:name="_Toc457494016"/>
      <w:bookmarkStart w:id="3632" w:name="_Toc459977115"/>
      <w:bookmarkStart w:id="3633" w:name="_Toc470164276"/>
      <w:bookmarkStart w:id="3634" w:name="_Toc470164858"/>
      <w:bookmarkStart w:id="3635" w:name="_Toc475715467"/>
      <w:bookmarkStart w:id="3636" w:name="_Toc479349279"/>
      <w:bookmarkStart w:id="3637" w:name="_Toc479354361"/>
      <w:r w:rsidRPr="00357143">
        <w:t>11.3.4</w:t>
      </w:r>
      <w:r w:rsidRPr="00357143">
        <w:tab/>
        <w:t xml:space="preserve">M2M Authorization </w:t>
      </w:r>
      <w:r w:rsidR="00B4517C" w:rsidRPr="00357143">
        <w:t>P</w:t>
      </w:r>
      <w:r w:rsidRPr="00357143">
        <w:t>rocedure</w:t>
      </w:r>
      <w:bookmarkEnd w:id="3628"/>
      <w:bookmarkEnd w:id="3629"/>
      <w:bookmarkEnd w:id="3630"/>
      <w:bookmarkEnd w:id="3631"/>
      <w:bookmarkEnd w:id="3632"/>
      <w:bookmarkEnd w:id="3633"/>
      <w:bookmarkEnd w:id="3634"/>
      <w:bookmarkEnd w:id="3635"/>
      <w:bookmarkEnd w:id="3636"/>
      <w:bookmarkEnd w:id="3637"/>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3B1B55" w:rsidRPr="00357143">
        <w:fldChar w:fldCharType="begin"/>
      </w:r>
      <w:r w:rsidR="00642922" w:rsidRPr="00357143">
        <w:instrText xml:space="preserve"> REF REF_oneM2MTS_0003 \h </w:instrText>
      </w:r>
      <w:r w:rsidR="003B1B55" w:rsidRPr="00357143">
        <w:fldChar w:fldCharType="separate"/>
      </w:r>
      <w:r w:rsidR="001C37F9">
        <w:rPr>
          <w:noProof/>
        </w:rPr>
        <w:t>2</w:t>
      </w:r>
      <w:r w:rsidR="003B1B55"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rsidR="00223920" w:rsidRDefault="000111D5" w:rsidP="00223920">
      <w:pPr>
        <w:pStyle w:val="BL"/>
        <w:numPr>
          <w:ilvl w:val="0"/>
          <w:numId w:val="35"/>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3B1B55" w:rsidRPr="00357143">
        <w:fldChar w:fldCharType="begin"/>
      </w:r>
      <w:r w:rsidR="00642922" w:rsidRPr="00357143">
        <w:instrText xml:space="preserve"> REF REF_oneM2MTS_0003 \h </w:instrText>
      </w:r>
      <w:r w:rsidR="003B1B55" w:rsidRPr="00357143">
        <w:fldChar w:fldCharType="separate"/>
      </w:r>
      <w:r w:rsidR="001C37F9">
        <w:rPr>
          <w:noProof/>
        </w:rPr>
        <w:t>2</w:t>
      </w:r>
      <w:r w:rsidR="003B1B55"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rsidR="008D3D90" w:rsidRPr="0047402B" w:rsidRDefault="008D3D90" w:rsidP="008D3D90">
      <w:pPr>
        <w:pStyle w:val="B1"/>
      </w:pPr>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p>
    <w:p w:rsidR="008D3D90" w:rsidRPr="0047402B" w:rsidRDefault="008D3D90" w:rsidP="008D3D90">
      <w:pPr>
        <w:pStyle w:val="B1"/>
      </w:pPr>
      <w:r w:rsidRPr="004F16F9">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rsidR="008D3D90" w:rsidRPr="0047402B" w:rsidRDefault="008D3D90" w:rsidP="008D3D90">
      <w:pPr>
        <w:pStyle w:val="B1"/>
      </w:pPr>
      <w:r w:rsidRPr="004F16F9">
        <w:rPr>
          <w:lang w:eastAsia="zh-CN"/>
        </w:rPr>
        <w:t>Policy Retrieval Point (PRP)</w:t>
      </w:r>
      <w:r>
        <w:rPr>
          <w:rFonts w:hint="eastAsia"/>
          <w:lang w:eastAsia="zh-CN"/>
        </w:rPr>
        <w:t xml:space="preserve"> that provides access control policies (e.g. the Hosting CSE or another CSE that provides access control policies),</w:t>
      </w:r>
    </w:p>
    <w:p w:rsidR="008D3D90" w:rsidRPr="00357143" w:rsidRDefault="008D3D90" w:rsidP="008D3D90">
      <w:pPr>
        <w:pStyle w:val="B1"/>
      </w:pPr>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p>
    <w:p w:rsidR="008D3D90" w:rsidRDefault="008D3D90" w:rsidP="008D3D90">
      <w:pPr>
        <w:rPr>
          <w:lang w:eastAsia="zh-CN"/>
        </w:rPr>
      </w:pPr>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p>
    <w:p w:rsidR="008D3D90" w:rsidRDefault="008D3D90" w:rsidP="008D3D90">
      <w:pPr>
        <w:rPr>
          <w:lang w:eastAsia="zh-CN"/>
        </w:rPr>
      </w:pPr>
      <w:r>
        <w:rPr>
          <w:lang w:eastAsia="zh-CN"/>
        </w:rPr>
        <w:t>T</w:t>
      </w:r>
      <w:r>
        <w:rPr>
          <w:rFonts w:hint="eastAsia"/>
          <w:lang w:eastAsia="zh-CN"/>
        </w:rPr>
        <w:t>hree resource types are defined for the interactions between these authorization components.</w:t>
      </w:r>
    </w:p>
    <w:p w:rsidR="008D3D90" w:rsidRPr="000F1DF8" w:rsidRDefault="008D3D90" w:rsidP="008D3D90">
      <w:pPr>
        <w:pStyle w:val="B1"/>
      </w:pP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p>
    <w:p w:rsidR="008D3D90" w:rsidRPr="000F1DF8" w:rsidRDefault="008D3D90" w:rsidP="008D3D90">
      <w:pPr>
        <w:pStyle w:val="B1"/>
      </w:pPr>
      <w:r w:rsidRPr="000F1DF8">
        <w:rPr>
          <w:lang w:val="en-US" w:eastAsia="zh-CN"/>
        </w:rPr>
        <w:t>&lt;</w:t>
      </w:r>
      <w:r w:rsidRPr="000F1DF8">
        <w:rPr>
          <w:i/>
          <w:lang w:val="en-US" w:eastAsia="zh-CN"/>
        </w:rPr>
        <w:t>authorizationPolicy</w:t>
      </w:r>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p>
    <w:p w:rsidR="008D3D90" w:rsidRPr="0047402B" w:rsidRDefault="008D3D90" w:rsidP="008D3D90">
      <w:pPr>
        <w:pStyle w:val="B1"/>
      </w:pPr>
      <w:r w:rsidRPr="000F1DF8">
        <w:rPr>
          <w:lang w:val="en-US" w:eastAsia="zh-CN"/>
        </w:rPr>
        <w:t>&lt;</w:t>
      </w:r>
      <w:r w:rsidRPr="000F1DF8">
        <w:rPr>
          <w:i/>
          <w:lang w:val="en-US" w:eastAsia="zh-CN"/>
        </w:rPr>
        <w:t>authorizationInformation</w:t>
      </w:r>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p>
    <w:p w:rsidR="008D3D90" w:rsidRDefault="008D3D90" w:rsidP="008D3D90">
      <w:pPr>
        <w:rPr>
          <w:lang w:eastAsia="zh-CN"/>
        </w:rPr>
      </w:pPr>
      <w:r>
        <w:rPr>
          <w:lang w:eastAsia="zh-CN"/>
        </w:rPr>
        <w:lastRenderedPageBreak/>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p>
    <w:p w:rsidR="008D3D90" w:rsidRPr="005162B1" w:rsidRDefault="008D3D90" w:rsidP="008D3D90">
      <w:pPr>
        <w:pStyle w:val="B1"/>
      </w:pPr>
      <w:r w:rsidRPr="00923A8D">
        <w:rPr>
          <w:i/>
          <w:lang w:val="en-US" w:eastAsia="zh-CN"/>
        </w:rPr>
        <w:t>authorizationDecisionResourceIDs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p>
    <w:p w:rsidR="008D3D90" w:rsidRPr="000F1DF8" w:rsidRDefault="008D3D90" w:rsidP="008D3D90">
      <w:pPr>
        <w:pStyle w:val="B1"/>
      </w:pPr>
      <w:r w:rsidRPr="00923A8D">
        <w:rPr>
          <w:i/>
          <w:lang w:val="en-US" w:eastAsia="zh-CN"/>
        </w:rPr>
        <w:t>authorizationPolicyResourceIDs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p>
    <w:p w:rsidR="008D3D90" w:rsidRPr="000F1DF8" w:rsidRDefault="008D3D90" w:rsidP="008D3D90">
      <w:pPr>
        <w:pStyle w:val="B1"/>
      </w:pPr>
      <w:r w:rsidRPr="00923A8D">
        <w:rPr>
          <w:i/>
          <w:lang w:val="en-US" w:eastAsia="zh-CN"/>
        </w:rPr>
        <w:t>authorizationInformationResourceIDs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p>
    <w:p w:rsidR="008D3D90" w:rsidRDefault="008D3D90" w:rsidP="008D3D90">
      <w:pPr>
        <w:rPr>
          <w:lang w:eastAsia="zh-CN"/>
        </w:rPr>
      </w:pPr>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p>
    <w:p w:rsidR="008D3D90" w:rsidRDefault="008D3D90" w:rsidP="008D3D90">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3638" w:name="_Toc445303015"/>
      <w:bookmarkStart w:id="3639" w:name="_Toc445390182"/>
      <w:bookmarkStart w:id="3640" w:name="_Toc447043260"/>
      <w:bookmarkStart w:id="3641" w:name="_Toc457494017"/>
      <w:bookmarkStart w:id="3642" w:name="_Toc459977116"/>
      <w:bookmarkStart w:id="3643" w:name="_Toc470164277"/>
      <w:bookmarkStart w:id="3644" w:name="_Toc470164859"/>
      <w:bookmarkStart w:id="3645" w:name="_Toc475715468"/>
      <w:bookmarkStart w:id="3646" w:name="_Toc479349280"/>
      <w:bookmarkStart w:id="3647" w:name="_Toc47935436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3638"/>
      <w:bookmarkEnd w:id="3639"/>
      <w:bookmarkEnd w:id="3640"/>
      <w:bookmarkEnd w:id="3641"/>
      <w:bookmarkEnd w:id="3642"/>
      <w:bookmarkEnd w:id="3643"/>
      <w:bookmarkEnd w:id="3644"/>
      <w:bookmarkEnd w:id="3645"/>
      <w:bookmarkEnd w:id="3646"/>
      <w:bookmarkEnd w:id="3647"/>
    </w:p>
    <w:p w:rsidR="00A56B0B" w:rsidRPr="00357143" w:rsidRDefault="00A56B0B" w:rsidP="00A56B0B">
      <w:pPr>
        <w:pStyle w:val="30"/>
      </w:pPr>
      <w:bookmarkStart w:id="3648" w:name="_Toc445303016"/>
      <w:bookmarkStart w:id="3649" w:name="_Toc445390183"/>
      <w:bookmarkStart w:id="3650" w:name="_Toc447043261"/>
      <w:bookmarkStart w:id="3651" w:name="_Toc457494018"/>
      <w:bookmarkStart w:id="3652" w:name="_Toc459977117"/>
      <w:bookmarkStart w:id="3653" w:name="_Toc470164278"/>
      <w:bookmarkStart w:id="3654" w:name="_Toc470164860"/>
      <w:bookmarkStart w:id="3655" w:name="_Toc475715469"/>
      <w:bookmarkStart w:id="3656" w:name="_Toc479349281"/>
      <w:bookmarkStart w:id="3657" w:name="_Toc479354363"/>
      <w:r w:rsidRPr="00357143">
        <w:t>11.4.1</w:t>
      </w:r>
      <w:r w:rsidRPr="00357143">
        <w:tab/>
        <w:t>Functional Architecture Specifications for End-to-End Security of Data (ESData)</w:t>
      </w:r>
      <w:bookmarkEnd w:id="3648"/>
      <w:bookmarkEnd w:id="3649"/>
      <w:bookmarkEnd w:id="3650"/>
      <w:bookmarkEnd w:id="3651"/>
      <w:bookmarkEnd w:id="3652"/>
      <w:bookmarkEnd w:id="3653"/>
      <w:bookmarkEnd w:id="3654"/>
      <w:bookmarkEnd w:id="3655"/>
      <w:bookmarkEnd w:id="3656"/>
      <w:bookmarkEnd w:id="3657"/>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3658" w:name="_Toc445303017"/>
      <w:bookmarkStart w:id="3659" w:name="_Toc445390184"/>
      <w:bookmarkStart w:id="3660" w:name="_Toc447043262"/>
      <w:bookmarkStart w:id="3661" w:name="_Toc457494019"/>
      <w:bookmarkStart w:id="3662" w:name="_Toc459977118"/>
      <w:bookmarkStart w:id="3663" w:name="_Toc470164279"/>
      <w:bookmarkStart w:id="3664" w:name="_Toc470164861"/>
      <w:bookmarkStart w:id="3665" w:name="_Toc475715470"/>
      <w:bookmarkStart w:id="3666" w:name="_Toc479349282"/>
      <w:bookmarkStart w:id="3667" w:name="_Toc479354364"/>
      <w:r w:rsidRPr="00357143">
        <w:t>11.4.2</w:t>
      </w:r>
      <w:r w:rsidRPr="00357143">
        <w:tab/>
        <w:t>Functional Architecture Specifications for End-to-End Security of Primitives (ESPrim)</w:t>
      </w:r>
      <w:bookmarkEnd w:id="3658"/>
      <w:bookmarkEnd w:id="3659"/>
      <w:bookmarkEnd w:id="3660"/>
      <w:bookmarkEnd w:id="3661"/>
      <w:bookmarkEnd w:id="3662"/>
      <w:bookmarkEnd w:id="3663"/>
      <w:bookmarkEnd w:id="3664"/>
      <w:bookmarkEnd w:id="3665"/>
      <w:bookmarkEnd w:id="3666"/>
      <w:bookmarkEnd w:id="3667"/>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3B1B55" w:rsidRPr="00357143">
        <w:fldChar w:fldCharType="begin"/>
      </w:r>
      <w:r w:rsidR="00642922" w:rsidRPr="00357143">
        <w:instrText xml:space="preserve"> REF REF_oneM2MTS_0003 \h </w:instrText>
      </w:r>
      <w:r w:rsidR="003B1B55" w:rsidRPr="00357143">
        <w:fldChar w:fldCharType="separate"/>
      </w:r>
      <w:r w:rsidR="001C37F9">
        <w:rPr>
          <w:noProof/>
        </w:rPr>
        <w:t>2</w:t>
      </w:r>
      <w:r w:rsidR="003B1B55"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3B1B55" w:rsidRPr="00357143">
        <w:fldChar w:fldCharType="begin"/>
      </w:r>
      <w:r w:rsidR="00642922" w:rsidRPr="00357143">
        <w:instrText xml:space="preserve"> REF REF_oneM2MTS_0003 \h </w:instrText>
      </w:r>
      <w:r w:rsidR="003B1B55" w:rsidRPr="00357143">
        <w:fldChar w:fldCharType="separate"/>
      </w:r>
      <w:r w:rsidR="001C37F9">
        <w:rPr>
          <w:noProof/>
        </w:rPr>
        <w:t>2</w:t>
      </w:r>
      <w:r w:rsidR="003B1B55"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7" type="#_x0000_t75" style="width:473.45pt;height:396.7pt" o:ole="">
            <v:imagedata r:id="rId187" o:title=""/>
          </v:shape>
          <o:OLEObject Type="Embed" ProgID="Visio.Drawing.11" ShapeID="_x0000_i1117" DrawAspect="Content" ObjectID="_1554899228" r:id="rId188"/>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8" type="#_x0000_t75" style="width:454.4pt;height:474.8pt" o:ole="">
            <v:imagedata r:id="rId189" o:title="" croptop="2281f" cropbottom="3538f" cropleft="3032f" cropright="3110f"/>
          </v:shape>
          <o:OLEObject Type="Embed" ProgID="Visio.Drawing.11" ShapeID="_x0000_i1118" DrawAspect="Content" ObjectID="_1554899229" r:id="rId190"/>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3668" w:name="_Toc445303018"/>
      <w:bookmarkStart w:id="3669" w:name="_Toc445390185"/>
      <w:bookmarkStart w:id="3670" w:name="_Toc447043263"/>
      <w:bookmarkStart w:id="3671" w:name="_Toc457494020"/>
      <w:bookmarkStart w:id="3672" w:name="_Toc459977119"/>
      <w:bookmarkStart w:id="3673" w:name="_Toc470164280"/>
      <w:bookmarkStart w:id="3674" w:name="_Toc470164862"/>
      <w:bookmarkStart w:id="3675" w:name="_Toc475715471"/>
      <w:bookmarkStart w:id="3676" w:name="_Toc479349283"/>
      <w:bookmarkStart w:id="3677" w:name="_Toc47935436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3668"/>
      <w:bookmarkEnd w:id="3669"/>
      <w:bookmarkEnd w:id="3670"/>
      <w:bookmarkEnd w:id="3671"/>
      <w:bookmarkEnd w:id="3672"/>
      <w:bookmarkEnd w:id="3673"/>
      <w:bookmarkEnd w:id="3674"/>
      <w:bookmarkEnd w:id="3675"/>
      <w:bookmarkEnd w:id="3676"/>
      <w:bookmarkEnd w:id="3677"/>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3B1B55" w:rsidRPr="00357143">
        <w:fldChar w:fldCharType="begin"/>
      </w:r>
      <w:r w:rsidR="00591370" w:rsidRPr="00357143">
        <w:instrText xml:space="preserve"> REF REF_oneM2MTS_0003 \h </w:instrText>
      </w:r>
      <w:r w:rsidR="003B1B55" w:rsidRPr="00357143">
        <w:fldChar w:fldCharType="separate"/>
      </w:r>
      <w:r w:rsidR="001C37F9">
        <w:rPr>
          <w:noProof/>
        </w:rPr>
        <w:t>2</w:t>
      </w:r>
      <w:r w:rsidR="003B1B55"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9" type="#_x0000_t75" style="width:434.05pt;height:278.5pt" o:ole="">
            <v:imagedata r:id="rId191" o:title="" croptop="4743f" cropbottom="3843f" cropleft="3170f" cropright="2904f"/>
          </v:shape>
          <o:OLEObject Type="Embed" ProgID="Visio.Drawing.11" ShapeID="_x0000_i1119" DrawAspect="Content" ObjectID="_1554899230" r:id="rId192"/>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3678" w:name="_Toc445303019"/>
      <w:bookmarkStart w:id="3679" w:name="_Toc445390186"/>
      <w:bookmarkStart w:id="3680" w:name="_Toc447043264"/>
      <w:bookmarkStart w:id="3681" w:name="_Toc457494021"/>
      <w:bookmarkStart w:id="3682" w:name="_Toc459977120"/>
      <w:bookmarkStart w:id="3683" w:name="_Toc470164281"/>
      <w:bookmarkStart w:id="3684" w:name="_Toc470164863"/>
      <w:bookmarkStart w:id="3685" w:name="_Toc475715472"/>
      <w:bookmarkStart w:id="3686" w:name="_Toc479349284"/>
      <w:bookmarkStart w:id="3687" w:name="_Toc47935436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3678"/>
      <w:bookmarkEnd w:id="3679"/>
      <w:bookmarkEnd w:id="3680"/>
      <w:bookmarkEnd w:id="3681"/>
      <w:bookmarkEnd w:id="3682"/>
      <w:bookmarkEnd w:id="3683"/>
      <w:bookmarkEnd w:id="3684"/>
      <w:bookmarkEnd w:id="3685"/>
      <w:bookmarkEnd w:id="3686"/>
      <w:bookmarkEnd w:id="3687"/>
    </w:p>
    <w:p w:rsidR="000111D5" w:rsidRPr="00357143" w:rsidRDefault="000111D5" w:rsidP="000111D5">
      <w:pPr>
        <w:pStyle w:val="30"/>
      </w:pPr>
      <w:bookmarkStart w:id="3688" w:name="_Toc445303020"/>
      <w:bookmarkStart w:id="3689" w:name="_Toc445390187"/>
      <w:bookmarkStart w:id="3690" w:name="_Toc447043265"/>
      <w:bookmarkStart w:id="3691" w:name="_Toc457494022"/>
      <w:bookmarkStart w:id="3692" w:name="_Toc459977121"/>
      <w:bookmarkStart w:id="3693" w:name="_Toc470164282"/>
      <w:bookmarkStart w:id="3694" w:name="_Toc470164864"/>
      <w:bookmarkStart w:id="3695" w:name="_Toc475715473"/>
      <w:bookmarkStart w:id="3696" w:name="_Toc479349285"/>
      <w:bookmarkStart w:id="3697" w:name="_Toc479354367"/>
      <w:r w:rsidRPr="00357143">
        <w:rPr>
          <w:rFonts w:hint="eastAsia"/>
        </w:rPr>
        <w:t>11.5.1</w:t>
      </w:r>
      <w:r w:rsidR="009A4A02" w:rsidRPr="00357143">
        <w:rPr>
          <w:rFonts w:eastAsia="simsun" w:hint="eastAsia"/>
          <w:lang w:eastAsia="zh-CN"/>
        </w:rPr>
        <w:tab/>
      </w:r>
      <w:r w:rsidRPr="00357143">
        <w:t>Dynamic Authorization Reference Model</w:t>
      </w:r>
      <w:bookmarkEnd w:id="3688"/>
      <w:bookmarkEnd w:id="3689"/>
      <w:bookmarkEnd w:id="3690"/>
      <w:bookmarkEnd w:id="3691"/>
      <w:bookmarkEnd w:id="3692"/>
      <w:bookmarkEnd w:id="3693"/>
      <w:bookmarkEnd w:id="3694"/>
      <w:bookmarkEnd w:id="3695"/>
      <w:bookmarkEnd w:id="3696"/>
      <w:bookmarkEnd w:id="3697"/>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20" type="#_x0000_t75" style="width:351.15pt;height:207.85pt" o:ole="">
            <v:imagedata r:id="rId193" o:title="" croptop="5206f" cropbottom="2783f" cropleft="2919f" cropright="1943f"/>
          </v:shape>
          <o:OLEObject Type="Embed" ProgID="Visio.Drawing.11" ShapeID="_x0000_i1120" DrawAspect="Content" ObjectID="_1554899231" r:id="rId194"/>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v:shape id="_x0000_i1121" type="#_x0000_t75" style="width:468.7pt;height:190.85pt" o:ole="">
            <v:imagedata r:id="rId195" o:title=""/>
          </v:shape>
          <o:OLEObject Type="Embed" ProgID="Visio.Drawing.11" ShapeID="_x0000_i1121" DrawAspect="Content" ObjectID="_1554899232" r:id="rId196"/>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v:shape id="_x0000_i1122" type="#_x0000_t75" style="width:422.5pt;height:203.1pt" o:ole="">
            <v:imagedata r:id="rId197" o:title=""/>
          </v:shape>
          <o:OLEObject Type="Embed" ProgID="Visio.Drawing.11" ShapeID="_x0000_i1122" DrawAspect="Content" ObjectID="_1554899233" r:id="rId198"/>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3698" w:name="_Toc445303021"/>
      <w:bookmarkStart w:id="3699" w:name="_Toc445390188"/>
      <w:bookmarkStart w:id="3700" w:name="_Toc447043266"/>
      <w:bookmarkStart w:id="3701" w:name="_Toc457494023"/>
      <w:bookmarkStart w:id="3702" w:name="_Toc459977122"/>
      <w:bookmarkStart w:id="3703" w:name="_Toc470164283"/>
      <w:bookmarkStart w:id="3704" w:name="_Toc470164865"/>
      <w:bookmarkStart w:id="3705" w:name="_Toc475715474"/>
      <w:bookmarkStart w:id="3706" w:name="_Toc479349286"/>
      <w:bookmarkStart w:id="3707" w:name="_Toc479354368"/>
      <w:r w:rsidRPr="00357143">
        <w:rPr>
          <w:rFonts w:hint="eastAsia"/>
        </w:rPr>
        <w:lastRenderedPageBreak/>
        <w:t>11.5.2</w:t>
      </w:r>
      <w:r w:rsidR="009A4A02" w:rsidRPr="00357143">
        <w:rPr>
          <w:rFonts w:eastAsia="simsun" w:hint="eastAsia"/>
          <w:lang w:eastAsia="zh-CN"/>
        </w:rPr>
        <w:tab/>
      </w:r>
      <w:r w:rsidRPr="00357143">
        <w:t>Direct Dynamic Authorization</w:t>
      </w:r>
      <w:bookmarkEnd w:id="3698"/>
      <w:bookmarkEnd w:id="3699"/>
      <w:bookmarkEnd w:id="3700"/>
      <w:bookmarkEnd w:id="3701"/>
      <w:bookmarkEnd w:id="3702"/>
      <w:bookmarkEnd w:id="3703"/>
      <w:bookmarkEnd w:id="3704"/>
      <w:bookmarkEnd w:id="3705"/>
      <w:bookmarkEnd w:id="3706"/>
      <w:bookmarkEnd w:id="3707"/>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r>
        <w:object w:dxaOrig="6511" w:dyaOrig="6016">
          <v:shape id="_x0000_i1123" type="#_x0000_t75" style="width:469.35pt;height:433.35pt" o:ole="">
            <v:imagedata r:id="rId199" o:title=""/>
          </v:shape>
          <o:OLEObject Type="Embed" ProgID="Visio.Drawing.15" ShapeID="_x0000_i1123" DrawAspect="Content" ObjectID="_1554899234" r:id="rId200"/>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fldSimple w:instr=" REF REF_oneM2MTS_0003 \h  \* MERGEFORMAT ">
        <w:r w:rsidR="005F091D" w:rsidRPr="005D500F">
          <w:t>2</w:t>
        </w:r>
      </w:fldSimple>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fldSimple w:instr=" REF REF_oneM2MTS_0003 \h  \* MERGEFORMAT ">
        <w:r w:rsidRPr="007B32A3">
          <w:t>2</w:t>
        </w:r>
      </w:fldSimple>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fldSimple w:instr=" REF REF_oneM2MTS_0003 \h  \* MERGEFORMAT ">
        <w:r w:rsidRPr="00D525CB">
          <w:t>2</w:t>
        </w:r>
      </w:fldSimple>
      <w:r w:rsidRPr="00D525CB">
        <w:t>].</w:t>
      </w:r>
    </w:p>
    <w:p w:rsidR="000111D5" w:rsidRPr="00357143" w:rsidRDefault="000111D5" w:rsidP="000111D5">
      <w:pPr>
        <w:pStyle w:val="30"/>
      </w:pPr>
      <w:bookmarkStart w:id="3708" w:name="_Toc445303022"/>
      <w:bookmarkStart w:id="3709" w:name="_Toc445390189"/>
      <w:bookmarkStart w:id="3710" w:name="_Toc447043267"/>
      <w:bookmarkStart w:id="3711" w:name="_Toc457494024"/>
      <w:bookmarkStart w:id="3712" w:name="_Toc459977123"/>
      <w:bookmarkStart w:id="3713" w:name="_Toc470164284"/>
      <w:bookmarkStart w:id="3714" w:name="_Toc470164866"/>
      <w:bookmarkStart w:id="3715" w:name="_Toc475715475"/>
      <w:bookmarkStart w:id="3716" w:name="_Toc479349287"/>
      <w:bookmarkStart w:id="3717" w:name="_Toc479354369"/>
      <w:r w:rsidRPr="00357143">
        <w:rPr>
          <w:rFonts w:hint="eastAsia"/>
        </w:rPr>
        <w:t>11.5.3</w:t>
      </w:r>
      <w:r w:rsidR="009A4A02" w:rsidRPr="00357143">
        <w:rPr>
          <w:rFonts w:eastAsia="simsun" w:hint="eastAsia"/>
          <w:lang w:eastAsia="zh-CN"/>
        </w:rPr>
        <w:tab/>
      </w:r>
      <w:r w:rsidRPr="00357143">
        <w:t>Indirect Dynamic Authorization</w:t>
      </w:r>
      <w:bookmarkEnd w:id="3708"/>
      <w:bookmarkEnd w:id="3709"/>
      <w:bookmarkEnd w:id="3710"/>
      <w:bookmarkEnd w:id="3711"/>
      <w:bookmarkEnd w:id="3712"/>
      <w:bookmarkEnd w:id="3713"/>
      <w:bookmarkEnd w:id="3714"/>
      <w:bookmarkEnd w:id="3715"/>
      <w:bookmarkEnd w:id="3716"/>
      <w:bookmarkEnd w:id="3717"/>
    </w:p>
    <w:p w:rsidR="000111D5" w:rsidRPr="00357143" w:rsidRDefault="000111D5" w:rsidP="000111D5">
      <w:r w:rsidRPr="00357143">
        <w:t xml:space="preserve">The parameters exchanged for Indirect </w:t>
      </w:r>
      <w:bookmarkStart w:id="3718" w:name="OLE_LINK3"/>
      <w:r w:rsidRPr="00357143">
        <w:t>Dynamic Authorization</w:t>
      </w:r>
      <w:bookmarkEnd w:id="3718"/>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v:shape id="_x0000_i1124" type="#_x0000_t75" style="width:457.15pt;height:470.05pt" o:ole="">
            <v:imagedata r:id="rId201" o:title=""/>
          </v:shape>
          <o:OLEObject Type="Embed" ProgID="Visio.Drawing.15" ShapeID="_x0000_i1124" DrawAspect="Content" ObjectID="_1554899235" r:id="rId202"/>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fldSimple w:instr=" REF REF_oneM2MTS_0003 \h  \* MERGEFORMAT ">
        <w:r>
          <w:t>2</w:t>
        </w:r>
      </w:fldSimple>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fldSimple w:instr=" REF REF_oneM2MTS_0003 \h  \* MERGEFORMAT ">
        <w:r>
          <w:t>2</w:t>
        </w:r>
      </w:fldSimple>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fldSimple w:instr=" REF REF_oneM2MTS_0003 \h  \* MERGEFORMAT ">
        <w:r w:rsidRPr="009F4179">
          <w:t>2</w:t>
        </w:r>
      </w:fldSimple>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lastRenderedPageBreak/>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3B1B55" w:rsidRDefault="005F091D">
      <w:pPr>
        <w:pStyle w:val="30"/>
      </w:pPr>
      <w:bookmarkStart w:id="3719" w:name="_Toc479349288"/>
      <w:bookmarkStart w:id="3720" w:name="_Toc479354370"/>
      <w:r>
        <w:t>11.5.</w:t>
      </w:r>
      <w:r w:rsidR="00817A32" w:rsidRPr="00817A32">
        <w:t>4</w:t>
      </w:r>
      <w:r w:rsidRPr="00954002">
        <w:tab/>
      </w:r>
      <w:r>
        <w:t>AE Authorization Relationship Update</w:t>
      </w:r>
      <w:bookmarkEnd w:id="3719"/>
      <w:bookmarkEnd w:id="3720"/>
    </w:p>
    <w:p w:rsidR="003B1B55" w:rsidRDefault="005F091D">
      <w:pPr>
        <w:pStyle w:val="40"/>
      </w:pPr>
      <w:bookmarkStart w:id="3721" w:name="_Toc479349289"/>
      <w:bookmarkStart w:id="3722" w:name="_Toc479354371"/>
      <w:r>
        <w:t>11.5.</w:t>
      </w:r>
      <w:r w:rsidR="00817A32" w:rsidRPr="00817A32">
        <w:t>4</w:t>
      </w:r>
      <w:r>
        <w:t>.1</w:t>
      </w:r>
      <w:r w:rsidRPr="00954002">
        <w:tab/>
      </w:r>
      <w:r>
        <w:t>AE Direct Authorization Relationship Update</w:t>
      </w:r>
      <w:bookmarkEnd w:id="3721"/>
      <w:bookmarkEnd w:id="3722"/>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v:shape id="_x0000_i1125" type="#_x0000_t75" style="width:434.05pt;height:260.15pt" o:ole="">
            <v:imagedata r:id="rId203" o:title=""/>
          </v:shape>
          <o:OLEObject Type="Embed" ProgID="Visio.Drawing.15" ShapeID="_x0000_i1125" DrawAspect="Content" ObjectID="_1554899236" r:id="rId204"/>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.1 - 1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fldSimple w:instr=" REF REF_oneM2MTS_0003 \h  \* MERGEFORMAT ">
        <w:r w:rsidRPr="00E21121">
          <w:t>2</w:t>
        </w:r>
      </w:fldSimple>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fldSimple w:instr=" REF REF_oneM2MTS_0003 \h  \* MERGEFORMAT ">
        <w:r w:rsidRPr="001332CC">
          <w:t>2</w:t>
        </w:r>
      </w:fldSimple>
      <w:r w:rsidRPr="001332CC">
        <w:t>].</w:t>
      </w:r>
    </w:p>
    <w:p w:rsidR="003B1B55" w:rsidRDefault="005F091D">
      <w:pPr>
        <w:pStyle w:val="40"/>
      </w:pPr>
      <w:bookmarkStart w:id="3723" w:name="_Toc479349290"/>
      <w:bookmarkStart w:id="3724" w:name="_Toc479354372"/>
      <w:r>
        <w:t>11.5.</w:t>
      </w:r>
      <w:r w:rsidR="00817A32" w:rsidRPr="00817A32">
        <w:t>4</w:t>
      </w:r>
      <w:r>
        <w:t>.2</w:t>
      </w:r>
      <w:r w:rsidRPr="00954002">
        <w:tab/>
      </w:r>
      <w:r>
        <w:t>AE Indirect Authorization Relationship Update</w:t>
      </w:r>
      <w:bookmarkEnd w:id="3723"/>
      <w:bookmarkEnd w:id="3724"/>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fldSimple w:instr=" REF REF_oneM2MTS_0003 \h  \* MERGEFORMAT ">
        <w:r w:rsidRPr="00913E2A">
          <w:t>2</w:t>
        </w:r>
      </w:fldSimple>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fldSimple w:instr=" REF REF_oneM2MTS_0003 \h  \* MERGEFORMAT ">
        <w:r w:rsidRPr="00913E2A">
          <w:t>2</w:t>
        </w:r>
      </w:fldSimple>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v:shape id="_x0000_i1126" type="#_x0000_t75" style="width:439.45pt;height:278.5pt" o:ole="">
            <v:imagedata r:id="rId205" o:title=""/>
          </v:shape>
          <o:OLEObject Type="Embed" ProgID="Visio.Drawing.11" ShapeID="_x0000_i1126" DrawAspect="Content" ObjectID="_1554899237" r:id="rId206"/>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lastRenderedPageBreak/>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fldSimple w:instr=" REF REF_oneM2MTS_0003 \h  \* MERGEFORMAT ">
        <w:r w:rsidRPr="001F4893">
          <w:t>2</w:t>
        </w:r>
      </w:fldSimple>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3725" w:name="_Toc475715476"/>
      <w:bookmarkStart w:id="3726" w:name="_Toc479349291"/>
      <w:bookmarkStart w:id="3727" w:name="_Toc47935437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3725"/>
      <w:bookmarkEnd w:id="3726"/>
      <w:bookmarkEnd w:id="3727"/>
    </w:p>
    <w:p w:rsidR="00294E45" w:rsidRPr="00357143" w:rsidRDefault="00294E45" w:rsidP="00294E45">
      <w:pPr>
        <w:pStyle w:val="30"/>
      </w:pPr>
      <w:bookmarkStart w:id="3728" w:name="_Toc475715477"/>
      <w:bookmarkStart w:id="3729" w:name="_Toc479349292"/>
      <w:bookmarkStart w:id="3730" w:name="_Toc47935437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3728"/>
      <w:bookmarkEnd w:id="3729"/>
      <w:bookmarkEnd w:id="3730"/>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067E5D" w:rsidP="00294E45">
      <w:pPr>
        <w:pStyle w:val="FL"/>
        <w:rPr>
          <w:lang w:eastAsia="zh-CN"/>
        </w:rPr>
      </w:pPr>
      <w:r w:rsidRPr="003B1B55">
        <w:rPr>
          <w:rFonts w:ascii="Times New Roman" w:hAnsi="Times New Roman"/>
          <w:b w:val="0"/>
        </w:rPr>
        <w:lastRenderedPageBreak/>
        <w:pict>
          <v:shape id="_x0000_i1127" type="#_x0000_t75" style="width:315.85pt;height:169.8pt">
            <v:imagedata r:id="rId207" o:title=""/>
          </v:shape>
        </w:pict>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3731" w:name="_Toc475715478"/>
      <w:bookmarkStart w:id="3732" w:name="_Toc479349293"/>
      <w:bookmarkStart w:id="3733" w:name="_Toc47935437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3731"/>
      <w:bookmarkEnd w:id="3732"/>
      <w:bookmarkEnd w:id="3733"/>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3734" w:name="_Toc445303023"/>
      <w:bookmarkStart w:id="3735" w:name="_Toc445390190"/>
      <w:bookmarkStart w:id="3736" w:name="_Toc447043268"/>
      <w:bookmarkStart w:id="3737" w:name="_Toc457494025"/>
      <w:bookmarkStart w:id="3738" w:name="_Toc459977124"/>
      <w:bookmarkStart w:id="3739" w:name="_Toc470164285"/>
      <w:bookmarkStart w:id="3740" w:name="_Toc470164867"/>
      <w:bookmarkStart w:id="3741" w:name="_Toc475715479"/>
      <w:bookmarkStart w:id="3742" w:name="_Toc479349294"/>
      <w:bookmarkStart w:id="3743" w:name="_Toc479354376"/>
      <w:r w:rsidRPr="00357143">
        <w:t>12</w:t>
      </w:r>
      <w:r w:rsidR="00B16F61" w:rsidRPr="00357143">
        <w:tab/>
        <w:t>Information Recording</w:t>
      </w:r>
      <w:bookmarkEnd w:id="3734"/>
      <w:bookmarkEnd w:id="3735"/>
      <w:bookmarkEnd w:id="3736"/>
      <w:bookmarkEnd w:id="3737"/>
      <w:bookmarkEnd w:id="3738"/>
      <w:bookmarkEnd w:id="3739"/>
      <w:bookmarkEnd w:id="3740"/>
      <w:bookmarkEnd w:id="3741"/>
      <w:bookmarkEnd w:id="3742"/>
      <w:bookmarkEnd w:id="3743"/>
    </w:p>
    <w:p w:rsidR="00B16F61" w:rsidRPr="00357143" w:rsidRDefault="00B16F61" w:rsidP="00B16F61">
      <w:pPr>
        <w:pStyle w:val="2"/>
      </w:pPr>
      <w:bookmarkStart w:id="3744" w:name="_Toc445303024"/>
      <w:bookmarkStart w:id="3745" w:name="_Toc445390191"/>
      <w:bookmarkStart w:id="3746" w:name="_Toc447043269"/>
      <w:bookmarkStart w:id="3747" w:name="_Toc457494026"/>
      <w:bookmarkStart w:id="3748" w:name="_Toc459977125"/>
      <w:bookmarkStart w:id="3749" w:name="_Toc470164286"/>
      <w:bookmarkStart w:id="3750" w:name="_Toc470164868"/>
      <w:bookmarkStart w:id="3751" w:name="_Toc475715480"/>
      <w:bookmarkStart w:id="3752" w:name="_Toc479349295"/>
      <w:bookmarkStart w:id="3753" w:name="_Toc479354377"/>
      <w:r w:rsidRPr="00357143">
        <w:t>12.1</w:t>
      </w:r>
      <w:r w:rsidRPr="00357143">
        <w:tab/>
        <w:t>M2M Infrastructure Node (IN) Information Recording</w:t>
      </w:r>
      <w:bookmarkEnd w:id="3744"/>
      <w:bookmarkEnd w:id="3745"/>
      <w:bookmarkEnd w:id="3746"/>
      <w:bookmarkEnd w:id="3747"/>
      <w:bookmarkEnd w:id="3748"/>
      <w:bookmarkEnd w:id="3749"/>
      <w:bookmarkEnd w:id="3750"/>
      <w:bookmarkEnd w:id="3751"/>
      <w:bookmarkEnd w:id="3752"/>
      <w:bookmarkEnd w:id="3753"/>
    </w:p>
    <w:p w:rsidR="00736BB4" w:rsidRPr="00357143" w:rsidRDefault="00736BB4" w:rsidP="00736BB4">
      <w:pPr>
        <w:pStyle w:val="30"/>
      </w:pPr>
      <w:bookmarkStart w:id="3754" w:name="_Toc447043270"/>
      <w:bookmarkStart w:id="3755" w:name="_Toc457494027"/>
      <w:bookmarkStart w:id="3756" w:name="_Toc459977126"/>
      <w:bookmarkStart w:id="3757" w:name="_Toc470164287"/>
      <w:bookmarkStart w:id="3758" w:name="_Toc470164869"/>
      <w:bookmarkStart w:id="3759" w:name="_Toc475715481"/>
      <w:bookmarkStart w:id="3760" w:name="_Toc479349296"/>
      <w:bookmarkStart w:id="3761" w:name="_Toc479354378"/>
      <w:r w:rsidRPr="00357143">
        <w:rPr>
          <w:rFonts w:hint="eastAsia"/>
        </w:rPr>
        <w:t>12.1.0</w:t>
      </w:r>
      <w:r w:rsidRPr="00357143">
        <w:rPr>
          <w:rFonts w:hint="eastAsia"/>
        </w:rPr>
        <w:tab/>
        <w:t>Overview</w:t>
      </w:r>
      <w:bookmarkEnd w:id="3754"/>
      <w:bookmarkEnd w:id="3755"/>
      <w:bookmarkEnd w:id="3756"/>
      <w:bookmarkEnd w:id="3757"/>
      <w:bookmarkEnd w:id="3758"/>
      <w:bookmarkEnd w:id="3759"/>
      <w:bookmarkEnd w:id="3760"/>
      <w:bookmarkEnd w:id="3761"/>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3762" w:name="_Toc445303025"/>
      <w:bookmarkStart w:id="3763" w:name="_Toc445390192"/>
      <w:bookmarkStart w:id="3764" w:name="_Toc447043271"/>
      <w:bookmarkStart w:id="3765" w:name="_Toc457494028"/>
      <w:bookmarkStart w:id="3766" w:name="_Toc459977127"/>
      <w:bookmarkStart w:id="3767" w:name="_Toc470164288"/>
      <w:bookmarkStart w:id="3768" w:name="_Toc470164870"/>
      <w:bookmarkStart w:id="3769" w:name="_Toc475715482"/>
      <w:bookmarkStart w:id="3770" w:name="_Toc479349297"/>
      <w:bookmarkStart w:id="3771" w:name="_Toc479354379"/>
      <w:r w:rsidRPr="00357143">
        <w:t>12.1.1</w:t>
      </w:r>
      <w:r w:rsidRPr="00357143">
        <w:tab/>
        <w:t>Information Recording Triggers</w:t>
      </w:r>
      <w:bookmarkEnd w:id="3762"/>
      <w:bookmarkEnd w:id="3763"/>
      <w:bookmarkEnd w:id="3764"/>
      <w:bookmarkEnd w:id="3765"/>
      <w:bookmarkEnd w:id="3766"/>
      <w:bookmarkEnd w:id="3767"/>
      <w:bookmarkEnd w:id="3768"/>
      <w:bookmarkEnd w:id="3769"/>
      <w:bookmarkEnd w:id="3770"/>
      <w:bookmarkEnd w:id="3771"/>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3772" w:name="_Toc445303026"/>
      <w:bookmarkStart w:id="3773" w:name="_Toc445390193"/>
      <w:bookmarkStart w:id="3774" w:name="_Toc447043272"/>
      <w:bookmarkStart w:id="3775" w:name="_Toc457494029"/>
      <w:bookmarkStart w:id="3776" w:name="_Toc459977128"/>
      <w:bookmarkStart w:id="3777" w:name="_Toc470164289"/>
      <w:bookmarkStart w:id="3778" w:name="_Toc470164871"/>
      <w:bookmarkStart w:id="3779" w:name="_Toc475715483"/>
      <w:bookmarkStart w:id="3780" w:name="_Toc479349298"/>
      <w:bookmarkStart w:id="3781" w:name="_Toc479354380"/>
      <w:r w:rsidRPr="00357143">
        <w:t>12.1.2</w:t>
      </w:r>
      <w:r w:rsidRPr="00357143">
        <w:tab/>
        <w:t>M2M Recorded Information Elements</w:t>
      </w:r>
      <w:bookmarkEnd w:id="3772"/>
      <w:bookmarkEnd w:id="3773"/>
      <w:bookmarkEnd w:id="3774"/>
      <w:bookmarkEnd w:id="3775"/>
      <w:bookmarkEnd w:id="3776"/>
      <w:bookmarkEnd w:id="3777"/>
      <w:bookmarkEnd w:id="3778"/>
      <w:bookmarkEnd w:id="3779"/>
      <w:bookmarkEnd w:id="3780"/>
      <w:bookmarkEnd w:id="3781"/>
    </w:p>
    <w:p w:rsidR="00B16F61" w:rsidRPr="00357143" w:rsidRDefault="00B16F61" w:rsidP="00B16F61">
      <w:pPr>
        <w:pStyle w:val="40"/>
      </w:pPr>
      <w:bookmarkStart w:id="3782" w:name="_Toc445303027"/>
      <w:bookmarkStart w:id="3783" w:name="_Toc445390194"/>
      <w:bookmarkStart w:id="3784" w:name="_Toc447043273"/>
      <w:bookmarkStart w:id="3785" w:name="_Toc457494030"/>
      <w:bookmarkStart w:id="3786" w:name="_Toc459977129"/>
      <w:bookmarkStart w:id="3787" w:name="_Toc470164290"/>
      <w:bookmarkStart w:id="3788" w:name="_Toc470164872"/>
      <w:bookmarkStart w:id="3789" w:name="_Toc475715484"/>
      <w:bookmarkStart w:id="3790" w:name="_Toc479349299"/>
      <w:bookmarkStart w:id="3791" w:name="_Toc479354381"/>
      <w:r w:rsidRPr="00357143">
        <w:t>12.1.2.1</w:t>
      </w:r>
      <w:r w:rsidR="00EE38E0" w:rsidRPr="00357143">
        <w:tab/>
      </w:r>
      <w:r w:rsidRPr="00357143">
        <w:t>Unit of Recording</w:t>
      </w:r>
      <w:bookmarkEnd w:id="3782"/>
      <w:bookmarkEnd w:id="3783"/>
      <w:bookmarkEnd w:id="3784"/>
      <w:bookmarkEnd w:id="3785"/>
      <w:bookmarkEnd w:id="3786"/>
      <w:bookmarkEnd w:id="3787"/>
      <w:bookmarkEnd w:id="3788"/>
      <w:bookmarkEnd w:id="3789"/>
      <w:bookmarkEnd w:id="3790"/>
      <w:bookmarkEnd w:id="3791"/>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3792" w:name="_Toc445303028"/>
      <w:bookmarkStart w:id="3793" w:name="_Toc445390195"/>
      <w:bookmarkStart w:id="3794" w:name="_Toc447043274"/>
      <w:bookmarkStart w:id="3795" w:name="_Toc457494031"/>
      <w:bookmarkStart w:id="3796" w:name="_Toc459977130"/>
      <w:bookmarkStart w:id="3797" w:name="_Toc470164291"/>
      <w:bookmarkStart w:id="3798" w:name="_Toc470164873"/>
      <w:bookmarkStart w:id="3799" w:name="_Toc475715485"/>
      <w:bookmarkStart w:id="3800" w:name="_Toc479349300"/>
      <w:bookmarkStart w:id="3801" w:name="_Toc479354382"/>
      <w:r w:rsidRPr="00357143">
        <w:t>12.1.2.2</w:t>
      </w:r>
      <w:r w:rsidRPr="00357143">
        <w:tab/>
        <w:t>Information Elements within an M2M Event Record</w:t>
      </w:r>
      <w:bookmarkEnd w:id="3792"/>
      <w:bookmarkEnd w:id="3793"/>
      <w:bookmarkEnd w:id="3794"/>
      <w:bookmarkEnd w:id="3795"/>
      <w:bookmarkEnd w:id="3796"/>
      <w:bookmarkEnd w:id="3797"/>
      <w:bookmarkEnd w:id="3798"/>
      <w:bookmarkEnd w:id="3799"/>
      <w:bookmarkEnd w:id="3800"/>
      <w:bookmarkEnd w:id="3801"/>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lastRenderedPageBreak/>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3802" w:name="_Toc445303029"/>
      <w:bookmarkStart w:id="3803" w:name="_Toc445390196"/>
      <w:bookmarkStart w:id="3804" w:name="_Toc447043275"/>
      <w:bookmarkStart w:id="3805" w:name="_Toc457494032"/>
      <w:bookmarkStart w:id="3806" w:name="_Toc459977131"/>
      <w:bookmarkStart w:id="3807" w:name="_Toc470164292"/>
      <w:bookmarkStart w:id="3808" w:name="_Toc470164874"/>
      <w:bookmarkStart w:id="3809" w:name="_Toc475715486"/>
      <w:bookmarkStart w:id="3810" w:name="_Toc479349301"/>
      <w:bookmarkStart w:id="3811" w:name="_Toc479354383"/>
      <w:r w:rsidRPr="00357143">
        <w:t>12.1.3</w:t>
      </w:r>
      <w:r w:rsidRPr="00357143">
        <w:tab/>
        <w:t xml:space="preserve">Identities Associations in </w:t>
      </w:r>
      <w:r w:rsidR="00533058" w:rsidRPr="00357143">
        <w:t>S</w:t>
      </w:r>
      <w:r w:rsidRPr="00357143">
        <w:t>upport of Recorded Information</w:t>
      </w:r>
      <w:bookmarkEnd w:id="3802"/>
      <w:bookmarkEnd w:id="3803"/>
      <w:bookmarkEnd w:id="3804"/>
      <w:bookmarkEnd w:id="3805"/>
      <w:bookmarkEnd w:id="3806"/>
      <w:bookmarkEnd w:id="3807"/>
      <w:bookmarkEnd w:id="3808"/>
      <w:bookmarkEnd w:id="3809"/>
      <w:bookmarkEnd w:id="3810"/>
      <w:bookmarkEnd w:id="3811"/>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3812" w:name="_Toc445303030"/>
      <w:bookmarkStart w:id="3813" w:name="_Toc445390197"/>
      <w:bookmarkStart w:id="3814" w:name="_Toc447043276"/>
      <w:bookmarkStart w:id="3815" w:name="_Toc457494033"/>
      <w:bookmarkStart w:id="3816" w:name="_Toc459977132"/>
      <w:bookmarkStart w:id="3817" w:name="_Toc470164293"/>
      <w:bookmarkStart w:id="3818" w:name="_Toc470164875"/>
      <w:bookmarkStart w:id="3819" w:name="_Toc475715487"/>
      <w:bookmarkStart w:id="3820" w:name="_Toc479349302"/>
      <w:bookmarkStart w:id="3821" w:name="_Toc479354384"/>
      <w:r w:rsidRPr="00357143">
        <w:t>12.2</w:t>
      </w:r>
      <w:r w:rsidRPr="00357143">
        <w:tab/>
        <w:t>Offline Charging</w:t>
      </w:r>
      <w:bookmarkEnd w:id="3812"/>
      <w:bookmarkEnd w:id="3813"/>
      <w:bookmarkEnd w:id="3814"/>
      <w:bookmarkEnd w:id="3815"/>
      <w:bookmarkEnd w:id="3816"/>
      <w:bookmarkEnd w:id="3817"/>
      <w:bookmarkEnd w:id="3818"/>
      <w:bookmarkEnd w:id="3819"/>
      <w:bookmarkEnd w:id="3820"/>
      <w:bookmarkEnd w:id="3821"/>
    </w:p>
    <w:p w:rsidR="0000710E" w:rsidRPr="00357143" w:rsidRDefault="0000710E" w:rsidP="0000710E">
      <w:pPr>
        <w:pStyle w:val="30"/>
      </w:pPr>
      <w:bookmarkStart w:id="3822" w:name="_Toc445390198"/>
      <w:bookmarkStart w:id="3823" w:name="_Toc447043277"/>
      <w:bookmarkStart w:id="3824" w:name="_Toc457494034"/>
      <w:bookmarkStart w:id="3825" w:name="_Toc459977133"/>
      <w:bookmarkStart w:id="3826" w:name="_Toc470164294"/>
      <w:bookmarkStart w:id="3827" w:name="_Toc470164876"/>
      <w:bookmarkStart w:id="3828" w:name="_Toc475715488"/>
      <w:bookmarkStart w:id="3829" w:name="_Toc479349303"/>
      <w:bookmarkStart w:id="3830" w:name="_Toc479354385"/>
      <w:bookmarkStart w:id="3831" w:name="_Toc445303031"/>
      <w:r w:rsidRPr="00357143">
        <w:t>12.2.1</w:t>
      </w:r>
      <w:r w:rsidRPr="00357143">
        <w:tab/>
        <w:t>Architecture</w:t>
      </w:r>
      <w:bookmarkEnd w:id="3822"/>
      <w:bookmarkEnd w:id="3823"/>
      <w:bookmarkEnd w:id="3824"/>
      <w:bookmarkEnd w:id="3825"/>
      <w:bookmarkEnd w:id="3826"/>
      <w:bookmarkEnd w:id="3827"/>
      <w:bookmarkEnd w:id="3828"/>
      <w:bookmarkEnd w:id="3829"/>
      <w:bookmarkEnd w:id="3830"/>
      <w:r w:rsidRPr="00357143">
        <w:t xml:space="preserve"> </w:t>
      </w:r>
      <w:bookmarkEnd w:id="3831"/>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28" type="#_x0000_t75" style="width:445.6pt;height:256.75pt" o:ole="">
            <v:imagedata r:id="rId208" o:title=""/>
          </v:shape>
          <o:OLEObject Type="Embed" ProgID="Visio.Drawing.11" ShapeID="_x0000_i1128" DrawAspect="Content" ObjectID="_1554899238" r:id="rId209"/>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3832" w:name="_Toc445390199"/>
      <w:bookmarkStart w:id="3833" w:name="_Toc447043278"/>
      <w:bookmarkStart w:id="3834" w:name="_Toc457494035"/>
      <w:bookmarkStart w:id="3835" w:name="_Toc459977134"/>
      <w:bookmarkStart w:id="3836" w:name="_Toc470164295"/>
      <w:bookmarkStart w:id="3837" w:name="_Toc470164877"/>
      <w:bookmarkStart w:id="3838" w:name="_Toc475715489"/>
      <w:bookmarkStart w:id="3839" w:name="_Toc479349304"/>
      <w:bookmarkStart w:id="3840" w:name="_Toc479354386"/>
      <w:bookmarkStart w:id="3841" w:name="_Toc445303032"/>
      <w:r w:rsidRPr="00357143">
        <w:t>12.2.2</w:t>
      </w:r>
      <w:r w:rsidRPr="00357143">
        <w:tab/>
        <w:t>Filtering of Recorded Information for Offline Charging</w:t>
      </w:r>
      <w:bookmarkEnd w:id="3832"/>
      <w:bookmarkEnd w:id="3833"/>
      <w:bookmarkEnd w:id="3834"/>
      <w:bookmarkEnd w:id="3835"/>
      <w:bookmarkEnd w:id="3836"/>
      <w:bookmarkEnd w:id="3837"/>
      <w:bookmarkEnd w:id="3838"/>
      <w:bookmarkEnd w:id="3839"/>
      <w:bookmarkEnd w:id="3840"/>
      <w:r w:rsidRPr="00357143">
        <w:t xml:space="preserve"> </w:t>
      </w:r>
      <w:bookmarkEnd w:id="3841"/>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3842" w:name="_Toc445303033"/>
      <w:bookmarkStart w:id="3843" w:name="_Toc445390200"/>
      <w:bookmarkStart w:id="3844" w:name="_Toc447043279"/>
      <w:bookmarkStart w:id="3845" w:name="_Toc457494036"/>
      <w:bookmarkStart w:id="3846" w:name="_Toc459977135"/>
      <w:bookmarkStart w:id="3847" w:name="_Toc470164296"/>
      <w:bookmarkStart w:id="3848" w:name="_Toc470164878"/>
      <w:bookmarkStart w:id="3849" w:name="_Toc475715490"/>
      <w:bookmarkStart w:id="3850" w:name="_Toc479349305"/>
      <w:bookmarkStart w:id="3851" w:name="_Toc479354387"/>
      <w:r w:rsidRPr="00357143">
        <w:t>12.2.3</w:t>
      </w:r>
      <w:r w:rsidRPr="00357143">
        <w:tab/>
        <w:t>Examples of Charging Scenarios</w:t>
      </w:r>
      <w:bookmarkEnd w:id="3842"/>
      <w:bookmarkEnd w:id="3843"/>
      <w:bookmarkEnd w:id="3844"/>
      <w:bookmarkEnd w:id="3845"/>
      <w:bookmarkEnd w:id="3846"/>
      <w:bookmarkEnd w:id="3847"/>
      <w:bookmarkEnd w:id="3848"/>
      <w:bookmarkEnd w:id="3849"/>
      <w:bookmarkEnd w:id="3850"/>
      <w:bookmarkEnd w:id="3851"/>
    </w:p>
    <w:p w:rsidR="00736BB4" w:rsidRPr="00357143" w:rsidRDefault="00736BB4" w:rsidP="00736BB4">
      <w:pPr>
        <w:pStyle w:val="40"/>
      </w:pPr>
      <w:bookmarkStart w:id="3852" w:name="_Toc447043280"/>
      <w:bookmarkStart w:id="3853" w:name="_Toc457494037"/>
      <w:bookmarkStart w:id="3854" w:name="_Toc459977136"/>
      <w:bookmarkStart w:id="3855" w:name="_Toc470164297"/>
      <w:bookmarkStart w:id="3856" w:name="_Toc470164879"/>
      <w:bookmarkStart w:id="3857" w:name="_Toc475715491"/>
      <w:bookmarkStart w:id="3858" w:name="_Toc479349306"/>
      <w:bookmarkStart w:id="3859" w:name="_Toc479354388"/>
      <w:r w:rsidRPr="00357143">
        <w:rPr>
          <w:rFonts w:hint="eastAsia"/>
        </w:rPr>
        <w:t>12.2.3.0</w:t>
      </w:r>
      <w:r w:rsidRPr="00357143">
        <w:rPr>
          <w:rFonts w:hint="eastAsia"/>
        </w:rPr>
        <w:tab/>
        <w:t>Overview</w:t>
      </w:r>
      <w:bookmarkEnd w:id="3852"/>
      <w:bookmarkEnd w:id="3853"/>
      <w:bookmarkEnd w:id="3854"/>
      <w:bookmarkEnd w:id="3855"/>
      <w:bookmarkEnd w:id="3856"/>
      <w:bookmarkEnd w:id="3857"/>
      <w:bookmarkEnd w:id="3858"/>
      <w:bookmarkEnd w:id="3859"/>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3860" w:name="_Toc445303034"/>
      <w:bookmarkStart w:id="3861" w:name="_Toc445390201"/>
      <w:bookmarkStart w:id="3862" w:name="_Toc447043281"/>
      <w:bookmarkStart w:id="3863" w:name="_Toc457494038"/>
      <w:bookmarkStart w:id="3864" w:name="_Toc459977137"/>
      <w:bookmarkStart w:id="3865" w:name="_Toc470164298"/>
      <w:bookmarkStart w:id="3866" w:name="_Toc470164880"/>
      <w:bookmarkStart w:id="3867" w:name="_Toc475715492"/>
      <w:bookmarkStart w:id="3868" w:name="_Toc479349307"/>
      <w:bookmarkStart w:id="3869" w:name="_Toc47935438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3860"/>
      <w:bookmarkEnd w:id="3861"/>
      <w:bookmarkEnd w:id="3862"/>
      <w:bookmarkEnd w:id="3863"/>
      <w:bookmarkEnd w:id="3864"/>
      <w:bookmarkEnd w:id="3865"/>
      <w:bookmarkEnd w:id="3866"/>
      <w:bookmarkEnd w:id="3867"/>
      <w:bookmarkEnd w:id="3868"/>
      <w:bookmarkEnd w:id="3869"/>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3870" w:name="_Toc445303035"/>
      <w:bookmarkStart w:id="3871" w:name="_Toc445390202"/>
      <w:bookmarkStart w:id="3872" w:name="_Toc447043282"/>
      <w:bookmarkStart w:id="3873" w:name="_Toc457494039"/>
      <w:bookmarkStart w:id="3874" w:name="_Toc459977138"/>
      <w:bookmarkStart w:id="3875" w:name="_Toc470164299"/>
      <w:bookmarkStart w:id="3876" w:name="_Toc470164881"/>
      <w:bookmarkStart w:id="3877" w:name="_Toc475715493"/>
      <w:bookmarkStart w:id="3878" w:name="_Toc479349308"/>
      <w:bookmarkStart w:id="3879" w:name="_Toc479354390"/>
      <w:r w:rsidRPr="00357143">
        <w:t>12.2.3.2</w:t>
      </w:r>
      <w:r w:rsidRPr="00357143">
        <w:tab/>
        <w:t xml:space="preserve">Example Charging Scenario 2 </w:t>
      </w:r>
      <w:r w:rsidR="00DB546B" w:rsidRPr="00357143">
        <w:t>-</w:t>
      </w:r>
      <w:r w:rsidRPr="00357143">
        <w:t xml:space="preserve"> Data transfer</w:t>
      </w:r>
      <w:bookmarkEnd w:id="3870"/>
      <w:bookmarkEnd w:id="3871"/>
      <w:bookmarkEnd w:id="3872"/>
      <w:bookmarkEnd w:id="3873"/>
      <w:bookmarkEnd w:id="3874"/>
      <w:bookmarkEnd w:id="3875"/>
      <w:bookmarkEnd w:id="3876"/>
      <w:bookmarkEnd w:id="3877"/>
      <w:bookmarkEnd w:id="3878"/>
      <w:bookmarkEnd w:id="3879"/>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3880" w:name="_Toc445303036"/>
      <w:bookmarkStart w:id="3881" w:name="_Toc445390203"/>
      <w:bookmarkStart w:id="3882" w:name="_Toc447043283"/>
      <w:bookmarkStart w:id="3883" w:name="_Toc457494040"/>
      <w:bookmarkStart w:id="3884" w:name="_Toc459977139"/>
      <w:bookmarkStart w:id="3885" w:name="_Toc470164300"/>
      <w:bookmarkStart w:id="3886" w:name="_Toc470164882"/>
      <w:bookmarkStart w:id="3887" w:name="_Toc475715494"/>
      <w:bookmarkStart w:id="3888" w:name="_Toc479349309"/>
      <w:bookmarkStart w:id="3889" w:name="_Toc479354391"/>
      <w:r w:rsidRPr="00357143">
        <w:t>12.2.3.3</w:t>
      </w:r>
      <w:r w:rsidRPr="00357143">
        <w:tab/>
        <w:t xml:space="preserve">Example Charging Scenario 3 </w:t>
      </w:r>
      <w:r w:rsidR="00DB546B" w:rsidRPr="00357143">
        <w:t>-</w:t>
      </w:r>
      <w:r w:rsidRPr="00357143">
        <w:t xml:space="preserve"> Connectivity</w:t>
      </w:r>
      <w:bookmarkEnd w:id="3880"/>
      <w:bookmarkEnd w:id="3881"/>
      <w:bookmarkEnd w:id="3882"/>
      <w:bookmarkEnd w:id="3883"/>
      <w:bookmarkEnd w:id="3884"/>
      <w:bookmarkEnd w:id="3885"/>
      <w:bookmarkEnd w:id="3886"/>
      <w:bookmarkEnd w:id="3887"/>
      <w:bookmarkEnd w:id="3888"/>
      <w:bookmarkEnd w:id="3889"/>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3890" w:name="_Toc445303037"/>
      <w:bookmarkStart w:id="3891" w:name="_Toc445390204"/>
      <w:bookmarkStart w:id="3892" w:name="_Toc447043284"/>
      <w:bookmarkStart w:id="3893" w:name="_Toc457494041"/>
      <w:bookmarkStart w:id="3894" w:name="_Toc459977140"/>
      <w:bookmarkStart w:id="3895" w:name="_Toc470164301"/>
      <w:bookmarkStart w:id="3896" w:name="_Toc470164883"/>
      <w:bookmarkStart w:id="3897" w:name="_Toc475715495"/>
      <w:bookmarkStart w:id="3898" w:name="_Toc479349310"/>
      <w:bookmarkStart w:id="3899" w:name="_Toc479354392"/>
      <w:r w:rsidRPr="00357143">
        <w:t>12.2.</w:t>
      </w:r>
      <w:r w:rsidR="00F30902" w:rsidRPr="00357143">
        <w:t>4</w:t>
      </w:r>
      <w:r w:rsidRPr="00357143">
        <w:tab/>
      </w:r>
      <w:r w:rsidR="00FF52ED" w:rsidRPr="00357143">
        <w:t>Definition of Charging Information</w:t>
      </w:r>
      <w:bookmarkEnd w:id="3890"/>
      <w:bookmarkEnd w:id="3891"/>
      <w:bookmarkEnd w:id="3892"/>
      <w:bookmarkEnd w:id="3893"/>
      <w:bookmarkEnd w:id="3894"/>
      <w:bookmarkEnd w:id="3895"/>
      <w:bookmarkEnd w:id="3896"/>
      <w:bookmarkEnd w:id="3897"/>
      <w:bookmarkEnd w:id="3898"/>
      <w:bookmarkEnd w:id="3899"/>
    </w:p>
    <w:p w:rsidR="00736BB4" w:rsidRPr="00357143" w:rsidRDefault="00736BB4" w:rsidP="00736BB4">
      <w:pPr>
        <w:pStyle w:val="40"/>
      </w:pPr>
      <w:bookmarkStart w:id="3900" w:name="_Toc447043285"/>
      <w:bookmarkStart w:id="3901" w:name="_Toc457494042"/>
      <w:bookmarkStart w:id="3902" w:name="_Toc459977141"/>
      <w:bookmarkStart w:id="3903" w:name="_Toc470164302"/>
      <w:bookmarkStart w:id="3904" w:name="_Toc470164884"/>
      <w:bookmarkStart w:id="3905" w:name="_Toc475715496"/>
      <w:bookmarkStart w:id="3906" w:name="_Toc479349311"/>
      <w:bookmarkStart w:id="3907" w:name="_Toc479354393"/>
      <w:r w:rsidRPr="00357143">
        <w:rPr>
          <w:rFonts w:hint="eastAsia"/>
        </w:rPr>
        <w:t>12.2.4.0</w:t>
      </w:r>
      <w:r w:rsidRPr="00357143">
        <w:rPr>
          <w:rFonts w:hint="eastAsia"/>
        </w:rPr>
        <w:tab/>
        <w:t>Overview</w:t>
      </w:r>
      <w:bookmarkEnd w:id="3900"/>
      <w:bookmarkEnd w:id="3901"/>
      <w:bookmarkEnd w:id="3902"/>
      <w:bookmarkEnd w:id="3903"/>
      <w:bookmarkEnd w:id="3904"/>
      <w:bookmarkEnd w:id="3905"/>
      <w:bookmarkEnd w:id="3906"/>
      <w:bookmarkEnd w:id="3907"/>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3908" w:name="_Toc445303038"/>
      <w:bookmarkStart w:id="3909" w:name="_Toc445390205"/>
      <w:bookmarkStart w:id="3910" w:name="_Toc447043286"/>
      <w:bookmarkStart w:id="3911" w:name="_Toc457494043"/>
      <w:bookmarkStart w:id="3912" w:name="_Toc459977142"/>
      <w:bookmarkStart w:id="3913" w:name="_Toc470164303"/>
      <w:bookmarkStart w:id="3914" w:name="_Toc470164885"/>
      <w:bookmarkStart w:id="3915" w:name="_Toc475715497"/>
      <w:bookmarkStart w:id="3916" w:name="_Toc479349312"/>
      <w:bookmarkStart w:id="3917" w:name="_Toc479354394"/>
      <w:r w:rsidRPr="00357143">
        <w:lastRenderedPageBreak/>
        <w:t>12.2.</w:t>
      </w:r>
      <w:r w:rsidR="00F30902" w:rsidRPr="00357143">
        <w:t>4</w:t>
      </w:r>
      <w:r w:rsidRPr="00357143">
        <w:t>.1</w:t>
      </w:r>
      <w:r w:rsidRPr="00357143">
        <w:tab/>
        <w:t>Triggers for Charging Information</w:t>
      </w:r>
      <w:bookmarkEnd w:id="3908"/>
      <w:bookmarkEnd w:id="3909"/>
      <w:bookmarkEnd w:id="3910"/>
      <w:bookmarkEnd w:id="3911"/>
      <w:bookmarkEnd w:id="3912"/>
      <w:bookmarkEnd w:id="3913"/>
      <w:bookmarkEnd w:id="3914"/>
      <w:bookmarkEnd w:id="3915"/>
      <w:bookmarkEnd w:id="3916"/>
      <w:bookmarkEnd w:id="3917"/>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3918" w:name="_Toc445303039"/>
      <w:bookmarkStart w:id="3919" w:name="_Toc445390206"/>
      <w:bookmarkStart w:id="3920" w:name="_Toc447043287"/>
      <w:bookmarkStart w:id="3921" w:name="_Toc457494044"/>
      <w:bookmarkStart w:id="3922" w:name="_Toc459977143"/>
      <w:bookmarkStart w:id="3923" w:name="_Toc470164304"/>
      <w:bookmarkStart w:id="3924" w:name="_Toc470164886"/>
      <w:bookmarkStart w:id="3925" w:name="_Toc475715498"/>
      <w:bookmarkStart w:id="3926" w:name="_Toc479349313"/>
      <w:bookmarkStart w:id="3927" w:name="_Toc47935439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3918"/>
      <w:bookmarkEnd w:id="3919"/>
      <w:bookmarkEnd w:id="3920"/>
      <w:bookmarkEnd w:id="3921"/>
      <w:bookmarkEnd w:id="3922"/>
      <w:bookmarkEnd w:id="3923"/>
      <w:bookmarkEnd w:id="3924"/>
      <w:bookmarkEnd w:id="3925"/>
      <w:bookmarkEnd w:id="3926"/>
      <w:bookmarkEnd w:id="3927"/>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3B1B55" w:rsidRPr="00357143">
        <w:fldChar w:fldCharType="begin"/>
      </w:r>
      <w:r w:rsidR="00FA119D" w:rsidRPr="00357143">
        <w:instrText>REF REF_TS</w:instrText>
      </w:r>
      <w:r w:rsidR="009F29A5" w:rsidRPr="00357143">
        <w:instrText>1</w:instrText>
      </w:r>
      <w:r w:rsidR="00FA119D" w:rsidRPr="00357143">
        <w:instrText xml:space="preserve">32240 \h </w:instrText>
      </w:r>
      <w:r w:rsidR="003B1B55" w:rsidRPr="00357143">
        <w:fldChar w:fldCharType="separate"/>
      </w:r>
      <w:r w:rsidR="001C37F9" w:rsidRPr="00357143">
        <w:t>i.</w:t>
      </w:r>
      <w:r w:rsidR="001C37F9">
        <w:rPr>
          <w:noProof/>
        </w:rPr>
        <w:t>15</w:t>
      </w:r>
      <w:r w:rsidR="003B1B55" w:rsidRPr="00357143">
        <w:fldChar w:fldCharType="end"/>
      </w:r>
      <w:r w:rsidR="00FA119D" w:rsidRPr="00357143">
        <w:t>]</w:t>
      </w:r>
      <w:r w:rsidRPr="00357143">
        <w:t xml:space="preserve"> and [</w:t>
      </w:r>
      <w:r w:rsidR="003B1B55" w:rsidRPr="00357143">
        <w:fldChar w:fldCharType="begin"/>
      </w:r>
      <w:r w:rsidR="00FA119D" w:rsidRPr="00357143">
        <w:instrText>REF REF_TS</w:instrText>
      </w:r>
      <w:r w:rsidR="009F29A5" w:rsidRPr="00357143">
        <w:instrText>1</w:instrText>
      </w:r>
      <w:r w:rsidR="00FA119D" w:rsidRPr="00357143">
        <w:instrText xml:space="preserve">32299 \h </w:instrText>
      </w:r>
      <w:r w:rsidR="003B1B55" w:rsidRPr="00357143">
        <w:fldChar w:fldCharType="separate"/>
      </w:r>
      <w:r w:rsidR="001C37F9" w:rsidRPr="00357143">
        <w:t>i.</w:t>
      </w:r>
      <w:r w:rsidR="001C37F9">
        <w:rPr>
          <w:noProof/>
        </w:rPr>
        <w:t>16</w:t>
      </w:r>
      <w:r w:rsidR="003B1B55"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3928" w:name="_Toc445303040"/>
      <w:bookmarkStart w:id="3929" w:name="_Toc445390207"/>
      <w:bookmarkStart w:id="3930" w:name="_Toc447043288"/>
      <w:bookmarkStart w:id="3931" w:name="_Toc457494045"/>
      <w:bookmarkStart w:id="3932" w:name="_Toc459977144"/>
      <w:bookmarkStart w:id="3933" w:name="_Toc470164305"/>
      <w:bookmarkStart w:id="3934" w:name="_Toc470164887"/>
      <w:bookmarkStart w:id="3935" w:name="_Toc475715499"/>
      <w:bookmarkStart w:id="3936" w:name="_Toc479349314"/>
      <w:bookmarkStart w:id="3937" w:name="_Toc479354396"/>
      <w:r w:rsidRPr="00357143">
        <w:t>12.2.</w:t>
      </w:r>
      <w:r w:rsidR="00F30902" w:rsidRPr="00357143">
        <w:t>4</w:t>
      </w:r>
      <w:r w:rsidRPr="00357143">
        <w:t>.3</w:t>
      </w:r>
      <w:r w:rsidRPr="00357143">
        <w:tab/>
        <w:t>Structure of the Accounting Message Formats</w:t>
      </w:r>
      <w:bookmarkEnd w:id="3928"/>
      <w:bookmarkEnd w:id="3929"/>
      <w:bookmarkEnd w:id="3930"/>
      <w:bookmarkEnd w:id="3931"/>
      <w:bookmarkEnd w:id="3932"/>
      <w:bookmarkEnd w:id="3933"/>
      <w:bookmarkEnd w:id="3934"/>
      <w:bookmarkEnd w:id="3935"/>
      <w:bookmarkEnd w:id="3936"/>
      <w:bookmarkEnd w:id="3937"/>
    </w:p>
    <w:p w:rsidR="007D27D8" w:rsidRPr="00357143" w:rsidRDefault="007D27D8" w:rsidP="007D27D8">
      <w:pPr>
        <w:pStyle w:val="50"/>
      </w:pPr>
      <w:bookmarkStart w:id="3938" w:name="_Toc445303041"/>
      <w:bookmarkStart w:id="3939" w:name="_Toc445390208"/>
      <w:bookmarkStart w:id="3940" w:name="_Toc447043289"/>
      <w:bookmarkStart w:id="3941" w:name="_Toc457494046"/>
      <w:bookmarkStart w:id="3942" w:name="_Toc459977145"/>
      <w:bookmarkStart w:id="3943" w:name="_Toc470164306"/>
      <w:bookmarkStart w:id="3944" w:name="_Toc470164888"/>
      <w:bookmarkStart w:id="3945" w:name="_Toc475715500"/>
      <w:bookmarkStart w:id="3946" w:name="_Toc479349315"/>
      <w:bookmarkStart w:id="3947" w:name="_Toc479354397"/>
      <w:r w:rsidRPr="00357143">
        <w:t>12.2.</w:t>
      </w:r>
      <w:r w:rsidR="00F30902" w:rsidRPr="00357143">
        <w:t>4</w:t>
      </w:r>
      <w:r w:rsidRPr="00357143">
        <w:t>.3.1</w:t>
      </w:r>
      <w:r w:rsidRPr="00357143">
        <w:tab/>
        <w:t>Accounting-Request Message</w:t>
      </w:r>
      <w:bookmarkEnd w:id="3938"/>
      <w:bookmarkEnd w:id="3939"/>
      <w:bookmarkEnd w:id="3940"/>
      <w:bookmarkEnd w:id="3941"/>
      <w:bookmarkEnd w:id="3942"/>
      <w:bookmarkEnd w:id="3943"/>
      <w:bookmarkEnd w:id="3944"/>
      <w:bookmarkEnd w:id="3945"/>
      <w:bookmarkEnd w:id="3946"/>
      <w:bookmarkEnd w:id="3947"/>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3B1B55" w:rsidRPr="00357143">
        <w:fldChar w:fldCharType="begin"/>
      </w:r>
      <w:r w:rsidR="00FA119D" w:rsidRPr="00357143">
        <w:instrText>REF REF_TS</w:instrText>
      </w:r>
      <w:r w:rsidR="009F29A5" w:rsidRPr="00357143">
        <w:instrText>1</w:instrText>
      </w:r>
      <w:r w:rsidR="00FA119D" w:rsidRPr="00357143">
        <w:instrText xml:space="preserve">32240 \h </w:instrText>
      </w:r>
      <w:r w:rsidR="003B1B55" w:rsidRPr="00357143">
        <w:fldChar w:fldCharType="separate"/>
      </w:r>
      <w:r w:rsidR="001C37F9" w:rsidRPr="00357143">
        <w:t>i.</w:t>
      </w:r>
      <w:r w:rsidR="001C37F9">
        <w:rPr>
          <w:noProof/>
        </w:rPr>
        <w:t>15</w:t>
      </w:r>
      <w:r w:rsidR="003B1B55" w:rsidRPr="00357143">
        <w:fldChar w:fldCharType="end"/>
      </w:r>
      <w:r w:rsidRPr="00357143">
        <w:t xml:space="preserve">], </w:t>
      </w:r>
      <w:r w:rsidR="00FA119D" w:rsidRPr="00357143">
        <w:t>[</w:t>
      </w:r>
      <w:r w:rsidR="003B1B55" w:rsidRPr="00357143">
        <w:fldChar w:fldCharType="begin"/>
      </w:r>
      <w:r w:rsidR="00FA119D" w:rsidRPr="00357143">
        <w:instrText>REF REF_TS</w:instrText>
      </w:r>
      <w:r w:rsidR="009F29A5" w:rsidRPr="00357143">
        <w:instrText>1</w:instrText>
      </w:r>
      <w:r w:rsidR="00FA119D" w:rsidRPr="00357143">
        <w:instrText xml:space="preserve">32299 \h </w:instrText>
      </w:r>
      <w:r w:rsidR="003B1B55" w:rsidRPr="00357143">
        <w:fldChar w:fldCharType="separate"/>
      </w:r>
      <w:r w:rsidR="001C37F9" w:rsidRPr="00357143">
        <w:t>i.</w:t>
      </w:r>
      <w:r w:rsidR="001C37F9">
        <w:rPr>
          <w:noProof/>
        </w:rPr>
        <w:t>16</w:t>
      </w:r>
      <w:r w:rsidR="003B1B55" w:rsidRPr="00357143">
        <w:fldChar w:fldCharType="end"/>
      </w:r>
      <w:r w:rsidRPr="00357143">
        <w:t>], [</w:t>
      </w:r>
      <w:r w:rsidR="003B1B55" w:rsidRPr="00357143">
        <w:fldChar w:fldCharType="begin"/>
      </w:r>
      <w:r w:rsidR="00FA119D" w:rsidRPr="00357143">
        <w:instrText xml:space="preserve">REF REF_IETFRFC3588 \h </w:instrText>
      </w:r>
      <w:r w:rsidR="003B1B55" w:rsidRPr="00357143">
        <w:fldChar w:fldCharType="separate"/>
      </w:r>
      <w:r w:rsidR="001C37F9" w:rsidRPr="00357143">
        <w:t>i.</w:t>
      </w:r>
      <w:r w:rsidR="001C37F9">
        <w:rPr>
          <w:noProof/>
        </w:rPr>
        <w:t>8</w:t>
      </w:r>
      <w:r w:rsidR="003B1B55" w:rsidRPr="00357143">
        <w:fldChar w:fldCharType="end"/>
      </w:r>
      <w:r w:rsidR="00FA119D" w:rsidRPr="00357143">
        <w:t>]</w:t>
      </w:r>
      <w:r w:rsidRPr="00357143">
        <w:t xml:space="preserve"> and [</w:t>
      </w:r>
      <w:r w:rsidR="003B1B55" w:rsidRPr="00357143">
        <w:fldChar w:fldCharType="begin"/>
      </w:r>
      <w:r w:rsidR="009F29A5" w:rsidRPr="00357143">
        <w:instrText xml:space="preserve"> REF REF_IETFRFC4006 \h </w:instrText>
      </w:r>
      <w:r w:rsidR="003B1B55" w:rsidRPr="00357143">
        <w:fldChar w:fldCharType="separate"/>
      </w:r>
      <w:r w:rsidR="001C37F9" w:rsidRPr="00357143">
        <w:t>i.</w:t>
      </w:r>
      <w:r w:rsidR="001C37F9">
        <w:rPr>
          <w:noProof/>
        </w:rPr>
        <w:t>11</w:t>
      </w:r>
      <w:r w:rsidR="003B1B55"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3948" w:name="_Toc445303042"/>
      <w:bookmarkStart w:id="3949" w:name="_Toc445390209"/>
      <w:bookmarkStart w:id="3950" w:name="_Toc447043290"/>
      <w:bookmarkStart w:id="3951" w:name="_Toc457494047"/>
      <w:bookmarkStart w:id="3952" w:name="_Toc459977146"/>
      <w:bookmarkStart w:id="3953" w:name="_Toc470164307"/>
      <w:bookmarkStart w:id="3954" w:name="_Toc470164889"/>
      <w:bookmarkStart w:id="3955" w:name="_Toc475715501"/>
      <w:bookmarkStart w:id="3956" w:name="_Toc479349316"/>
      <w:bookmarkStart w:id="3957" w:name="_Toc479354398"/>
      <w:r w:rsidRPr="00357143">
        <w:t>12.2.</w:t>
      </w:r>
      <w:r w:rsidR="00F30902" w:rsidRPr="00357143">
        <w:t>4</w:t>
      </w:r>
      <w:r w:rsidRPr="00357143">
        <w:t>.3.2</w:t>
      </w:r>
      <w:r w:rsidRPr="00357143">
        <w:tab/>
        <w:t>Accounting-Answer Message</w:t>
      </w:r>
      <w:bookmarkEnd w:id="3948"/>
      <w:bookmarkEnd w:id="3949"/>
      <w:bookmarkEnd w:id="3950"/>
      <w:bookmarkEnd w:id="3951"/>
      <w:bookmarkEnd w:id="3952"/>
      <w:bookmarkEnd w:id="3953"/>
      <w:bookmarkEnd w:id="3954"/>
      <w:bookmarkEnd w:id="3955"/>
      <w:bookmarkEnd w:id="3956"/>
      <w:bookmarkEnd w:id="3957"/>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3958" w:name="_Toc445303043"/>
      <w:bookmarkStart w:id="3959" w:name="_Toc445390210"/>
      <w:bookmarkStart w:id="3960" w:name="_Toc447043291"/>
      <w:bookmarkStart w:id="3961" w:name="_Toc457494048"/>
      <w:bookmarkStart w:id="3962" w:name="_Toc459977147"/>
      <w:bookmarkStart w:id="3963" w:name="_Toc470164308"/>
      <w:bookmarkStart w:id="3964" w:name="_Toc470164890"/>
      <w:bookmarkStart w:id="3965" w:name="_Toc475715502"/>
      <w:bookmarkStart w:id="3966" w:name="_Toc479349317"/>
      <w:bookmarkStart w:id="3967" w:name="_Toc479354399"/>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3958"/>
      <w:bookmarkEnd w:id="3959"/>
      <w:bookmarkEnd w:id="3960"/>
      <w:bookmarkEnd w:id="3961"/>
      <w:bookmarkEnd w:id="3962"/>
      <w:bookmarkEnd w:id="3963"/>
      <w:bookmarkEnd w:id="3964"/>
      <w:bookmarkEnd w:id="3965"/>
      <w:bookmarkEnd w:id="3966"/>
      <w:bookmarkEnd w:id="3967"/>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3B1B55" w:rsidRPr="00357143">
        <w:fldChar w:fldCharType="begin"/>
      </w:r>
      <w:r w:rsidRPr="00357143">
        <w:instrText>REF REF_ONEM2MT</w:instrText>
      </w:r>
      <w:r w:rsidR="009F29A5" w:rsidRPr="00357143">
        <w:instrText>S</w:instrText>
      </w:r>
      <w:r w:rsidRPr="00357143">
        <w:instrText xml:space="preserve">_0002 \h </w:instrText>
      </w:r>
      <w:r w:rsidR="003B1B55" w:rsidRPr="00357143">
        <w:fldChar w:fldCharType="separate"/>
      </w:r>
      <w:r w:rsidR="001C37F9" w:rsidRPr="00357143">
        <w:t>i.</w:t>
      </w:r>
      <w:r w:rsidR="001C37F9">
        <w:rPr>
          <w:noProof/>
        </w:rPr>
        <w:t>1</w:t>
      </w:r>
      <w:r w:rsidR="003B1B55"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3968" w:name="_Toc445303044"/>
      <w:bookmarkStart w:id="3969" w:name="_Toc445390211"/>
      <w:bookmarkStart w:id="3970" w:name="_Toc447043292"/>
      <w:bookmarkStart w:id="3971" w:name="_Toc457494049"/>
      <w:bookmarkStart w:id="3972" w:name="_Toc459977148"/>
      <w:bookmarkStart w:id="3973" w:name="_Toc470164309"/>
      <w:bookmarkStart w:id="3974" w:name="_Toc470164891"/>
      <w:bookmarkStart w:id="3975"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p>
    <w:p w:rsidR="003B1B55" w:rsidRDefault="003B1B55">
      <w:pPr>
        <w:rPr>
          <w:rFonts w:eastAsiaTheme="minorEastAsia"/>
          <w:lang w:eastAsia="zh-CN"/>
        </w:rPr>
      </w:pPr>
    </w:p>
    <w:bookmarkEnd w:id="3968"/>
    <w:bookmarkEnd w:id="3969"/>
    <w:bookmarkEnd w:id="3970"/>
    <w:bookmarkEnd w:id="3971"/>
    <w:bookmarkEnd w:id="3972"/>
    <w:bookmarkEnd w:id="3973"/>
    <w:bookmarkEnd w:id="3974"/>
    <w:bookmarkEnd w:id="3975"/>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3976" w:name="_Toc445303060"/>
      <w:bookmarkStart w:id="3977" w:name="_Toc445390227"/>
      <w:bookmarkStart w:id="3978" w:name="_Toc447043310"/>
      <w:bookmarkStart w:id="3979" w:name="_Toc457494067"/>
      <w:bookmarkStart w:id="3980" w:name="_Toc459977166"/>
      <w:bookmarkStart w:id="3981" w:name="_Toc470164327"/>
      <w:bookmarkStart w:id="3982" w:name="_Toc470164909"/>
      <w:bookmarkStart w:id="3983" w:name="_Toc475715521"/>
      <w:bookmarkStart w:id="3984" w:name="_Toc479349319"/>
      <w:bookmarkStart w:id="3985" w:name="_Toc479354401"/>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3976"/>
      <w:bookmarkEnd w:id="3977"/>
      <w:bookmarkEnd w:id="3978"/>
      <w:bookmarkEnd w:id="3979"/>
      <w:bookmarkEnd w:id="3980"/>
      <w:bookmarkEnd w:id="3981"/>
      <w:bookmarkEnd w:id="3982"/>
      <w:bookmarkEnd w:id="3983"/>
      <w:bookmarkEnd w:id="3984"/>
      <w:bookmarkEnd w:id="3985"/>
    </w:p>
    <w:p w:rsidR="009D4064" w:rsidRPr="00357143" w:rsidRDefault="000E23B7" w:rsidP="001B52E2">
      <w:pPr>
        <w:pStyle w:val="1"/>
      </w:pPr>
      <w:bookmarkStart w:id="3986" w:name="_Toc445303061"/>
      <w:bookmarkStart w:id="3987" w:name="_Toc445390228"/>
      <w:bookmarkStart w:id="3988" w:name="_Toc447043311"/>
      <w:bookmarkStart w:id="3989" w:name="_Toc457494068"/>
      <w:bookmarkStart w:id="3990" w:name="_Toc459977167"/>
      <w:bookmarkStart w:id="3991" w:name="_Toc470164328"/>
      <w:bookmarkStart w:id="3992" w:name="_Toc470164910"/>
      <w:bookmarkStart w:id="3993" w:name="_Toc475715522"/>
      <w:bookmarkStart w:id="3994" w:name="_Toc479349320"/>
      <w:bookmarkStart w:id="3995" w:name="_Toc479354402"/>
      <w:r w:rsidRPr="00357143">
        <w:t>C.</w:t>
      </w:r>
      <w:r w:rsidR="009D4064" w:rsidRPr="00357143">
        <w:t>1</w:t>
      </w:r>
      <w:r w:rsidR="009D4064" w:rsidRPr="00357143">
        <w:tab/>
        <w:t>General Concepts</w:t>
      </w:r>
      <w:bookmarkEnd w:id="3986"/>
      <w:bookmarkEnd w:id="3987"/>
      <w:bookmarkEnd w:id="3988"/>
      <w:bookmarkEnd w:id="3989"/>
      <w:bookmarkEnd w:id="3990"/>
      <w:bookmarkEnd w:id="3991"/>
      <w:bookmarkEnd w:id="3992"/>
      <w:bookmarkEnd w:id="3993"/>
      <w:bookmarkEnd w:id="3994"/>
      <w:bookmarkEnd w:id="3995"/>
    </w:p>
    <w:p w:rsidR="009D4064" w:rsidRPr="00357143" w:rsidRDefault="009D4064" w:rsidP="009D4064">
      <w:r w:rsidRPr="00357143">
        <w:t>Interworking between oneM2M System and 3GPP2 Underlying Networks is based on 3GPP2 X.P0068 [</w:t>
      </w:r>
      <w:r w:rsidR="003B1B55"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3B1B55" w:rsidRPr="00357143">
        <w:fldChar w:fldCharType="separate"/>
      </w:r>
      <w:r w:rsidR="001C37F9" w:rsidRPr="00357143">
        <w:t>i.</w:t>
      </w:r>
      <w:r w:rsidR="001C37F9">
        <w:rPr>
          <w:noProof/>
        </w:rPr>
        <w:t>17</w:t>
      </w:r>
      <w:r w:rsidR="003B1B55"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996" w:name="_Toc445303062"/>
      <w:bookmarkStart w:id="3997" w:name="_Toc445390229"/>
      <w:bookmarkStart w:id="3998" w:name="_Toc447043312"/>
      <w:bookmarkStart w:id="3999" w:name="_Toc457494069"/>
      <w:bookmarkStart w:id="4000" w:name="_Toc459977168"/>
      <w:bookmarkStart w:id="4001" w:name="_Toc470164329"/>
      <w:bookmarkStart w:id="4002" w:name="_Toc470164911"/>
      <w:bookmarkStart w:id="4003" w:name="_Toc475715523"/>
      <w:bookmarkStart w:id="4004" w:name="_Toc479349321"/>
      <w:bookmarkStart w:id="4005" w:name="_Toc479354403"/>
      <w:r w:rsidRPr="00357143">
        <w:lastRenderedPageBreak/>
        <w:t>C.2</w:t>
      </w:r>
      <w:r w:rsidRPr="00357143">
        <w:tab/>
        <w:t>M2M Communication Models</w:t>
      </w:r>
      <w:bookmarkEnd w:id="3996"/>
      <w:bookmarkEnd w:id="3997"/>
      <w:bookmarkEnd w:id="3998"/>
      <w:bookmarkEnd w:id="3999"/>
      <w:bookmarkEnd w:id="4000"/>
      <w:bookmarkEnd w:id="4001"/>
      <w:bookmarkEnd w:id="4002"/>
      <w:bookmarkEnd w:id="4003"/>
      <w:bookmarkEnd w:id="4004"/>
      <w:bookmarkEnd w:id="4005"/>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29" type="#_x0000_t75" style="width:480.25pt;height:351.15pt" o:ole="">
            <v:imagedata r:id="rId210" o:title=""/>
          </v:shape>
          <o:OLEObject Type="Embed" ProgID="Visio.Drawing.11" ShapeID="_x0000_i1129" DrawAspect="Content" ObjectID="_1554899239" r:id="rId211"/>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30" type="#_x0000_t75" style="width:266.95pt;height:309.75pt" o:ole="">
            <v:imagedata r:id="rId212" o:title=""/>
          </v:shape>
          <o:OLEObject Type="Embed" ProgID="Visio.Drawing.11" ShapeID="_x0000_i1130" DrawAspect="Content" ObjectID="_1554899240" r:id="rId213"/>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4006" w:name="_Toc445303063"/>
      <w:bookmarkStart w:id="4007" w:name="_Toc445390230"/>
      <w:bookmarkStart w:id="4008" w:name="_Toc447043313"/>
      <w:bookmarkStart w:id="4009" w:name="_Toc457494070"/>
      <w:bookmarkStart w:id="4010" w:name="_Toc459977169"/>
      <w:bookmarkStart w:id="4011" w:name="_Toc470164330"/>
      <w:bookmarkStart w:id="4012" w:name="_Toc470164912"/>
      <w:bookmarkStart w:id="4013" w:name="_Toc475715524"/>
      <w:bookmarkStart w:id="4014" w:name="_Toc479349322"/>
      <w:bookmarkStart w:id="4015" w:name="_Toc479354404"/>
      <w:r w:rsidRPr="00357143">
        <w:t>C.3</w:t>
      </w:r>
      <w:r w:rsidRPr="00357143">
        <w:tab/>
        <w:t>3GPP2 Architectural Reference Model for M2M</w:t>
      </w:r>
      <w:bookmarkEnd w:id="4006"/>
      <w:bookmarkEnd w:id="4007"/>
      <w:bookmarkEnd w:id="4008"/>
      <w:bookmarkEnd w:id="4009"/>
      <w:bookmarkEnd w:id="4010"/>
      <w:bookmarkEnd w:id="4011"/>
      <w:bookmarkEnd w:id="4012"/>
      <w:bookmarkEnd w:id="4013"/>
      <w:bookmarkEnd w:id="4014"/>
      <w:bookmarkEnd w:id="4015"/>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31" type="#_x0000_t75" style="width:493.15pt;height:230.25pt" o:ole="">
            <v:imagedata r:id="rId214" o:title=""/>
          </v:shape>
          <o:OLEObject Type="Embed" ProgID="Visio.Drawing.15" ShapeID="_x0000_i1131" DrawAspect="Content" ObjectID="_1554899241" r:id="rId215"/>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4016" w:name="_Toc445303064"/>
      <w:bookmarkStart w:id="4017" w:name="_Toc445390231"/>
      <w:bookmarkStart w:id="4018" w:name="_Toc447043314"/>
      <w:bookmarkStart w:id="4019" w:name="_Toc457494071"/>
      <w:bookmarkStart w:id="4020" w:name="_Toc459977170"/>
      <w:bookmarkStart w:id="4021" w:name="_Toc470164331"/>
      <w:bookmarkStart w:id="4022" w:name="_Toc470164913"/>
      <w:bookmarkStart w:id="4023" w:name="_Toc475715525"/>
      <w:bookmarkStart w:id="4024" w:name="_Toc479349323"/>
      <w:bookmarkStart w:id="4025" w:name="_Toc479354405"/>
      <w:r w:rsidRPr="00357143">
        <w:t>C.4</w:t>
      </w:r>
      <w:r w:rsidRPr="00357143">
        <w:tab/>
        <w:t>Communication between oneM2M Service Layer and 3GPP2 Underlying Network</w:t>
      </w:r>
      <w:bookmarkEnd w:id="4016"/>
      <w:bookmarkEnd w:id="4017"/>
      <w:bookmarkEnd w:id="4018"/>
      <w:bookmarkEnd w:id="4019"/>
      <w:bookmarkEnd w:id="4020"/>
      <w:bookmarkEnd w:id="4021"/>
      <w:bookmarkEnd w:id="4022"/>
      <w:bookmarkEnd w:id="4023"/>
      <w:bookmarkEnd w:id="4024"/>
      <w:bookmarkEnd w:id="4025"/>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32" type="#_x0000_t75" style="width:402.1pt;height:205.15pt" o:ole="">
            <v:imagedata r:id="rId216" o:title=""/>
          </v:shape>
          <o:OLEObject Type="Embed" ProgID="Visio.Drawing.15" ShapeID="_x0000_i1132" DrawAspect="Content" ObjectID="_1554899242" r:id="rId217"/>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4026" w:name="_Toc445303065"/>
      <w:bookmarkStart w:id="4027" w:name="_Toc445390232"/>
      <w:bookmarkStart w:id="4028" w:name="_Toc447043315"/>
      <w:bookmarkStart w:id="4029" w:name="_Toc457494072"/>
      <w:bookmarkStart w:id="4030" w:name="_Toc459977171"/>
      <w:bookmarkStart w:id="4031" w:name="_Toc470164332"/>
      <w:bookmarkStart w:id="4032" w:name="_Toc470164914"/>
      <w:bookmarkStart w:id="4033" w:name="_Toc475715526"/>
      <w:bookmarkStart w:id="4034" w:name="_Toc479349324"/>
      <w:bookmarkStart w:id="4035" w:name="_Toc479354406"/>
      <w:r w:rsidRPr="00357143">
        <w:t>C.5</w:t>
      </w:r>
      <w:r w:rsidRPr="00357143">
        <w:tab/>
      </w:r>
      <w:r w:rsidR="00E601C4" w:rsidRPr="00357143">
        <w:t>Information Flows</w:t>
      </w:r>
      <w:bookmarkEnd w:id="4026"/>
      <w:bookmarkEnd w:id="4027"/>
      <w:bookmarkEnd w:id="4028"/>
      <w:bookmarkEnd w:id="4029"/>
      <w:bookmarkEnd w:id="4030"/>
      <w:bookmarkEnd w:id="4031"/>
      <w:bookmarkEnd w:id="4032"/>
      <w:bookmarkEnd w:id="4033"/>
      <w:bookmarkEnd w:id="4034"/>
      <w:bookmarkEnd w:id="4035"/>
    </w:p>
    <w:p w:rsidR="00736BB4" w:rsidRPr="00357143" w:rsidRDefault="00736BB4" w:rsidP="00736BB4">
      <w:pPr>
        <w:pStyle w:val="2"/>
      </w:pPr>
      <w:bookmarkStart w:id="4036" w:name="_Toc447043316"/>
      <w:bookmarkStart w:id="4037" w:name="_Toc457494073"/>
      <w:bookmarkStart w:id="4038" w:name="_Toc459977172"/>
      <w:bookmarkStart w:id="4039" w:name="_Toc470164333"/>
      <w:bookmarkStart w:id="4040" w:name="_Toc470164915"/>
      <w:bookmarkStart w:id="4041" w:name="_Toc475715527"/>
      <w:bookmarkStart w:id="4042" w:name="_Toc479349325"/>
      <w:bookmarkStart w:id="4043" w:name="_Toc479354407"/>
      <w:r w:rsidRPr="00357143">
        <w:rPr>
          <w:rFonts w:hint="eastAsia"/>
        </w:rPr>
        <w:t>C.5.0</w:t>
      </w:r>
      <w:r w:rsidRPr="00357143">
        <w:rPr>
          <w:rFonts w:hint="eastAsia"/>
        </w:rPr>
        <w:tab/>
        <w:t>Overview</w:t>
      </w:r>
      <w:bookmarkEnd w:id="4036"/>
      <w:bookmarkEnd w:id="4037"/>
      <w:bookmarkEnd w:id="4038"/>
      <w:bookmarkEnd w:id="4039"/>
      <w:bookmarkEnd w:id="4040"/>
      <w:bookmarkEnd w:id="4041"/>
      <w:bookmarkEnd w:id="4042"/>
      <w:bookmarkEnd w:id="4043"/>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4044" w:name="_Toc445303066"/>
      <w:bookmarkStart w:id="4045" w:name="_Toc445390233"/>
      <w:bookmarkStart w:id="4046" w:name="_Toc447043317"/>
      <w:bookmarkStart w:id="4047" w:name="_Toc457494074"/>
      <w:bookmarkStart w:id="4048" w:name="_Toc459977173"/>
      <w:bookmarkStart w:id="4049" w:name="_Toc470164334"/>
      <w:bookmarkStart w:id="4050" w:name="_Toc470164916"/>
      <w:bookmarkStart w:id="4051" w:name="_Toc475715528"/>
      <w:bookmarkStart w:id="4052" w:name="_Toc479349326"/>
      <w:bookmarkStart w:id="4053" w:name="_Toc479354408"/>
      <w:r w:rsidRPr="00357143">
        <w:lastRenderedPageBreak/>
        <w:t>C.5.</w:t>
      </w:r>
      <w:r w:rsidR="0030520C" w:rsidRPr="00357143">
        <w:t>1</w:t>
      </w:r>
      <w:r w:rsidRPr="00357143">
        <w:tab/>
        <w:t>Tsp Interface Call Flow</w:t>
      </w:r>
      <w:bookmarkEnd w:id="4044"/>
      <w:bookmarkEnd w:id="4045"/>
      <w:bookmarkEnd w:id="4046"/>
      <w:bookmarkEnd w:id="4047"/>
      <w:bookmarkEnd w:id="4048"/>
      <w:bookmarkEnd w:id="4049"/>
      <w:bookmarkEnd w:id="4050"/>
      <w:bookmarkEnd w:id="4051"/>
      <w:bookmarkEnd w:id="4052"/>
      <w:bookmarkEnd w:id="4053"/>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33" type="#_x0000_t75" style="width:481.6pt;height:438.8pt" o:ole="">
            <v:imagedata r:id="rId218" o:title=""/>
          </v:shape>
          <o:OLEObject Type="Embed" ProgID="Visio.Drawing.15" ShapeID="_x0000_i1133" DrawAspect="Content" ObjectID="_1554899243" r:id="rId219"/>
        </w:object>
      </w:r>
    </w:p>
    <w:p w:rsidR="00CE2DB3" w:rsidRPr="00357143" w:rsidRDefault="00CE2DB3" w:rsidP="002B5C16">
      <w:pPr>
        <w:pStyle w:val="TF"/>
      </w:pPr>
      <w:r w:rsidRPr="00357143">
        <w:t>Figure C.5</w:t>
      </w:r>
      <w:r w:rsidR="0030520C" w:rsidRPr="00357143">
        <w:t>.1</w:t>
      </w:r>
      <w:r w:rsidRPr="00357143">
        <w:t>-1: Tsp Interface Call Flow</w:t>
      </w:r>
    </w:p>
    <w:p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223920" w:rsidRDefault="00CE2DB3" w:rsidP="00223920">
      <w:pPr>
        <w:pStyle w:val="BN"/>
        <w:numPr>
          <w:ilvl w:val="0"/>
          <w:numId w:val="13"/>
        </w:numPr>
      </w:pPr>
      <w:r w:rsidRPr="00357143">
        <w:t>M2M Server (IN-CSE) may perform DNS query to obtain the IP address of the M2M-IWF for reaching the destination M2M Node.</w:t>
      </w:r>
    </w:p>
    <w:p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223920" w:rsidRDefault="00CE2DB3" w:rsidP="00223920">
      <w:pPr>
        <w:pStyle w:val="BN"/>
        <w:numPr>
          <w:ilvl w:val="0"/>
          <w:numId w:val="13"/>
        </w:numPr>
      </w:pPr>
      <w:r w:rsidRPr="00357143">
        <w:t>M2M-IWF performs appropriate 3GPP2 Underlying Network specific procedures for delivering device trigger using Mechanism 2.</w:t>
      </w:r>
    </w:p>
    <w:p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rsidR="00223920" w:rsidRDefault="00CE2DB3" w:rsidP="00223920">
      <w:pPr>
        <w:pStyle w:val="BN"/>
        <w:numPr>
          <w:ilvl w:val="0"/>
          <w:numId w:val="13"/>
        </w:numPr>
      </w:pPr>
      <w:r w:rsidRPr="00357143">
        <w:t>The M2M Node and the M2M Server/AS take actions in response to the device trigger as needed.</w:t>
      </w:r>
    </w:p>
    <w:p w:rsidR="00CE2DB3" w:rsidRPr="00357143" w:rsidRDefault="00CE2DB3" w:rsidP="001B52E2">
      <w:pPr>
        <w:pStyle w:val="2"/>
      </w:pPr>
      <w:bookmarkStart w:id="4054" w:name="_Toc445303067"/>
      <w:bookmarkStart w:id="4055" w:name="_Toc445390234"/>
      <w:bookmarkStart w:id="4056" w:name="_Toc447043318"/>
      <w:bookmarkStart w:id="4057" w:name="_Toc457494075"/>
      <w:bookmarkStart w:id="4058" w:name="_Toc459977174"/>
      <w:bookmarkStart w:id="4059" w:name="_Toc470164335"/>
      <w:bookmarkStart w:id="4060" w:name="_Toc470164917"/>
      <w:bookmarkStart w:id="4061" w:name="_Toc475715529"/>
      <w:bookmarkStart w:id="4062" w:name="_Toc479349327"/>
      <w:bookmarkStart w:id="4063" w:name="_Toc47935440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054"/>
      <w:bookmarkEnd w:id="4055"/>
      <w:bookmarkEnd w:id="4056"/>
      <w:bookmarkEnd w:id="4057"/>
      <w:bookmarkEnd w:id="4058"/>
      <w:bookmarkEnd w:id="4059"/>
      <w:bookmarkEnd w:id="4060"/>
      <w:bookmarkEnd w:id="4061"/>
      <w:bookmarkEnd w:id="4062"/>
      <w:bookmarkEnd w:id="4063"/>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4064" w:name="_Toc445303068"/>
      <w:bookmarkStart w:id="4065" w:name="_Toc445390235"/>
      <w:bookmarkStart w:id="4066" w:name="_Toc447043319"/>
      <w:bookmarkStart w:id="4067" w:name="_Toc457494076"/>
      <w:bookmarkStart w:id="4068" w:name="_Toc459977175"/>
      <w:bookmarkStart w:id="4069" w:name="_Toc470164336"/>
      <w:bookmarkStart w:id="4070" w:name="_Toc470164918"/>
      <w:bookmarkStart w:id="4071" w:name="_Toc475715530"/>
      <w:bookmarkStart w:id="4072" w:name="_Toc479349328"/>
      <w:bookmarkStart w:id="4073" w:name="_Toc47935441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064"/>
      <w:bookmarkEnd w:id="4065"/>
      <w:bookmarkEnd w:id="4066"/>
      <w:bookmarkEnd w:id="4067"/>
      <w:bookmarkEnd w:id="4068"/>
      <w:bookmarkEnd w:id="4069"/>
      <w:bookmarkEnd w:id="4070"/>
      <w:bookmarkEnd w:id="4071"/>
      <w:bookmarkEnd w:id="4072"/>
      <w:bookmarkEnd w:id="4073"/>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4074" w:name="_Toc445303069"/>
      <w:bookmarkStart w:id="4075" w:name="_Toc445390236"/>
      <w:bookmarkStart w:id="4076" w:name="_Toc447043320"/>
      <w:bookmarkStart w:id="4077" w:name="_Toc457494077"/>
      <w:bookmarkStart w:id="4078" w:name="_Toc459977176"/>
      <w:bookmarkStart w:id="4079" w:name="_Toc470164337"/>
      <w:bookmarkStart w:id="4080" w:name="_Toc470164919"/>
      <w:bookmarkStart w:id="4081" w:name="_Toc475715531"/>
      <w:bookmarkStart w:id="4082" w:name="_Toc479349329"/>
      <w:bookmarkStart w:id="4083" w:name="_Toc479354411"/>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074"/>
      <w:bookmarkEnd w:id="4075"/>
      <w:bookmarkEnd w:id="4076"/>
      <w:bookmarkEnd w:id="4077"/>
      <w:bookmarkEnd w:id="4078"/>
      <w:bookmarkEnd w:id="4079"/>
      <w:bookmarkEnd w:id="4080"/>
      <w:bookmarkEnd w:id="4081"/>
      <w:bookmarkEnd w:id="4082"/>
      <w:bookmarkEnd w:id="4083"/>
    </w:p>
    <w:p w:rsidR="00050A79" w:rsidRPr="00357143" w:rsidRDefault="00B6746D" w:rsidP="005D34D4">
      <w:pPr>
        <w:pStyle w:val="1"/>
      </w:pPr>
      <w:bookmarkStart w:id="4084" w:name="_Toc445303070"/>
      <w:bookmarkStart w:id="4085" w:name="_Toc445390237"/>
      <w:bookmarkStart w:id="4086" w:name="_Toc447043321"/>
      <w:bookmarkStart w:id="4087" w:name="_Toc457494078"/>
      <w:bookmarkStart w:id="4088" w:name="_Toc459977177"/>
      <w:bookmarkStart w:id="4089" w:name="_Toc470164338"/>
      <w:bookmarkStart w:id="4090" w:name="_Toc470164920"/>
      <w:bookmarkStart w:id="4091" w:name="_Toc475715532"/>
      <w:bookmarkStart w:id="4092" w:name="_Toc479349330"/>
      <w:bookmarkStart w:id="4093" w:name="_Toc479354412"/>
      <w:r w:rsidRPr="00357143">
        <w:t>D</w:t>
      </w:r>
      <w:r w:rsidR="00050A79" w:rsidRPr="00357143">
        <w:t>.1</w:t>
      </w:r>
      <w:r w:rsidR="00050A79" w:rsidRPr="00357143">
        <w:tab/>
        <w:t>oneM2M Management Functions</w:t>
      </w:r>
      <w:bookmarkEnd w:id="4084"/>
      <w:bookmarkEnd w:id="4085"/>
      <w:bookmarkEnd w:id="4086"/>
      <w:bookmarkEnd w:id="4087"/>
      <w:bookmarkEnd w:id="4088"/>
      <w:bookmarkEnd w:id="4089"/>
      <w:bookmarkEnd w:id="4090"/>
      <w:bookmarkEnd w:id="4091"/>
      <w:bookmarkEnd w:id="4092"/>
      <w:bookmarkEnd w:id="4093"/>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3B1B55" w:rsidRPr="00357143">
        <w:fldChar w:fldCharType="begin"/>
      </w:r>
      <w:r w:rsidR="005D34D4" w:rsidRPr="00357143">
        <w:instrText xml:space="preserve"> REF REF_OMA_DM \h </w:instrText>
      </w:r>
      <w:r w:rsidR="003B1B55" w:rsidRPr="00357143">
        <w:fldChar w:fldCharType="separate"/>
      </w:r>
      <w:r w:rsidR="001C37F9" w:rsidRPr="001C13B4">
        <w:rPr>
          <w:lang w:val="fr-FR"/>
        </w:rPr>
        <w:t>i.</w:t>
      </w:r>
      <w:r w:rsidR="001C37F9">
        <w:rPr>
          <w:noProof/>
          <w:lang w:val="fr-FR"/>
        </w:rPr>
        <w:t>3</w:t>
      </w:r>
      <w:r w:rsidR="003B1B55" w:rsidRPr="00357143">
        <w:fldChar w:fldCharType="end"/>
      </w:r>
      <w:r w:rsidR="00CA3A43" w:rsidRPr="00357143">
        <w:t>]</w:t>
      </w:r>
      <w:r w:rsidRPr="00357143">
        <w:t>, OMA LWM2M</w:t>
      </w:r>
      <w:r w:rsidR="00CA3A43" w:rsidRPr="00357143">
        <w:t xml:space="preserve"> [</w:t>
      </w:r>
      <w:r w:rsidR="003B1B55" w:rsidRPr="00357143">
        <w:fldChar w:fldCharType="begin"/>
      </w:r>
      <w:r w:rsidR="005D34D4" w:rsidRPr="00357143">
        <w:instrText xml:space="preserve"> REF REF_LWM2M \h </w:instrText>
      </w:r>
      <w:r w:rsidR="003B1B55" w:rsidRPr="00357143">
        <w:fldChar w:fldCharType="separate"/>
      </w:r>
      <w:r w:rsidR="001C37F9" w:rsidRPr="00357143">
        <w:t>i.</w:t>
      </w:r>
      <w:r w:rsidR="001C37F9">
        <w:rPr>
          <w:noProof/>
        </w:rPr>
        <w:t>4</w:t>
      </w:r>
      <w:r w:rsidR="003B1B55" w:rsidRPr="00357143">
        <w:fldChar w:fldCharType="end"/>
      </w:r>
      <w:r w:rsidR="00CA3A43" w:rsidRPr="00357143">
        <w:t>]</w:t>
      </w:r>
      <w:r w:rsidRPr="00357143">
        <w:t xml:space="preserve"> and BBF TR-069</w:t>
      </w:r>
      <w:r w:rsidR="004B4798" w:rsidRPr="00357143">
        <w:t xml:space="preserve"> [</w:t>
      </w:r>
      <w:r w:rsidR="003B1B55" w:rsidRPr="00357143">
        <w:fldChar w:fldCharType="begin"/>
      </w:r>
      <w:r w:rsidR="005D34D4" w:rsidRPr="00357143">
        <w:instrText xml:space="preserve"> REF REF_BBFTR_69 \h </w:instrText>
      </w:r>
      <w:r w:rsidR="003B1B55" w:rsidRPr="00357143">
        <w:fldChar w:fldCharType="separate"/>
      </w:r>
      <w:r w:rsidR="001C37F9" w:rsidRPr="00357143">
        <w:t>i.</w:t>
      </w:r>
      <w:r w:rsidR="001C37F9">
        <w:rPr>
          <w:noProof/>
        </w:rPr>
        <w:t>2</w:t>
      </w:r>
      <w:r w:rsidR="003B1B55"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4094" w:name="_Toc445303071"/>
      <w:bookmarkStart w:id="4095" w:name="_Toc445390238"/>
      <w:bookmarkStart w:id="4096" w:name="_Toc447043322"/>
      <w:bookmarkStart w:id="4097" w:name="_Toc457494079"/>
      <w:bookmarkStart w:id="4098" w:name="_Toc459977178"/>
      <w:bookmarkStart w:id="4099" w:name="_Toc470164339"/>
      <w:bookmarkStart w:id="4100" w:name="_Toc470164921"/>
      <w:bookmarkStart w:id="4101" w:name="_Toc475715533"/>
      <w:bookmarkStart w:id="4102" w:name="_Toc479349331"/>
      <w:bookmarkStart w:id="4103" w:name="_Toc479354413"/>
      <w:r w:rsidRPr="00357143">
        <w:t>D.</w:t>
      </w:r>
      <w:r w:rsidR="008D1969" w:rsidRPr="00357143">
        <w:t>2</w:t>
      </w:r>
      <w:r w:rsidR="008D1969" w:rsidRPr="00357143">
        <w:tab/>
        <w:t xml:space="preserve">Resource </w:t>
      </w:r>
      <w:r w:rsidR="008D1969" w:rsidRPr="00357143">
        <w:rPr>
          <w:i/>
        </w:rPr>
        <w:t>firmware</w:t>
      </w:r>
      <w:bookmarkEnd w:id="4094"/>
      <w:bookmarkEnd w:id="4095"/>
      <w:bookmarkEnd w:id="4096"/>
      <w:bookmarkEnd w:id="4097"/>
      <w:bookmarkEnd w:id="4098"/>
      <w:bookmarkEnd w:id="4099"/>
      <w:bookmarkEnd w:id="4100"/>
      <w:bookmarkEnd w:id="4101"/>
      <w:bookmarkEnd w:id="4102"/>
      <w:bookmarkEnd w:id="4103"/>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34" type="#_x0000_t75" style="width:264.25pt;height:426.55pt" o:ole="">
            <v:imagedata r:id="rId220" o:title=""/>
          </v:shape>
          <o:OLEObject Type="Embed" ProgID="Visio.Drawing.11" ShapeID="_x0000_i1134" DrawAspect="Content" ObjectID="_1554899244" r:id="rId221"/>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4104" w:name="_Toc445303072"/>
      <w:bookmarkStart w:id="4105" w:name="_Toc445390239"/>
      <w:bookmarkStart w:id="4106" w:name="_Toc447043323"/>
      <w:bookmarkStart w:id="4107" w:name="_Toc457494080"/>
      <w:bookmarkStart w:id="4108" w:name="_Toc459977179"/>
      <w:bookmarkStart w:id="4109" w:name="_Toc470164340"/>
      <w:bookmarkStart w:id="4110" w:name="_Toc470164922"/>
      <w:bookmarkStart w:id="4111" w:name="_Toc475715534"/>
      <w:bookmarkStart w:id="4112" w:name="_Toc479349332"/>
      <w:bookmarkStart w:id="4113" w:name="_Toc479354414"/>
      <w:r w:rsidRPr="00357143">
        <w:t>D</w:t>
      </w:r>
      <w:r w:rsidR="00240C67" w:rsidRPr="00357143">
        <w:t>.3</w:t>
      </w:r>
      <w:r w:rsidR="00240C67" w:rsidRPr="00357143">
        <w:tab/>
        <w:t xml:space="preserve">Resource </w:t>
      </w:r>
      <w:r w:rsidR="00240C67" w:rsidRPr="00357143">
        <w:rPr>
          <w:i/>
        </w:rPr>
        <w:t>software</w:t>
      </w:r>
      <w:bookmarkEnd w:id="4104"/>
      <w:bookmarkEnd w:id="4105"/>
      <w:bookmarkEnd w:id="4106"/>
      <w:bookmarkEnd w:id="4107"/>
      <w:bookmarkEnd w:id="4108"/>
      <w:bookmarkEnd w:id="4109"/>
      <w:bookmarkEnd w:id="4110"/>
      <w:bookmarkEnd w:id="4111"/>
      <w:bookmarkEnd w:id="4112"/>
      <w:bookmarkEnd w:id="4113"/>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35" type="#_x0000_t75" style="width:266.25pt;height:558.35pt" o:ole="">
            <v:imagedata r:id="rId222" o:title=""/>
          </v:shape>
          <o:OLEObject Type="Embed" ProgID="Visio.Drawing.11" ShapeID="_x0000_i1135" DrawAspect="Content" ObjectID="_1554899245" r:id="rId223"/>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4114" w:name="_GoBack"/>
      <w:bookmarkEnd w:id="4114"/>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3B1B55" w:rsidP="009D55D9">
      <w:pPr>
        <w:pStyle w:val="FL"/>
      </w:pPr>
      <w:r w:rsidRPr="003B1B55">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F7397E" w:rsidRDefault="00F7397E"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F7397E" w:rsidRPr="00F467C2" w:rsidRDefault="00F7397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F7397E" w:rsidRPr="00F467C2" w:rsidRDefault="00F7397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F7397E" w:rsidRDefault="00F7397E"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F7397E" w:rsidRDefault="00F7397E"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F7397E" w:rsidRPr="00F467C2" w:rsidRDefault="00F7397E"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F7397E" w:rsidRPr="00F467C2" w:rsidRDefault="00F7397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3B1B55">
        <w:rPr>
          <w:noProof/>
          <w:lang w:eastAsia="en-GB"/>
        </w:rPr>
      </w:r>
      <w:r>
        <w:rPr>
          <w:noProof/>
          <w:lang w:eastAsia="en-GB"/>
        </w:rPr>
        <w:pict>
          <v:rect id="AutoShape 3" o:spid="_x0000_s1435"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6" type="#_x0000_t75" style="width:482.25pt;height:61.8pt" o:ole="">
            <v:imagedata r:id="rId224" o:title=""/>
          </v:shape>
          <o:OLEObject Type="Embed" ProgID="Word.Document.12" ShapeID="_x0000_i1136" DrawAspect="Content" ObjectID="_1554899246" r:id="rId225">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4115" w:name="_Toc445303073"/>
      <w:bookmarkStart w:id="4116" w:name="_Toc445390240"/>
      <w:bookmarkStart w:id="4117" w:name="_Toc447043324"/>
      <w:bookmarkStart w:id="4118" w:name="_Toc457494081"/>
      <w:bookmarkStart w:id="4119" w:name="_Toc459977180"/>
      <w:bookmarkStart w:id="4120" w:name="_Toc470164341"/>
      <w:bookmarkStart w:id="4121" w:name="_Toc470164923"/>
      <w:bookmarkStart w:id="4122" w:name="_Toc475715535"/>
      <w:bookmarkStart w:id="4123" w:name="_Toc479349333"/>
      <w:bookmarkStart w:id="4124" w:name="_Toc479354415"/>
      <w:r w:rsidRPr="00357143">
        <w:t>D</w:t>
      </w:r>
      <w:r w:rsidR="00061A38" w:rsidRPr="00357143">
        <w:t>.4</w:t>
      </w:r>
      <w:r w:rsidR="00061A38" w:rsidRPr="00357143">
        <w:tab/>
        <w:t xml:space="preserve">Resource </w:t>
      </w:r>
      <w:r w:rsidR="00061A38" w:rsidRPr="00357143">
        <w:rPr>
          <w:i/>
        </w:rPr>
        <w:t>memory</w:t>
      </w:r>
      <w:bookmarkEnd w:id="4115"/>
      <w:bookmarkEnd w:id="4116"/>
      <w:bookmarkEnd w:id="4117"/>
      <w:bookmarkEnd w:id="4118"/>
      <w:bookmarkEnd w:id="4119"/>
      <w:bookmarkEnd w:id="4120"/>
      <w:bookmarkEnd w:id="4121"/>
      <w:bookmarkEnd w:id="4122"/>
      <w:bookmarkEnd w:id="4123"/>
      <w:bookmarkEnd w:id="4124"/>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37" type="#_x0000_t75" style="width:264.25pt;height:324.7pt" o:ole="">
            <v:imagedata r:id="rId226" o:title=""/>
          </v:shape>
          <o:OLEObject Type="Embed" ProgID="Visio.Drawing.11" ShapeID="_x0000_i1137" DrawAspect="Content" ObjectID="_1554899247" r:id="rId227"/>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4125" w:name="_Toc445303074"/>
      <w:bookmarkStart w:id="4126" w:name="_Toc445390241"/>
      <w:bookmarkStart w:id="4127" w:name="_Toc447043325"/>
      <w:bookmarkStart w:id="4128" w:name="_Toc457494082"/>
      <w:bookmarkStart w:id="4129" w:name="_Toc459977181"/>
      <w:bookmarkStart w:id="4130" w:name="_Toc470164342"/>
      <w:bookmarkStart w:id="4131" w:name="_Toc470164924"/>
      <w:bookmarkStart w:id="4132" w:name="_Toc475715536"/>
      <w:bookmarkStart w:id="4133" w:name="_Toc479349334"/>
      <w:bookmarkStart w:id="4134" w:name="_Toc479354416"/>
      <w:r w:rsidRPr="00357143">
        <w:t>D</w:t>
      </w:r>
      <w:r w:rsidR="00743588" w:rsidRPr="00357143">
        <w:t>.5</w:t>
      </w:r>
      <w:r w:rsidR="00743588" w:rsidRPr="00357143">
        <w:tab/>
        <w:t xml:space="preserve">Resource </w:t>
      </w:r>
      <w:r w:rsidR="00743588" w:rsidRPr="00357143">
        <w:rPr>
          <w:i/>
        </w:rPr>
        <w:t>areaNwkInfo</w:t>
      </w:r>
      <w:bookmarkEnd w:id="4125"/>
      <w:bookmarkEnd w:id="4126"/>
      <w:bookmarkEnd w:id="4127"/>
      <w:bookmarkEnd w:id="4128"/>
      <w:bookmarkEnd w:id="4129"/>
      <w:bookmarkEnd w:id="4130"/>
      <w:bookmarkEnd w:id="4131"/>
      <w:bookmarkEnd w:id="4132"/>
      <w:bookmarkEnd w:id="4133"/>
      <w:bookmarkEnd w:id="4134"/>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38" type="#_x0000_t75" style="width:264.25pt;height:324.7pt" o:ole="">
            <v:imagedata r:id="rId228" o:title=""/>
          </v:shape>
          <o:OLEObject Type="Embed" ProgID="Visio.Drawing.11" ShapeID="_x0000_i1138" DrawAspect="Content" ObjectID="_1554899248" r:id="rId229"/>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4135" w:name="_Toc445303075"/>
      <w:bookmarkStart w:id="4136" w:name="_Toc445390242"/>
      <w:bookmarkStart w:id="4137" w:name="_Toc447043326"/>
      <w:bookmarkStart w:id="4138" w:name="_Toc457494083"/>
      <w:bookmarkStart w:id="4139" w:name="_Toc459977182"/>
      <w:bookmarkStart w:id="4140" w:name="_Toc470164343"/>
      <w:bookmarkStart w:id="4141" w:name="_Toc470164925"/>
      <w:bookmarkStart w:id="4142" w:name="_Toc475715537"/>
      <w:bookmarkStart w:id="4143" w:name="_Toc479349335"/>
      <w:bookmarkStart w:id="4144" w:name="_Toc479354417"/>
      <w:r w:rsidRPr="00357143">
        <w:lastRenderedPageBreak/>
        <w:t>D</w:t>
      </w:r>
      <w:r w:rsidR="00F552E4" w:rsidRPr="00357143">
        <w:t>.6</w:t>
      </w:r>
      <w:r w:rsidR="00F552E4" w:rsidRPr="00357143">
        <w:tab/>
        <w:t>Resource areaNwkDeviceInfo</w:t>
      </w:r>
      <w:bookmarkEnd w:id="4135"/>
      <w:bookmarkEnd w:id="4136"/>
      <w:bookmarkEnd w:id="4137"/>
      <w:bookmarkEnd w:id="4138"/>
      <w:bookmarkEnd w:id="4139"/>
      <w:bookmarkEnd w:id="4140"/>
      <w:bookmarkEnd w:id="4141"/>
      <w:bookmarkEnd w:id="4142"/>
      <w:bookmarkEnd w:id="4143"/>
      <w:bookmarkEnd w:id="4144"/>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39" type="#_x0000_t75" style="width:264.25pt;height:493.15pt" o:ole="">
            <v:imagedata r:id="rId230" o:title=""/>
          </v:shape>
          <o:OLEObject Type="Embed" ProgID="Visio.Drawing.11" ShapeID="_x0000_i1139" DrawAspect="Content" ObjectID="_1554899249" r:id="rId231"/>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4145" w:name="_Toc445303076"/>
      <w:bookmarkStart w:id="4146" w:name="_Toc445390243"/>
      <w:bookmarkStart w:id="4147" w:name="_Toc447043327"/>
      <w:bookmarkStart w:id="4148" w:name="_Toc457494084"/>
      <w:bookmarkStart w:id="4149" w:name="_Toc459977183"/>
      <w:bookmarkStart w:id="4150" w:name="_Toc470164344"/>
      <w:bookmarkStart w:id="4151" w:name="_Toc470164926"/>
      <w:bookmarkStart w:id="4152" w:name="_Toc475715538"/>
      <w:bookmarkStart w:id="4153" w:name="_Toc479349336"/>
      <w:bookmarkStart w:id="4154" w:name="_Toc479354418"/>
      <w:r w:rsidRPr="00357143">
        <w:lastRenderedPageBreak/>
        <w:t>D.7</w:t>
      </w:r>
      <w:r w:rsidRPr="00357143">
        <w:tab/>
      </w:r>
      <w:r w:rsidR="00057CE4" w:rsidRPr="00357143">
        <w:t xml:space="preserve">Resource </w:t>
      </w:r>
      <w:r w:rsidR="00057CE4" w:rsidRPr="00357143">
        <w:rPr>
          <w:i/>
        </w:rPr>
        <w:t>battery</w:t>
      </w:r>
      <w:bookmarkEnd w:id="4145"/>
      <w:bookmarkEnd w:id="4146"/>
      <w:bookmarkEnd w:id="4147"/>
      <w:bookmarkEnd w:id="4148"/>
      <w:bookmarkEnd w:id="4149"/>
      <w:bookmarkEnd w:id="4150"/>
      <w:bookmarkEnd w:id="4151"/>
      <w:bookmarkEnd w:id="4152"/>
      <w:bookmarkEnd w:id="4153"/>
      <w:bookmarkEnd w:id="4154"/>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40" type="#_x0000_t75" style="width:264.25pt;height:329.45pt" o:ole="">
            <v:imagedata r:id="rId232" o:title=""/>
          </v:shape>
          <o:OLEObject Type="Embed" ProgID="Visio.Drawing.11" ShapeID="_x0000_i1140" DrawAspect="Content" ObjectID="_1554899250" r:id="rId233"/>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155" w:name="_Toc445303077"/>
      <w:bookmarkStart w:id="4156" w:name="_Toc445390244"/>
      <w:bookmarkStart w:id="4157" w:name="_Toc447043328"/>
      <w:bookmarkStart w:id="4158" w:name="_Toc457494085"/>
      <w:bookmarkStart w:id="4159" w:name="_Toc459977184"/>
      <w:bookmarkStart w:id="4160" w:name="_Toc470164345"/>
      <w:bookmarkStart w:id="4161" w:name="_Toc470164927"/>
      <w:bookmarkStart w:id="4162" w:name="_Toc475715539"/>
      <w:bookmarkStart w:id="4163" w:name="_Toc479349337"/>
      <w:bookmarkStart w:id="4164" w:name="_Toc479354419"/>
      <w:r w:rsidRPr="00357143">
        <w:lastRenderedPageBreak/>
        <w:t>D.8</w:t>
      </w:r>
      <w:r w:rsidR="00057CE4" w:rsidRPr="00357143">
        <w:tab/>
        <w:t xml:space="preserve">Resource </w:t>
      </w:r>
      <w:r w:rsidR="00057CE4" w:rsidRPr="00357143">
        <w:rPr>
          <w:i/>
        </w:rPr>
        <w:t>deviceInfo</w:t>
      </w:r>
      <w:bookmarkEnd w:id="4155"/>
      <w:bookmarkEnd w:id="4156"/>
      <w:bookmarkEnd w:id="4157"/>
      <w:bookmarkEnd w:id="4158"/>
      <w:bookmarkEnd w:id="4159"/>
      <w:bookmarkEnd w:id="4160"/>
      <w:bookmarkEnd w:id="4161"/>
      <w:bookmarkEnd w:id="4162"/>
      <w:bookmarkEnd w:id="4163"/>
      <w:bookmarkEnd w:id="4164"/>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362EB8" w:rsidP="00163207">
      <w:pPr>
        <w:pStyle w:val="FL"/>
      </w:pPr>
      <w:r>
        <w:object w:dxaOrig="5235" w:dyaOrig="11881">
          <v:shape id="_x0000_i1141" type="#_x0000_t75" style="width:261.5pt;height:594.35pt" o:ole="">
            <v:imagedata r:id="rId234" o:title=""/>
          </v:shape>
          <o:OLEObject Type="Embed" ProgID="Visio.Drawing.15" ShapeID="_x0000_i1141" DrawAspect="Content" ObjectID="_1554899251" r:id="rId235"/>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165" w:name="_Toc445303078"/>
      <w:bookmarkStart w:id="4166" w:name="_Toc445390245"/>
      <w:bookmarkStart w:id="4167" w:name="_Toc447043329"/>
      <w:bookmarkStart w:id="4168" w:name="_Toc457494086"/>
      <w:bookmarkStart w:id="4169" w:name="_Toc459977185"/>
      <w:bookmarkStart w:id="4170" w:name="_Toc470164346"/>
      <w:bookmarkStart w:id="4171" w:name="_Toc470164928"/>
      <w:bookmarkStart w:id="4172" w:name="_Toc475715540"/>
      <w:bookmarkStart w:id="4173" w:name="_Toc479349338"/>
      <w:bookmarkStart w:id="4174" w:name="_Toc479354420"/>
      <w:r w:rsidRPr="00357143">
        <w:t>D.</w:t>
      </w:r>
      <w:r w:rsidR="00A970E4" w:rsidRPr="00357143">
        <w:t>9</w:t>
      </w:r>
      <w:r w:rsidR="00057CE4" w:rsidRPr="00357143">
        <w:tab/>
        <w:t xml:space="preserve">Resource </w:t>
      </w:r>
      <w:r w:rsidR="00435AA6" w:rsidRPr="00357143">
        <w:t>deviceC</w:t>
      </w:r>
      <w:r w:rsidR="00057CE4" w:rsidRPr="00357143">
        <w:t>apability</w:t>
      </w:r>
      <w:bookmarkEnd w:id="4165"/>
      <w:bookmarkEnd w:id="4166"/>
      <w:bookmarkEnd w:id="4167"/>
      <w:bookmarkEnd w:id="4168"/>
      <w:bookmarkEnd w:id="4169"/>
      <w:bookmarkEnd w:id="4170"/>
      <w:bookmarkEnd w:id="4171"/>
      <w:bookmarkEnd w:id="4172"/>
      <w:bookmarkEnd w:id="4173"/>
      <w:bookmarkEnd w:id="4174"/>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42" type="#_x0000_t75" style="width:240.45pt;height:396.7pt" o:ole="">
            <v:imagedata r:id="rId236" o:title="" cropbottom="722f" cropright="1294f"/>
          </v:shape>
          <o:OLEObject Type="Embed" ProgID="Visio.Drawing.11" ShapeID="_x0000_i1142" DrawAspect="Content" ObjectID="_1554899252" r:id="rId237"/>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175" w:name="_Toc445303079"/>
      <w:bookmarkStart w:id="4176" w:name="_Toc445390246"/>
      <w:bookmarkStart w:id="4177" w:name="_Toc447043330"/>
      <w:bookmarkStart w:id="4178" w:name="_Toc457494087"/>
      <w:bookmarkStart w:id="4179" w:name="_Toc459977186"/>
      <w:bookmarkStart w:id="4180" w:name="_Toc470164347"/>
      <w:bookmarkStart w:id="4181" w:name="_Toc470164929"/>
      <w:bookmarkStart w:id="4182" w:name="_Toc475715541"/>
      <w:bookmarkStart w:id="4183" w:name="_Toc479349339"/>
      <w:bookmarkStart w:id="4184" w:name="_Toc479354421"/>
      <w:r w:rsidRPr="00357143">
        <w:lastRenderedPageBreak/>
        <w:t>D.</w:t>
      </w:r>
      <w:r w:rsidR="00456F6C" w:rsidRPr="00357143">
        <w:t>10</w:t>
      </w:r>
      <w:r w:rsidR="00057CE4" w:rsidRPr="00357143">
        <w:tab/>
        <w:t xml:space="preserve">Resource </w:t>
      </w:r>
      <w:r w:rsidR="00057CE4" w:rsidRPr="00357143">
        <w:rPr>
          <w:i/>
        </w:rPr>
        <w:t>reboot</w:t>
      </w:r>
      <w:bookmarkEnd w:id="4175"/>
      <w:bookmarkEnd w:id="4176"/>
      <w:bookmarkEnd w:id="4177"/>
      <w:bookmarkEnd w:id="4178"/>
      <w:bookmarkEnd w:id="4179"/>
      <w:bookmarkEnd w:id="4180"/>
      <w:bookmarkEnd w:id="4181"/>
      <w:bookmarkEnd w:id="4182"/>
      <w:bookmarkEnd w:id="4183"/>
      <w:bookmarkEnd w:id="4184"/>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43" type="#_x0000_t75" style="width:264.25pt;height:328.75pt" o:ole="">
            <v:imagedata r:id="rId238" o:title=""/>
          </v:shape>
          <o:OLEObject Type="Embed" ProgID="Visio.Drawing.11" ShapeID="_x0000_i1143" DrawAspect="Content" ObjectID="_1554899253" r:id="rId239"/>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185" w:name="_Toc445303080"/>
      <w:bookmarkStart w:id="4186" w:name="_Toc445390247"/>
      <w:bookmarkStart w:id="4187" w:name="_Toc447043331"/>
      <w:bookmarkStart w:id="4188" w:name="_Toc457494088"/>
      <w:bookmarkStart w:id="4189" w:name="_Toc459977187"/>
      <w:bookmarkStart w:id="4190" w:name="_Toc470164348"/>
      <w:bookmarkStart w:id="4191" w:name="_Toc470164930"/>
      <w:bookmarkStart w:id="4192" w:name="_Toc475715542"/>
      <w:bookmarkStart w:id="4193" w:name="_Toc479349340"/>
      <w:bookmarkStart w:id="4194" w:name="_Toc479354422"/>
      <w:r w:rsidRPr="00357143">
        <w:lastRenderedPageBreak/>
        <w:t>D.1</w:t>
      </w:r>
      <w:r w:rsidR="00456F6C" w:rsidRPr="00357143">
        <w:t>1</w:t>
      </w:r>
      <w:r w:rsidR="00057CE4" w:rsidRPr="00357143">
        <w:tab/>
        <w:t xml:space="preserve">Resource </w:t>
      </w:r>
      <w:r w:rsidR="00057CE4" w:rsidRPr="00357143">
        <w:rPr>
          <w:i/>
        </w:rPr>
        <w:t>eventLog</w:t>
      </w:r>
      <w:bookmarkEnd w:id="4185"/>
      <w:bookmarkEnd w:id="4186"/>
      <w:bookmarkEnd w:id="4187"/>
      <w:bookmarkEnd w:id="4188"/>
      <w:bookmarkEnd w:id="4189"/>
      <w:bookmarkEnd w:id="4190"/>
      <w:bookmarkEnd w:id="4191"/>
      <w:bookmarkEnd w:id="4192"/>
      <w:bookmarkEnd w:id="4193"/>
      <w:bookmarkEnd w:id="4194"/>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44" type="#_x0000_t75" style="width:264.25pt;height:430.65pt" o:ole="">
            <v:imagedata r:id="rId240" o:title=""/>
          </v:shape>
          <o:OLEObject Type="Embed" ProgID="Visio.Drawing.11" ShapeID="_x0000_i1144" DrawAspect="Content" ObjectID="_1554899254" r:id="rId241"/>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4195" w:name="_Toc445303081"/>
      <w:bookmarkStart w:id="4196" w:name="_Toc445390248"/>
      <w:bookmarkStart w:id="4197" w:name="_Toc447043332"/>
      <w:bookmarkStart w:id="4198" w:name="_Toc457494089"/>
      <w:bookmarkStart w:id="4199" w:name="_Toc459977188"/>
      <w:bookmarkStart w:id="4200" w:name="_Toc470164349"/>
      <w:bookmarkStart w:id="4201" w:name="_Toc470164931"/>
      <w:bookmarkStart w:id="4202" w:name="_Toc475715543"/>
      <w:bookmarkStart w:id="4203" w:name="_Toc479349341"/>
      <w:bookmarkStart w:id="4204" w:name="_Toc479354423"/>
      <w:r w:rsidRPr="00357143">
        <w:t>D.12</w:t>
      </w:r>
      <w:r w:rsidRPr="00357143">
        <w:tab/>
        <w:t xml:space="preserve">Resource </w:t>
      </w:r>
      <w:r w:rsidRPr="00357143">
        <w:rPr>
          <w:i/>
        </w:rPr>
        <w:t>cmdhPolicy</w:t>
      </w:r>
      <w:bookmarkEnd w:id="4195"/>
      <w:bookmarkEnd w:id="4196"/>
      <w:bookmarkEnd w:id="4197"/>
      <w:bookmarkEnd w:id="4198"/>
      <w:bookmarkEnd w:id="4199"/>
      <w:bookmarkEnd w:id="4200"/>
      <w:bookmarkEnd w:id="4201"/>
      <w:bookmarkEnd w:id="4202"/>
      <w:bookmarkEnd w:id="4203"/>
      <w:bookmarkEnd w:id="4204"/>
    </w:p>
    <w:p w:rsidR="00736BB4" w:rsidRPr="00357143" w:rsidRDefault="00736BB4" w:rsidP="00736BB4">
      <w:pPr>
        <w:pStyle w:val="2"/>
      </w:pPr>
      <w:bookmarkStart w:id="4205" w:name="_Toc447043333"/>
      <w:bookmarkStart w:id="4206" w:name="_Toc457494090"/>
      <w:bookmarkStart w:id="4207" w:name="_Toc459977189"/>
      <w:bookmarkStart w:id="4208" w:name="_Toc470164350"/>
      <w:bookmarkStart w:id="4209" w:name="_Toc470164932"/>
      <w:bookmarkStart w:id="4210" w:name="_Toc475715544"/>
      <w:bookmarkStart w:id="4211" w:name="_Toc479349342"/>
      <w:bookmarkStart w:id="4212" w:name="_Toc479354424"/>
      <w:r w:rsidRPr="00357143">
        <w:rPr>
          <w:rFonts w:hint="eastAsia"/>
        </w:rPr>
        <w:t>D.12.0</w:t>
      </w:r>
      <w:r w:rsidRPr="00357143">
        <w:rPr>
          <w:rFonts w:hint="eastAsia"/>
        </w:rPr>
        <w:tab/>
        <w:t>Overview</w:t>
      </w:r>
      <w:bookmarkEnd w:id="4205"/>
      <w:bookmarkEnd w:id="4206"/>
      <w:bookmarkEnd w:id="4207"/>
      <w:bookmarkEnd w:id="4208"/>
      <w:bookmarkEnd w:id="4209"/>
      <w:bookmarkEnd w:id="4210"/>
      <w:bookmarkEnd w:id="4211"/>
      <w:bookmarkEnd w:id="4212"/>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5" type="#_x0000_t75" style="width:436.1pt;height:355.25pt" o:ole="" filled="t">
            <v:fill color2="black"/>
            <v:imagedata r:id="rId242" o:title=""/>
          </v:shape>
          <o:OLEObject Type="Embed" ProgID="Visio.Drawing.11" ShapeID="_x0000_i1145" DrawAspect="Content" ObjectID="_1554899255" r:id="rId243"/>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6" type="#_x0000_t75" style="width:230.25pt;height:226.2pt" o:ole="">
            <v:imagedata r:id="rId244" o:title=""/>
          </v:shape>
          <o:OLEObject Type="Embed" ProgID="Visio.Drawing.11" ShapeID="_x0000_i1146" DrawAspect="Content" ObjectID="_1554899256" r:id="rId245"/>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4213" w:name="_Toc445303082"/>
      <w:bookmarkStart w:id="4214" w:name="_Toc445390249"/>
      <w:bookmarkStart w:id="4215" w:name="_Toc447043334"/>
      <w:bookmarkStart w:id="4216" w:name="_Toc457494091"/>
      <w:bookmarkStart w:id="4217" w:name="_Toc459977190"/>
      <w:bookmarkStart w:id="4218" w:name="_Toc470164351"/>
      <w:bookmarkStart w:id="4219" w:name="_Toc470164933"/>
      <w:bookmarkStart w:id="4220" w:name="_Toc475715545"/>
      <w:bookmarkStart w:id="4221" w:name="_Toc479349343"/>
      <w:bookmarkStart w:id="4222" w:name="_Toc479354425"/>
      <w:r w:rsidRPr="00357143">
        <w:t>D.12.1</w:t>
      </w:r>
      <w:r w:rsidRPr="00357143">
        <w:tab/>
        <w:t xml:space="preserve">Resource </w:t>
      </w:r>
      <w:r w:rsidRPr="00357143">
        <w:rPr>
          <w:i/>
        </w:rPr>
        <w:t>activeCmdhPolicy</w:t>
      </w:r>
      <w:bookmarkEnd w:id="4213"/>
      <w:bookmarkEnd w:id="4214"/>
      <w:bookmarkEnd w:id="4215"/>
      <w:bookmarkEnd w:id="4216"/>
      <w:bookmarkEnd w:id="4217"/>
      <w:bookmarkEnd w:id="4218"/>
      <w:bookmarkEnd w:id="4219"/>
      <w:bookmarkEnd w:id="4220"/>
      <w:bookmarkEnd w:id="4221"/>
      <w:bookmarkEnd w:id="4222"/>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7" type="#_x0000_t75" style="width:228.9pt;height:194.25pt" o:ole="">
            <v:imagedata r:id="rId246" o:title=""/>
          </v:shape>
          <o:OLEObject Type="Embed" ProgID="Visio.Drawing.11" ShapeID="_x0000_i1147" DrawAspect="Content" ObjectID="_1554899257" r:id="rId247"/>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4223" w:name="_Toc445303083"/>
      <w:bookmarkStart w:id="4224" w:name="_Toc445390250"/>
      <w:bookmarkStart w:id="4225" w:name="_Toc447043335"/>
      <w:bookmarkStart w:id="4226" w:name="_Toc457494092"/>
      <w:bookmarkStart w:id="4227" w:name="_Toc459977191"/>
      <w:bookmarkStart w:id="4228" w:name="_Toc470164352"/>
      <w:bookmarkStart w:id="4229" w:name="_Toc470164934"/>
      <w:bookmarkStart w:id="4230" w:name="_Toc475715546"/>
      <w:bookmarkStart w:id="4231" w:name="_Toc479349344"/>
      <w:bookmarkStart w:id="4232" w:name="_Toc479354426"/>
      <w:r w:rsidRPr="00357143">
        <w:t>D.12.</w:t>
      </w:r>
      <w:r w:rsidR="00351A31" w:rsidRPr="00357143">
        <w:t>2</w:t>
      </w:r>
      <w:r w:rsidRPr="00357143">
        <w:tab/>
        <w:t xml:space="preserve">Resource </w:t>
      </w:r>
      <w:r w:rsidRPr="00357143">
        <w:rPr>
          <w:i/>
        </w:rPr>
        <w:t>cmdhDefaults</w:t>
      </w:r>
      <w:bookmarkEnd w:id="4223"/>
      <w:bookmarkEnd w:id="4224"/>
      <w:bookmarkEnd w:id="4225"/>
      <w:bookmarkEnd w:id="4226"/>
      <w:bookmarkEnd w:id="4227"/>
      <w:bookmarkEnd w:id="4228"/>
      <w:bookmarkEnd w:id="4229"/>
      <w:bookmarkEnd w:id="4230"/>
      <w:bookmarkEnd w:id="4231"/>
      <w:bookmarkEnd w:id="4232"/>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8" type="#_x0000_t75" style="width:228.9pt;height:194.25pt" o:ole="">
            <v:imagedata r:id="rId248" o:title=""/>
          </v:shape>
          <o:OLEObject Type="Embed" ProgID="Visio.Drawing.11" ShapeID="_x0000_i1148" DrawAspect="Content" ObjectID="_1554899258" r:id="rId249"/>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4233" w:name="_Toc445303084"/>
      <w:bookmarkStart w:id="4234" w:name="_Toc445390251"/>
      <w:bookmarkStart w:id="4235" w:name="_Toc447043336"/>
      <w:bookmarkStart w:id="4236" w:name="_Toc457494093"/>
      <w:bookmarkStart w:id="4237" w:name="_Toc459977192"/>
      <w:bookmarkStart w:id="4238" w:name="_Toc470164353"/>
      <w:bookmarkStart w:id="4239" w:name="_Toc470164935"/>
      <w:bookmarkStart w:id="4240" w:name="_Toc475715547"/>
      <w:bookmarkStart w:id="4241" w:name="_Toc479349345"/>
      <w:bookmarkStart w:id="4242" w:name="_Toc479354427"/>
      <w:r w:rsidRPr="00357143">
        <w:t>D.12.</w:t>
      </w:r>
      <w:r w:rsidR="008E1C45" w:rsidRPr="00357143">
        <w:t>3</w:t>
      </w:r>
      <w:r w:rsidRPr="00357143">
        <w:tab/>
        <w:t xml:space="preserve">Resource </w:t>
      </w:r>
      <w:r w:rsidRPr="00357143">
        <w:rPr>
          <w:i/>
        </w:rPr>
        <w:t>cmdhDefEcValue</w:t>
      </w:r>
      <w:bookmarkEnd w:id="4233"/>
      <w:bookmarkEnd w:id="4234"/>
      <w:bookmarkEnd w:id="4235"/>
      <w:bookmarkEnd w:id="4236"/>
      <w:bookmarkEnd w:id="4237"/>
      <w:bookmarkEnd w:id="4238"/>
      <w:bookmarkEnd w:id="4239"/>
      <w:bookmarkEnd w:id="4240"/>
      <w:bookmarkEnd w:id="4241"/>
      <w:bookmarkEnd w:id="4242"/>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9" type="#_x0000_t75" style="width:230.25pt;height:354.55pt" o:ole="">
            <v:imagedata r:id="rId250" o:title=""/>
          </v:shape>
          <o:OLEObject Type="Embed" ProgID="Visio.Drawing.11" ShapeID="_x0000_i1149" DrawAspect="Content" ObjectID="_1554899259" r:id="rId251"/>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4243" w:name="_Toc445303085"/>
      <w:bookmarkStart w:id="4244" w:name="_Toc445390252"/>
      <w:bookmarkStart w:id="4245" w:name="_Toc447043337"/>
      <w:bookmarkStart w:id="4246" w:name="_Toc457494094"/>
      <w:bookmarkStart w:id="4247" w:name="_Toc459977193"/>
      <w:bookmarkStart w:id="4248" w:name="_Toc470164354"/>
      <w:bookmarkStart w:id="4249" w:name="_Toc470164936"/>
      <w:bookmarkStart w:id="4250" w:name="_Toc475715548"/>
      <w:bookmarkStart w:id="4251" w:name="_Toc479349346"/>
      <w:bookmarkStart w:id="4252" w:name="_Toc479354428"/>
      <w:r w:rsidRPr="00357143">
        <w:t>D.12.</w:t>
      </w:r>
      <w:r w:rsidR="008E1C45" w:rsidRPr="00357143">
        <w:t>4</w:t>
      </w:r>
      <w:r w:rsidRPr="00357143">
        <w:tab/>
        <w:t>Resource cmdhEcDefParamValues</w:t>
      </w:r>
      <w:bookmarkEnd w:id="4243"/>
      <w:bookmarkEnd w:id="4244"/>
      <w:bookmarkEnd w:id="4245"/>
      <w:bookmarkEnd w:id="4246"/>
      <w:bookmarkEnd w:id="4247"/>
      <w:bookmarkEnd w:id="4248"/>
      <w:bookmarkEnd w:id="4249"/>
      <w:bookmarkEnd w:id="4250"/>
      <w:bookmarkEnd w:id="4251"/>
      <w:bookmarkEnd w:id="4252"/>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50" type="#_x0000_t75" style="width:230.25pt;height:354.55pt" o:ole="">
            <v:imagedata r:id="rId252" o:title=""/>
          </v:shape>
          <o:OLEObject Type="Embed" ProgID="Visio.Drawing.11" ShapeID="_x0000_i1150" DrawAspect="Content" ObjectID="_1554899260" r:id="rId253"/>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4253" w:name="_Toc445303086"/>
      <w:bookmarkStart w:id="4254" w:name="_Toc445390253"/>
      <w:bookmarkStart w:id="4255" w:name="_Toc447043338"/>
      <w:bookmarkStart w:id="4256" w:name="_Toc457494095"/>
      <w:bookmarkStart w:id="4257" w:name="_Toc459977194"/>
      <w:bookmarkStart w:id="4258" w:name="_Toc470164355"/>
      <w:bookmarkStart w:id="4259" w:name="_Toc470164937"/>
      <w:bookmarkStart w:id="4260" w:name="_Toc475715549"/>
      <w:bookmarkStart w:id="4261" w:name="_Toc479349347"/>
      <w:bookmarkStart w:id="4262" w:name="_Toc479354429"/>
      <w:r w:rsidRPr="00357143">
        <w:t>D.12.</w:t>
      </w:r>
      <w:r w:rsidR="008E1C45" w:rsidRPr="00357143">
        <w:t>5</w:t>
      </w:r>
      <w:r w:rsidRPr="00357143">
        <w:tab/>
        <w:t xml:space="preserve">Resource </w:t>
      </w:r>
      <w:r w:rsidRPr="00357143">
        <w:rPr>
          <w:i/>
        </w:rPr>
        <w:t>cmdhLimits</w:t>
      </w:r>
      <w:bookmarkEnd w:id="4253"/>
      <w:bookmarkEnd w:id="4254"/>
      <w:bookmarkEnd w:id="4255"/>
      <w:bookmarkEnd w:id="4256"/>
      <w:bookmarkEnd w:id="4257"/>
      <w:bookmarkEnd w:id="4258"/>
      <w:bookmarkEnd w:id="4259"/>
      <w:bookmarkEnd w:id="4260"/>
      <w:bookmarkEnd w:id="4261"/>
      <w:bookmarkEnd w:id="4262"/>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51" type="#_x0000_t75" style="width:222.1pt;height:499.9pt" o:ole="">
            <v:imagedata r:id="rId254" o:title=""/>
          </v:shape>
          <o:OLEObject Type="Embed" ProgID="Visio.Drawing.11" ShapeID="_x0000_i1151" DrawAspect="Content" ObjectID="_1554899261" r:id="rId255"/>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4263" w:name="_Toc445303087"/>
      <w:bookmarkStart w:id="4264" w:name="_Toc445390254"/>
      <w:bookmarkStart w:id="4265" w:name="_Toc447043339"/>
      <w:bookmarkStart w:id="4266" w:name="_Toc457494096"/>
      <w:bookmarkStart w:id="4267" w:name="_Toc459977195"/>
      <w:bookmarkStart w:id="4268" w:name="_Toc470164356"/>
      <w:bookmarkStart w:id="4269" w:name="_Toc470164938"/>
      <w:bookmarkStart w:id="4270" w:name="_Toc475715550"/>
      <w:bookmarkStart w:id="4271" w:name="_Toc479349348"/>
      <w:bookmarkStart w:id="4272" w:name="_Toc479354430"/>
      <w:r w:rsidRPr="00357143">
        <w:t>D.12.</w:t>
      </w:r>
      <w:r w:rsidR="008E1C45" w:rsidRPr="00357143">
        <w:t>6</w:t>
      </w:r>
      <w:r w:rsidRPr="00357143">
        <w:tab/>
        <w:t>Resource cmdhNetworkAccessRules</w:t>
      </w:r>
      <w:bookmarkEnd w:id="4263"/>
      <w:bookmarkEnd w:id="4264"/>
      <w:bookmarkEnd w:id="4265"/>
      <w:bookmarkEnd w:id="4266"/>
      <w:bookmarkEnd w:id="4267"/>
      <w:bookmarkEnd w:id="4268"/>
      <w:bookmarkEnd w:id="4269"/>
      <w:bookmarkEnd w:id="4270"/>
      <w:bookmarkEnd w:id="4271"/>
      <w:bookmarkEnd w:id="4272"/>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52" type="#_x0000_t75" style="width:230.25pt;height:226.2pt" o:ole="">
            <v:imagedata r:id="rId256" o:title=""/>
          </v:shape>
          <o:OLEObject Type="Embed" ProgID="Visio.Drawing.11" ShapeID="_x0000_i1152" DrawAspect="Content" ObjectID="_1554899262" r:id="rId257"/>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4273" w:name="_Toc445303088"/>
      <w:bookmarkStart w:id="4274" w:name="_Toc445390255"/>
      <w:bookmarkStart w:id="4275" w:name="_Toc447043340"/>
      <w:bookmarkStart w:id="4276" w:name="_Toc457494097"/>
      <w:bookmarkStart w:id="4277" w:name="_Toc459977196"/>
      <w:bookmarkStart w:id="4278" w:name="_Toc470164357"/>
      <w:bookmarkStart w:id="4279" w:name="_Toc470164939"/>
      <w:bookmarkStart w:id="4280" w:name="_Toc475715551"/>
      <w:bookmarkStart w:id="4281" w:name="_Toc479349349"/>
      <w:bookmarkStart w:id="4282" w:name="_Toc479354431"/>
      <w:r w:rsidRPr="00357143">
        <w:t>D.12.</w:t>
      </w:r>
      <w:r w:rsidR="008E1C45" w:rsidRPr="00357143">
        <w:t>7</w:t>
      </w:r>
      <w:r w:rsidRPr="00357143">
        <w:tab/>
        <w:t xml:space="preserve">Resource </w:t>
      </w:r>
      <w:r w:rsidRPr="00357143">
        <w:rPr>
          <w:i/>
        </w:rPr>
        <w:t>cmdhNwAccessRule</w:t>
      </w:r>
      <w:bookmarkEnd w:id="4273"/>
      <w:bookmarkEnd w:id="4274"/>
      <w:bookmarkEnd w:id="4275"/>
      <w:bookmarkEnd w:id="4276"/>
      <w:bookmarkEnd w:id="4277"/>
      <w:bookmarkEnd w:id="4278"/>
      <w:bookmarkEnd w:id="4279"/>
      <w:bookmarkEnd w:id="4280"/>
      <w:bookmarkEnd w:id="4281"/>
      <w:bookmarkEnd w:id="4282"/>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53" type="#_x0000_t75" style="width:241.8pt;height:363.4pt" o:ole="">
            <v:imagedata r:id="rId258" o:title=""/>
          </v:shape>
          <o:OLEObject Type="Embed" ProgID="Visio.Drawing.11" ShapeID="_x0000_i1153" DrawAspect="Content" ObjectID="_1554899263" r:id="rId259"/>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223920" w:rsidRDefault="00D2338B" w:rsidP="0022392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4283" w:name="_Toc445303089"/>
      <w:bookmarkStart w:id="4284" w:name="_Toc445390256"/>
      <w:bookmarkStart w:id="4285" w:name="_Toc447043341"/>
      <w:bookmarkStart w:id="4286" w:name="_Toc457494098"/>
      <w:bookmarkStart w:id="4287" w:name="_Toc459977197"/>
      <w:bookmarkStart w:id="4288" w:name="_Toc470164358"/>
      <w:bookmarkStart w:id="4289" w:name="_Toc470164940"/>
      <w:bookmarkStart w:id="4290" w:name="_Toc475715552"/>
      <w:bookmarkStart w:id="4291" w:name="_Toc479349350"/>
      <w:bookmarkStart w:id="4292" w:name="_Toc479354432"/>
      <w:r w:rsidRPr="00357143">
        <w:lastRenderedPageBreak/>
        <w:t>D.12.</w:t>
      </w:r>
      <w:r w:rsidR="008E1C45" w:rsidRPr="00357143">
        <w:t>8</w:t>
      </w:r>
      <w:r w:rsidRPr="00357143">
        <w:tab/>
        <w:t xml:space="preserve">Resource </w:t>
      </w:r>
      <w:r w:rsidRPr="00357143">
        <w:rPr>
          <w:i/>
        </w:rPr>
        <w:t>cmdhBuffer</w:t>
      </w:r>
      <w:bookmarkEnd w:id="4283"/>
      <w:bookmarkEnd w:id="4284"/>
      <w:bookmarkEnd w:id="4285"/>
      <w:bookmarkEnd w:id="4286"/>
      <w:bookmarkEnd w:id="4287"/>
      <w:bookmarkEnd w:id="4288"/>
      <w:bookmarkEnd w:id="4289"/>
      <w:bookmarkEnd w:id="4290"/>
      <w:bookmarkEnd w:id="4291"/>
      <w:bookmarkEnd w:id="4292"/>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4" type="#_x0000_t75" style="width:230.25pt;height:259.45pt" o:ole="">
            <v:imagedata r:id="rId260" o:title=""/>
          </v:shape>
          <o:OLEObject Type="Embed" ProgID="Visio.Drawing.11" ShapeID="_x0000_i1154" DrawAspect="Content" ObjectID="_1554899264" r:id="rId261"/>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4293" w:name="_Toc445303090"/>
      <w:bookmarkStart w:id="4294" w:name="_Toc445390257"/>
      <w:bookmarkStart w:id="4295" w:name="_Toc447043342"/>
      <w:bookmarkStart w:id="4296" w:name="_Toc457494099"/>
      <w:bookmarkStart w:id="4297" w:name="_Toc459977198"/>
      <w:bookmarkStart w:id="4298" w:name="_Toc470164359"/>
      <w:bookmarkStart w:id="4299" w:name="_Toc470164941"/>
      <w:bookmarkStart w:id="4300" w:name="_Toc475715553"/>
      <w:bookmarkStart w:id="4301" w:name="_Toc479349351"/>
      <w:bookmarkStart w:id="4302" w:name="_Toc479354433"/>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293"/>
      <w:bookmarkEnd w:id="4294"/>
      <w:bookmarkEnd w:id="4295"/>
      <w:bookmarkEnd w:id="4296"/>
      <w:bookmarkEnd w:id="4297"/>
      <w:bookmarkEnd w:id="4298"/>
      <w:bookmarkEnd w:id="4299"/>
      <w:bookmarkEnd w:id="4300"/>
      <w:bookmarkEnd w:id="4301"/>
      <w:bookmarkEnd w:id="4302"/>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223920" w:rsidRDefault="00340FF7" w:rsidP="00223920">
      <w:pPr>
        <w:pStyle w:val="BN"/>
        <w:numPr>
          <w:ilvl w:val="0"/>
          <w:numId w:val="15"/>
        </w:numPr>
      </w:pPr>
      <w:r w:rsidRPr="00357143">
        <w:t>Definition or assignment of CSE-ID name that may be unique in the node hosting the CSE to be instantiated.</w:t>
      </w:r>
    </w:p>
    <w:p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rsidR="00223920" w:rsidRDefault="00340FF7" w:rsidP="00223920">
      <w:pPr>
        <w:pStyle w:val="BN"/>
        <w:numPr>
          <w:ilvl w:val="0"/>
          <w:numId w:val="15"/>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4303" w:name="_Toc445303091"/>
      <w:bookmarkStart w:id="4304" w:name="_Toc445390258"/>
      <w:bookmarkStart w:id="4305" w:name="_Toc447043343"/>
      <w:bookmarkStart w:id="4306" w:name="_Toc457494100"/>
      <w:bookmarkStart w:id="4307" w:name="_Toc459977199"/>
      <w:bookmarkStart w:id="4308" w:name="_Toc470164360"/>
      <w:bookmarkStart w:id="4309" w:name="_Toc470164942"/>
      <w:bookmarkStart w:id="4310" w:name="_Toc475715554"/>
      <w:bookmarkStart w:id="4311" w:name="_Toc479349352"/>
      <w:bookmarkStart w:id="4312" w:name="_Toc479354434"/>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303"/>
      <w:bookmarkEnd w:id="4304"/>
      <w:bookmarkEnd w:id="4305"/>
      <w:bookmarkEnd w:id="4306"/>
      <w:bookmarkEnd w:id="4307"/>
      <w:bookmarkEnd w:id="4308"/>
      <w:bookmarkEnd w:id="4309"/>
      <w:bookmarkEnd w:id="4310"/>
      <w:bookmarkEnd w:id="4311"/>
      <w:bookmarkEnd w:id="4312"/>
    </w:p>
    <w:p w:rsidR="008D6502" w:rsidRPr="00357143" w:rsidRDefault="00DC3FA1" w:rsidP="00024EA3">
      <w:pPr>
        <w:pStyle w:val="1"/>
      </w:pPr>
      <w:bookmarkStart w:id="4313" w:name="_Toc445303092"/>
      <w:bookmarkStart w:id="4314" w:name="_Toc445390259"/>
      <w:bookmarkStart w:id="4315" w:name="_Toc447043344"/>
      <w:bookmarkStart w:id="4316" w:name="_Toc457494101"/>
      <w:bookmarkStart w:id="4317" w:name="_Toc459977200"/>
      <w:bookmarkStart w:id="4318" w:name="_Toc470164361"/>
      <w:bookmarkStart w:id="4319" w:name="_Toc470164943"/>
      <w:bookmarkStart w:id="4320" w:name="_Toc475715555"/>
      <w:bookmarkStart w:id="4321" w:name="_Toc479349353"/>
      <w:bookmarkStart w:id="4322" w:name="_Toc479354435"/>
      <w:r w:rsidRPr="00357143">
        <w:t>F</w:t>
      </w:r>
      <w:r w:rsidR="008D6502" w:rsidRPr="00357143">
        <w:t>.1</w:t>
      </w:r>
      <w:r w:rsidR="009E4400" w:rsidRPr="00357143">
        <w:tab/>
      </w:r>
      <w:r w:rsidR="008D6502" w:rsidRPr="00357143">
        <w:t>Introduction</w:t>
      </w:r>
      <w:bookmarkEnd w:id="4313"/>
      <w:bookmarkEnd w:id="4314"/>
      <w:bookmarkEnd w:id="4315"/>
      <w:bookmarkEnd w:id="4316"/>
      <w:bookmarkEnd w:id="4317"/>
      <w:bookmarkEnd w:id="4318"/>
      <w:bookmarkEnd w:id="4319"/>
      <w:bookmarkEnd w:id="4320"/>
      <w:bookmarkEnd w:id="4321"/>
      <w:bookmarkEnd w:id="4322"/>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4323" w:name="_Toc445303093"/>
      <w:bookmarkStart w:id="4324" w:name="_Toc445390260"/>
      <w:bookmarkStart w:id="4325" w:name="_Toc447043345"/>
      <w:bookmarkStart w:id="4326" w:name="_Toc457494102"/>
      <w:bookmarkStart w:id="4327" w:name="_Toc459977201"/>
      <w:bookmarkStart w:id="4328" w:name="_Toc470164362"/>
      <w:bookmarkStart w:id="4329" w:name="_Toc470164944"/>
      <w:bookmarkStart w:id="4330" w:name="_Toc475715556"/>
      <w:bookmarkStart w:id="4331" w:name="_Toc479349354"/>
      <w:bookmarkStart w:id="4332" w:name="_Toc479354436"/>
      <w:r w:rsidRPr="00357143">
        <w:t>F</w:t>
      </w:r>
      <w:r w:rsidR="008D6502" w:rsidRPr="00357143">
        <w:t>.2</w:t>
      </w:r>
      <w:r w:rsidR="009E4400" w:rsidRPr="00357143">
        <w:tab/>
      </w:r>
      <w:r w:rsidR="008D6502" w:rsidRPr="00357143">
        <w:t>Interworking with non-oneM2M solutions through specialized interworking applications</w:t>
      </w:r>
      <w:bookmarkEnd w:id="4323"/>
      <w:bookmarkEnd w:id="4324"/>
      <w:bookmarkEnd w:id="4325"/>
      <w:bookmarkEnd w:id="4326"/>
      <w:bookmarkEnd w:id="4327"/>
      <w:bookmarkEnd w:id="4328"/>
      <w:bookmarkEnd w:id="4329"/>
      <w:bookmarkEnd w:id="4330"/>
      <w:bookmarkEnd w:id="4331"/>
      <w:bookmarkEnd w:id="4332"/>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3B1B55" w:rsidP="006B3F01">
      <w:pPr>
        <w:pStyle w:val="FL"/>
      </w:pPr>
      <w:r w:rsidRPr="003B1B55">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F7397E" w:rsidRDefault="00F7397E"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F7397E" w:rsidRDefault="00F7397E"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F7397E" w:rsidRDefault="00F7397E"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F7397E" w:rsidRDefault="00F7397E"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F7397E" w:rsidRDefault="00F7397E"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F7397E" w:rsidRDefault="00F7397E"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F7397E" w:rsidRDefault="00F7397E"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F7397E" w:rsidRDefault="00F7397E"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F7397E" w:rsidRDefault="00F7397E"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F7397E" w:rsidRDefault="00F7397E"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F7397E" w:rsidRDefault="00F7397E"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3B1B55">
        <w:rPr>
          <w:noProof/>
          <w:lang w:eastAsia="en-GB"/>
        </w:rPr>
      </w:r>
      <w:r>
        <w:rPr>
          <w:noProof/>
          <w:lang w:eastAsia="en-GB"/>
        </w:rPr>
        <w:pict>
          <v:rect id="AutoShape 6" o:spid="_x0000_s1415"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3B1B55" w:rsidP="006B3F01">
      <w:pPr>
        <w:pStyle w:val="FL"/>
      </w:pPr>
      <w:r w:rsidRPr="003B1B55">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F7397E"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F7397E" w:rsidRPr="00873158" w:rsidRDefault="00F7397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3B1B55">
        <w:rPr>
          <w:noProof/>
          <w:lang w:eastAsia="en-GB"/>
        </w:rPr>
      </w:r>
      <w:r>
        <w:rPr>
          <w:noProof/>
          <w:lang w:eastAsia="en-GB"/>
        </w:rPr>
        <w:pict>
          <v:rect id="AutoShape 7" o:spid="_x0000_s1414"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3B1B55" w:rsidP="00E163FB">
      <w:pPr>
        <w:pStyle w:val="FL"/>
      </w:pPr>
      <w:r w:rsidRPr="003B1B55">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F7397E" w:rsidRPr="008B56EB" w:rsidRDefault="00F7397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F7397E" w:rsidRPr="008B56EB" w:rsidRDefault="00F7397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F7397E" w:rsidRPr="008B56EB" w:rsidRDefault="00F7397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F7397E" w:rsidRPr="00E4559F" w:rsidRDefault="00F7397E" w:rsidP="001C13B4">
                    <w:pPr>
                      <w:spacing w:after="0"/>
                      <w:rPr>
                        <w:rFonts w:ascii="Calibri" w:hAnsi="Calibri" w:cs="Calibri"/>
                        <w:color w:val="000000"/>
                      </w:rPr>
                    </w:pPr>
                    <w:r>
                      <w:rPr>
                        <w:rFonts w:ascii="Calibri" w:hAnsi="Calibri" w:cs="Calibri"/>
                        <w:color w:val="000000"/>
                      </w:rPr>
                      <w:t>specific</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 xml:space="preserve">Data model </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F7397E" w:rsidRPr="00E4559F" w:rsidRDefault="00F7397E" w:rsidP="001C13B4">
                    <w:pPr>
                      <w:spacing w:after="0"/>
                      <w:rPr>
                        <w:rFonts w:ascii="Calibri" w:hAnsi="Calibri" w:cs="Calibri"/>
                        <w:color w:val="000000"/>
                      </w:rPr>
                    </w:pPr>
                    <w:r w:rsidRPr="00E4559F">
                      <w:rPr>
                        <w:rFonts w:ascii="Calibri" w:hAnsi="Calibri" w:cs="Calibri"/>
                        <w:color w:val="000000"/>
                      </w:rPr>
                      <w:t xml:space="preserve">Common </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 xml:space="preserve">Data model </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3B1B55">
        <w:rPr>
          <w:noProof/>
          <w:lang w:eastAsia="en-GB"/>
        </w:rPr>
      </w:r>
      <w:r>
        <w:rPr>
          <w:noProof/>
          <w:lang w:eastAsia="en-GB"/>
        </w:rPr>
        <w:pict>
          <v:rect id="AutoShape 8" o:spid="_x0000_s1413"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223920" w:rsidRDefault="004B08FC" w:rsidP="00223920">
      <w:pPr>
        <w:pStyle w:val="BN"/>
        <w:numPr>
          <w:ilvl w:val="0"/>
          <w:numId w:val="14"/>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223920" w:rsidRDefault="004B08FC" w:rsidP="00223920">
      <w:pPr>
        <w:pStyle w:val="BN"/>
        <w:numPr>
          <w:ilvl w:val="0"/>
          <w:numId w:val="14"/>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4333" w:name="_Toc445303094"/>
      <w:bookmarkStart w:id="4334" w:name="_Toc445390261"/>
      <w:bookmarkStart w:id="4335" w:name="_Toc447043346"/>
      <w:bookmarkStart w:id="4336" w:name="_Toc457494103"/>
      <w:bookmarkStart w:id="4337" w:name="_Toc459977202"/>
      <w:bookmarkStart w:id="4338" w:name="_Toc470164363"/>
      <w:bookmarkStart w:id="4339" w:name="_Toc470164945"/>
      <w:bookmarkStart w:id="4340" w:name="_Toc475715557"/>
      <w:bookmarkStart w:id="4341" w:name="_Toc479349355"/>
      <w:bookmarkStart w:id="4342" w:name="_Toc479354437"/>
      <w:r w:rsidRPr="00357143">
        <w:t>F</w:t>
      </w:r>
      <w:r w:rsidR="004B08FC" w:rsidRPr="00357143">
        <w:t>.3</w:t>
      </w:r>
      <w:r w:rsidR="009E4400" w:rsidRPr="00357143">
        <w:tab/>
      </w:r>
      <w:r w:rsidR="004B08FC" w:rsidRPr="00357143">
        <w:t>Interworking versus integration of non-oneM2M solutions</w:t>
      </w:r>
      <w:bookmarkEnd w:id="4333"/>
      <w:bookmarkEnd w:id="4334"/>
      <w:bookmarkEnd w:id="4335"/>
      <w:bookmarkEnd w:id="4336"/>
      <w:bookmarkEnd w:id="4337"/>
      <w:bookmarkEnd w:id="4338"/>
      <w:bookmarkEnd w:id="4339"/>
      <w:bookmarkEnd w:id="4340"/>
      <w:bookmarkEnd w:id="4341"/>
      <w:bookmarkEnd w:id="4342"/>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4343" w:name="_Toc445303095"/>
      <w:bookmarkStart w:id="4344" w:name="_Toc445390262"/>
      <w:bookmarkStart w:id="4345" w:name="_Toc447043347"/>
      <w:bookmarkStart w:id="4346" w:name="_Toc457494104"/>
      <w:bookmarkStart w:id="4347" w:name="_Toc459977203"/>
      <w:bookmarkStart w:id="4348" w:name="_Toc470164364"/>
      <w:bookmarkStart w:id="4349" w:name="_Toc470164946"/>
      <w:bookmarkStart w:id="4350" w:name="_Toc475715558"/>
      <w:bookmarkStart w:id="4351" w:name="_Toc479349356"/>
      <w:bookmarkStart w:id="4352" w:name="_Toc47935443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343"/>
      <w:bookmarkEnd w:id="4344"/>
      <w:bookmarkEnd w:id="4345"/>
      <w:bookmarkEnd w:id="4346"/>
      <w:bookmarkEnd w:id="4347"/>
      <w:bookmarkEnd w:id="4348"/>
      <w:bookmarkEnd w:id="4349"/>
      <w:bookmarkEnd w:id="4350"/>
      <w:bookmarkEnd w:id="4351"/>
      <w:bookmarkEnd w:id="4352"/>
    </w:p>
    <w:p w:rsidR="00DA7DEE" w:rsidRPr="00357143" w:rsidRDefault="00DA7DEE" w:rsidP="00DA7DEE">
      <w:pPr>
        <w:pStyle w:val="2"/>
      </w:pPr>
      <w:bookmarkStart w:id="4353" w:name="_Toc447043348"/>
      <w:bookmarkStart w:id="4354" w:name="_Toc457494105"/>
      <w:bookmarkStart w:id="4355" w:name="_Toc459977204"/>
      <w:bookmarkStart w:id="4356" w:name="_Toc470164365"/>
      <w:bookmarkStart w:id="4357" w:name="_Toc470164947"/>
      <w:bookmarkStart w:id="4358" w:name="_Toc475715559"/>
      <w:bookmarkStart w:id="4359" w:name="_Toc479349357"/>
      <w:bookmarkStart w:id="4360" w:name="_Toc479354439"/>
      <w:r w:rsidRPr="00357143">
        <w:rPr>
          <w:rFonts w:hint="eastAsia"/>
        </w:rPr>
        <w:t>F.4.0</w:t>
      </w:r>
      <w:r w:rsidRPr="00357143">
        <w:rPr>
          <w:rFonts w:hint="eastAsia"/>
        </w:rPr>
        <w:tab/>
        <w:t>Overview</w:t>
      </w:r>
      <w:bookmarkEnd w:id="4353"/>
      <w:bookmarkEnd w:id="4354"/>
      <w:bookmarkEnd w:id="4355"/>
      <w:bookmarkEnd w:id="4356"/>
      <w:bookmarkEnd w:id="4357"/>
      <w:bookmarkEnd w:id="4358"/>
      <w:bookmarkEnd w:id="4359"/>
      <w:bookmarkEnd w:id="4360"/>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3B1B55" w:rsidP="006B3F01">
      <w:pPr>
        <w:pStyle w:val="FL"/>
      </w:pPr>
      <w:r w:rsidRPr="003B1B55">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F7397E" w:rsidRPr="002B1E32" w:rsidRDefault="00F7397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F7397E" w:rsidRPr="002B1E32" w:rsidRDefault="00F7397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3B1B55">
        <w:rPr>
          <w:noProof/>
          <w:lang w:eastAsia="en-GB"/>
        </w:rPr>
      </w:r>
      <w:r>
        <w:rPr>
          <w:noProof/>
          <w:lang w:eastAsia="en-GB"/>
        </w:rPr>
        <w:pict>
          <v:rect id="AutoShape 9" o:spid="_x0000_s1412"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4361" w:name="_Toc445303096"/>
      <w:bookmarkStart w:id="4362" w:name="_Toc445390263"/>
      <w:bookmarkStart w:id="4363" w:name="_Toc447043349"/>
      <w:bookmarkStart w:id="4364" w:name="_Toc457494106"/>
      <w:bookmarkStart w:id="4365" w:name="_Toc459977205"/>
      <w:bookmarkStart w:id="4366" w:name="_Toc470164366"/>
      <w:bookmarkStart w:id="4367" w:name="_Toc470164948"/>
      <w:bookmarkStart w:id="4368" w:name="_Toc475715560"/>
      <w:bookmarkStart w:id="4369" w:name="_Toc479349358"/>
      <w:bookmarkStart w:id="4370" w:name="_Toc479354440"/>
      <w:r w:rsidRPr="00357143">
        <w:t>F</w:t>
      </w:r>
      <w:r w:rsidR="00DC3FA1" w:rsidRPr="00357143">
        <w:t>.4.1</w:t>
      </w:r>
      <w:r w:rsidR="009E4400" w:rsidRPr="00357143">
        <w:tab/>
      </w:r>
      <w:r w:rsidR="00DC3FA1" w:rsidRPr="00357143">
        <w:t>Responsibilities of Interworking Proxy Application Entity (IPE)</w:t>
      </w:r>
      <w:bookmarkEnd w:id="4361"/>
      <w:bookmarkEnd w:id="4362"/>
      <w:bookmarkEnd w:id="4363"/>
      <w:bookmarkEnd w:id="4364"/>
      <w:bookmarkEnd w:id="4365"/>
      <w:bookmarkEnd w:id="4366"/>
      <w:bookmarkEnd w:id="4367"/>
      <w:bookmarkEnd w:id="4368"/>
      <w:bookmarkEnd w:id="4369"/>
      <w:bookmarkEnd w:id="4370"/>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4371" w:name="_Toc479354441"/>
      <w:bookmarkStart w:id="4372" w:name="_Toc445303097"/>
      <w:bookmarkStart w:id="4373" w:name="_Toc445390264"/>
      <w:bookmarkStart w:id="4374" w:name="_Toc447043350"/>
      <w:bookmarkStart w:id="4375" w:name="_Toc457494107"/>
      <w:bookmarkStart w:id="4376" w:name="_Toc459977206"/>
      <w:bookmarkStart w:id="4377" w:name="_Toc470164367"/>
      <w:bookmarkStart w:id="4378" w:name="_Toc470164949"/>
      <w:bookmarkStart w:id="4379" w:name="_Toc475715561"/>
      <w:bookmarkStart w:id="4380" w:name="_Toc479349359"/>
      <w:r w:rsidRPr="00357143">
        <w:lastRenderedPageBreak/>
        <w:t>Annex G:</w:t>
      </w:r>
      <w:r w:rsidRPr="00357143">
        <w:br/>
      </w:r>
      <w:r w:rsidRPr="00357143">
        <w:rPr>
          <w:rFonts w:hint="eastAsia"/>
        </w:rPr>
        <w:t>Void</w:t>
      </w:r>
      <w:bookmarkEnd w:id="4371"/>
      <w:bookmarkEnd w:id="4372"/>
      <w:bookmarkEnd w:id="4373"/>
      <w:bookmarkEnd w:id="4374"/>
      <w:bookmarkEnd w:id="4375"/>
      <w:bookmarkEnd w:id="4376"/>
      <w:bookmarkEnd w:id="4377"/>
      <w:bookmarkEnd w:id="4378"/>
      <w:bookmarkEnd w:id="4379"/>
      <w:bookmarkEnd w:id="4380"/>
      <w:r w:rsidR="00573E48" w:rsidRPr="00357143">
        <w:br/>
      </w:r>
    </w:p>
    <w:p w:rsidR="002E56F2" w:rsidRPr="00357143" w:rsidRDefault="006B3F01" w:rsidP="00DF4D9B">
      <w:pPr>
        <w:pStyle w:val="8"/>
      </w:pPr>
      <w:r w:rsidRPr="00357143">
        <w:br w:type="page"/>
      </w:r>
      <w:bookmarkStart w:id="4381" w:name="_Toc445303098"/>
      <w:bookmarkStart w:id="4382" w:name="_Toc445390265"/>
      <w:bookmarkStart w:id="4383" w:name="_Toc447043351"/>
      <w:bookmarkStart w:id="4384" w:name="_Toc457494108"/>
      <w:bookmarkStart w:id="4385" w:name="_Toc459977207"/>
      <w:bookmarkStart w:id="4386" w:name="_Toc470164368"/>
      <w:bookmarkStart w:id="4387" w:name="_Toc470164950"/>
      <w:bookmarkStart w:id="4388" w:name="_Toc475715562"/>
      <w:bookmarkStart w:id="4389" w:name="_Toc479349360"/>
      <w:bookmarkStart w:id="4390" w:name="_Toc479354442"/>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381"/>
      <w:bookmarkEnd w:id="4382"/>
      <w:bookmarkEnd w:id="4383"/>
      <w:bookmarkEnd w:id="4384"/>
      <w:bookmarkEnd w:id="4385"/>
      <w:bookmarkEnd w:id="4386"/>
      <w:bookmarkEnd w:id="4387"/>
      <w:bookmarkEnd w:id="4388"/>
      <w:bookmarkEnd w:id="4389"/>
      <w:bookmarkEnd w:id="4390"/>
    </w:p>
    <w:p w:rsidR="002E56F2" w:rsidRPr="00357143" w:rsidRDefault="00340FF7" w:rsidP="00DF4D9B">
      <w:pPr>
        <w:pStyle w:val="1"/>
      </w:pPr>
      <w:bookmarkStart w:id="4391" w:name="_Toc445303099"/>
      <w:bookmarkStart w:id="4392" w:name="_Toc445390266"/>
      <w:bookmarkStart w:id="4393" w:name="_Toc447043352"/>
      <w:bookmarkStart w:id="4394" w:name="_Toc457494109"/>
      <w:bookmarkStart w:id="4395" w:name="_Toc459977208"/>
      <w:bookmarkStart w:id="4396" w:name="_Toc470164369"/>
      <w:bookmarkStart w:id="4397" w:name="_Toc470164951"/>
      <w:bookmarkStart w:id="4398" w:name="_Toc475715563"/>
      <w:bookmarkStart w:id="4399" w:name="_Toc479349361"/>
      <w:bookmarkStart w:id="4400" w:name="_Toc479354443"/>
      <w:r w:rsidRPr="00357143">
        <w:t>H</w:t>
      </w:r>
      <w:r w:rsidR="006B3F01" w:rsidRPr="00357143">
        <w:t>.1</w:t>
      </w:r>
      <w:r w:rsidR="002E56F2" w:rsidRPr="00357143">
        <w:tab/>
        <w:t>Overview of Object Identifier</w:t>
      </w:r>
      <w:bookmarkEnd w:id="4391"/>
      <w:bookmarkEnd w:id="4392"/>
      <w:bookmarkEnd w:id="4393"/>
      <w:bookmarkEnd w:id="4394"/>
      <w:bookmarkEnd w:id="4395"/>
      <w:bookmarkEnd w:id="4396"/>
      <w:bookmarkEnd w:id="4397"/>
      <w:bookmarkEnd w:id="4398"/>
      <w:bookmarkEnd w:id="4399"/>
      <w:bookmarkEnd w:id="4400"/>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3B1B55" w:rsidRPr="00357143">
        <w:fldChar w:fldCharType="begin"/>
      </w:r>
      <w:r w:rsidR="00DF4D9B" w:rsidRPr="00357143">
        <w:instrText xml:space="preserve"> REF REF_ITU_TX660 \h </w:instrText>
      </w:r>
      <w:r w:rsidR="003B1B55" w:rsidRPr="00357143">
        <w:fldChar w:fldCharType="separate"/>
      </w:r>
      <w:r w:rsidR="001C37F9" w:rsidRPr="00357143">
        <w:t>i.</w:t>
      </w:r>
      <w:r w:rsidR="001C37F9">
        <w:rPr>
          <w:noProof/>
        </w:rPr>
        <w:t>24</w:t>
      </w:r>
      <w:r w:rsidR="003B1B55"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5" type="#_x0000_t75" style="width:452.4pt;height:199.7pt" o:ole="">
            <v:imagedata r:id="rId262" o:title=""/>
          </v:shape>
          <o:OLEObject Type="Embed" ProgID="Visio.Drawing.11" ShapeID="_x0000_i1155" DrawAspect="Content" ObjectID="_1554899265" r:id="rId263"/>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4401" w:name="_Toc445303100"/>
      <w:bookmarkStart w:id="4402" w:name="_Toc445390267"/>
      <w:bookmarkStart w:id="4403" w:name="_Toc447043353"/>
      <w:bookmarkStart w:id="4404" w:name="_Toc457494110"/>
      <w:bookmarkStart w:id="4405" w:name="_Toc459977209"/>
      <w:bookmarkStart w:id="4406" w:name="_Toc470164370"/>
      <w:bookmarkStart w:id="4407" w:name="_Toc470164952"/>
      <w:bookmarkStart w:id="4408" w:name="_Toc475715564"/>
      <w:bookmarkStart w:id="4409" w:name="_Toc479349362"/>
      <w:bookmarkStart w:id="4410" w:name="_Toc479354444"/>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4401"/>
      <w:bookmarkEnd w:id="4402"/>
      <w:bookmarkEnd w:id="4403"/>
      <w:bookmarkEnd w:id="4404"/>
      <w:bookmarkEnd w:id="4405"/>
      <w:bookmarkEnd w:id="4406"/>
      <w:bookmarkEnd w:id="4407"/>
      <w:bookmarkEnd w:id="4408"/>
      <w:bookmarkEnd w:id="4409"/>
      <w:bookmarkEnd w:id="4410"/>
    </w:p>
    <w:p w:rsidR="00DA7DEE" w:rsidRPr="00357143" w:rsidRDefault="00DA7DEE" w:rsidP="00DA7DEE">
      <w:pPr>
        <w:pStyle w:val="2"/>
      </w:pPr>
      <w:bookmarkStart w:id="4411" w:name="_Toc447043354"/>
      <w:bookmarkStart w:id="4412" w:name="_Toc457494111"/>
      <w:bookmarkStart w:id="4413" w:name="_Toc459977210"/>
      <w:bookmarkStart w:id="4414" w:name="_Toc470164371"/>
      <w:bookmarkStart w:id="4415" w:name="_Toc470164953"/>
      <w:bookmarkStart w:id="4416" w:name="_Toc475715565"/>
      <w:bookmarkStart w:id="4417" w:name="_Toc479349363"/>
      <w:bookmarkStart w:id="4418" w:name="_Toc479354445"/>
      <w:r w:rsidRPr="00357143">
        <w:rPr>
          <w:rFonts w:hint="eastAsia"/>
        </w:rPr>
        <w:t>H.2.0</w:t>
      </w:r>
      <w:r w:rsidRPr="00357143">
        <w:rPr>
          <w:rFonts w:hint="eastAsia"/>
        </w:rPr>
        <w:tab/>
        <w:t>Overview</w:t>
      </w:r>
      <w:bookmarkEnd w:id="4411"/>
      <w:bookmarkEnd w:id="4412"/>
      <w:bookmarkEnd w:id="4413"/>
      <w:bookmarkEnd w:id="4414"/>
      <w:bookmarkEnd w:id="4415"/>
      <w:bookmarkEnd w:id="4416"/>
      <w:bookmarkEnd w:id="4417"/>
      <w:bookmarkEnd w:id="4418"/>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6" type="#_x0000_t75" style="width:382.4pt;height:80.85pt" o:ole="">
            <v:imagedata r:id="rId264" o:title=""/>
          </v:shape>
          <o:OLEObject Type="Embed" ProgID="Visio.Drawing.11" ShapeID="_x0000_i1156" DrawAspect="Content" ObjectID="_1554899266" r:id="rId265"/>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4419" w:name="_Toc445303101"/>
      <w:bookmarkStart w:id="4420" w:name="_Toc445390268"/>
      <w:bookmarkStart w:id="4421" w:name="_Toc447043355"/>
      <w:bookmarkStart w:id="4422" w:name="_Toc457494112"/>
      <w:bookmarkStart w:id="4423" w:name="_Toc459977211"/>
      <w:bookmarkStart w:id="4424" w:name="_Toc470164372"/>
      <w:bookmarkStart w:id="4425" w:name="_Toc470164954"/>
      <w:bookmarkStart w:id="4426" w:name="_Toc475715566"/>
      <w:bookmarkStart w:id="4427" w:name="_Toc479349364"/>
      <w:bookmarkStart w:id="4428" w:name="_Toc47935444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419"/>
      <w:bookmarkEnd w:id="4420"/>
      <w:bookmarkEnd w:id="4421"/>
      <w:bookmarkEnd w:id="4422"/>
      <w:bookmarkEnd w:id="4423"/>
      <w:bookmarkEnd w:id="4424"/>
      <w:bookmarkEnd w:id="4425"/>
      <w:bookmarkEnd w:id="4426"/>
      <w:bookmarkEnd w:id="4427"/>
      <w:bookmarkEnd w:id="4428"/>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4429" w:name="_Toc445303102"/>
      <w:bookmarkStart w:id="4430" w:name="_Toc445390269"/>
      <w:bookmarkStart w:id="4431" w:name="_Toc447043356"/>
      <w:bookmarkStart w:id="4432" w:name="_Toc457494113"/>
      <w:bookmarkStart w:id="4433" w:name="_Toc459977212"/>
      <w:bookmarkStart w:id="4434" w:name="_Toc470164373"/>
      <w:bookmarkStart w:id="4435" w:name="_Toc470164955"/>
      <w:bookmarkStart w:id="4436" w:name="_Toc475715567"/>
      <w:bookmarkStart w:id="4437" w:name="_Toc479349365"/>
      <w:bookmarkStart w:id="4438" w:name="_Toc479354447"/>
      <w:r w:rsidRPr="00357143">
        <w:t>H</w:t>
      </w:r>
      <w:r w:rsidR="007A6AEA" w:rsidRPr="00357143">
        <w:t>.2.2</w:t>
      </w:r>
      <w:r w:rsidR="007A6AEA" w:rsidRPr="00357143">
        <w:tab/>
        <w:t xml:space="preserve">Manufacturer ID </w:t>
      </w:r>
      <w:r w:rsidR="00DB546B" w:rsidRPr="00357143">
        <w:t>-</w:t>
      </w:r>
      <w:r w:rsidR="007A6AEA" w:rsidRPr="00357143">
        <w:t xml:space="preserve"> (x)</w:t>
      </w:r>
      <w:bookmarkEnd w:id="4429"/>
      <w:bookmarkEnd w:id="4430"/>
      <w:bookmarkEnd w:id="4431"/>
      <w:bookmarkEnd w:id="4432"/>
      <w:bookmarkEnd w:id="4433"/>
      <w:bookmarkEnd w:id="4434"/>
      <w:bookmarkEnd w:id="4435"/>
      <w:bookmarkEnd w:id="4436"/>
      <w:bookmarkEnd w:id="4437"/>
      <w:bookmarkEnd w:id="4438"/>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4439" w:name="_Toc445303103"/>
      <w:bookmarkStart w:id="4440" w:name="_Toc445390270"/>
      <w:bookmarkStart w:id="4441" w:name="_Toc447043357"/>
      <w:bookmarkStart w:id="4442" w:name="_Toc457494114"/>
      <w:bookmarkStart w:id="4443" w:name="_Toc459977213"/>
      <w:bookmarkStart w:id="4444" w:name="_Toc470164374"/>
      <w:bookmarkStart w:id="4445" w:name="_Toc470164956"/>
      <w:bookmarkStart w:id="4446" w:name="_Toc475715568"/>
      <w:bookmarkStart w:id="4447" w:name="_Toc479349366"/>
      <w:bookmarkStart w:id="4448" w:name="_Toc479354448"/>
      <w:r w:rsidRPr="00357143">
        <w:t>H</w:t>
      </w:r>
      <w:r w:rsidR="006B3F01" w:rsidRPr="00357143">
        <w:t>.2.3</w:t>
      </w:r>
      <w:r w:rsidR="007A6AEA" w:rsidRPr="00357143">
        <w:tab/>
        <w:t xml:space="preserve">Model ID </w:t>
      </w:r>
      <w:r w:rsidR="00DB546B" w:rsidRPr="00357143">
        <w:t>-</w:t>
      </w:r>
      <w:r w:rsidR="007A6AEA" w:rsidRPr="00357143">
        <w:t xml:space="preserve"> (y)</w:t>
      </w:r>
      <w:bookmarkEnd w:id="4439"/>
      <w:bookmarkEnd w:id="4440"/>
      <w:bookmarkEnd w:id="4441"/>
      <w:bookmarkEnd w:id="4442"/>
      <w:bookmarkEnd w:id="4443"/>
      <w:bookmarkEnd w:id="4444"/>
      <w:bookmarkEnd w:id="4445"/>
      <w:bookmarkEnd w:id="4446"/>
      <w:bookmarkEnd w:id="4447"/>
      <w:bookmarkEnd w:id="4448"/>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4449" w:name="_Toc445303104"/>
      <w:bookmarkStart w:id="4450" w:name="_Toc445390271"/>
      <w:bookmarkStart w:id="4451" w:name="_Toc447043358"/>
      <w:bookmarkStart w:id="4452" w:name="_Toc457494115"/>
      <w:bookmarkStart w:id="4453" w:name="_Toc459977214"/>
      <w:bookmarkStart w:id="4454" w:name="_Toc470164375"/>
      <w:bookmarkStart w:id="4455" w:name="_Toc470164957"/>
      <w:bookmarkStart w:id="4456" w:name="_Toc475715569"/>
      <w:bookmarkStart w:id="4457" w:name="_Toc479349367"/>
      <w:bookmarkStart w:id="4458" w:name="_Toc479354449"/>
      <w:r w:rsidRPr="00357143">
        <w:t>H</w:t>
      </w:r>
      <w:r w:rsidR="006B3F01" w:rsidRPr="00357143">
        <w:t>.2.4</w:t>
      </w:r>
      <w:r w:rsidR="007A6AEA" w:rsidRPr="00357143">
        <w:tab/>
        <w:t xml:space="preserve">Serial Number ID </w:t>
      </w:r>
      <w:r w:rsidR="00DB546B" w:rsidRPr="00357143">
        <w:t>-</w:t>
      </w:r>
      <w:r w:rsidR="007A6AEA" w:rsidRPr="00357143">
        <w:t xml:space="preserve"> (z)</w:t>
      </w:r>
      <w:bookmarkEnd w:id="4449"/>
      <w:bookmarkEnd w:id="4450"/>
      <w:bookmarkEnd w:id="4451"/>
      <w:bookmarkEnd w:id="4452"/>
      <w:bookmarkEnd w:id="4453"/>
      <w:bookmarkEnd w:id="4454"/>
      <w:bookmarkEnd w:id="4455"/>
      <w:bookmarkEnd w:id="4456"/>
      <w:bookmarkEnd w:id="4457"/>
      <w:bookmarkEnd w:id="4458"/>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4459" w:name="_Toc445303105"/>
      <w:bookmarkStart w:id="4460" w:name="_Toc445390272"/>
      <w:bookmarkStart w:id="4461" w:name="_Toc447043359"/>
      <w:bookmarkStart w:id="4462" w:name="_Toc457494116"/>
      <w:bookmarkStart w:id="4463" w:name="_Toc459977215"/>
      <w:bookmarkStart w:id="4464" w:name="_Toc470164376"/>
      <w:bookmarkStart w:id="4465" w:name="_Toc470164958"/>
      <w:bookmarkStart w:id="4466" w:name="_Toc475715570"/>
      <w:bookmarkStart w:id="4467" w:name="_Toc479349368"/>
      <w:bookmarkStart w:id="4468" w:name="_Toc479354450"/>
      <w:r w:rsidRPr="00357143">
        <w:t>H</w:t>
      </w:r>
      <w:r w:rsidR="006B3F01" w:rsidRPr="00357143">
        <w:t>.2.5</w:t>
      </w:r>
      <w:r w:rsidR="007A6AEA" w:rsidRPr="00357143">
        <w:tab/>
        <w:t xml:space="preserve">Expanded ID </w:t>
      </w:r>
      <w:r w:rsidR="00DB546B" w:rsidRPr="00357143">
        <w:t>-</w:t>
      </w:r>
      <w:r w:rsidR="007A6AEA" w:rsidRPr="00357143">
        <w:t xml:space="preserve"> (a)</w:t>
      </w:r>
      <w:bookmarkEnd w:id="4459"/>
      <w:bookmarkEnd w:id="4460"/>
      <w:bookmarkEnd w:id="4461"/>
      <w:bookmarkEnd w:id="4462"/>
      <w:bookmarkEnd w:id="4463"/>
      <w:bookmarkEnd w:id="4464"/>
      <w:bookmarkEnd w:id="4465"/>
      <w:bookmarkEnd w:id="4466"/>
      <w:bookmarkEnd w:id="4467"/>
      <w:bookmarkEnd w:id="4468"/>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4469" w:name="_Toc445303106"/>
      <w:bookmarkStart w:id="4470" w:name="_Toc445390273"/>
      <w:bookmarkStart w:id="4471" w:name="_Toc447043360"/>
      <w:bookmarkStart w:id="4472" w:name="_Toc457494117"/>
      <w:bookmarkStart w:id="4473" w:name="_Toc459977216"/>
      <w:bookmarkStart w:id="4474" w:name="_Toc470164377"/>
      <w:bookmarkStart w:id="4475" w:name="_Toc470164959"/>
      <w:bookmarkStart w:id="4476" w:name="_Toc475715571"/>
      <w:bookmarkStart w:id="4477" w:name="_Toc479349369"/>
      <w:bookmarkStart w:id="4478" w:name="_Toc479354451"/>
      <w:r w:rsidRPr="00357143">
        <w:lastRenderedPageBreak/>
        <w:t>H</w:t>
      </w:r>
      <w:r w:rsidR="006B3F01" w:rsidRPr="00357143">
        <w:t>.3</w:t>
      </w:r>
      <w:r w:rsidR="007A6AEA" w:rsidRPr="00357143">
        <w:tab/>
        <w:t>Example of M2M device ID based on OID</w:t>
      </w:r>
      <w:bookmarkEnd w:id="4469"/>
      <w:bookmarkEnd w:id="4470"/>
      <w:bookmarkEnd w:id="4471"/>
      <w:bookmarkEnd w:id="4472"/>
      <w:bookmarkEnd w:id="4473"/>
      <w:bookmarkEnd w:id="4474"/>
      <w:bookmarkEnd w:id="4475"/>
      <w:bookmarkEnd w:id="4476"/>
      <w:bookmarkEnd w:id="4477"/>
      <w:bookmarkEnd w:id="4478"/>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4479" w:name="_Toc445303107"/>
      <w:bookmarkStart w:id="4480" w:name="_Toc445390274"/>
      <w:bookmarkStart w:id="4481" w:name="_Toc447043361"/>
      <w:bookmarkStart w:id="4482" w:name="_Toc457494118"/>
      <w:bookmarkStart w:id="4483" w:name="_Toc459977217"/>
      <w:bookmarkStart w:id="4484" w:name="_Toc470164378"/>
      <w:bookmarkStart w:id="4485" w:name="_Toc470164960"/>
      <w:bookmarkStart w:id="4486" w:name="_Toc475715572"/>
      <w:bookmarkStart w:id="4487" w:name="_Toc479349370"/>
      <w:bookmarkStart w:id="4488" w:name="_Toc479354452"/>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4479"/>
      <w:bookmarkEnd w:id="4480"/>
      <w:bookmarkEnd w:id="4481"/>
      <w:bookmarkEnd w:id="4482"/>
      <w:bookmarkEnd w:id="4483"/>
      <w:bookmarkEnd w:id="4484"/>
      <w:bookmarkEnd w:id="4485"/>
      <w:bookmarkEnd w:id="4486"/>
      <w:bookmarkEnd w:id="4487"/>
      <w:bookmarkEnd w:id="4488"/>
    </w:p>
    <w:p w:rsidR="004F5C97" w:rsidRPr="00357143" w:rsidRDefault="004F5C97" w:rsidP="00E00E18">
      <w:pPr>
        <w:pStyle w:val="1"/>
      </w:pPr>
      <w:bookmarkStart w:id="4489" w:name="_Toc445303108"/>
      <w:bookmarkStart w:id="4490" w:name="_Toc445390275"/>
      <w:bookmarkStart w:id="4491" w:name="_Toc447043362"/>
      <w:bookmarkStart w:id="4492" w:name="_Toc457494119"/>
      <w:bookmarkStart w:id="4493" w:name="_Toc459977218"/>
      <w:bookmarkStart w:id="4494" w:name="_Toc470164379"/>
      <w:bookmarkStart w:id="4495" w:name="_Toc470164961"/>
      <w:bookmarkStart w:id="4496" w:name="_Toc475715573"/>
      <w:bookmarkStart w:id="4497" w:name="_Toc479349371"/>
      <w:bookmarkStart w:id="4498" w:name="_Toc479354453"/>
      <w:r w:rsidRPr="00357143">
        <w:rPr>
          <w:rFonts w:eastAsia="simsun" w:hint="eastAsia"/>
          <w:lang w:eastAsia="zh-CN"/>
        </w:rPr>
        <w:t>I</w:t>
      </w:r>
      <w:r w:rsidRPr="00357143">
        <w:t>.1</w:t>
      </w:r>
      <w:r w:rsidRPr="00357143">
        <w:tab/>
        <w:t>Example resource tree</w:t>
      </w:r>
      <w:bookmarkEnd w:id="4489"/>
      <w:bookmarkEnd w:id="4490"/>
      <w:bookmarkEnd w:id="4491"/>
      <w:bookmarkEnd w:id="4492"/>
      <w:bookmarkEnd w:id="4493"/>
      <w:bookmarkEnd w:id="4494"/>
      <w:bookmarkEnd w:id="4495"/>
      <w:bookmarkEnd w:id="4496"/>
      <w:bookmarkEnd w:id="4497"/>
      <w:bookmarkEnd w:id="4498"/>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7" type="#_x0000_t75" style="width:481.6pt;height:419.1pt" o:ole="">
            <v:imagedata r:id="rId266" o:title=""/>
          </v:shape>
          <o:OLEObject Type="Embed" ProgID="Visio.Drawing.11" ShapeID="_x0000_i1157" DrawAspect="Content" ObjectID="_1554899267" r:id="rId267"/>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4499" w:name="_Toc445303109"/>
      <w:bookmarkStart w:id="4500" w:name="_Toc445390276"/>
      <w:bookmarkStart w:id="4501" w:name="_Toc447043363"/>
      <w:bookmarkStart w:id="4502" w:name="_Toc457494120"/>
      <w:bookmarkStart w:id="4503" w:name="_Toc459977219"/>
      <w:bookmarkStart w:id="4504" w:name="_Toc470164380"/>
      <w:bookmarkStart w:id="4505" w:name="_Toc470164962"/>
      <w:bookmarkStart w:id="4506" w:name="_Toc475715574"/>
      <w:bookmarkStart w:id="4507" w:name="_Toc479349372"/>
      <w:bookmarkStart w:id="4508" w:name="_Toc479354454"/>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4499"/>
      <w:bookmarkEnd w:id="4500"/>
      <w:bookmarkEnd w:id="4501"/>
      <w:bookmarkEnd w:id="4502"/>
      <w:bookmarkEnd w:id="4503"/>
      <w:bookmarkEnd w:id="4504"/>
      <w:bookmarkEnd w:id="4505"/>
      <w:bookmarkEnd w:id="4506"/>
      <w:bookmarkEnd w:id="4507"/>
      <w:bookmarkEnd w:id="4508"/>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8" type="#_x0000_t75" style="width:48.25pt;height:32.6pt" o:ole="">
            <v:imagedata r:id="rId268" o:title=""/>
          </v:shape>
          <o:OLEObject Type="Embed" ProgID="Visio.Drawing.11" ShapeID="_x0000_i1158" DrawAspect="Content" ObjectID="_1554899268" r:id="rId269"/>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9" type="#_x0000_t75" style="width:47.55pt;height:31.25pt" o:ole="">
            <v:imagedata r:id="rId270" o:title=""/>
          </v:shape>
          <o:OLEObject Type="Embed" ProgID="Visio.Drawing.11" ShapeID="_x0000_i1159" DrawAspect="Content" ObjectID="_1554899269" r:id="rId271"/>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60" type="#_x0000_t75" style="width:53.65pt;height:36.7pt" o:ole="">
            <v:imagedata r:id="rId272" o:title=""/>
          </v:shape>
          <o:OLEObject Type="Embed" ProgID="Visio.Drawing.11" ShapeID="_x0000_i1160" DrawAspect="Content" ObjectID="_1554899270" r:id="rId273"/>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61" type="#_x0000_t75" style="width:48.25pt;height:31.25pt" o:ole="">
            <v:imagedata r:id="rId274" o:title=""/>
          </v:shape>
          <o:OLEObject Type="Embed" ProgID="Visio.Drawing.11" ShapeID="_x0000_i1161" DrawAspect="Content" ObjectID="_1554899271" r:id="rId275"/>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62" type="#_x0000_t75" style="width:51.6pt;height:33.95pt" o:ole="">
            <v:imagedata r:id="rId276" o:title=""/>
          </v:shape>
          <o:OLEObject Type="Embed" ProgID="Visio.Drawing.11" ShapeID="_x0000_i1162" DrawAspect="Content" ObjectID="_1554899272" r:id="rId277"/>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63" type="#_x0000_t75" style="width:55pt;height:36.7pt" o:ole="">
            <v:imagedata r:id="rId278" o:title=""/>
          </v:shape>
          <o:OLEObject Type="Embed" ProgID="Visio.Drawing.11" ShapeID="_x0000_i1163" DrawAspect="Content" ObjectID="_1554899273" r:id="rId279"/>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4509" w:name="_Toc445303110"/>
      <w:bookmarkStart w:id="4510" w:name="_Toc445390277"/>
      <w:bookmarkStart w:id="4511" w:name="_Toc447043364"/>
      <w:bookmarkStart w:id="4512" w:name="_Toc457494121"/>
      <w:bookmarkStart w:id="4513" w:name="_Toc459977220"/>
      <w:bookmarkStart w:id="4514" w:name="_Toc470164381"/>
      <w:bookmarkStart w:id="4515" w:name="_Toc470164963"/>
      <w:bookmarkStart w:id="4516" w:name="_Toc475715575"/>
      <w:bookmarkStart w:id="4517" w:name="_Toc479349373"/>
      <w:bookmarkStart w:id="4518" w:name="_Toc479354455"/>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4509"/>
      <w:bookmarkEnd w:id="4510"/>
      <w:bookmarkEnd w:id="4511"/>
      <w:bookmarkEnd w:id="4512"/>
      <w:bookmarkEnd w:id="4513"/>
      <w:bookmarkEnd w:id="4514"/>
      <w:bookmarkEnd w:id="4515"/>
      <w:bookmarkEnd w:id="4516"/>
      <w:bookmarkEnd w:id="4517"/>
      <w:bookmarkEnd w:id="4518"/>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4519" w:name="_Toc445303111"/>
      <w:bookmarkStart w:id="4520" w:name="_Toc445390278"/>
      <w:bookmarkStart w:id="4521" w:name="_Toc447043365"/>
      <w:bookmarkStart w:id="4522" w:name="_Toc457494122"/>
      <w:bookmarkStart w:id="4523" w:name="_Toc459977221"/>
      <w:bookmarkStart w:id="4524" w:name="_Toc470164382"/>
      <w:bookmarkStart w:id="4525" w:name="_Toc470164964"/>
      <w:bookmarkStart w:id="4526" w:name="_Toc475715576"/>
      <w:bookmarkStart w:id="4527" w:name="_Toc479349374"/>
      <w:bookmarkStart w:id="4528" w:name="_Toc479354456"/>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4519"/>
      <w:bookmarkEnd w:id="4520"/>
      <w:bookmarkEnd w:id="4521"/>
      <w:bookmarkEnd w:id="4522"/>
      <w:bookmarkEnd w:id="4523"/>
      <w:bookmarkEnd w:id="4524"/>
      <w:bookmarkEnd w:id="4525"/>
      <w:bookmarkEnd w:id="4526"/>
      <w:bookmarkEnd w:id="4527"/>
      <w:bookmarkEnd w:id="4528"/>
    </w:p>
    <w:p w:rsidR="00B769C3" w:rsidRPr="00357143" w:rsidRDefault="009708A5" w:rsidP="00E00E18">
      <w:pPr>
        <w:pStyle w:val="1"/>
      </w:pPr>
      <w:bookmarkStart w:id="4529" w:name="_Toc445303112"/>
      <w:bookmarkStart w:id="4530" w:name="_Toc445390279"/>
      <w:bookmarkStart w:id="4531" w:name="_Toc447043366"/>
      <w:bookmarkStart w:id="4532" w:name="_Toc457494123"/>
      <w:bookmarkStart w:id="4533" w:name="_Toc459977222"/>
      <w:bookmarkStart w:id="4534" w:name="_Toc470164383"/>
      <w:bookmarkStart w:id="4535" w:name="_Toc470164965"/>
      <w:bookmarkStart w:id="4536" w:name="_Toc475715577"/>
      <w:bookmarkStart w:id="4537" w:name="_Toc479349375"/>
      <w:bookmarkStart w:id="4538" w:name="_Toc479354457"/>
      <w:r w:rsidRPr="00357143">
        <w:rPr>
          <w:rFonts w:eastAsia="simsun" w:hint="eastAsia"/>
          <w:lang w:eastAsia="zh-CN"/>
        </w:rPr>
        <w:t>K</w:t>
      </w:r>
      <w:r w:rsidR="00B769C3" w:rsidRPr="00357143">
        <w:t>.1</w:t>
      </w:r>
      <w:r w:rsidR="00B769C3" w:rsidRPr="00357143">
        <w:tab/>
        <w:t>Introduction</w:t>
      </w:r>
      <w:bookmarkEnd w:id="4529"/>
      <w:bookmarkEnd w:id="4530"/>
      <w:bookmarkEnd w:id="4531"/>
      <w:bookmarkEnd w:id="4532"/>
      <w:bookmarkEnd w:id="4533"/>
      <w:bookmarkEnd w:id="4534"/>
      <w:bookmarkEnd w:id="4535"/>
      <w:bookmarkEnd w:id="4536"/>
      <w:bookmarkEnd w:id="4537"/>
      <w:bookmarkEnd w:id="4538"/>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4539" w:name="_Toc445303113"/>
      <w:bookmarkStart w:id="4540" w:name="_Toc445390280"/>
      <w:bookmarkStart w:id="4541" w:name="_Toc447043367"/>
      <w:bookmarkStart w:id="4542" w:name="_Toc457494124"/>
      <w:bookmarkStart w:id="4543" w:name="_Toc459977223"/>
      <w:bookmarkStart w:id="4544" w:name="_Toc470164384"/>
      <w:bookmarkStart w:id="4545" w:name="_Toc470164966"/>
      <w:bookmarkStart w:id="4546" w:name="_Toc475715578"/>
      <w:bookmarkStart w:id="4547" w:name="_Toc479349376"/>
      <w:bookmarkStart w:id="4548" w:name="_Toc479354458"/>
      <w:r w:rsidRPr="00357143">
        <w:rPr>
          <w:rFonts w:eastAsia="simsun" w:hint="eastAsia"/>
          <w:lang w:eastAsia="zh-CN"/>
        </w:rPr>
        <w:t>K</w:t>
      </w:r>
      <w:r w:rsidR="00B769C3" w:rsidRPr="00357143">
        <w:t>.2</w:t>
      </w:r>
      <w:r w:rsidR="00B769C3" w:rsidRPr="00357143">
        <w:tab/>
        <w:t>'jsonpath' query syntax</w:t>
      </w:r>
      <w:bookmarkEnd w:id="4539"/>
      <w:bookmarkEnd w:id="4540"/>
      <w:bookmarkEnd w:id="4541"/>
      <w:bookmarkEnd w:id="4542"/>
      <w:bookmarkEnd w:id="4543"/>
      <w:bookmarkEnd w:id="4544"/>
      <w:bookmarkEnd w:id="4545"/>
      <w:bookmarkEnd w:id="4546"/>
      <w:bookmarkEnd w:id="4547"/>
      <w:bookmarkEnd w:id="4548"/>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4549" w:name="_Toc445303114"/>
      <w:r w:rsidRPr="00357143">
        <w:br w:type="page"/>
      </w:r>
      <w:bookmarkStart w:id="4550" w:name="_Toc445390281"/>
      <w:bookmarkStart w:id="4551" w:name="_Toc447043368"/>
      <w:bookmarkStart w:id="4552" w:name="_Toc457494125"/>
      <w:bookmarkStart w:id="4553" w:name="_Toc459977224"/>
      <w:bookmarkStart w:id="4554" w:name="_Toc470164385"/>
      <w:bookmarkStart w:id="4555" w:name="_Toc470164967"/>
      <w:bookmarkStart w:id="4556" w:name="_Toc475715579"/>
      <w:bookmarkStart w:id="4557" w:name="_Toc479349377"/>
      <w:bookmarkStart w:id="4558" w:name="_Toc479354459"/>
      <w:r w:rsidR="00BB6418" w:rsidRPr="00357143">
        <w:lastRenderedPageBreak/>
        <w:t>History</w:t>
      </w:r>
      <w:bookmarkEnd w:id="4549"/>
      <w:bookmarkEnd w:id="4550"/>
      <w:bookmarkEnd w:id="4551"/>
      <w:bookmarkEnd w:id="4552"/>
      <w:bookmarkEnd w:id="4553"/>
      <w:bookmarkEnd w:id="4554"/>
      <w:bookmarkEnd w:id="4555"/>
      <w:bookmarkEnd w:id="4556"/>
      <w:bookmarkEnd w:id="4557"/>
      <w:bookmarkEnd w:id="4558"/>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4559" w:name="OLE_LINK19"/>
            <w:bookmarkStart w:id="4560"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4559"/>
          <w:bookmarkEnd w:id="4560"/>
          <w:p w:rsidR="00223920" w:rsidRDefault="00AF71B7" w:rsidP="00223920">
            <w:pPr>
              <w:pStyle w:val="StyleFPLeft-006Before4ptAfter4pt"/>
              <w:numPr>
                <w:ilvl w:val="0"/>
                <w:numId w:val="45"/>
              </w:numPr>
              <w:rPr>
                <w:rFonts w:eastAsia="宋体"/>
                <w:lang w:eastAsia="zh-CN"/>
              </w:rPr>
            </w:pPr>
            <w:r w:rsidRPr="00AF71B7">
              <w:rPr>
                <w:rFonts w:eastAsia="宋体"/>
                <w:lang w:eastAsia="zh-CN"/>
              </w:rPr>
              <w:t>ARC-2016-0334-CollectedEntity_type</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ARC-2016-0335R01-EventConfig_attributes</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ARC-2016-0401R02-re-structured_clause_10_of_TS-0001_for_Rel-3</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w:t>
            </w:r>
            <w:r w:rsidR="001B27F1">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ARC-2017-0012-CR_definition_of_RW_(R3)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ARC-2017-0013-CR_request_forwarding_(R3)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ARC-2017-0014-AcpIDsHandlingInSelfPrivileges(R3)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ARC-2017-0015-AERegistrationPreprovisionedAEIDHandling(R3)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ARC-2017-0016-Labels_Attribute_Multiplicity_R3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ARC-2017-0017-LocationPolicy(R3)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ARC-2017-0018-Non-DeRegistration_Delete_R3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ARC-2017-0019-NotificationURI_R3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ARC-2017-0020-RemoteCSECreateCorrections_R3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ARC-2017-0021-create_request_procedures_R3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ARC-2017-0022-DeliveryCorrection_R3_Mirror</w:t>
            </w:r>
          </w:p>
          <w:p w:rsidR="00223920" w:rsidRDefault="00F57E5C" w:rsidP="00223920">
            <w:pPr>
              <w:pStyle w:val="StyleFPLeft-006Before4ptAfter4pt"/>
              <w:numPr>
                <w:ilvl w:val="0"/>
                <w:numId w:val="104"/>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223920" w:rsidRDefault="00F57E5C" w:rsidP="00223920">
            <w:pPr>
              <w:pStyle w:val="StyleFPLeft-006Before4ptAfter4pt"/>
              <w:numPr>
                <w:ilvl w:val="0"/>
                <w:numId w:val="105"/>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ARC-2016-0550R01-NewRequestParameterFanoutHandling</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ARC-2017-0029-NewEventNotificationCriteria(R3)</w:t>
            </w:r>
          </w:p>
          <w:p w:rsidR="00223920" w:rsidRPr="00223920" w:rsidRDefault="00D835C7" w:rsidP="00B22B54">
            <w:pPr>
              <w:pStyle w:val="StyleFPLeft-006Before4ptAfter4pt"/>
              <w:numPr>
                <w:ilvl w:val="0"/>
                <w:numId w:val="106"/>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27</w:t>
            </w:r>
            <w:r>
              <w:rPr>
                <w:rFonts w:eastAsia="宋体"/>
                <w:kern w:val="2"/>
                <w:lang w:eastAsia="zh-CN"/>
              </w:rPr>
              <w:t>-</w:t>
            </w:r>
            <w:r>
              <w:rPr>
                <w:rFonts w:eastAsia="宋体" w:hint="eastAsia"/>
                <w:kern w:val="2"/>
                <w:lang w:eastAsia="zh-CN"/>
              </w:rPr>
              <w:t>Feb</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ARC-2016-0544R03-CR-Standa</w:t>
            </w:r>
            <w:r>
              <w:rPr>
                <w:rFonts w:eastAsia="宋体"/>
                <w:lang w:eastAsia="zh-CN"/>
              </w:rPr>
              <w:t>rdize_Default_ACP_Privileges</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ARC-2017-0038-TS0001_semanticDescriptor_for_mgmtObj_R3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ARC-2017-0041-editorial_correction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ARC-2017-0042-TS0001_clause_10_2_8_ref_num_bug_fix_R3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ARC-2017-0052R01-Trigger_Payload</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ARC-2017-0053R01-CR-Service_Layer_Forwarding_R3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ARC-2017-0054-Text_Correction_on_ACP_Introduction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ARC-2017-0055R04-General_Description_of_Distributed_Authorization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ARC-2017-0056R04-Functional_Architecture_Specifications_for_Distributed_Authorization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ARC-2017-0067R03-CR_TS-0001_R3_Add_Security_Reference_Point_of_TS-0016</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ARC-2017-0082R01-Result_Content_Request_Parameter_Corrections_(Rel-3)</w:t>
            </w:r>
          </w:p>
          <w:p w:rsidR="001B27F1" w:rsidRPr="001B27F1" w:rsidRDefault="001B27F1" w:rsidP="001B27F1">
            <w:pPr>
              <w:pStyle w:val="StyleFPLeft-006Before4ptAfter4pt"/>
              <w:numPr>
                <w:ilvl w:val="0"/>
                <w:numId w:val="109"/>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07</w:t>
            </w:r>
            <w:r>
              <w:rPr>
                <w:rFonts w:eastAsia="宋体"/>
                <w:kern w:val="2"/>
                <w:lang w:eastAsia="zh-CN"/>
              </w:rPr>
              <w:t>-</w:t>
            </w:r>
            <w:r>
              <w:rPr>
                <w:rFonts w:eastAsia="宋体" w:hint="eastAsia"/>
                <w:kern w:val="2"/>
                <w:lang w:eastAsia="zh-CN"/>
              </w:rPr>
              <w:t>Apr</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rsidR="003B1B55" w:rsidRDefault="001B27F1">
            <w:pPr>
              <w:pStyle w:val="StyleFPLeft-006Before4ptAfter4pt"/>
              <w:numPr>
                <w:ilvl w:val="0"/>
                <w:numId w:val="119"/>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rsidR="003B1B55" w:rsidRDefault="001B27F1">
            <w:pPr>
              <w:pStyle w:val="StyleFPLeft-006Before4ptAfter4pt"/>
              <w:numPr>
                <w:ilvl w:val="0"/>
                <w:numId w:val="119"/>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rsidR="003B1B55" w:rsidRDefault="00335BBC">
            <w:pPr>
              <w:pStyle w:val="StyleFPLeft-006Before4ptAfter4pt"/>
              <w:numPr>
                <w:ilvl w:val="0"/>
                <w:numId w:val="119"/>
              </w:numPr>
              <w:rPr>
                <w:rFonts w:eastAsia="宋体"/>
                <w:lang w:eastAsia="zh-CN"/>
              </w:rPr>
            </w:pPr>
            <w:r w:rsidRPr="00335BBC">
              <w:rPr>
                <w:rFonts w:eastAsia="宋体"/>
                <w:lang w:eastAsia="zh-CN"/>
              </w:rPr>
              <w:t>ARC-2017-009</w:t>
            </w:r>
            <w:r>
              <w:rPr>
                <w:rFonts w:eastAsia="宋体"/>
                <w:lang w:eastAsia="zh-CN"/>
              </w:rPr>
              <w:t>2R03-TS-0001_3GPP_annex_move</w:t>
            </w:r>
          </w:p>
          <w:p w:rsidR="003B1B55" w:rsidRDefault="001B27F1">
            <w:pPr>
              <w:pStyle w:val="StyleFPLeft-006Before4ptAfter4pt"/>
              <w:numPr>
                <w:ilvl w:val="0"/>
                <w:numId w:val="119"/>
              </w:numPr>
              <w:rPr>
                <w:rFonts w:eastAsia="宋体"/>
                <w:lang w:eastAsia="zh-CN"/>
              </w:rPr>
            </w:pPr>
            <w:r w:rsidRPr="001B27F1">
              <w:rPr>
                <w:rFonts w:eastAsia="宋体"/>
                <w:lang w:eastAsia="zh-CN"/>
              </w:rPr>
              <w:t>ARC-2017-0093-figure_correction_R3</w:t>
            </w:r>
          </w:p>
          <w:p w:rsidR="003B1B55" w:rsidRDefault="001B27F1">
            <w:pPr>
              <w:pStyle w:val="StyleFPLeft-006Before4ptAfter4pt"/>
              <w:numPr>
                <w:ilvl w:val="0"/>
                <w:numId w:val="119"/>
              </w:numPr>
              <w:rPr>
                <w:rFonts w:eastAsia="宋体"/>
                <w:lang w:eastAsia="zh-CN"/>
              </w:rPr>
            </w:pPr>
            <w:r w:rsidRPr="001B27F1">
              <w:rPr>
                <w:rFonts w:eastAsia="宋体"/>
                <w:lang w:eastAsia="zh-CN"/>
              </w:rPr>
              <w:t>ARC-2017-0102R01-o</w:t>
            </w:r>
            <w:r w:rsidR="00335BBC">
              <w:rPr>
                <w:rFonts w:eastAsia="宋体"/>
                <w:lang w:eastAsia="zh-CN"/>
              </w:rPr>
              <w:t>perationMonitor_multiplicity</w:t>
            </w:r>
          </w:p>
          <w:p w:rsidR="003B1B55" w:rsidRDefault="001B27F1">
            <w:pPr>
              <w:pStyle w:val="StyleFPLeft-006Before4ptAfter4pt"/>
              <w:numPr>
                <w:ilvl w:val="0"/>
                <w:numId w:val="119"/>
              </w:numPr>
              <w:rPr>
                <w:rFonts w:eastAsia="宋体"/>
                <w:lang w:eastAsia="zh-CN"/>
              </w:rPr>
            </w:pPr>
            <w:r w:rsidRPr="001B27F1">
              <w:rPr>
                <w:rFonts w:eastAsia="宋体"/>
                <w:lang w:eastAsia="zh-CN"/>
              </w:rPr>
              <w:t>ARC-2017-0109-DevCfg_mgmtObj_addition(R3)</w:t>
            </w:r>
          </w:p>
          <w:p w:rsidR="003B1B55" w:rsidRDefault="001B27F1">
            <w:pPr>
              <w:pStyle w:val="StyleFPLeft-006Before4ptAfter4pt"/>
              <w:numPr>
                <w:ilvl w:val="0"/>
                <w:numId w:val="119"/>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rsidR="003B1B55" w:rsidRDefault="00335BBC">
            <w:pPr>
              <w:pStyle w:val="StyleFPLeft-006Before4ptAfter4pt"/>
              <w:numPr>
                <w:ilvl w:val="0"/>
                <w:numId w:val="119"/>
              </w:numPr>
              <w:rPr>
                <w:rFonts w:eastAsia="宋体"/>
                <w:lang w:eastAsia="zh-CN"/>
              </w:rPr>
            </w:pPr>
            <w:r w:rsidRPr="00335BBC">
              <w:rPr>
                <w:rFonts w:eastAsia="宋体"/>
                <w:lang w:eastAsia="zh-CN"/>
              </w:rPr>
              <w:t>ARC-2017-0116R01-Resource_T</w:t>
            </w:r>
            <w:r>
              <w:rPr>
                <w:rFonts w:eastAsia="宋体"/>
                <w:lang w:eastAsia="zh-CN"/>
              </w:rPr>
              <w:t>ype_semanticDescriptor_Rel-3</w:t>
            </w:r>
          </w:p>
          <w:p w:rsidR="003B1B55" w:rsidRDefault="00335BBC">
            <w:pPr>
              <w:pStyle w:val="StyleFPLeft-006Before4ptAfter4pt"/>
              <w:numPr>
                <w:ilvl w:val="0"/>
                <w:numId w:val="119"/>
              </w:numPr>
              <w:rPr>
                <w:rFonts w:eastAsia="宋体"/>
                <w:lang w:eastAsia="zh-CN"/>
              </w:rPr>
            </w:pPr>
            <w:r w:rsidRPr="00335BBC">
              <w:rPr>
                <w:rFonts w:eastAsia="宋体"/>
                <w:lang w:eastAsia="zh-CN"/>
              </w:rPr>
              <w:t>ARC-2017-0118R01-Summary_o</w:t>
            </w:r>
            <w:r>
              <w:rPr>
                <w:rFonts w:eastAsia="宋体"/>
                <w:lang w:eastAsia="zh-CN"/>
              </w:rPr>
              <w:t>f_Response_Message_Rel-3</w:t>
            </w:r>
          </w:p>
          <w:p w:rsidR="003B1B55" w:rsidRDefault="00335BBC">
            <w:pPr>
              <w:pStyle w:val="StyleFPLeft-006Before4ptAfter4pt"/>
              <w:numPr>
                <w:ilvl w:val="0"/>
                <w:numId w:val="119"/>
              </w:numPr>
              <w:rPr>
                <w:rFonts w:eastAsia="宋体"/>
                <w:lang w:eastAsia="zh-CN"/>
              </w:rPr>
            </w:pPr>
            <w:r w:rsidRPr="00335BBC">
              <w:rPr>
                <w:rFonts w:eastAsia="宋体"/>
                <w:lang w:eastAsia="zh-CN"/>
              </w:rPr>
              <w:t>ARC-2017-0122R</w:t>
            </w:r>
            <w:r>
              <w:rPr>
                <w:rFonts w:eastAsia="宋体"/>
                <w:lang w:eastAsia="zh-CN"/>
              </w:rPr>
              <w:t>01-Triggering_Clarifications</w:t>
            </w:r>
          </w:p>
          <w:p w:rsidR="003B1B55" w:rsidRDefault="00335BBC">
            <w:pPr>
              <w:pStyle w:val="StyleFPLeft-006Before4ptAfter4pt"/>
              <w:numPr>
                <w:ilvl w:val="0"/>
                <w:numId w:val="119"/>
              </w:numPr>
              <w:rPr>
                <w:rFonts w:eastAsia="宋体"/>
                <w:lang w:eastAsia="zh-CN"/>
              </w:rPr>
            </w:pPr>
            <w:r w:rsidRPr="00335BBC">
              <w:rPr>
                <w:rFonts w:eastAsia="宋体"/>
                <w:lang w:eastAsia="zh-CN"/>
              </w:rPr>
              <w:t>ARC-2017-0126R01-Suppor</w:t>
            </w:r>
            <w:r>
              <w:rPr>
                <w:rFonts w:eastAsia="宋体"/>
                <w:lang w:eastAsia="zh-CN"/>
              </w:rPr>
              <w:t>ting_key_value_pair_query_R3</w:t>
            </w:r>
          </w:p>
          <w:p w:rsidR="003B1B55" w:rsidRDefault="00335BBC">
            <w:pPr>
              <w:pStyle w:val="StyleFPLeft-006Before4ptAfter4pt"/>
              <w:numPr>
                <w:ilvl w:val="0"/>
                <w:numId w:val="119"/>
              </w:numPr>
              <w:rPr>
                <w:rFonts w:eastAsia="宋体"/>
                <w:lang w:eastAsia="zh-CN"/>
              </w:rPr>
            </w:pPr>
            <w:r w:rsidRPr="00335BBC">
              <w:rPr>
                <w:rFonts w:eastAsia="宋体"/>
                <w:lang w:eastAsia="zh-CN"/>
              </w:rPr>
              <w:t>ARC-2017-0140R02-AE_Authorization_Relationship_Update_Parameters</w:t>
            </w:r>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2" w:author="Daniela Dedola" w:date="2016-08-26T11:51:00Z" w:initials="DD">
    <w:p w:rsidR="00F7397E" w:rsidRDefault="00F7397E" w:rsidP="008C6FC3">
      <w:pPr>
        <w:pStyle w:val="1"/>
      </w:pPr>
      <w:r>
        <w:rPr>
          <w:rStyle w:val="af3"/>
        </w:rPr>
        <w:annotationRef/>
      </w:r>
      <w:bookmarkStart w:id="13" w:name="_Toc458418465"/>
      <w:r>
        <w:t>Trade names</w:t>
      </w:r>
      <w:bookmarkEnd w:id="13"/>
    </w:p>
    <w:p w:rsidR="00F7397E" w:rsidRDefault="00F7397E"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F7397E" w:rsidRDefault="00F7397E"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F7397E" w:rsidRDefault="00F7397E"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F7397E" w:rsidRDefault="00F7397E"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F7397E" w:rsidRDefault="00F7397E" w:rsidP="008C6FC3">
      <w:pPr>
        <w:keepNext/>
        <w:spacing w:before="120"/>
        <w:rPr>
          <w:rFonts w:ascii="Arial" w:hAnsi="Arial" w:cs="Arial"/>
        </w:rPr>
      </w:pPr>
      <w:r>
        <w:rPr>
          <w:rFonts w:ascii="Arial" w:hAnsi="Arial" w:cs="Arial"/>
        </w:rPr>
        <w:t>If the trade name has to remain in the document then please:</w:t>
      </w:r>
    </w:p>
    <w:p w:rsidR="00F7397E" w:rsidRDefault="00F7397E" w:rsidP="008C6FC3">
      <w:pPr>
        <w:keepNext/>
        <w:spacing w:before="120"/>
        <w:rPr>
          <w:rFonts w:ascii="Arial" w:hAnsi="Arial" w:cs="Arial"/>
        </w:rPr>
      </w:pPr>
      <w:r>
        <w:rPr>
          <w:rFonts w:ascii="Arial" w:hAnsi="Arial" w:cs="Arial"/>
        </w:rPr>
        <w:t>1) Choose one of the notes below and fill in the missing information.</w:t>
      </w:r>
    </w:p>
    <w:p w:rsidR="00F7397E" w:rsidRDefault="00F7397E" w:rsidP="008C6FC3">
      <w:pPr>
        <w:keepNext/>
        <w:spacing w:before="120"/>
        <w:rPr>
          <w:rFonts w:ascii="Arial" w:hAnsi="Arial" w:cs="Arial"/>
        </w:rPr>
      </w:pPr>
      <w:r>
        <w:rPr>
          <w:rFonts w:ascii="Arial" w:hAnsi="Arial" w:cs="Arial"/>
        </w:rPr>
        <w:t>2) Inform us where the note shall be inserted in the text./</w:t>
      </w:r>
    </w:p>
    <w:p w:rsidR="00F7397E" w:rsidRDefault="00F7397E" w:rsidP="008C6FC3">
      <w:pPr>
        <w:keepNext/>
        <w:spacing w:before="120"/>
        <w:rPr>
          <w:rFonts w:ascii="Arial" w:hAnsi="Arial" w:cs="Arial"/>
        </w:rPr>
      </w:pPr>
      <w:r>
        <w:rPr>
          <w:rFonts w:ascii="Arial" w:hAnsi="Arial" w:cs="Arial"/>
        </w:rPr>
        <w:t>3) State which is the appropriate symbol to use, ® or ™.</w:t>
      </w:r>
    </w:p>
    <w:p w:rsidR="00F7397E" w:rsidRDefault="00F7397E" w:rsidP="008C6FC3">
      <w:pPr>
        <w:pStyle w:val="NO"/>
        <w:rPr>
          <w:rFonts w:ascii="Arial" w:hAnsi="Arial" w:cs="Arial"/>
        </w:rPr>
      </w:pPr>
    </w:p>
    <w:p w:rsidR="00F7397E" w:rsidRDefault="00F7397E"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F7397E" w:rsidRDefault="00F7397E"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1997" w:author="Daniela Dedola" w:date="2016-08-26T14:07:00Z" w:initials="DD">
    <w:p w:rsidR="00F7397E" w:rsidRDefault="00F7397E">
      <w:pPr>
        <w:pStyle w:val="af4"/>
      </w:pPr>
      <w:r>
        <w:rPr>
          <w:rStyle w:val="af3"/>
        </w:rPr>
        <w:annotationRef/>
      </w:r>
      <w:r>
        <w:t>must not allowed in ETSI documents (except in citations). Consider replacing occurrences</w:t>
      </w:r>
    </w:p>
  </w:comment>
  <w:comment w:id="2240" w:author="Daniela Dedola" w:date="2016-08-26T14:08:00Z" w:initials="DD">
    <w:p w:rsidR="00F7397E" w:rsidRDefault="00F7397E">
      <w:pPr>
        <w:pStyle w:val="af4"/>
      </w:pPr>
      <w:r>
        <w:rPr>
          <w:rStyle w:val="af3"/>
        </w:rPr>
        <w:annotationRef/>
      </w:r>
      <w:r>
        <w:t xml:space="preserve">consider replacing </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B2B64" w:rsidRDefault="000B2B64">
      <w:r>
        <w:separator/>
      </w:r>
    </w:p>
  </w:endnote>
  <w:endnote w:type="continuationSeparator" w:id="0">
    <w:p w:rsidR="000B2B64" w:rsidRDefault="000B2B6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397E" w:rsidRPr="00872482" w:rsidRDefault="00F7397E"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067E5D">
        <w:t>345</w:t>
      </w:r>
    </w:fldSimple>
    <w:r>
      <w:t xml:space="preserve"> of </w:t>
    </w:r>
    <w:r w:rsidRPr="009B572E">
      <w:rPr>
        <w:rFonts w:eastAsiaTheme="minorEastAsia" w:cs="Arial"/>
        <w:lang w:eastAsia="zh-CN"/>
      </w:rPr>
      <w:t>483</w:t>
    </w:r>
  </w:p>
  <w:p w:rsidR="00F7397E" w:rsidRPr="00424964" w:rsidRDefault="00F7397E"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F7397E" w:rsidRPr="00872482" w:rsidRDefault="00F7397E"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B2B64" w:rsidRDefault="000B2B64">
      <w:r>
        <w:separator/>
      </w:r>
    </w:p>
  </w:footnote>
  <w:footnote w:type="continuationSeparator" w:id="0">
    <w:p w:rsidR="000B2B64" w:rsidRDefault="000B2B6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4">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9">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26">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7">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1">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37">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8">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86218F4"/>
    <w:multiLevelType w:val="hybridMultilevel"/>
    <w:tmpl w:val="B0F405A6"/>
    <w:lvl w:ilvl="0" w:tplc="D4F670B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9"/>
  </w:num>
  <w:num w:numId="2">
    <w:abstractNumId w:val="51"/>
  </w:num>
  <w:num w:numId="3">
    <w:abstractNumId w:val="11"/>
  </w:num>
  <w:num w:numId="4">
    <w:abstractNumId w:val="34"/>
  </w:num>
  <w:num w:numId="5">
    <w:abstractNumId w:val="2"/>
  </w:num>
  <w:num w:numId="6">
    <w:abstractNumId w:val="1"/>
  </w:num>
  <w:num w:numId="7">
    <w:abstractNumId w:val="0"/>
  </w:num>
  <w:num w:numId="8">
    <w:abstractNumId w:val="25"/>
  </w:num>
  <w:num w:numId="9">
    <w:abstractNumId w:val="46"/>
  </w:num>
  <w:num w:numId="10">
    <w:abstractNumId w:val="52"/>
  </w:num>
  <w:num w:numId="11">
    <w:abstractNumId w:val="23"/>
  </w:num>
  <w:num w:numId="12">
    <w:abstractNumId w:val="23"/>
    <w:lvlOverride w:ilvl="0">
      <w:startOverride w:val="1"/>
    </w:lvlOverride>
  </w:num>
  <w:num w:numId="13">
    <w:abstractNumId w:val="23"/>
    <w:lvlOverride w:ilvl="0">
      <w:startOverride w:val="1"/>
    </w:lvlOverride>
  </w:num>
  <w:num w:numId="14">
    <w:abstractNumId w:val="23"/>
    <w:lvlOverride w:ilvl="0">
      <w:startOverride w:val="1"/>
    </w:lvlOverride>
  </w:num>
  <w:num w:numId="15">
    <w:abstractNumId w:val="23"/>
    <w:lvlOverride w:ilvl="0">
      <w:startOverride w:val="1"/>
    </w:lvlOverride>
  </w:num>
  <w:num w:numId="16">
    <w:abstractNumId w:val="23"/>
    <w:lvlOverride w:ilvl="0">
      <w:startOverride w:val="1"/>
    </w:lvlOverride>
  </w:num>
  <w:num w:numId="17">
    <w:abstractNumId w:val="53"/>
  </w:num>
  <w:num w:numId="18">
    <w:abstractNumId w:val="49"/>
  </w:num>
  <w:num w:numId="19">
    <w:abstractNumId w:val="24"/>
  </w:num>
  <w:num w:numId="20">
    <w:abstractNumId w:val="48"/>
  </w:num>
  <w:num w:numId="21">
    <w:abstractNumId w:val="42"/>
  </w:num>
  <w:num w:numId="22">
    <w:abstractNumId w:val="43"/>
  </w:num>
  <w:num w:numId="23">
    <w:abstractNumId w:val="31"/>
  </w:num>
  <w:num w:numId="24">
    <w:abstractNumId w:val="12"/>
  </w:num>
  <w:num w:numId="25">
    <w:abstractNumId w:val="17"/>
  </w:num>
  <w:num w:numId="26">
    <w:abstractNumId w:val="4"/>
  </w:num>
  <w:num w:numId="27">
    <w:abstractNumId w:val="27"/>
  </w:num>
  <w:num w:numId="28">
    <w:abstractNumId w:val="31"/>
  </w:num>
  <w:num w:numId="29">
    <w:abstractNumId w:val="28"/>
  </w:num>
  <w:num w:numId="30">
    <w:abstractNumId w:val="41"/>
  </w:num>
  <w:num w:numId="31">
    <w:abstractNumId w:val="7"/>
  </w:num>
  <w:num w:numId="32">
    <w:abstractNumId w:val="5"/>
  </w:num>
  <w:num w:numId="33">
    <w:abstractNumId w:val="18"/>
  </w:num>
  <w:num w:numId="34">
    <w:abstractNumId w:val="34"/>
    <w:lvlOverride w:ilvl="0">
      <w:startOverride w:val="1"/>
    </w:lvlOverride>
  </w:num>
  <w:num w:numId="35">
    <w:abstractNumId w:val="34"/>
    <w:lvlOverride w:ilvl="0">
      <w:startOverride w:val="1"/>
    </w:lvlOverride>
  </w:num>
  <w:num w:numId="36">
    <w:abstractNumId w:val="36"/>
  </w:num>
  <w:num w:numId="37">
    <w:abstractNumId w:val="29"/>
  </w:num>
  <w:num w:numId="38">
    <w:abstractNumId w:val="13"/>
  </w:num>
  <w:num w:numId="39">
    <w:abstractNumId w:val="20"/>
  </w:num>
  <w:num w:numId="40">
    <w:abstractNumId w:val="26"/>
  </w:num>
  <w:num w:numId="41">
    <w:abstractNumId w:val="39"/>
  </w:num>
  <w:num w:numId="42">
    <w:abstractNumId w:val="47"/>
  </w:num>
  <w:num w:numId="43">
    <w:abstractNumId w:val="38"/>
  </w:num>
  <w:num w:numId="44">
    <w:abstractNumId w:val="4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7"/>
  </w:num>
  <w:num w:numId="46">
    <w:abstractNumId w:val="21"/>
  </w:num>
  <w:num w:numId="47">
    <w:abstractNumId w:val="45"/>
  </w:num>
  <w:num w:numId="48">
    <w:abstractNumId w:val="23"/>
    <w:lvlOverride w:ilvl="0">
      <w:startOverride w:val="1"/>
    </w:lvlOverride>
  </w:num>
  <w:num w:numId="49">
    <w:abstractNumId w:val="23"/>
    <w:lvlOverride w:ilvl="0">
      <w:startOverride w:val="1"/>
    </w:lvlOverride>
  </w:num>
  <w:num w:numId="50">
    <w:abstractNumId w:val="23"/>
    <w:lvlOverride w:ilvl="0">
      <w:startOverride w:val="1"/>
    </w:lvlOverride>
  </w:num>
  <w:num w:numId="51">
    <w:abstractNumId w:val="23"/>
    <w:lvlOverride w:ilvl="0">
      <w:startOverride w:val="1"/>
    </w:lvlOverride>
  </w:num>
  <w:num w:numId="52">
    <w:abstractNumId w:val="23"/>
    <w:lvlOverride w:ilvl="0">
      <w:startOverride w:val="1"/>
    </w:lvlOverride>
  </w:num>
  <w:num w:numId="53">
    <w:abstractNumId w:val="23"/>
    <w:lvlOverride w:ilvl="0">
      <w:startOverride w:val="1"/>
    </w:lvlOverride>
  </w:num>
  <w:num w:numId="54">
    <w:abstractNumId w:val="23"/>
    <w:lvlOverride w:ilvl="0">
      <w:startOverride w:val="1"/>
    </w:lvlOverride>
  </w:num>
  <w:num w:numId="55">
    <w:abstractNumId w:val="23"/>
    <w:lvlOverride w:ilvl="0">
      <w:startOverride w:val="1"/>
    </w:lvlOverride>
  </w:num>
  <w:num w:numId="56">
    <w:abstractNumId w:val="23"/>
    <w:lvlOverride w:ilvl="0">
      <w:startOverride w:val="1"/>
    </w:lvlOverride>
  </w:num>
  <w:num w:numId="57">
    <w:abstractNumId w:val="15"/>
  </w:num>
  <w:num w:numId="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1"/>
  </w:num>
  <w:num w:numId="102">
    <w:abstractNumId w:val="44"/>
  </w:num>
  <w:num w:numId="103">
    <w:abstractNumId w:val="51"/>
  </w:num>
  <w:num w:numId="104">
    <w:abstractNumId w:val="33"/>
  </w:num>
  <w:num w:numId="105">
    <w:abstractNumId w:val="8"/>
  </w:num>
  <w:num w:numId="106">
    <w:abstractNumId w:val="32"/>
  </w:num>
  <w:num w:numId="107">
    <w:abstractNumId w:val="6"/>
  </w:num>
  <w:num w:numId="108">
    <w:abstractNumId w:val="30"/>
  </w:num>
  <w:num w:numId="109">
    <w:abstractNumId w:val="14"/>
  </w:num>
  <w:num w:numId="110">
    <w:abstractNumId w:val="19"/>
  </w:num>
  <w:num w:numId="111">
    <w:abstractNumId w:val="40"/>
  </w:num>
  <w:num w:numId="112">
    <w:abstractNumId w:val="35"/>
  </w:num>
  <w:num w:numId="113">
    <w:abstractNumId w:val="46"/>
  </w:num>
  <w:num w:numId="114">
    <w:abstractNumId w:val="10"/>
  </w:num>
  <w:num w:numId="115">
    <w:abstractNumId w:val="9"/>
  </w:num>
  <w:num w:numId="116">
    <w:abstractNumId w:val="22"/>
  </w:num>
  <w:num w:numId="117">
    <w:abstractNumId w:val="3"/>
  </w:num>
  <w:num w:numId="118">
    <w:abstractNumId w:val="16"/>
  </w:num>
  <w:num w:numId="119">
    <w:abstractNumId w:val="50"/>
  </w:num>
  <w:numIdMacAtCleanup w:val="1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hideSpellingErrors/>
  <w:hideGrammaticalErrors/>
  <w:attachedTemplate r:id="rId1"/>
  <w:stylePaneFormatFilter w:val="3F01"/>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72034"/>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3797C"/>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95E"/>
    <w:rsid w:val="001F4C25"/>
    <w:rsid w:val="001F514D"/>
    <w:rsid w:val="001F5C04"/>
    <w:rsid w:val="001F64D2"/>
    <w:rsid w:val="001F6A34"/>
    <w:rsid w:val="001F6E39"/>
    <w:rsid w:val="001F77CD"/>
    <w:rsid w:val="001F781C"/>
    <w:rsid w:val="001F7904"/>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52"/>
    <w:rsid w:val="004E2790"/>
    <w:rsid w:val="004E2A5C"/>
    <w:rsid w:val="004E2E6B"/>
    <w:rsid w:val="004E2F74"/>
    <w:rsid w:val="004E31F9"/>
    <w:rsid w:val="004E3FCF"/>
    <w:rsid w:val="004E45B4"/>
    <w:rsid w:val="004E47B3"/>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389"/>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91D"/>
    <w:rsid w:val="005F0D9E"/>
    <w:rsid w:val="005F0E0F"/>
    <w:rsid w:val="005F2348"/>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023"/>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179"/>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5865"/>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66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47"/>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079"/>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AA4"/>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0A7"/>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038"/>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04"/>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F26"/>
    <w:rsid w:val="00CE6FF9"/>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06B"/>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50"/>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7E"/>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72034"/>
    <o:shapelayout v:ext="edit">
      <o:idmap v:ext="edit" data="1"/>
      <o:rules v:ext="edit">
        <o:r id="V:Rule23" type="connector" idref="#AutoShape 1648"/>
        <o:r id="V:Rule24" type="connector" idref="#AutoShape 1650"/>
        <o:r id="V:Rule25" type="connector" idref="#AutoShape 1873"/>
        <o:r id="V:Rule26" type="connector" idref="#AutoShape 1879"/>
        <o:r id="V:Rule27" type="connector" idref="#AutoShape 1870"/>
        <o:r id="V:Rule28" type="connector" idref="#AutoShape 1859"/>
        <o:r id="V:Rule29" type="connector" idref="#Connettore 2 15"/>
        <o:r id="V:Rule30" type="connector" idref="#AutoShape 1856"/>
        <o:r id="V:Rule31" type="connector" idref="#AutoShape 1869"/>
        <o:r id="V:Rule32" type="connector" idref="#AutoShape 1858"/>
        <o:r id="V:Rule33" type="connector" idref="#AutoShape 1855"/>
        <o:r id="V:Rule34" type="connector" idref="#AutoShape 1863"/>
        <o:r id="V:Rule35" type="connector" idref="#Connettore 2 18"/>
        <o:r id="V:Rule36" type="connector" idref="#AutoShape 1877"/>
        <o:r id="V:Rule37" type="connector" idref="#AutoShape 1861"/>
        <o:r id="V:Rule38" type="connector" idref="#AutoShape 1655"/>
        <o:r id="V:Rule39" type="connector" idref="#AutoShape 1654"/>
        <o:r id="V:Rule40" type="connector" idref="#Connettore 2 28"/>
        <o:r id="V:Rule41" type="connector" idref="#AutoShape 1878"/>
        <o:r id="V:Rule42" type="connector" idref="#Connettore 2 24"/>
        <o:r id="V:Rule43" type="connector" idref="#Connettore 2 21"/>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2"/>
    <w:rsid w:val="00FB3571"/>
    <w:rPr>
      <w:rFonts w:eastAsia="MS Mincho"/>
    </w:rPr>
  </w:style>
  <w:style w:type="character" w:customStyle="1" w:styleId="Char2">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3"/>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4"/>
    <w:rsid w:val="00F12DD3"/>
    <w:pPr>
      <w:spacing w:after="0"/>
    </w:pPr>
    <w:rPr>
      <w:rFonts w:ascii="Tahoma" w:eastAsia="MS Mincho" w:hAnsi="Tahoma"/>
      <w:sz w:val="16"/>
      <w:szCs w:val="16"/>
    </w:rPr>
  </w:style>
  <w:style w:type="character" w:customStyle="1" w:styleId="Char4">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5"/>
    <w:rsid w:val="0049618D"/>
    <w:rPr>
      <w:b/>
      <w:bCs/>
    </w:rPr>
  </w:style>
  <w:style w:type="character" w:customStyle="1" w:styleId="Char5">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3">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1"/>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31.bin"/><Relationship Id="rId138" Type="http://schemas.openxmlformats.org/officeDocument/2006/relationships/oleObject" Target="embeddings/oleObject55.bin"/><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image" Target="media/image111.emf"/><Relationship Id="rId247" Type="http://schemas.openxmlformats.org/officeDocument/2006/relationships/oleObject" Target="embeddings/oleObject96.bin"/><Relationship Id="rId107" Type="http://schemas.openxmlformats.org/officeDocument/2006/relationships/image" Target="media/image50.emf"/><Relationship Id="rId268" Type="http://schemas.openxmlformats.org/officeDocument/2006/relationships/image" Target="media/image132.emf"/><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oleObject" Target="embeddings/oleObject26.bin"/><Relationship Id="rId128" Type="http://schemas.openxmlformats.org/officeDocument/2006/relationships/oleObject" Target="embeddings/oleObject51.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package" Target="embeddings/Microsoft_Visio___8888.vsdx"/><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oleObject" Target="embeddings/oleObject91.bin"/><Relationship Id="rId258" Type="http://schemas.openxmlformats.org/officeDocument/2006/relationships/image" Target="media/image127.emf"/><Relationship Id="rId279" Type="http://schemas.openxmlformats.org/officeDocument/2006/relationships/oleObject" Target="embeddings/oleObject112.bin"/><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2.bin"/><Relationship Id="rId118" Type="http://schemas.openxmlformats.org/officeDocument/2006/relationships/oleObject" Target="embeddings/oleObject46.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1.bin"/><Relationship Id="rId171" Type="http://schemas.openxmlformats.org/officeDocument/2006/relationships/oleObject" Target="embeddings/oleObject68.bin"/><Relationship Id="rId192" Type="http://schemas.openxmlformats.org/officeDocument/2006/relationships/oleObject" Target="embeddings/oleObject77.bin"/><Relationship Id="rId206" Type="http://schemas.openxmlformats.org/officeDocument/2006/relationships/oleObject" Target="embeddings/oleObject81.bin"/><Relationship Id="rId227" Type="http://schemas.openxmlformats.org/officeDocument/2006/relationships/oleObject" Target="embeddings/oleObject87.bin"/><Relationship Id="rId248" Type="http://schemas.openxmlformats.org/officeDocument/2006/relationships/image" Target="media/image122.emf"/><Relationship Id="rId269" Type="http://schemas.openxmlformats.org/officeDocument/2006/relationships/oleObject" Target="embeddings/oleObject107.bin"/><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1.bin"/><Relationship Id="rId129" Type="http://schemas.openxmlformats.org/officeDocument/2006/relationships/image" Target="media/image61.emf"/><Relationship Id="rId280" Type="http://schemas.openxmlformats.org/officeDocument/2006/relationships/fontTable" Target="fontTable.xml"/><Relationship Id="rId54" Type="http://schemas.openxmlformats.org/officeDocument/2006/relationships/oleObject" Target="embeddings/oleObject19.bin"/><Relationship Id="rId75" Type="http://schemas.openxmlformats.org/officeDocument/2006/relationships/image" Target="media/image34.emf"/><Relationship Id="rId96" Type="http://schemas.openxmlformats.org/officeDocument/2006/relationships/oleObject" Target="embeddings/oleObject35.bin"/><Relationship Id="rId140" Type="http://schemas.openxmlformats.org/officeDocument/2006/relationships/oleObject" Target="embeddings/oleObject56.bin"/><Relationship Id="rId161" Type="http://schemas.openxmlformats.org/officeDocument/2006/relationships/image" Target="media/image77.emf"/><Relationship Id="rId182" Type="http://schemas.openxmlformats.org/officeDocument/2006/relationships/oleObject" Target="embeddings/oleObject72.bin"/><Relationship Id="rId217" Type="http://schemas.openxmlformats.org/officeDocument/2006/relationships/package" Target="embeddings/Microsoft_Visio___23231616.vsdx"/><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oleObject102.bin"/><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image" Target="media/image133.e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2.bin"/><Relationship Id="rId130" Type="http://schemas.openxmlformats.org/officeDocument/2006/relationships/package" Target="embeddings/Microsoft_Visio___7777.vsdx"/><Relationship Id="rId151" Type="http://schemas.openxmlformats.org/officeDocument/2006/relationships/image" Target="media/image72.emf"/><Relationship Id="rId172" Type="http://schemas.openxmlformats.org/officeDocument/2006/relationships/image" Target="media/image83.emf"/><Relationship Id="rId193" Type="http://schemas.openxmlformats.org/officeDocument/2006/relationships/image" Target="media/image94.emf"/><Relationship Id="rId202" Type="http://schemas.openxmlformats.org/officeDocument/2006/relationships/package" Target="embeddings/Microsoft_Visio___15151313.vsdx"/><Relationship Id="rId207" Type="http://schemas.openxmlformats.org/officeDocument/2006/relationships/image" Target="media/image101.emf"/><Relationship Id="rId223" Type="http://schemas.openxmlformats.org/officeDocument/2006/relationships/oleObject" Target="embeddings/oleObject86.bin"/><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oleObject" Target="embeddings/oleObject97.bin"/><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image" Target="media/image128.emf"/><Relationship Id="rId265" Type="http://schemas.openxmlformats.org/officeDocument/2006/relationships/oleObject" Target="embeddings/oleObject105.bin"/><Relationship Id="rId281" Type="http://schemas.openxmlformats.org/officeDocument/2006/relationships/theme" Target="theme/theme1.xml"/><Relationship Id="rId34" Type="http://schemas.openxmlformats.org/officeDocument/2006/relationships/oleObject" Target="embeddings/oleObject11.bin"/><Relationship Id="rId50" Type="http://schemas.openxmlformats.org/officeDocument/2006/relationships/oleObject" Target="embeddings/oleObject17.bin"/><Relationship Id="rId55" Type="http://schemas.openxmlformats.org/officeDocument/2006/relationships/image" Target="media/image24.emf"/><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9.bin"/><Relationship Id="rId120" Type="http://schemas.openxmlformats.org/officeDocument/2006/relationships/oleObject" Target="embeddings/oleObject47.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9.bin"/><Relationship Id="rId167" Type="http://schemas.openxmlformats.org/officeDocument/2006/relationships/package" Target="embeddings/Microsoft_Office_PowerPoint____9.sldx"/><Relationship Id="rId188" Type="http://schemas.openxmlformats.org/officeDocument/2006/relationships/oleObject" Target="embeddings/oleObject75.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4.bin"/><Relationship Id="rId162" Type="http://schemas.openxmlformats.org/officeDocument/2006/relationships/oleObject" Target="embeddings/oleObject66.bin"/><Relationship Id="rId183" Type="http://schemas.openxmlformats.org/officeDocument/2006/relationships/image" Target="media/image89.emf"/><Relationship Id="rId213" Type="http://schemas.openxmlformats.org/officeDocument/2006/relationships/oleObject" Target="embeddings/oleObject84.bin"/><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oleObject92.bin"/><Relationship Id="rId2" Type="http://schemas.openxmlformats.org/officeDocument/2006/relationships/numbering" Target="numbering.xml"/><Relationship Id="rId29" Type="http://schemas.openxmlformats.org/officeDocument/2006/relationships/oleObject" Target="embeddings/oleObject9.bin"/><Relationship Id="rId250" Type="http://schemas.openxmlformats.org/officeDocument/2006/relationships/image" Target="media/image123.emf"/><Relationship Id="rId255" Type="http://schemas.openxmlformats.org/officeDocument/2006/relationships/oleObject" Target="embeddings/oleObject100.bin"/><Relationship Id="rId271" Type="http://schemas.openxmlformats.org/officeDocument/2006/relationships/oleObject" Target="embeddings/oleObject108.bin"/><Relationship Id="rId276" Type="http://schemas.openxmlformats.org/officeDocument/2006/relationships/image" Target="media/image136.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3.bin"/><Relationship Id="rId87" Type="http://schemas.openxmlformats.org/officeDocument/2006/relationships/image" Target="media/image40.emf"/><Relationship Id="rId110" Type="http://schemas.openxmlformats.org/officeDocument/2006/relationships/oleObject" Target="embeddings/oleObject42.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54.bin"/><Relationship Id="rId157" Type="http://schemas.openxmlformats.org/officeDocument/2006/relationships/image" Target="media/image75.emf"/><Relationship Id="rId178" Type="http://schemas.openxmlformats.org/officeDocument/2006/relationships/oleObject" Target="embeddings/oleObject71.bin"/><Relationship Id="rId61" Type="http://schemas.openxmlformats.org/officeDocument/2006/relationships/image" Target="media/image27.emf"/><Relationship Id="rId82" Type="http://schemas.openxmlformats.org/officeDocument/2006/relationships/oleObject" Target="embeddings/oleObject30.bin"/><Relationship Id="rId152" Type="http://schemas.openxmlformats.org/officeDocument/2006/relationships/oleObject" Target="embeddings/oleObject62.bin"/><Relationship Id="rId173" Type="http://schemas.openxmlformats.org/officeDocument/2006/relationships/oleObject" Target="embeddings/oleObject69.bin"/><Relationship Id="rId194" Type="http://schemas.openxmlformats.org/officeDocument/2006/relationships/oleObject" Target="embeddings/oleObject78.bin"/><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image" Target="media/image102.emf"/><Relationship Id="rId229" Type="http://schemas.openxmlformats.org/officeDocument/2006/relationships/oleObject" Target="embeddings/oleObject88.bin"/><Relationship Id="rId19" Type="http://schemas.openxmlformats.org/officeDocument/2006/relationships/oleObject" Target="embeddings/oleObject4.bin"/><Relationship Id="rId224" Type="http://schemas.openxmlformats.org/officeDocument/2006/relationships/image" Target="media/image110.wmf"/><Relationship Id="rId240" Type="http://schemas.openxmlformats.org/officeDocument/2006/relationships/image" Target="media/image118.emf"/><Relationship Id="rId245" Type="http://schemas.openxmlformats.org/officeDocument/2006/relationships/oleObject" Target="embeddings/oleObject95.bin"/><Relationship Id="rId261" Type="http://schemas.openxmlformats.org/officeDocument/2006/relationships/oleObject" Target="embeddings/oleObject103.bin"/><Relationship Id="rId266" Type="http://schemas.openxmlformats.org/officeDocument/2006/relationships/image" Target="media/image131.emf"/><Relationship Id="rId14" Type="http://schemas.openxmlformats.org/officeDocument/2006/relationships/oleObject" Target="embeddings/oleObject2.bin"/><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0.bin"/><Relationship Id="rId77" Type="http://schemas.openxmlformats.org/officeDocument/2006/relationships/image" Target="media/image35.emf"/><Relationship Id="rId100" Type="http://schemas.openxmlformats.org/officeDocument/2006/relationships/oleObject" Target="embeddings/oleObject37.bin"/><Relationship Id="rId105" Type="http://schemas.openxmlformats.org/officeDocument/2006/relationships/image" Target="media/image49.emf"/><Relationship Id="rId126" Type="http://schemas.openxmlformats.org/officeDocument/2006/relationships/oleObject" Target="embeddings/oleObject50.bin"/><Relationship Id="rId147" Type="http://schemas.openxmlformats.org/officeDocument/2006/relationships/image" Target="media/image70.emf"/><Relationship Id="rId168" Type="http://schemas.openxmlformats.org/officeDocument/2006/relationships/image" Target="media/image81.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png"/><Relationship Id="rId93" Type="http://schemas.openxmlformats.org/officeDocument/2006/relationships/image" Target="media/image43.emf"/><Relationship Id="rId98" Type="http://schemas.openxmlformats.org/officeDocument/2006/relationships/oleObject" Target="embeddings/oleObject36.bin"/><Relationship Id="rId121" Type="http://schemas.openxmlformats.org/officeDocument/2006/relationships/image" Target="media/image57.emf"/><Relationship Id="rId142" Type="http://schemas.openxmlformats.org/officeDocument/2006/relationships/oleObject" Target="embeddings/oleObject57.bin"/><Relationship Id="rId163" Type="http://schemas.openxmlformats.org/officeDocument/2006/relationships/image" Target="media/image78.emf"/><Relationship Id="rId184" Type="http://schemas.openxmlformats.org/officeDocument/2006/relationships/oleObject" Target="embeddings/oleObject73.bin"/><Relationship Id="rId189" Type="http://schemas.openxmlformats.org/officeDocument/2006/relationships/image" Target="media/image92.emf"/><Relationship Id="rId219" Type="http://schemas.openxmlformats.org/officeDocument/2006/relationships/package" Target="embeddings/Microsoft_Visio___24241717.vsdx"/><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package" Target="embeddings/Microsoft_Visio___26261919.vsdx"/><Relationship Id="rId251" Type="http://schemas.openxmlformats.org/officeDocument/2006/relationships/oleObject" Target="embeddings/oleObject98.bin"/><Relationship Id="rId256" Type="http://schemas.openxmlformats.org/officeDocument/2006/relationships/image" Target="media/image126.emf"/><Relationship Id="rId277" Type="http://schemas.openxmlformats.org/officeDocument/2006/relationships/oleObject" Target="embeddings/oleObject111.bin"/><Relationship Id="rId25" Type="http://schemas.openxmlformats.org/officeDocument/2006/relationships/oleObject" Target="embeddings/oleObject7.bin"/><Relationship Id="rId46" Type="http://schemas.openxmlformats.org/officeDocument/2006/relationships/package" Target="embeddings/Microsoft_Visio___1111.vsdx"/><Relationship Id="rId67" Type="http://schemas.openxmlformats.org/officeDocument/2006/relationships/image" Target="media/image30.emf"/><Relationship Id="rId116" Type="http://schemas.openxmlformats.org/officeDocument/2006/relationships/oleObject" Target="embeddings/oleObject45.bin"/><Relationship Id="rId137" Type="http://schemas.openxmlformats.org/officeDocument/2006/relationships/image" Target="media/image65.emf"/><Relationship Id="rId158" Type="http://schemas.openxmlformats.org/officeDocument/2006/relationships/oleObject" Target="embeddings/oleObject65.bin"/><Relationship Id="rId272" Type="http://schemas.openxmlformats.org/officeDocument/2006/relationships/image" Target="media/image134.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package" Target="embeddings/Microsoft_Visio___4444.vsdx"/><Relationship Id="rId83" Type="http://schemas.openxmlformats.org/officeDocument/2006/relationships/image" Target="media/image38.emf"/><Relationship Id="rId88" Type="http://schemas.openxmlformats.org/officeDocument/2006/relationships/package" Target="embeddings/Microsoft_Office_Word___5.docx"/><Relationship Id="rId111" Type="http://schemas.openxmlformats.org/officeDocument/2006/relationships/image" Target="media/image52.emf"/><Relationship Id="rId132" Type="http://schemas.openxmlformats.org/officeDocument/2006/relationships/oleObject" Target="embeddings/oleObject52.bin"/><Relationship Id="rId153" Type="http://schemas.openxmlformats.org/officeDocument/2006/relationships/image" Target="media/image73.emf"/><Relationship Id="rId174" Type="http://schemas.openxmlformats.org/officeDocument/2006/relationships/image" Target="media/image84.emf"/><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oleObject" Target="embeddings/oleObject82.bin"/><Relationship Id="rId190" Type="http://schemas.openxmlformats.org/officeDocument/2006/relationships/oleObject" Target="embeddings/oleObject76.bin"/><Relationship Id="rId204" Type="http://schemas.openxmlformats.org/officeDocument/2006/relationships/package" Target="embeddings/Microsoft_Visio___16161414.vsdx"/><Relationship Id="rId220" Type="http://schemas.openxmlformats.org/officeDocument/2006/relationships/image" Target="media/image108.emf"/><Relationship Id="rId225" Type="http://schemas.openxmlformats.org/officeDocument/2006/relationships/package" Target="embeddings/Microsoft_Office_Word___18.docx"/><Relationship Id="rId241" Type="http://schemas.openxmlformats.org/officeDocument/2006/relationships/oleObject" Target="embeddings/oleObject93.bin"/><Relationship Id="rId246" Type="http://schemas.openxmlformats.org/officeDocument/2006/relationships/image" Target="media/image121.emf"/><Relationship Id="rId267" Type="http://schemas.openxmlformats.org/officeDocument/2006/relationships/oleObject" Target="embeddings/oleObject106.bin"/><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0.bin"/><Relationship Id="rId127" Type="http://schemas.openxmlformats.org/officeDocument/2006/relationships/image" Target="media/image60.emf"/><Relationship Id="rId262" Type="http://schemas.openxmlformats.org/officeDocument/2006/relationships/image" Target="media/image129.emf"/><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oleObject18.bin"/><Relationship Id="rId73" Type="http://schemas.openxmlformats.org/officeDocument/2006/relationships/image" Target="media/image33.emf"/><Relationship Id="rId78" Type="http://schemas.openxmlformats.org/officeDocument/2006/relationships/oleObject" Target="embeddings/oleObject28.bin"/><Relationship Id="rId94" Type="http://schemas.openxmlformats.org/officeDocument/2006/relationships/package" Target="embeddings/Microsoft_Visio___6666.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8.bin"/><Relationship Id="rId143" Type="http://schemas.openxmlformats.org/officeDocument/2006/relationships/image" Target="media/image68.emf"/><Relationship Id="rId148" Type="http://schemas.openxmlformats.org/officeDocument/2006/relationships/oleObject" Target="embeddings/oleObject60.bin"/><Relationship Id="rId164" Type="http://schemas.openxmlformats.org/officeDocument/2006/relationships/image" Target="media/image79.emf"/><Relationship Id="rId169" Type="http://schemas.openxmlformats.org/officeDocument/2006/relationships/package" Target="embeddings/Microsoft_Office_PowerPoint_____10.pptx"/><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package" Target="embeddings/Microsoft_Visio___13131111.vsdx"/><Relationship Id="rId210" Type="http://schemas.openxmlformats.org/officeDocument/2006/relationships/image" Target="media/image103.emf"/><Relationship Id="rId215" Type="http://schemas.openxmlformats.org/officeDocument/2006/relationships/package" Target="embeddings/Microsoft_Visio___22221515.vsdx"/><Relationship Id="rId236" Type="http://schemas.openxmlformats.org/officeDocument/2006/relationships/image" Target="media/image116.emf"/><Relationship Id="rId257" Type="http://schemas.openxmlformats.org/officeDocument/2006/relationships/oleObject" Target="embeddings/oleObject101.bin"/><Relationship Id="rId278" Type="http://schemas.openxmlformats.org/officeDocument/2006/relationships/image" Target="media/image137.emf"/><Relationship Id="rId26" Type="http://schemas.openxmlformats.org/officeDocument/2006/relationships/image" Target="media/image10.emf"/><Relationship Id="rId231" Type="http://schemas.openxmlformats.org/officeDocument/2006/relationships/oleObject" Target="embeddings/oleObject89.bin"/><Relationship Id="rId252" Type="http://schemas.openxmlformats.org/officeDocument/2006/relationships/image" Target="media/image124.emf"/><Relationship Id="rId273" Type="http://schemas.openxmlformats.org/officeDocument/2006/relationships/oleObject" Target="embeddings/oleObject109.bin"/><Relationship Id="rId47" Type="http://schemas.openxmlformats.org/officeDocument/2006/relationships/image" Target="media/image20.emf"/><Relationship Id="rId68" Type="http://schemas.openxmlformats.org/officeDocument/2006/relationships/oleObject" Target="embeddings/oleObject24.bin"/><Relationship Id="rId89" Type="http://schemas.openxmlformats.org/officeDocument/2006/relationships/image" Target="media/image41.emf"/><Relationship Id="rId112" Type="http://schemas.openxmlformats.org/officeDocument/2006/relationships/oleObject" Target="embeddings/oleObject43.bin"/><Relationship Id="rId133" Type="http://schemas.openxmlformats.org/officeDocument/2006/relationships/image" Target="media/image63.emf"/><Relationship Id="rId154" Type="http://schemas.openxmlformats.org/officeDocument/2006/relationships/oleObject" Target="embeddings/oleObject63.bin"/><Relationship Id="rId175" Type="http://schemas.openxmlformats.org/officeDocument/2006/relationships/oleObject" Target="embeddings/oleObject70.bin"/><Relationship Id="rId196" Type="http://schemas.openxmlformats.org/officeDocument/2006/relationships/oleObject" Target="embeddings/oleObject79.bin"/><Relationship Id="rId200" Type="http://schemas.openxmlformats.org/officeDocument/2006/relationships/package" Target="embeddings/Microsoft_Visio___14141212.vsdx"/><Relationship Id="rId16" Type="http://schemas.openxmlformats.org/officeDocument/2006/relationships/image" Target="media/image5.emf"/><Relationship Id="rId221" Type="http://schemas.openxmlformats.org/officeDocument/2006/relationships/oleObject" Target="embeddings/oleObject85.bin"/><Relationship Id="rId242" Type="http://schemas.openxmlformats.org/officeDocument/2006/relationships/image" Target="media/image119.emf"/><Relationship Id="rId263" Type="http://schemas.openxmlformats.org/officeDocument/2006/relationships/oleObject" Target="embeddings/oleObject104.bin"/><Relationship Id="rId37" Type="http://schemas.openxmlformats.org/officeDocument/2006/relationships/image" Target="media/image15.emf"/><Relationship Id="rId58" Type="http://schemas.openxmlformats.org/officeDocument/2006/relationships/oleObject" Target="embeddings/oleObject21.bin"/><Relationship Id="rId79" Type="http://schemas.openxmlformats.org/officeDocument/2006/relationships/image" Target="media/image36.emf"/><Relationship Id="rId102" Type="http://schemas.openxmlformats.org/officeDocument/2006/relationships/oleObject" Target="embeddings/oleObject38.bin"/><Relationship Id="rId123" Type="http://schemas.openxmlformats.org/officeDocument/2006/relationships/image" Target="media/image58.emf"/><Relationship Id="rId144" Type="http://schemas.openxmlformats.org/officeDocument/2006/relationships/oleObject" Target="embeddings/oleObject58.bin"/><Relationship Id="rId90" Type="http://schemas.openxmlformats.org/officeDocument/2006/relationships/oleObject" Target="embeddings/oleObject33.bin"/><Relationship Id="rId165" Type="http://schemas.openxmlformats.org/officeDocument/2006/relationships/oleObject" Target="embeddings/oleObject67.bin"/><Relationship Id="rId186" Type="http://schemas.openxmlformats.org/officeDocument/2006/relationships/oleObject" Target="embeddings/oleObject74.bin"/><Relationship Id="rId211" Type="http://schemas.openxmlformats.org/officeDocument/2006/relationships/oleObject" Target="embeddings/oleObject83.bin"/><Relationship Id="rId232" Type="http://schemas.openxmlformats.org/officeDocument/2006/relationships/image" Target="media/image114.emf"/><Relationship Id="rId253" Type="http://schemas.openxmlformats.org/officeDocument/2006/relationships/oleObject" Target="embeddings/oleObject99.bin"/><Relationship Id="rId274" Type="http://schemas.openxmlformats.org/officeDocument/2006/relationships/image" Target="media/image135.emf"/><Relationship Id="rId27" Type="http://schemas.openxmlformats.org/officeDocument/2006/relationships/oleObject" Target="embeddings/oleObject8.bin"/><Relationship Id="rId48" Type="http://schemas.openxmlformats.org/officeDocument/2006/relationships/package" Target="embeddings/Microsoft_Visio___2222.vsdx"/><Relationship Id="rId69" Type="http://schemas.openxmlformats.org/officeDocument/2006/relationships/hyperlink" Target="https://172.25.30.25:7000/notification/handler" TargetMode="External"/><Relationship Id="rId113" Type="http://schemas.openxmlformats.org/officeDocument/2006/relationships/image" Target="media/image53.emf"/><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image" Target="media/image74.emf"/><Relationship Id="rId176" Type="http://schemas.openxmlformats.org/officeDocument/2006/relationships/image" Target="media/image85.wmf"/><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oleObject" Target="embeddings/oleObject94.bin"/><Relationship Id="rId264" Type="http://schemas.openxmlformats.org/officeDocument/2006/relationships/image" Target="media/image130.emf"/><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49.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0.emf"/><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90.bin"/><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4.bin"/><Relationship Id="rId275" Type="http://schemas.openxmlformats.org/officeDocument/2006/relationships/oleObject" Target="embeddings/oleObject110.bin"/><Relationship Id="rId60" Type="http://schemas.openxmlformats.org/officeDocument/2006/relationships/package" Target="embeddings/Microsoft_Visio___3333.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64.bin"/><Relationship Id="rId177" Type="http://schemas.openxmlformats.org/officeDocument/2006/relationships/image" Target="media/image86.emf"/><Relationship Id="rId198" Type="http://schemas.openxmlformats.org/officeDocument/2006/relationships/oleObject" Target="embeddings/oleObject8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A75657-AC2C-44B1-BA70-D200310488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TotalTime>
  <Pages>461</Pages>
  <Words>153014</Words>
  <Characters>872182</Characters>
  <Application>Microsoft Office Word</Application>
  <DocSecurity>0</DocSecurity>
  <Lines>7268</Lines>
  <Paragraphs>2046</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1023150</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cp:lastModifiedBy>
  <cp:revision>2</cp:revision>
  <cp:lastPrinted>2016-08-26T14:37:00Z</cp:lastPrinted>
  <dcterms:created xsi:type="dcterms:W3CDTF">2017-04-28T07:30:00Z</dcterms:created>
  <dcterms:modified xsi:type="dcterms:W3CDTF">2017-04-28T07:30:00Z</dcterms:modified>
</cp:coreProperties>
</file>