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hint="eastAsia"/>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r w:rsidR="00007ACE">
              <w:rPr>
                <w:rFonts w:ascii="Myriad Pro" w:eastAsia="BatangChe" w:hAnsi="Myriad Pro"/>
                <w:sz w:val="22"/>
                <w:szCs w:val="24"/>
                <w:lang w:val="en-US"/>
              </w:rPr>
              <w:t>.</w:t>
            </w:r>
            <w:r w:rsidR="003C699D">
              <w:rPr>
                <w:rFonts w:ascii="Myriad Pro" w:eastAsiaTheme="minorEastAsia" w:hAnsi="Myriad Pro" w:hint="eastAsia"/>
                <w:sz w:val="22"/>
                <w:szCs w:val="24"/>
                <w:lang w:val="en-US" w:eastAsia="zh-CN"/>
              </w:rPr>
              <w:t>0</w:t>
            </w:r>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582D75"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r w:rsidR="003C699D">
              <w:rPr>
                <w:rFonts w:ascii="Myriad Pro" w:eastAsiaTheme="minorEastAsia" w:hAnsi="Myriad Pro" w:hint="eastAsia"/>
                <w:sz w:val="22"/>
                <w:szCs w:val="24"/>
                <w:lang w:val="en-US" w:eastAsia="zh-CN"/>
              </w:rPr>
              <w:t>September</w:t>
            </w:r>
            <w:r w:rsidR="00A30CFC">
              <w:rPr>
                <w:rFonts w:ascii="Myriad Pro" w:eastAsia="BatangChe" w:hAnsi="Myriad Pro"/>
                <w:sz w:val="22"/>
                <w:szCs w:val="24"/>
                <w:lang w:val="en-US"/>
              </w:rPr>
              <w:t>-</w:t>
            </w:r>
            <w:r w:rsidR="003C699D">
              <w:rPr>
                <w:rFonts w:ascii="Myriad Pro" w:eastAsiaTheme="minorEastAsia" w:hAnsi="Myriad Pro" w:hint="eastAsia"/>
                <w:sz w:val="22"/>
                <w:szCs w:val="24"/>
                <w:lang w:val="en-US" w:eastAsia="zh-CN"/>
              </w:rPr>
              <w:t>18</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hint="eastAsia"/>
                <w:sz w:val="22"/>
                <w:lang w:val="en-US" w:eastAsia="ja-JP"/>
              </w:rPr>
            </w:pPr>
            <w:r w:rsidRPr="00D93BC3">
              <w:rPr>
                <w:rFonts w:ascii="Myriad Pro" w:eastAsia="BatangChe" w:hAnsi="Myriad Pro"/>
                <w:sz w:val="22"/>
                <w:lang w:val="en-US" w:eastAsia="ja-JP"/>
              </w:rPr>
              <w:t>This version of the document is an update over TS-0001-V1.</w:t>
            </w:r>
            <w:r w:rsidR="003C699D">
              <w:rPr>
                <w:rFonts w:ascii="Myriad Pro" w:eastAsiaTheme="minorEastAsia" w:hAnsi="Myriad Pro" w:hint="eastAsia"/>
                <w:sz w:val="22"/>
                <w:lang w:val="en-US" w:eastAsia="zh-CN"/>
              </w:rPr>
              <w:t>10</w:t>
            </w:r>
            <w:r w:rsidRPr="00D93BC3">
              <w:rPr>
                <w:rFonts w:ascii="Myriad Pro" w:eastAsia="BatangChe" w:hAnsi="Myriad Pro"/>
                <w:sz w:val="22"/>
                <w:lang w:val="en-US" w:eastAsia="ja-JP"/>
              </w:rPr>
              <w:t>.</w:t>
            </w:r>
            <w:r w:rsidR="003C699D">
              <w:rPr>
                <w:rFonts w:ascii="Myriad Pro" w:eastAsiaTheme="minorEastAsia" w:hAnsi="Myriad Pro" w:hint="eastAsia"/>
                <w:sz w:val="22"/>
                <w:lang w:val="en-US" w:eastAsia="zh-CN"/>
              </w:rPr>
              <w:t>1</w:t>
            </w:r>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r w:rsidR="003C699D">
              <w:rPr>
                <w:rFonts w:ascii="Myriad Pro" w:eastAsiaTheme="minorEastAsia" w:hAnsi="Myriad Pro" w:hint="eastAsia"/>
                <w:sz w:val="22"/>
                <w:lang w:val="en-US" w:eastAsia="zh-CN"/>
              </w:rPr>
              <w:t>9</w:t>
            </w:r>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000000" w:rsidRDefault="00787554">
      <w:pPr>
        <w:pStyle w:val="TT"/>
        <w:ind w:left="0" w:firstLine="0"/>
        <w:outlineLvl w:val="0"/>
        <w:rPr>
          <w:rFonts w:asciiTheme="minorHAnsi" w:eastAsiaTheme="minorEastAsia" w:hAnsiTheme="minorHAnsi" w:cstheme="minorBidi"/>
          <w:kern w:val="2"/>
          <w:sz w:val="21"/>
          <w:szCs w:val="22"/>
          <w:lang w:val="en-US" w:eastAsia="zh-CN"/>
        </w:rPr>
      </w:pPr>
      <w:r>
        <w:rPr>
          <w:szCs w:val="36"/>
        </w:rPr>
        <w:br w:type="page"/>
      </w:r>
      <w:bookmarkStart w:id="2" w:name="_Toc430459259"/>
      <w:r w:rsidR="00DA7B71" w:rsidRPr="00AF42AF">
        <w:lastRenderedPageBreak/>
        <w:t>Contents</w:t>
      </w:r>
      <w:bookmarkEnd w:id="2"/>
      <w:r w:rsidR="004C4AE1" w:rsidRPr="004C4AE1">
        <w:fldChar w:fldCharType="begin"/>
      </w:r>
      <w:r w:rsidR="00F0297B">
        <w:instrText xml:space="preserve"> TOC \o "1-5" \h \z \u </w:instrText>
      </w:r>
      <w:r w:rsidR="004C4AE1" w:rsidRPr="004C4AE1">
        <w:fldChar w:fldCharType="separate"/>
      </w:r>
      <w:hyperlink w:anchor="_Toc430459259" w:history="1"/>
    </w:p>
    <w:p w:rsidR="00F0297B" w:rsidRDefault="004C4AE1">
      <w:pPr>
        <w:pStyle w:val="10"/>
        <w:rPr>
          <w:rFonts w:asciiTheme="minorHAnsi" w:eastAsiaTheme="minorEastAsia" w:hAnsiTheme="minorHAnsi" w:cstheme="minorBidi"/>
          <w:kern w:val="2"/>
          <w:sz w:val="21"/>
          <w:szCs w:val="22"/>
          <w:lang w:val="en-US" w:eastAsia="zh-CN"/>
        </w:rPr>
      </w:pPr>
      <w:hyperlink w:anchor="_Toc430459260" w:history="1">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Scope</w:t>
        </w:r>
        <w:r w:rsidR="00F0297B">
          <w:rPr>
            <w:webHidden/>
          </w:rPr>
          <w:tab/>
        </w:r>
        <w:r>
          <w:rPr>
            <w:webHidden/>
          </w:rPr>
          <w:fldChar w:fldCharType="begin"/>
        </w:r>
        <w:r w:rsidR="00F0297B">
          <w:rPr>
            <w:webHidden/>
          </w:rPr>
          <w:instrText xml:space="preserve"> PAGEREF _Toc430459260 \h </w:instrText>
        </w:r>
        <w:r>
          <w:rPr>
            <w:webHidden/>
          </w:rPr>
        </w:r>
        <w:r>
          <w:rPr>
            <w:webHidden/>
          </w:rPr>
          <w:fldChar w:fldCharType="separate"/>
        </w:r>
        <w:r w:rsidR="00F0297B">
          <w:rPr>
            <w:webHidden/>
          </w:rPr>
          <w:t>12</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261" w:history="1">
        <w:r w:rsidR="00F0297B" w:rsidRPr="00B15824">
          <w:rPr>
            <w:rStyle w:val="ab"/>
          </w:rPr>
          <w:t>2</w:t>
        </w:r>
        <w:r w:rsidR="00F0297B">
          <w:rPr>
            <w:rFonts w:asciiTheme="minorHAnsi" w:eastAsiaTheme="minorEastAsia" w:hAnsiTheme="minorHAnsi" w:cstheme="minorBidi"/>
            <w:kern w:val="2"/>
            <w:sz w:val="21"/>
            <w:szCs w:val="22"/>
            <w:lang w:val="en-US" w:eastAsia="zh-CN"/>
          </w:rPr>
          <w:tab/>
        </w:r>
        <w:r w:rsidR="00F0297B" w:rsidRPr="00B15824">
          <w:rPr>
            <w:rStyle w:val="ab"/>
          </w:rPr>
          <w:t>References</w:t>
        </w:r>
        <w:r w:rsidR="00F0297B">
          <w:rPr>
            <w:webHidden/>
          </w:rPr>
          <w:tab/>
        </w:r>
        <w:r>
          <w:rPr>
            <w:webHidden/>
          </w:rPr>
          <w:fldChar w:fldCharType="begin"/>
        </w:r>
        <w:r w:rsidR="00F0297B">
          <w:rPr>
            <w:webHidden/>
          </w:rPr>
          <w:instrText xml:space="preserve"> PAGEREF _Toc430459261 \h </w:instrText>
        </w:r>
        <w:r>
          <w:rPr>
            <w:webHidden/>
          </w:rPr>
        </w:r>
        <w:r>
          <w:rPr>
            <w:webHidden/>
          </w:rPr>
          <w:fldChar w:fldCharType="separate"/>
        </w:r>
        <w:r w:rsidR="00F0297B">
          <w:rPr>
            <w:webHidden/>
          </w:rPr>
          <w:t>12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62" w:history="1">
        <w:r w:rsidR="00F0297B" w:rsidRPr="00B15824">
          <w:rPr>
            <w:rStyle w:val="ab"/>
          </w:rPr>
          <w:t>2.1</w:t>
        </w:r>
        <w:r w:rsidR="00F0297B">
          <w:rPr>
            <w:rFonts w:asciiTheme="minorHAnsi" w:eastAsiaTheme="minorEastAsia" w:hAnsiTheme="minorHAnsi" w:cstheme="minorBidi"/>
            <w:kern w:val="2"/>
            <w:sz w:val="21"/>
            <w:szCs w:val="22"/>
            <w:lang w:val="en-US" w:eastAsia="zh-CN"/>
          </w:rPr>
          <w:tab/>
        </w:r>
        <w:r w:rsidR="00F0297B" w:rsidRPr="00B15824">
          <w:rPr>
            <w:rStyle w:val="ab"/>
          </w:rPr>
          <w:t>Normative references</w:t>
        </w:r>
        <w:r w:rsidR="00F0297B">
          <w:rPr>
            <w:webHidden/>
          </w:rPr>
          <w:tab/>
        </w:r>
        <w:r>
          <w:rPr>
            <w:webHidden/>
          </w:rPr>
          <w:fldChar w:fldCharType="begin"/>
        </w:r>
        <w:r w:rsidR="00F0297B">
          <w:rPr>
            <w:webHidden/>
          </w:rPr>
          <w:instrText xml:space="preserve"> PAGEREF _Toc430459262 \h </w:instrText>
        </w:r>
        <w:r>
          <w:rPr>
            <w:webHidden/>
          </w:rPr>
        </w:r>
        <w:r>
          <w:rPr>
            <w:webHidden/>
          </w:rPr>
          <w:fldChar w:fldCharType="separate"/>
        </w:r>
        <w:r w:rsidR="00F0297B">
          <w:rPr>
            <w:webHidden/>
          </w:rPr>
          <w:t>12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63" w:history="1">
        <w:r w:rsidR="00F0297B" w:rsidRPr="00B15824">
          <w:rPr>
            <w:rStyle w:val="ab"/>
          </w:rPr>
          <w:t>2.2</w:t>
        </w:r>
        <w:r w:rsidR="00F0297B">
          <w:rPr>
            <w:rFonts w:asciiTheme="minorHAnsi" w:eastAsiaTheme="minorEastAsia" w:hAnsiTheme="minorHAnsi" w:cstheme="minorBidi"/>
            <w:kern w:val="2"/>
            <w:sz w:val="21"/>
            <w:szCs w:val="22"/>
            <w:lang w:val="en-US" w:eastAsia="zh-CN"/>
          </w:rPr>
          <w:tab/>
        </w:r>
        <w:r w:rsidR="00F0297B" w:rsidRPr="00B15824">
          <w:rPr>
            <w:rStyle w:val="ab"/>
          </w:rPr>
          <w:t>Informative references</w:t>
        </w:r>
        <w:r w:rsidR="00F0297B">
          <w:rPr>
            <w:webHidden/>
          </w:rPr>
          <w:tab/>
        </w:r>
        <w:r>
          <w:rPr>
            <w:webHidden/>
          </w:rPr>
          <w:fldChar w:fldCharType="begin"/>
        </w:r>
        <w:r w:rsidR="00F0297B">
          <w:rPr>
            <w:webHidden/>
          </w:rPr>
          <w:instrText xml:space="preserve"> PAGEREF _Toc430459263 \h </w:instrText>
        </w:r>
        <w:r>
          <w:rPr>
            <w:webHidden/>
          </w:rPr>
        </w:r>
        <w:r>
          <w:rPr>
            <w:webHidden/>
          </w:rPr>
          <w:fldChar w:fldCharType="separate"/>
        </w:r>
        <w:r w:rsidR="00F0297B">
          <w:rPr>
            <w:webHidden/>
          </w:rPr>
          <w:t>12</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264" w:history="1">
        <w:r w:rsidR="00F0297B" w:rsidRPr="00B15824">
          <w:rPr>
            <w:rStyle w:val="ab"/>
          </w:rPr>
          <w:t>3</w:t>
        </w:r>
        <w:r w:rsidR="00F0297B">
          <w:rPr>
            <w:rFonts w:asciiTheme="minorHAnsi" w:eastAsiaTheme="minorEastAsia" w:hAnsiTheme="minorHAnsi" w:cstheme="minorBidi"/>
            <w:kern w:val="2"/>
            <w:sz w:val="21"/>
            <w:szCs w:val="22"/>
            <w:lang w:val="en-US" w:eastAsia="zh-CN"/>
          </w:rPr>
          <w:tab/>
        </w:r>
        <w:r w:rsidR="00F0297B" w:rsidRPr="00B15824">
          <w:rPr>
            <w:rStyle w:val="ab"/>
          </w:rPr>
          <w:t>Definitions, abbreviations and acronyms</w:t>
        </w:r>
        <w:r w:rsidR="00F0297B">
          <w:rPr>
            <w:webHidden/>
          </w:rPr>
          <w:tab/>
        </w:r>
        <w:r>
          <w:rPr>
            <w:webHidden/>
          </w:rPr>
          <w:fldChar w:fldCharType="begin"/>
        </w:r>
        <w:r w:rsidR="00F0297B">
          <w:rPr>
            <w:webHidden/>
          </w:rPr>
          <w:instrText xml:space="preserve"> PAGEREF _Toc430459264 \h </w:instrText>
        </w:r>
        <w:r>
          <w:rPr>
            <w:webHidden/>
          </w:rPr>
        </w:r>
        <w:r>
          <w:rPr>
            <w:webHidden/>
          </w:rPr>
          <w:fldChar w:fldCharType="separate"/>
        </w:r>
        <w:r w:rsidR="00F0297B">
          <w:rPr>
            <w:webHidden/>
          </w:rPr>
          <w:t>13</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65" w:history="1">
        <w:r w:rsidR="00F0297B" w:rsidRPr="00B15824">
          <w:rPr>
            <w:rStyle w:val="ab"/>
          </w:rPr>
          <w:t>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_Toc430459265 \h </w:instrText>
        </w:r>
        <w:r>
          <w:rPr>
            <w:webHidden/>
          </w:rPr>
        </w:r>
        <w:r>
          <w:rPr>
            <w:webHidden/>
          </w:rPr>
          <w:fldChar w:fldCharType="separate"/>
        </w:r>
        <w:r w:rsidR="00F0297B">
          <w:rPr>
            <w:webHidden/>
          </w:rPr>
          <w:t>13</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66" w:history="1">
        <w:r w:rsidR="00F0297B" w:rsidRPr="00B15824">
          <w:rPr>
            <w:rStyle w:val="ab"/>
          </w:rPr>
          <w:t>3.1</w:t>
        </w:r>
        <w:r w:rsidR="00F0297B">
          <w:rPr>
            <w:rFonts w:asciiTheme="minorHAnsi" w:eastAsiaTheme="minorEastAsia" w:hAnsiTheme="minorHAnsi" w:cstheme="minorBidi"/>
            <w:kern w:val="2"/>
            <w:sz w:val="21"/>
            <w:szCs w:val="22"/>
            <w:lang w:val="en-US" w:eastAsia="zh-CN"/>
          </w:rPr>
          <w:tab/>
        </w:r>
        <w:r w:rsidR="00F0297B" w:rsidRPr="00B15824">
          <w:rPr>
            <w:rStyle w:val="ab"/>
          </w:rPr>
          <w:t>Definitions</w:t>
        </w:r>
        <w:r w:rsidR="00F0297B">
          <w:rPr>
            <w:webHidden/>
          </w:rPr>
          <w:tab/>
        </w:r>
        <w:r>
          <w:rPr>
            <w:webHidden/>
          </w:rPr>
          <w:fldChar w:fldCharType="begin"/>
        </w:r>
        <w:r w:rsidR="00F0297B">
          <w:rPr>
            <w:webHidden/>
          </w:rPr>
          <w:instrText xml:space="preserve"> PAGEREF _Toc430459266 \h </w:instrText>
        </w:r>
        <w:r>
          <w:rPr>
            <w:webHidden/>
          </w:rPr>
        </w:r>
        <w:r>
          <w:rPr>
            <w:webHidden/>
          </w:rPr>
          <w:fldChar w:fldCharType="separate"/>
        </w:r>
        <w:r w:rsidR="00F0297B">
          <w:rPr>
            <w:webHidden/>
          </w:rPr>
          <w:t>13</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67" w:history="1">
        <w:r w:rsidR="00F0297B" w:rsidRPr="00B15824">
          <w:rPr>
            <w:rStyle w:val="ab"/>
          </w:rPr>
          <w:t>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Abbreviations </w:t>
        </w:r>
        <w:r w:rsidR="00F0297B" w:rsidRPr="00B15824">
          <w:rPr>
            <w:rStyle w:val="ab"/>
            <w:lang w:val="en-US"/>
          </w:rPr>
          <w:t>and</w:t>
        </w:r>
        <w:r w:rsidR="00F0297B" w:rsidRPr="00B15824">
          <w:rPr>
            <w:rStyle w:val="ab"/>
          </w:rPr>
          <w:t xml:space="preserve"> Acronyms</w:t>
        </w:r>
        <w:r w:rsidR="00F0297B">
          <w:rPr>
            <w:webHidden/>
          </w:rPr>
          <w:tab/>
        </w:r>
        <w:r>
          <w:rPr>
            <w:webHidden/>
          </w:rPr>
          <w:fldChar w:fldCharType="begin"/>
        </w:r>
        <w:r w:rsidR="00F0297B">
          <w:rPr>
            <w:webHidden/>
          </w:rPr>
          <w:instrText xml:space="preserve"> PAGEREF _Toc430459267 \h </w:instrText>
        </w:r>
        <w:r>
          <w:rPr>
            <w:webHidden/>
          </w:rPr>
        </w:r>
        <w:r>
          <w:rPr>
            <w:webHidden/>
          </w:rPr>
          <w:fldChar w:fldCharType="separate"/>
        </w:r>
        <w:r w:rsidR="00F0297B">
          <w:rPr>
            <w:webHidden/>
          </w:rPr>
          <w:t>15</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268" w:history="1">
        <w:r w:rsidR="00F0297B" w:rsidRPr="00B15824">
          <w:rPr>
            <w:rStyle w:val="ab"/>
          </w:rPr>
          <w:t>4</w:t>
        </w:r>
        <w:r w:rsidR="00F0297B">
          <w:rPr>
            <w:rFonts w:asciiTheme="minorHAnsi" w:eastAsiaTheme="minorEastAsia" w:hAnsiTheme="minorHAnsi" w:cstheme="minorBidi"/>
            <w:kern w:val="2"/>
            <w:sz w:val="21"/>
            <w:szCs w:val="22"/>
            <w:lang w:val="en-US" w:eastAsia="zh-CN"/>
          </w:rPr>
          <w:tab/>
        </w:r>
        <w:r w:rsidR="00F0297B" w:rsidRPr="00B15824">
          <w:rPr>
            <w:rStyle w:val="ab"/>
          </w:rPr>
          <w:t>Conventions</w:t>
        </w:r>
        <w:r w:rsidR="00F0297B">
          <w:rPr>
            <w:webHidden/>
          </w:rPr>
          <w:tab/>
        </w:r>
        <w:r>
          <w:rPr>
            <w:webHidden/>
          </w:rPr>
          <w:fldChar w:fldCharType="begin"/>
        </w:r>
        <w:r w:rsidR="00F0297B">
          <w:rPr>
            <w:webHidden/>
          </w:rPr>
          <w:instrText xml:space="preserve"> PAGEREF _Toc430459268 \h </w:instrText>
        </w:r>
        <w:r>
          <w:rPr>
            <w:webHidden/>
          </w:rPr>
        </w:r>
        <w:r>
          <w:rPr>
            <w:webHidden/>
          </w:rPr>
          <w:fldChar w:fldCharType="separate"/>
        </w:r>
        <w:r w:rsidR="00F0297B">
          <w:rPr>
            <w:webHidden/>
          </w:rPr>
          <w:t>17</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269" w:history="1">
        <w:r w:rsidR="00F0297B" w:rsidRPr="00B15824">
          <w:rPr>
            <w:rStyle w:val="ab"/>
          </w:rPr>
          <w:t>5</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Model</w:t>
        </w:r>
        <w:r w:rsidR="00F0297B">
          <w:rPr>
            <w:webHidden/>
          </w:rPr>
          <w:tab/>
        </w:r>
        <w:r>
          <w:rPr>
            <w:webHidden/>
          </w:rPr>
          <w:fldChar w:fldCharType="begin"/>
        </w:r>
        <w:r w:rsidR="00F0297B">
          <w:rPr>
            <w:webHidden/>
          </w:rPr>
          <w:instrText xml:space="preserve"> PAGEREF _Toc430459269 \h </w:instrText>
        </w:r>
        <w:r>
          <w:rPr>
            <w:webHidden/>
          </w:rPr>
        </w:r>
        <w:r>
          <w:rPr>
            <w:webHidden/>
          </w:rPr>
          <w:fldChar w:fldCharType="separate"/>
        </w:r>
        <w:r w:rsidR="00F0297B">
          <w:rPr>
            <w:webHidden/>
          </w:rPr>
          <w:t>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70" w:history="1">
        <w:r w:rsidR="00F0297B" w:rsidRPr="00B15824">
          <w:rPr>
            <w:rStyle w:val="ab"/>
          </w:rPr>
          <w:t>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_Toc430459270 \h </w:instrText>
        </w:r>
        <w:r>
          <w:rPr>
            <w:webHidden/>
          </w:rPr>
        </w:r>
        <w:r>
          <w:rPr>
            <w:webHidden/>
          </w:rPr>
          <w:fldChar w:fldCharType="separate"/>
        </w:r>
        <w:r w:rsidR="00F0297B">
          <w:rPr>
            <w:webHidden/>
          </w:rPr>
          <w:t>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71" w:history="1">
        <w:r w:rsidR="00F0297B" w:rsidRPr="00B15824">
          <w:rPr>
            <w:rStyle w:val="ab"/>
          </w:rPr>
          <w:t>5.2</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Reference Model</w:t>
        </w:r>
        <w:r w:rsidR="00F0297B">
          <w:rPr>
            <w:webHidden/>
          </w:rPr>
          <w:tab/>
        </w:r>
        <w:r>
          <w:rPr>
            <w:webHidden/>
          </w:rPr>
          <w:fldChar w:fldCharType="begin"/>
        </w:r>
        <w:r w:rsidR="00F0297B">
          <w:rPr>
            <w:webHidden/>
          </w:rPr>
          <w:instrText xml:space="preserve"> PAGEREF _Toc430459271 \h </w:instrText>
        </w:r>
        <w:r>
          <w:rPr>
            <w:webHidden/>
          </w:rPr>
        </w:r>
        <w:r>
          <w:rPr>
            <w:webHidden/>
          </w:rPr>
          <w:fldChar w:fldCharType="separate"/>
        </w:r>
        <w:r w:rsidR="00F0297B">
          <w:rPr>
            <w:webHidden/>
          </w:rPr>
          <w:t>18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72" w:history="1">
        <w:r w:rsidR="00F0297B" w:rsidRPr="00B15824">
          <w:rPr>
            <w:rStyle w:val="ab"/>
          </w:rPr>
          <w:t>5.2.1</w:t>
        </w:r>
        <w:r w:rsidR="00F0297B">
          <w:rPr>
            <w:rFonts w:asciiTheme="minorHAnsi" w:eastAsiaTheme="minorEastAsia" w:hAnsiTheme="minorHAnsi" w:cstheme="minorBidi"/>
            <w:kern w:val="2"/>
            <w:sz w:val="21"/>
            <w:szCs w:val="22"/>
            <w:lang w:val="en-US" w:eastAsia="zh-CN"/>
          </w:rPr>
          <w:tab/>
        </w:r>
        <w:r w:rsidR="00F0297B" w:rsidRPr="00B15824">
          <w:rPr>
            <w:rStyle w:val="ab"/>
          </w:rPr>
          <w:t>Functional Architecture</w:t>
        </w:r>
        <w:r w:rsidR="00F0297B">
          <w:rPr>
            <w:webHidden/>
          </w:rPr>
          <w:tab/>
        </w:r>
        <w:r>
          <w:rPr>
            <w:webHidden/>
          </w:rPr>
          <w:fldChar w:fldCharType="begin"/>
        </w:r>
        <w:r w:rsidR="00F0297B">
          <w:rPr>
            <w:webHidden/>
          </w:rPr>
          <w:instrText xml:space="preserve"> PAGEREF _Toc430459272 \h </w:instrText>
        </w:r>
        <w:r>
          <w:rPr>
            <w:webHidden/>
          </w:rPr>
        </w:r>
        <w:r>
          <w:rPr>
            <w:webHidden/>
          </w:rPr>
          <w:fldChar w:fldCharType="separate"/>
        </w:r>
        <w:r w:rsidR="00F0297B">
          <w:rPr>
            <w:webHidden/>
          </w:rPr>
          <w:t>18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73" w:history="1">
        <w:r w:rsidR="00F0297B" w:rsidRPr="00B15824">
          <w:rPr>
            <w:rStyle w:val="ab"/>
          </w:rPr>
          <w:t>5.2.2</w:t>
        </w:r>
        <w:r w:rsidR="00F0297B">
          <w:rPr>
            <w:rFonts w:asciiTheme="minorHAnsi" w:eastAsiaTheme="minorEastAsia" w:hAnsiTheme="minorHAnsi" w:cstheme="minorBidi"/>
            <w:kern w:val="2"/>
            <w:sz w:val="21"/>
            <w:szCs w:val="22"/>
            <w:lang w:val="en-US" w:eastAsia="zh-CN"/>
          </w:rPr>
          <w:tab/>
        </w:r>
        <w:r w:rsidR="00F0297B" w:rsidRPr="00B15824">
          <w:rPr>
            <w:rStyle w:val="ab"/>
          </w:rPr>
          <w:t>Reference Points</w:t>
        </w:r>
        <w:r w:rsidR="00F0297B">
          <w:rPr>
            <w:webHidden/>
          </w:rPr>
          <w:tab/>
        </w:r>
        <w:r>
          <w:rPr>
            <w:webHidden/>
          </w:rPr>
          <w:fldChar w:fldCharType="begin"/>
        </w:r>
        <w:r w:rsidR="00F0297B">
          <w:rPr>
            <w:webHidden/>
          </w:rPr>
          <w:instrText xml:space="preserve"> PAGEREF _Toc430459273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4" w:history="1">
        <w:r w:rsidR="00F0297B" w:rsidRPr="00B15824">
          <w:rPr>
            <w:rStyle w:val="ab"/>
          </w:rPr>
          <w:t>5.2.2.0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_Toc430459274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5" w:history="1">
        <w:r w:rsidR="00F0297B" w:rsidRPr="00B15824">
          <w:rPr>
            <w:rStyle w:val="ab"/>
          </w:rPr>
          <w:t>5.2.2.1</w:t>
        </w:r>
        <w:r w:rsidR="00F0297B">
          <w:rPr>
            <w:rFonts w:asciiTheme="minorHAnsi" w:eastAsiaTheme="minorEastAsia" w:hAnsiTheme="minorHAnsi" w:cstheme="minorBidi"/>
            <w:kern w:val="2"/>
            <w:sz w:val="21"/>
            <w:szCs w:val="22"/>
            <w:lang w:val="en-US" w:eastAsia="zh-CN"/>
          </w:rPr>
          <w:tab/>
        </w:r>
        <w:r w:rsidR="00F0297B" w:rsidRPr="00B15824">
          <w:rPr>
            <w:rStyle w:val="ab"/>
          </w:rPr>
          <w:t>Mca Reference Point</w:t>
        </w:r>
        <w:r w:rsidR="00F0297B">
          <w:rPr>
            <w:webHidden/>
          </w:rPr>
          <w:tab/>
        </w:r>
        <w:r>
          <w:rPr>
            <w:webHidden/>
          </w:rPr>
          <w:fldChar w:fldCharType="begin"/>
        </w:r>
        <w:r w:rsidR="00F0297B">
          <w:rPr>
            <w:webHidden/>
          </w:rPr>
          <w:instrText xml:space="preserve"> PAGEREF _Toc430459275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6" w:history="1">
        <w:r w:rsidR="00F0297B" w:rsidRPr="00B15824">
          <w:rPr>
            <w:rStyle w:val="ab"/>
          </w:rPr>
          <w:t>5.2.2.2</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_Toc430459276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7" w:history="1">
        <w:r w:rsidR="00F0297B" w:rsidRPr="00B15824">
          <w:rPr>
            <w:rStyle w:val="ab"/>
          </w:rPr>
          <w:t>5.2.2.3</w:t>
        </w:r>
        <w:r w:rsidR="00F0297B">
          <w:rPr>
            <w:rFonts w:asciiTheme="minorHAnsi" w:eastAsiaTheme="minorEastAsia" w:hAnsiTheme="minorHAnsi" w:cstheme="minorBidi"/>
            <w:kern w:val="2"/>
            <w:sz w:val="21"/>
            <w:szCs w:val="22"/>
            <w:lang w:val="en-US" w:eastAsia="zh-CN"/>
          </w:rPr>
          <w:tab/>
        </w:r>
        <w:r w:rsidR="00F0297B" w:rsidRPr="00B15824">
          <w:rPr>
            <w:rStyle w:val="ab"/>
          </w:rPr>
          <w:t>Mcn Reference Point</w:t>
        </w:r>
        <w:r w:rsidR="00F0297B">
          <w:rPr>
            <w:webHidden/>
          </w:rPr>
          <w:tab/>
        </w:r>
        <w:r>
          <w:rPr>
            <w:webHidden/>
          </w:rPr>
          <w:fldChar w:fldCharType="begin"/>
        </w:r>
        <w:r w:rsidR="00F0297B">
          <w:rPr>
            <w:webHidden/>
          </w:rPr>
          <w:instrText xml:space="preserve"> PAGEREF _Toc430459277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8" w:history="1">
        <w:r w:rsidR="00F0297B" w:rsidRPr="00B15824">
          <w:rPr>
            <w:rStyle w:val="ab"/>
          </w:rPr>
          <w:t>5.2.2.4</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_Toc430459278 \h </w:instrText>
        </w:r>
        <w:r>
          <w:rPr>
            <w:webHidden/>
          </w:rPr>
        </w:r>
        <w:r>
          <w:rPr>
            <w:webHidden/>
          </w:rPr>
          <w:fldChar w:fldCharType="separate"/>
        </w:r>
        <w:r w:rsidR="00F0297B">
          <w:rPr>
            <w:webHidden/>
          </w:rPr>
          <w:t>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79" w:history="1">
        <w:r w:rsidR="00F0297B" w:rsidRPr="00B15824">
          <w:rPr>
            <w:rStyle w:val="ab"/>
          </w:rPr>
          <w:t>5.2.2.5</w:t>
        </w:r>
        <w:r w:rsidR="00F0297B">
          <w:rPr>
            <w:rFonts w:asciiTheme="minorHAnsi" w:eastAsiaTheme="minorEastAsia" w:hAnsiTheme="minorHAnsi" w:cstheme="minorBidi"/>
            <w:kern w:val="2"/>
            <w:sz w:val="21"/>
            <w:szCs w:val="22"/>
            <w:lang w:val="en-US" w:eastAsia="zh-CN"/>
          </w:rPr>
          <w:tab/>
        </w:r>
        <w:r w:rsidR="00F0297B" w:rsidRPr="00B15824">
          <w:rPr>
            <w:rStyle w:val="ab"/>
          </w:rPr>
          <w:t>Other Reference Points and Interfaces</w:t>
        </w:r>
        <w:r w:rsidR="00F0297B">
          <w:rPr>
            <w:webHidden/>
          </w:rPr>
          <w:tab/>
        </w:r>
        <w:r>
          <w:rPr>
            <w:webHidden/>
          </w:rPr>
          <w:fldChar w:fldCharType="begin"/>
        </w:r>
        <w:r w:rsidR="00F0297B">
          <w:rPr>
            <w:webHidden/>
          </w:rPr>
          <w:instrText xml:space="preserve"> PAGEREF _Toc430459279 \h </w:instrText>
        </w:r>
        <w:r>
          <w:rPr>
            <w:webHidden/>
          </w:rPr>
        </w:r>
        <w:r>
          <w:rPr>
            <w:webHidden/>
          </w:rPr>
          <w:fldChar w:fldCharType="separate"/>
        </w:r>
        <w:r w:rsidR="00F0297B">
          <w:rPr>
            <w:webHidden/>
          </w:rPr>
          <w:t>20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280" w:history="1">
        <w:r w:rsidR="00F0297B" w:rsidRPr="00B15824">
          <w:rPr>
            <w:rStyle w:val="ab"/>
          </w:rPr>
          <w:t>6</w:t>
        </w:r>
        <w:r w:rsidR="00F0297B">
          <w:rPr>
            <w:rFonts w:asciiTheme="minorHAnsi" w:eastAsiaTheme="minorEastAsia" w:hAnsiTheme="minorHAnsi" w:cstheme="minorBidi"/>
            <w:kern w:val="2"/>
            <w:sz w:val="21"/>
            <w:szCs w:val="22"/>
            <w:lang w:val="en-US" w:eastAsia="zh-CN"/>
          </w:rPr>
          <w:tab/>
        </w:r>
        <w:r w:rsidR="00F0297B" w:rsidRPr="00B15824">
          <w:rPr>
            <w:rStyle w:val="ab"/>
          </w:rPr>
          <w:t>oneM2M Architecture Aspects</w:t>
        </w:r>
        <w:r w:rsidR="00F0297B">
          <w:rPr>
            <w:webHidden/>
          </w:rPr>
          <w:tab/>
        </w:r>
        <w:r>
          <w:rPr>
            <w:webHidden/>
          </w:rPr>
          <w:fldChar w:fldCharType="begin"/>
        </w:r>
        <w:r w:rsidR="00F0297B">
          <w:rPr>
            <w:webHidden/>
          </w:rPr>
          <w:instrText xml:space="preserve"> PAGEREF _Toc430459280 \h </w:instrText>
        </w:r>
        <w:r>
          <w:rPr>
            <w:webHidden/>
          </w:rPr>
        </w:r>
        <w:r>
          <w:rPr>
            <w:webHidden/>
          </w:rPr>
          <w:fldChar w:fldCharType="separate"/>
        </w:r>
        <w:r w:rsidR="00F0297B">
          <w:rPr>
            <w:webHidden/>
          </w:rPr>
          <w:t>20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81" w:history="1">
        <w:r w:rsidR="00F0297B" w:rsidRPr="00B15824">
          <w:rPr>
            <w:rStyle w:val="ab"/>
          </w:rPr>
          <w:t>6.1</w:t>
        </w:r>
        <w:r w:rsidR="00F0297B">
          <w:rPr>
            <w:rFonts w:asciiTheme="minorHAnsi" w:eastAsiaTheme="minorEastAsia" w:hAnsiTheme="minorHAnsi" w:cstheme="minorBidi"/>
            <w:kern w:val="2"/>
            <w:sz w:val="21"/>
            <w:szCs w:val="22"/>
            <w:lang w:val="en-US" w:eastAsia="zh-CN"/>
          </w:rPr>
          <w:tab/>
        </w:r>
        <w:r w:rsidR="00F0297B" w:rsidRPr="00B15824">
          <w:rPr>
            <w:rStyle w:val="ab"/>
          </w:rPr>
          <w:t>Configurations supported by oneM2M Architecture</w:t>
        </w:r>
        <w:r w:rsidR="00F0297B">
          <w:rPr>
            <w:webHidden/>
          </w:rPr>
          <w:tab/>
        </w:r>
        <w:r>
          <w:rPr>
            <w:webHidden/>
          </w:rPr>
          <w:fldChar w:fldCharType="begin"/>
        </w:r>
        <w:r w:rsidR="00F0297B">
          <w:rPr>
            <w:webHidden/>
          </w:rPr>
          <w:instrText xml:space="preserve"> PAGEREF _Toc430459281 \h </w:instrText>
        </w:r>
        <w:r>
          <w:rPr>
            <w:webHidden/>
          </w:rPr>
        </w:r>
        <w:r>
          <w:rPr>
            <w:webHidden/>
          </w:rPr>
          <w:fldChar w:fldCharType="separate"/>
        </w:r>
        <w:r w:rsidR="00F0297B">
          <w:rPr>
            <w:webHidden/>
          </w:rPr>
          <w:t>20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282" w:history="1">
        <w:r w:rsidR="00F0297B" w:rsidRPr="00B15824">
          <w:rPr>
            <w:rStyle w:val="ab"/>
          </w:rPr>
          <w:t>6.2</w:t>
        </w:r>
        <w:r w:rsidR="00F0297B">
          <w:rPr>
            <w:rFonts w:asciiTheme="minorHAnsi" w:eastAsiaTheme="minorEastAsia" w:hAnsiTheme="minorHAnsi" w:cstheme="minorBidi"/>
            <w:kern w:val="2"/>
            <w:sz w:val="21"/>
            <w:szCs w:val="22"/>
            <w:lang w:val="en-US" w:eastAsia="zh-CN"/>
          </w:rPr>
          <w:tab/>
        </w:r>
        <w:r w:rsidR="00F0297B" w:rsidRPr="00B15824">
          <w:rPr>
            <w:rStyle w:val="ab"/>
          </w:rPr>
          <w:t>Common Services Functions</w:t>
        </w:r>
        <w:r w:rsidR="00F0297B">
          <w:rPr>
            <w:webHidden/>
          </w:rPr>
          <w:tab/>
        </w:r>
        <w:r>
          <w:rPr>
            <w:webHidden/>
          </w:rPr>
          <w:fldChar w:fldCharType="begin"/>
        </w:r>
        <w:r w:rsidR="00F0297B">
          <w:rPr>
            <w:webHidden/>
          </w:rPr>
          <w:instrText xml:space="preserve"> PAGEREF _Toc430459282 \h </w:instrText>
        </w:r>
        <w:r>
          <w:rPr>
            <w:webHidden/>
          </w:rPr>
        </w:r>
        <w:r>
          <w:rPr>
            <w:webHidden/>
          </w:rPr>
          <w:fldChar w:fldCharType="separate"/>
        </w:r>
        <w:r w:rsidR="00F0297B">
          <w:rPr>
            <w:webHidden/>
          </w:rPr>
          <w:t>22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83" w:history="1">
        <w:r w:rsidR="00F0297B" w:rsidRPr="00B15824">
          <w:rPr>
            <w:rStyle w:val="ab"/>
          </w:rPr>
          <w:t>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_Toc430459283 \h </w:instrText>
        </w:r>
        <w:r>
          <w:rPr>
            <w:webHidden/>
          </w:rPr>
        </w:r>
        <w:r>
          <w:rPr>
            <w:webHidden/>
          </w:rPr>
          <w:fldChar w:fldCharType="separate"/>
        </w:r>
        <w:r w:rsidR="00F0297B">
          <w:rPr>
            <w:webHidden/>
          </w:rPr>
          <w:t>22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84" w:history="1">
        <w:r w:rsidR="00F0297B" w:rsidRPr="00B15824">
          <w:rPr>
            <w:rStyle w:val="ab"/>
          </w:rPr>
          <w:t>6.2.1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and Service Layer Management</w:t>
        </w:r>
        <w:r w:rsidR="00F0297B">
          <w:rPr>
            <w:webHidden/>
          </w:rPr>
          <w:tab/>
        </w:r>
        <w:r>
          <w:rPr>
            <w:webHidden/>
          </w:rPr>
          <w:fldChar w:fldCharType="begin"/>
        </w:r>
        <w:r w:rsidR="00F0297B">
          <w:rPr>
            <w:webHidden/>
          </w:rPr>
          <w:instrText xml:space="preserve"> PAGEREF _Toc430459284 \h </w:instrText>
        </w:r>
        <w:r>
          <w:rPr>
            <w:webHidden/>
          </w:rPr>
        </w:r>
        <w:r>
          <w:rPr>
            <w:webHidden/>
          </w:rPr>
          <w:fldChar w:fldCharType="separate"/>
        </w:r>
        <w:r w:rsidR="00F0297B">
          <w:rPr>
            <w:webHidden/>
          </w:rPr>
          <w:t>22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85"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_Toc430459285 \h </w:instrText>
        </w:r>
        <w:r>
          <w:rPr>
            <w:webHidden/>
          </w:rPr>
        </w:r>
        <w:r>
          <w:rPr>
            <w:webHidden/>
          </w:rPr>
          <w:fldChar w:fldCharType="separate"/>
        </w:r>
        <w:r w:rsidR="00F0297B">
          <w:rPr>
            <w:webHidden/>
          </w:rPr>
          <w:t>22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86"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_Toc430459286 \h </w:instrText>
        </w:r>
        <w:r>
          <w:rPr>
            <w:webHidden/>
          </w:rPr>
        </w:r>
        <w:r>
          <w:rPr>
            <w:webHidden/>
          </w:rPr>
          <w:fldChar w:fldCharType="separate"/>
        </w:r>
        <w:r w:rsidR="00F0297B">
          <w:rPr>
            <w:webHidden/>
          </w:rPr>
          <w:t>23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287" w:history="1">
        <w:r w:rsidR="00F0297B" w:rsidRPr="00B15824">
          <w:rPr>
            <w:rStyle w:val="ab"/>
          </w:rPr>
          <w:t>6.2.1.2.0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_Toc430459287 \h </w:instrText>
        </w:r>
        <w:r>
          <w:rPr>
            <w:webHidden/>
          </w:rPr>
        </w:r>
        <w:r>
          <w:rPr>
            <w:webHidden/>
          </w:rPr>
          <w:fldChar w:fldCharType="separate"/>
        </w:r>
        <w:r w:rsidR="00F0297B">
          <w:rPr>
            <w:webHidden/>
          </w:rPr>
          <w:t>23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288"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Software Management Function</w:t>
        </w:r>
        <w:r w:rsidR="00F0297B">
          <w:rPr>
            <w:webHidden/>
          </w:rPr>
          <w:tab/>
        </w:r>
        <w:r>
          <w:rPr>
            <w:webHidden/>
          </w:rPr>
          <w:fldChar w:fldCharType="begin"/>
        </w:r>
        <w:r w:rsidR="00F0297B">
          <w:rPr>
            <w:webHidden/>
          </w:rPr>
          <w:instrText xml:space="preserve"> PAGEREF _Toc430459288 \h </w:instrText>
        </w:r>
        <w:r>
          <w:rPr>
            <w:webHidden/>
          </w:rPr>
        </w:r>
        <w:r>
          <w:rPr>
            <w:webHidden/>
          </w:rPr>
          <w:fldChar w:fldCharType="separate"/>
        </w:r>
        <w:r w:rsidR="00F0297B">
          <w:rPr>
            <w:webHidden/>
          </w:rPr>
          <w:t>23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89" w:history="1">
        <w:r w:rsidR="00F0297B" w:rsidRPr="00B15824">
          <w:rPr>
            <w:rStyle w:val="ab"/>
          </w:rPr>
          <w:t>6.2.2</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Management and Delivery Handling</w:t>
        </w:r>
        <w:r w:rsidR="00F0297B">
          <w:rPr>
            <w:webHidden/>
          </w:rPr>
          <w:tab/>
        </w:r>
        <w:r>
          <w:rPr>
            <w:webHidden/>
          </w:rPr>
          <w:fldChar w:fldCharType="begin"/>
        </w:r>
        <w:r w:rsidR="00F0297B">
          <w:rPr>
            <w:webHidden/>
          </w:rPr>
          <w:instrText xml:space="preserve"> PAGEREF _Toc430459289 \h </w:instrText>
        </w:r>
        <w:r>
          <w:rPr>
            <w:webHidden/>
          </w:rPr>
        </w:r>
        <w:r>
          <w:rPr>
            <w:webHidden/>
          </w:rPr>
          <w:fldChar w:fldCharType="separate"/>
        </w:r>
        <w:r w:rsidR="00F0297B">
          <w:rPr>
            <w:webHidden/>
          </w:rPr>
          <w:t>23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90" w:history="1">
        <w:r w:rsidR="00F0297B" w:rsidRPr="00B15824">
          <w:rPr>
            <w:rStyle w:val="ab"/>
          </w:rPr>
          <w:t>6.2.2.1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_Toc430459290 \h </w:instrText>
        </w:r>
        <w:r>
          <w:rPr>
            <w:webHidden/>
          </w:rPr>
        </w:r>
        <w:r>
          <w:rPr>
            <w:webHidden/>
          </w:rPr>
          <w:fldChar w:fldCharType="separate"/>
        </w:r>
        <w:r w:rsidR="00F0297B">
          <w:rPr>
            <w:webHidden/>
          </w:rPr>
          <w:t>23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91" w:history="1">
        <w:r w:rsidR="00F0297B" w:rsidRPr="00B15824">
          <w:rPr>
            <w:rStyle w:val="ab"/>
          </w:rPr>
          <w:t>6.2.2.2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_Toc430459291 \h </w:instrText>
        </w:r>
        <w:r>
          <w:rPr>
            <w:webHidden/>
          </w:rPr>
        </w:r>
        <w:r>
          <w:rPr>
            <w:webHidden/>
          </w:rPr>
          <w:fldChar w:fldCharType="separate"/>
        </w:r>
        <w:r w:rsidR="00F0297B">
          <w:rPr>
            <w:webHidden/>
          </w:rPr>
          <w:t>24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92" w:history="1">
        <w:r w:rsidR="00F0297B" w:rsidRPr="00B15824">
          <w:rPr>
            <w:rStyle w:val="ab"/>
          </w:rPr>
          <w:t>6.2.3</w:t>
        </w:r>
        <w:r w:rsidR="00F0297B">
          <w:rPr>
            <w:rFonts w:asciiTheme="minorHAnsi" w:eastAsiaTheme="minorEastAsia" w:hAnsiTheme="minorHAnsi" w:cstheme="minorBidi"/>
            <w:kern w:val="2"/>
            <w:sz w:val="21"/>
            <w:szCs w:val="22"/>
            <w:lang w:val="en-US" w:eastAsia="zh-CN"/>
          </w:rPr>
          <w:tab/>
        </w:r>
        <w:r w:rsidR="00F0297B" w:rsidRPr="00B15824">
          <w:rPr>
            <w:rStyle w:val="ab"/>
          </w:rPr>
          <w:t>Data Management and Repository</w:t>
        </w:r>
        <w:r w:rsidR="00F0297B">
          <w:rPr>
            <w:webHidden/>
          </w:rPr>
          <w:tab/>
        </w:r>
        <w:r>
          <w:rPr>
            <w:webHidden/>
          </w:rPr>
          <w:fldChar w:fldCharType="begin"/>
        </w:r>
        <w:r w:rsidR="00F0297B">
          <w:rPr>
            <w:webHidden/>
          </w:rPr>
          <w:instrText xml:space="preserve"> PAGEREF _Toc430459292 \h </w:instrText>
        </w:r>
        <w:r>
          <w:rPr>
            <w:webHidden/>
          </w:rPr>
        </w:r>
        <w:r>
          <w:rPr>
            <w:webHidden/>
          </w:rPr>
          <w:fldChar w:fldCharType="separate"/>
        </w:r>
        <w:r w:rsidR="00F0297B">
          <w:rPr>
            <w:webHidden/>
          </w:rPr>
          <w:t>24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93" w:history="1">
        <w:r w:rsidR="00F0297B" w:rsidRPr="00B15824">
          <w:rPr>
            <w:rStyle w:val="ab"/>
          </w:rPr>
          <w:t>6.2.3.1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_Toc430459293 \h </w:instrText>
        </w:r>
        <w:r>
          <w:rPr>
            <w:webHidden/>
          </w:rPr>
        </w:r>
        <w:r>
          <w:rPr>
            <w:webHidden/>
          </w:rPr>
          <w:fldChar w:fldCharType="separate"/>
        </w:r>
        <w:r w:rsidR="00F0297B">
          <w:rPr>
            <w:webHidden/>
          </w:rPr>
          <w:t>24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94" w:history="1">
        <w:r w:rsidR="00F0297B" w:rsidRPr="00B15824">
          <w:rPr>
            <w:rStyle w:val="ab"/>
          </w:rPr>
          <w:t>6.2.3.2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_Toc430459294 \h </w:instrText>
        </w:r>
        <w:r>
          <w:rPr>
            <w:webHidden/>
          </w:rPr>
        </w:r>
        <w:r>
          <w:rPr>
            <w:webHidden/>
          </w:rPr>
          <w:fldChar w:fldCharType="separate"/>
        </w:r>
        <w:r w:rsidR="00F0297B">
          <w:rPr>
            <w:webHidden/>
          </w:rPr>
          <w:t>24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295" w:history="1">
        <w:r w:rsidR="00F0297B" w:rsidRPr="00B15824">
          <w:rPr>
            <w:rStyle w:val="ab"/>
          </w:rPr>
          <w:t>6.2.4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_Toc430459295 \h </w:instrText>
        </w:r>
        <w:r>
          <w:rPr>
            <w:webHidden/>
          </w:rPr>
        </w:r>
        <w:r>
          <w:rPr>
            <w:webHidden/>
          </w:rPr>
          <w:fldChar w:fldCharType="separate"/>
        </w:r>
        <w:r w:rsidR="00F0297B">
          <w:rPr>
            <w:webHidden/>
          </w:rPr>
          <w:t>25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296" w:history="1">
        <w:r w:rsidR="00F0297B" w:rsidRPr="00B15824">
          <w:rPr>
            <w:rStyle w:val="ab"/>
          </w:rPr>
          <w:t>6.2.4.1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_Toc430459296 \h </w:instrText>
        </w:r>
        <w:r>
          <w:rPr>
            <w:webHidden/>
          </w:rPr>
        </w:r>
        <w:r>
          <w:rPr>
            <w:webHidden/>
          </w:rPr>
          <w:fldChar w:fldCharType="separate"/>
        </w:r>
        <w:r w:rsidR="00F0297B">
          <w:rPr>
            <w:webHidden/>
          </w:rPr>
          <w:t>25</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297" w:history="1">
        <w:r w:rsidR="00F0297B" w:rsidRPr="00B15824">
          <w:rPr>
            <w:rStyle w:val="ab"/>
          </w:rPr>
          <w:t>6.2.4.1.0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_Toc430459297 \h </w:instrText>
        </w:r>
        <w:r>
          <w:rPr>
            <w:webHidden/>
          </w:rPr>
        </w:r>
        <w:r>
          <w:rPr>
            <w:webHidden/>
          </w:rPr>
          <w:fldChar w:fldCharType="separate"/>
        </w:r>
        <w:r w:rsidR="00F0297B">
          <w:rPr>
            <w:webHidden/>
          </w:rPr>
          <w:t>25</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298" w:history="1">
        <w:r w:rsidR="00F0297B" w:rsidRPr="00B15824">
          <w:rPr>
            <w:rStyle w:val="ab"/>
          </w:rPr>
          <w:t>6.2.4.1.1</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Architecture</w:t>
        </w:r>
        <w:r w:rsidR="00F0297B">
          <w:rPr>
            <w:webHidden/>
          </w:rPr>
          <w:tab/>
        </w:r>
        <w:r>
          <w:rPr>
            <w:webHidden/>
          </w:rPr>
          <w:fldChar w:fldCharType="begin"/>
        </w:r>
        <w:r w:rsidR="00F0297B">
          <w:rPr>
            <w:webHidden/>
          </w:rPr>
          <w:instrText xml:space="preserve"> PAGEREF _Toc430459298 \h </w:instrText>
        </w:r>
        <w:r>
          <w:rPr>
            <w:webHidden/>
          </w:rPr>
        </w:r>
        <w:r>
          <w:rPr>
            <w:webHidden/>
          </w:rPr>
          <w:fldChar w:fldCharType="separate"/>
        </w:r>
        <w:r w:rsidR="00F0297B">
          <w:rPr>
            <w:webHidden/>
          </w:rPr>
          <w:t>25</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299" w:history="1">
        <w:r w:rsidR="00F0297B" w:rsidRPr="00B15824">
          <w:rPr>
            <w:rStyle w:val="ab"/>
          </w:rPr>
          <w:t>6.2.4.1.2</w:t>
        </w:r>
        <w:r w:rsidR="00F0297B">
          <w:rPr>
            <w:rFonts w:asciiTheme="minorHAnsi" w:eastAsiaTheme="minorEastAsia" w:hAnsiTheme="minorHAnsi" w:cstheme="minorBidi"/>
            <w:kern w:val="2"/>
            <w:sz w:val="21"/>
            <w:szCs w:val="22"/>
            <w:lang w:val="en-US" w:eastAsia="zh-CN"/>
          </w:rPr>
          <w:tab/>
        </w:r>
        <w:r w:rsidR="00F0297B" w:rsidRPr="00B15824">
          <w:rPr>
            <w:rStyle w:val="ab"/>
          </w:rPr>
          <w:t>Management Server Interaction</w:t>
        </w:r>
        <w:r w:rsidR="00F0297B">
          <w:rPr>
            <w:webHidden/>
          </w:rPr>
          <w:tab/>
        </w:r>
        <w:r>
          <w:rPr>
            <w:webHidden/>
          </w:rPr>
          <w:fldChar w:fldCharType="begin"/>
        </w:r>
        <w:r w:rsidR="00F0297B">
          <w:rPr>
            <w:webHidden/>
          </w:rPr>
          <w:instrText xml:space="preserve"> PAGEREF _Toc430459299 \h </w:instrText>
        </w:r>
        <w:r>
          <w:rPr>
            <w:webHidden/>
          </w:rPr>
        </w:r>
        <w:r>
          <w:rPr>
            <w:webHidden/>
          </w:rPr>
          <w:fldChar w:fldCharType="separate"/>
        </w:r>
        <w:r w:rsidR="00F0297B">
          <w:rPr>
            <w:webHidden/>
          </w:rPr>
          <w:t>26</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0" w:history="1">
        <w:r w:rsidR="00F0297B" w:rsidRPr="00B15824">
          <w:rPr>
            <w:rStyle w:val="ab"/>
          </w:rPr>
          <w:t>6.2.4.1.3</w:t>
        </w:r>
        <w:r w:rsidR="00F0297B">
          <w:rPr>
            <w:rFonts w:asciiTheme="minorHAnsi" w:eastAsiaTheme="minorEastAsia" w:hAnsiTheme="minorHAnsi" w:cstheme="minorBidi"/>
            <w:kern w:val="2"/>
            <w:sz w:val="21"/>
            <w:szCs w:val="22"/>
            <w:lang w:val="en-US" w:eastAsia="zh-CN"/>
          </w:rPr>
          <w:tab/>
        </w:r>
        <w:r w:rsidR="00F0297B" w:rsidRPr="00B15824">
          <w:rPr>
            <w:rStyle w:val="ab"/>
          </w:rPr>
          <w:t>Management Client Interaction</w:t>
        </w:r>
        <w:r w:rsidR="00F0297B">
          <w:rPr>
            <w:webHidden/>
          </w:rPr>
          <w:tab/>
        </w:r>
        <w:r>
          <w:rPr>
            <w:webHidden/>
          </w:rPr>
          <w:fldChar w:fldCharType="begin"/>
        </w:r>
        <w:r w:rsidR="00F0297B">
          <w:rPr>
            <w:webHidden/>
          </w:rPr>
          <w:instrText xml:space="preserve"> PAGEREF _Toc430459300 \h </w:instrText>
        </w:r>
        <w:r>
          <w:rPr>
            <w:webHidden/>
          </w:rPr>
        </w:r>
        <w:r>
          <w:rPr>
            <w:webHidden/>
          </w:rPr>
          <w:fldChar w:fldCharType="separate"/>
        </w:r>
        <w:r w:rsidR="00F0297B">
          <w:rPr>
            <w:webHidden/>
          </w:rPr>
          <w:t>28</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1" w:history="1">
        <w:r w:rsidR="00F0297B" w:rsidRPr="00B15824">
          <w:rPr>
            <w:rStyle w:val="ab"/>
          </w:rPr>
          <w:t>6.2.4.1.4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Resource Lifecycle</w:t>
        </w:r>
        <w:r w:rsidR="00F0297B">
          <w:rPr>
            <w:webHidden/>
          </w:rPr>
          <w:tab/>
        </w:r>
        <w:r>
          <w:rPr>
            <w:webHidden/>
          </w:rPr>
          <w:fldChar w:fldCharType="begin"/>
        </w:r>
        <w:r w:rsidR="00F0297B">
          <w:rPr>
            <w:webHidden/>
          </w:rPr>
          <w:instrText xml:space="preserve"> PAGEREF _Toc430459301 \h </w:instrText>
        </w:r>
        <w:r>
          <w:rPr>
            <w:webHidden/>
          </w:rPr>
        </w:r>
        <w:r>
          <w:rPr>
            <w:webHidden/>
          </w:rPr>
          <w:fldChar w:fldCharType="separate"/>
        </w:r>
        <w:r w:rsidR="00F0297B">
          <w:rPr>
            <w:webHidden/>
          </w:rPr>
          <w:t>28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02" w:history="1">
        <w:r w:rsidR="00F0297B" w:rsidRPr="00B15824">
          <w:rPr>
            <w:rStyle w:val="ab"/>
          </w:rPr>
          <w:t>6.2.4.2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_Toc430459302 \h </w:instrText>
        </w:r>
        <w:r>
          <w:rPr>
            <w:webHidden/>
          </w:rPr>
        </w:r>
        <w:r>
          <w:rPr>
            <w:webHidden/>
          </w:rPr>
          <w:fldChar w:fldCharType="separate"/>
        </w:r>
        <w:r w:rsidR="00F0297B">
          <w:rPr>
            <w:webHidden/>
          </w:rPr>
          <w:t>29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3" w:history="1">
        <w:r w:rsidR="00F0297B" w:rsidRPr="00B15824">
          <w:rPr>
            <w:rStyle w:val="ab"/>
          </w:rPr>
          <w:t>6.2.4.2.0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_Toc430459303 \h </w:instrText>
        </w:r>
        <w:r>
          <w:rPr>
            <w:webHidden/>
          </w:rPr>
        </w:r>
        <w:r>
          <w:rPr>
            <w:webHidden/>
          </w:rPr>
          <w:fldChar w:fldCharType="separate"/>
        </w:r>
        <w:r w:rsidR="00F0297B">
          <w:rPr>
            <w:webHidden/>
          </w:rPr>
          <w:t>29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4" w:history="1">
        <w:r w:rsidR="00F0297B" w:rsidRPr="00B15824">
          <w:rPr>
            <w:rStyle w:val="ab"/>
          </w:rPr>
          <w:t>6.2.4.2.1</w:t>
        </w:r>
        <w:r w:rsidR="00F0297B">
          <w:rPr>
            <w:rFonts w:asciiTheme="minorHAnsi" w:eastAsiaTheme="minorEastAsia" w:hAnsiTheme="minorHAnsi" w:cstheme="minorBidi"/>
            <w:kern w:val="2"/>
            <w:sz w:val="21"/>
            <w:szCs w:val="22"/>
            <w:lang w:val="en-US" w:eastAsia="zh-CN"/>
          </w:rPr>
          <w:tab/>
        </w:r>
        <w:r w:rsidR="00F0297B" w:rsidRPr="00B15824">
          <w:rPr>
            <w:rStyle w:val="ab"/>
          </w:rPr>
          <w:t>Device Configuration Function</w:t>
        </w:r>
        <w:r w:rsidR="00F0297B">
          <w:rPr>
            <w:webHidden/>
          </w:rPr>
          <w:tab/>
        </w:r>
        <w:r>
          <w:rPr>
            <w:webHidden/>
          </w:rPr>
          <w:fldChar w:fldCharType="begin"/>
        </w:r>
        <w:r w:rsidR="00F0297B">
          <w:rPr>
            <w:webHidden/>
          </w:rPr>
          <w:instrText xml:space="preserve"> PAGEREF _Toc430459304 \h </w:instrText>
        </w:r>
        <w:r>
          <w:rPr>
            <w:webHidden/>
          </w:rPr>
        </w:r>
        <w:r>
          <w:rPr>
            <w:webHidden/>
          </w:rPr>
          <w:fldChar w:fldCharType="separate"/>
        </w:r>
        <w:r w:rsidR="00F0297B">
          <w:rPr>
            <w:webHidden/>
          </w:rPr>
          <w:t>29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5" w:history="1">
        <w:r w:rsidR="00F0297B" w:rsidRPr="00B15824">
          <w:rPr>
            <w:rStyle w:val="ab"/>
          </w:rPr>
          <w:t>6.2.4.2.2</w:t>
        </w:r>
        <w:r w:rsidR="00F0297B">
          <w:rPr>
            <w:rFonts w:asciiTheme="minorHAnsi" w:eastAsiaTheme="minorEastAsia" w:hAnsiTheme="minorHAnsi" w:cstheme="minorBidi"/>
            <w:kern w:val="2"/>
            <w:sz w:val="21"/>
            <w:szCs w:val="22"/>
            <w:lang w:val="en-US" w:eastAsia="zh-CN"/>
          </w:rPr>
          <w:tab/>
        </w:r>
        <w:r w:rsidR="00F0297B" w:rsidRPr="00B15824">
          <w:rPr>
            <w:rStyle w:val="ab"/>
          </w:rPr>
          <w:t>Device Diagnostics and Monitoring Function</w:t>
        </w:r>
        <w:r w:rsidR="00F0297B">
          <w:rPr>
            <w:webHidden/>
          </w:rPr>
          <w:tab/>
        </w:r>
        <w:r>
          <w:rPr>
            <w:webHidden/>
          </w:rPr>
          <w:fldChar w:fldCharType="begin"/>
        </w:r>
        <w:r w:rsidR="00F0297B">
          <w:rPr>
            <w:webHidden/>
          </w:rPr>
          <w:instrText xml:space="preserve"> PAGEREF _Toc430459305 \h </w:instrText>
        </w:r>
        <w:r>
          <w:rPr>
            <w:webHidden/>
          </w:rPr>
        </w:r>
        <w:r>
          <w:rPr>
            <w:webHidden/>
          </w:rPr>
          <w:fldChar w:fldCharType="separate"/>
        </w:r>
        <w:r w:rsidR="00F0297B">
          <w:rPr>
            <w:webHidden/>
          </w:rPr>
          <w:t>30</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6" w:history="1">
        <w:r w:rsidR="00F0297B" w:rsidRPr="00B15824">
          <w:rPr>
            <w:rStyle w:val="ab"/>
          </w:rPr>
          <w:t>6.2.4.2.3</w:t>
        </w:r>
        <w:r w:rsidR="00F0297B">
          <w:rPr>
            <w:rFonts w:asciiTheme="minorHAnsi" w:eastAsiaTheme="minorEastAsia" w:hAnsiTheme="minorHAnsi" w:cstheme="minorBidi"/>
            <w:kern w:val="2"/>
            <w:sz w:val="21"/>
            <w:szCs w:val="22"/>
            <w:lang w:val="en-US" w:eastAsia="zh-CN"/>
          </w:rPr>
          <w:tab/>
        </w:r>
        <w:r w:rsidR="00F0297B" w:rsidRPr="00B15824">
          <w:rPr>
            <w:rStyle w:val="ab"/>
          </w:rPr>
          <w:t>Device Firmware Management Function</w:t>
        </w:r>
        <w:r w:rsidR="00F0297B">
          <w:rPr>
            <w:webHidden/>
          </w:rPr>
          <w:tab/>
        </w:r>
        <w:r>
          <w:rPr>
            <w:webHidden/>
          </w:rPr>
          <w:fldChar w:fldCharType="begin"/>
        </w:r>
        <w:r w:rsidR="00F0297B">
          <w:rPr>
            <w:webHidden/>
          </w:rPr>
          <w:instrText xml:space="preserve"> PAGEREF _Toc430459306 \h </w:instrText>
        </w:r>
        <w:r>
          <w:rPr>
            <w:webHidden/>
          </w:rPr>
        </w:r>
        <w:r>
          <w:rPr>
            <w:webHidden/>
          </w:rPr>
          <w:fldChar w:fldCharType="separate"/>
        </w:r>
        <w:r w:rsidR="00F0297B">
          <w:rPr>
            <w:webHidden/>
          </w:rPr>
          <w:t>30</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307" w:history="1">
        <w:r w:rsidR="00F0297B" w:rsidRPr="00B15824">
          <w:rPr>
            <w:rStyle w:val="ab"/>
          </w:rPr>
          <w:t>6.2.4.2.4</w:t>
        </w:r>
        <w:r w:rsidR="00F0297B">
          <w:rPr>
            <w:rFonts w:asciiTheme="minorHAnsi" w:eastAsiaTheme="minorEastAsia" w:hAnsiTheme="minorHAnsi" w:cstheme="minorBidi"/>
            <w:kern w:val="2"/>
            <w:sz w:val="21"/>
            <w:szCs w:val="22"/>
            <w:lang w:val="en-US" w:eastAsia="zh-CN"/>
          </w:rPr>
          <w:tab/>
        </w:r>
        <w:r w:rsidR="00F0297B" w:rsidRPr="00B15824">
          <w:rPr>
            <w:rStyle w:val="ab"/>
          </w:rPr>
          <w:t>Device Topology Management Function</w:t>
        </w:r>
        <w:r w:rsidR="00F0297B">
          <w:rPr>
            <w:webHidden/>
          </w:rPr>
          <w:tab/>
        </w:r>
        <w:r>
          <w:rPr>
            <w:webHidden/>
          </w:rPr>
          <w:fldChar w:fldCharType="begin"/>
        </w:r>
        <w:r w:rsidR="00F0297B">
          <w:rPr>
            <w:webHidden/>
          </w:rPr>
          <w:instrText xml:space="preserve"> PAGEREF _Toc430459307 \h </w:instrText>
        </w:r>
        <w:r>
          <w:rPr>
            <w:webHidden/>
          </w:rPr>
        </w:r>
        <w:r>
          <w:rPr>
            <w:webHidden/>
          </w:rPr>
          <w:fldChar w:fldCharType="separate"/>
        </w:r>
        <w:r w:rsidR="00F0297B">
          <w:rPr>
            <w:webHidden/>
          </w:rPr>
          <w:t>30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08" w:history="1">
        <w:r w:rsidR="00F0297B" w:rsidRPr="00B15824">
          <w:rPr>
            <w:rStyle w:val="ab"/>
          </w:rPr>
          <w:t>6.2.5</w:t>
        </w:r>
        <w:r w:rsidR="00F0297B">
          <w:rPr>
            <w:rFonts w:asciiTheme="minorHAnsi" w:eastAsiaTheme="minorEastAsia" w:hAnsiTheme="minorHAnsi" w:cstheme="minorBidi"/>
            <w:kern w:val="2"/>
            <w:sz w:val="21"/>
            <w:szCs w:val="22"/>
            <w:lang w:val="en-US" w:eastAsia="zh-CN"/>
          </w:rPr>
          <w:tab/>
        </w:r>
        <w:r w:rsidR="00F0297B" w:rsidRPr="00B15824">
          <w:rPr>
            <w:rStyle w:val="ab"/>
          </w:rPr>
          <w:t>Discovery</w:t>
        </w:r>
        <w:r w:rsidR="00F0297B">
          <w:rPr>
            <w:webHidden/>
          </w:rPr>
          <w:tab/>
        </w:r>
        <w:r>
          <w:rPr>
            <w:webHidden/>
          </w:rPr>
          <w:fldChar w:fldCharType="begin"/>
        </w:r>
        <w:r w:rsidR="00F0297B">
          <w:rPr>
            <w:webHidden/>
          </w:rPr>
          <w:instrText xml:space="preserve"> PAGEREF _Toc430459308 \h </w:instrText>
        </w:r>
        <w:r>
          <w:rPr>
            <w:webHidden/>
          </w:rPr>
        </w:r>
        <w:r>
          <w:rPr>
            <w:webHidden/>
          </w:rPr>
          <w:fldChar w:fldCharType="separate"/>
        </w:r>
        <w:r w:rsidR="00F0297B">
          <w:rPr>
            <w:webHidden/>
          </w:rPr>
          <w:t>30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09" w:history="1">
        <w:r w:rsidR="00F0297B" w:rsidRPr="00B15824">
          <w:rPr>
            <w:rStyle w:val="ab"/>
          </w:rPr>
          <w:t>6.2.5.1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_Toc430459309 \h </w:instrText>
        </w:r>
        <w:r>
          <w:rPr>
            <w:webHidden/>
          </w:rPr>
        </w:r>
        <w:r>
          <w:rPr>
            <w:webHidden/>
          </w:rPr>
          <w:fldChar w:fldCharType="separate"/>
        </w:r>
        <w:r w:rsidR="00F0297B">
          <w:rPr>
            <w:webHidden/>
          </w:rPr>
          <w:t>30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0" w:history="1">
        <w:r w:rsidR="00F0297B" w:rsidRPr="00B15824">
          <w:rPr>
            <w:rStyle w:val="ab"/>
          </w:rPr>
          <w:t>6.2.5.2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_Toc430459310 \h </w:instrText>
        </w:r>
        <w:r>
          <w:rPr>
            <w:webHidden/>
          </w:rPr>
        </w:r>
        <w:r>
          <w:rPr>
            <w:webHidden/>
          </w:rPr>
          <w:fldChar w:fldCharType="separate"/>
        </w:r>
        <w:r w:rsidR="00F0297B">
          <w:rPr>
            <w:webHidden/>
          </w:rPr>
          <w:t>31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11" w:history="1">
        <w:r w:rsidR="00F0297B" w:rsidRPr="00B15824">
          <w:rPr>
            <w:rStyle w:val="ab"/>
          </w:rPr>
          <w:t>6.2.6</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w:t>
        </w:r>
        <w:r w:rsidR="00F0297B">
          <w:rPr>
            <w:webHidden/>
          </w:rPr>
          <w:tab/>
        </w:r>
        <w:r>
          <w:rPr>
            <w:webHidden/>
          </w:rPr>
          <w:fldChar w:fldCharType="begin"/>
        </w:r>
        <w:r w:rsidR="00F0297B">
          <w:rPr>
            <w:webHidden/>
          </w:rPr>
          <w:instrText xml:space="preserve"> PAGEREF _Toc430459311 \h </w:instrText>
        </w:r>
        <w:r>
          <w:rPr>
            <w:webHidden/>
          </w:rPr>
        </w:r>
        <w:r>
          <w:rPr>
            <w:webHidden/>
          </w:rPr>
          <w:fldChar w:fldCharType="separate"/>
        </w:r>
        <w:r w:rsidR="00F0297B">
          <w:rPr>
            <w:webHidden/>
          </w:rPr>
          <w:t>31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2" w:history="1">
        <w:r w:rsidR="00F0297B" w:rsidRPr="00B15824">
          <w:rPr>
            <w:rStyle w:val="ab"/>
          </w:rPr>
          <w:t>6.2.6.1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_Toc430459312 \h </w:instrText>
        </w:r>
        <w:r>
          <w:rPr>
            <w:webHidden/>
          </w:rPr>
        </w:r>
        <w:r>
          <w:rPr>
            <w:webHidden/>
          </w:rPr>
          <w:fldChar w:fldCharType="separate"/>
        </w:r>
        <w:r w:rsidR="00F0297B">
          <w:rPr>
            <w:webHidden/>
          </w:rPr>
          <w:t>31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3" w:history="1">
        <w:r w:rsidR="00F0297B" w:rsidRPr="00B15824">
          <w:rPr>
            <w:rStyle w:val="ab"/>
          </w:rPr>
          <w:t>6.2.6.2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_Toc430459313 \h </w:instrText>
        </w:r>
        <w:r>
          <w:rPr>
            <w:webHidden/>
          </w:rPr>
        </w:r>
        <w:r>
          <w:rPr>
            <w:webHidden/>
          </w:rPr>
          <w:fldChar w:fldCharType="separate"/>
        </w:r>
        <w:r w:rsidR="00F0297B">
          <w:rPr>
            <w:webHidden/>
          </w:rPr>
          <w:t>31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14" w:history="1">
        <w:r w:rsidR="00F0297B" w:rsidRPr="00B15824">
          <w:rPr>
            <w:rStyle w:val="ab"/>
          </w:rPr>
          <w:t>6.2.7</w:t>
        </w:r>
        <w:r w:rsidR="00F0297B">
          <w:rPr>
            <w:rFonts w:asciiTheme="minorHAnsi" w:eastAsiaTheme="minorEastAsia" w:hAnsiTheme="minorHAnsi" w:cstheme="minorBidi"/>
            <w:kern w:val="2"/>
            <w:sz w:val="21"/>
            <w:szCs w:val="22"/>
            <w:lang w:val="en-US" w:eastAsia="zh-CN"/>
          </w:rPr>
          <w:tab/>
        </w:r>
        <w:r w:rsidR="00F0297B" w:rsidRPr="00B15824">
          <w:rPr>
            <w:rStyle w:val="ab"/>
          </w:rPr>
          <w:t>Location</w:t>
        </w:r>
        <w:r w:rsidR="00F0297B">
          <w:rPr>
            <w:webHidden/>
          </w:rPr>
          <w:tab/>
        </w:r>
        <w:r>
          <w:rPr>
            <w:webHidden/>
          </w:rPr>
          <w:fldChar w:fldCharType="begin"/>
        </w:r>
        <w:r w:rsidR="00F0297B">
          <w:rPr>
            <w:webHidden/>
          </w:rPr>
          <w:instrText xml:space="preserve"> PAGEREF _Toc430459314 \h </w:instrText>
        </w:r>
        <w:r>
          <w:rPr>
            <w:webHidden/>
          </w:rPr>
        </w:r>
        <w:r>
          <w:rPr>
            <w:webHidden/>
          </w:rPr>
          <w:fldChar w:fldCharType="separate"/>
        </w:r>
        <w:r w:rsidR="00F0297B">
          <w:rPr>
            <w:webHidden/>
          </w:rPr>
          <w:t>32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5" w:history="1">
        <w:r w:rsidR="00F0297B" w:rsidRPr="00B15824">
          <w:rPr>
            <w:rStyle w:val="ab"/>
          </w:rPr>
          <w:t>6.2.7.1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_Toc430459315 \h </w:instrText>
        </w:r>
        <w:r>
          <w:rPr>
            <w:webHidden/>
          </w:rPr>
        </w:r>
        <w:r>
          <w:rPr>
            <w:webHidden/>
          </w:rPr>
          <w:fldChar w:fldCharType="separate"/>
        </w:r>
        <w:r w:rsidR="00F0297B">
          <w:rPr>
            <w:webHidden/>
          </w:rPr>
          <w:t>32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6" w:history="1">
        <w:r w:rsidR="00F0297B" w:rsidRPr="00B15824">
          <w:rPr>
            <w:rStyle w:val="ab"/>
          </w:rPr>
          <w:t>6.2.7.2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_Toc430459316 \h </w:instrText>
        </w:r>
        <w:r>
          <w:rPr>
            <w:webHidden/>
          </w:rPr>
        </w:r>
        <w:r>
          <w:rPr>
            <w:webHidden/>
          </w:rPr>
          <w:fldChar w:fldCharType="separate"/>
        </w:r>
        <w:r w:rsidR="00F0297B">
          <w:rPr>
            <w:webHidden/>
          </w:rPr>
          <w:t>32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17" w:history="1">
        <w:r w:rsidR="00F0297B" w:rsidRPr="00B15824">
          <w:rPr>
            <w:rStyle w:val="ab"/>
          </w:rPr>
          <w:t>6.2.8</w:t>
        </w:r>
        <w:r w:rsidR="00F0297B">
          <w:rPr>
            <w:rFonts w:asciiTheme="minorHAnsi" w:eastAsiaTheme="minorEastAsia" w:hAnsiTheme="minorHAnsi" w:cstheme="minorBidi"/>
            <w:kern w:val="2"/>
            <w:sz w:val="21"/>
            <w:szCs w:val="22"/>
            <w:lang w:val="en-US" w:eastAsia="zh-CN"/>
          </w:rPr>
          <w:tab/>
        </w:r>
        <w:r w:rsidR="00F0297B" w:rsidRPr="00B15824">
          <w:rPr>
            <w:rStyle w:val="ab"/>
          </w:rPr>
          <w:t>Network Service Exposure, Service Execution and Triggering</w:t>
        </w:r>
        <w:r w:rsidR="00F0297B">
          <w:rPr>
            <w:webHidden/>
          </w:rPr>
          <w:tab/>
        </w:r>
        <w:r>
          <w:rPr>
            <w:webHidden/>
          </w:rPr>
          <w:fldChar w:fldCharType="begin"/>
        </w:r>
        <w:r w:rsidR="00F0297B">
          <w:rPr>
            <w:webHidden/>
          </w:rPr>
          <w:instrText xml:space="preserve"> PAGEREF _Toc430459317 \h </w:instrText>
        </w:r>
        <w:r>
          <w:rPr>
            <w:webHidden/>
          </w:rPr>
        </w:r>
        <w:r>
          <w:rPr>
            <w:webHidden/>
          </w:rPr>
          <w:fldChar w:fldCharType="separate"/>
        </w:r>
        <w:r w:rsidR="00F0297B">
          <w:rPr>
            <w:webHidden/>
          </w:rPr>
          <w:t>32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8" w:history="1">
        <w:r w:rsidR="00F0297B" w:rsidRPr="00B15824">
          <w:rPr>
            <w:rStyle w:val="ab"/>
          </w:rPr>
          <w:t>6.2.8.1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_Toc430459318 \h </w:instrText>
        </w:r>
        <w:r>
          <w:rPr>
            <w:webHidden/>
          </w:rPr>
        </w:r>
        <w:r>
          <w:rPr>
            <w:webHidden/>
          </w:rPr>
          <w:fldChar w:fldCharType="separate"/>
        </w:r>
        <w:r w:rsidR="00F0297B">
          <w:rPr>
            <w:webHidden/>
          </w:rPr>
          <w:t>32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19" w:history="1">
        <w:r w:rsidR="00F0297B" w:rsidRPr="00B15824">
          <w:rPr>
            <w:rStyle w:val="ab"/>
          </w:rPr>
          <w:t>6.2.8.2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_Toc430459319 \h </w:instrText>
        </w:r>
        <w:r>
          <w:rPr>
            <w:webHidden/>
          </w:rPr>
        </w:r>
        <w:r>
          <w:rPr>
            <w:webHidden/>
          </w:rPr>
          <w:fldChar w:fldCharType="separate"/>
        </w:r>
        <w:r w:rsidR="00F0297B">
          <w:rPr>
            <w:webHidden/>
          </w:rPr>
          <w:t>32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20" w:history="1">
        <w:r w:rsidR="00F0297B" w:rsidRPr="00B15824">
          <w:rPr>
            <w:rStyle w:val="ab"/>
          </w:rPr>
          <w:t>6.2.9</w:t>
        </w:r>
        <w:r w:rsidR="00F0297B">
          <w:rPr>
            <w:rFonts w:asciiTheme="minorHAnsi" w:eastAsiaTheme="minorEastAsia" w:hAnsiTheme="minorHAnsi" w:cstheme="minorBidi"/>
            <w:kern w:val="2"/>
            <w:sz w:val="21"/>
            <w:szCs w:val="22"/>
            <w:lang w:val="en-US" w:eastAsia="zh-CN"/>
          </w:rPr>
          <w:tab/>
        </w:r>
        <w:r w:rsidR="00F0297B" w:rsidRPr="00B15824">
          <w:rPr>
            <w:rStyle w:val="ab"/>
          </w:rPr>
          <w:t>Registration</w:t>
        </w:r>
        <w:r w:rsidR="00F0297B">
          <w:rPr>
            <w:webHidden/>
          </w:rPr>
          <w:tab/>
        </w:r>
        <w:r>
          <w:rPr>
            <w:webHidden/>
          </w:rPr>
          <w:fldChar w:fldCharType="begin"/>
        </w:r>
        <w:r w:rsidR="00F0297B">
          <w:rPr>
            <w:webHidden/>
          </w:rPr>
          <w:instrText xml:space="preserve"> PAGEREF _Toc430459320 \h </w:instrText>
        </w:r>
        <w:r>
          <w:rPr>
            <w:webHidden/>
          </w:rPr>
        </w:r>
        <w:r>
          <w:rPr>
            <w:webHidden/>
          </w:rPr>
          <w:fldChar w:fldCharType="separate"/>
        </w:r>
        <w:r w:rsidR="00F0297B">
          <w:rPr>
            <w:webHidden/>
          </w:rPr>
          <w:t>33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1" w:history="1">
        <w:r w:rsidR="00F0297B" w:rsidRPr="00B15824">
          <w:rPr>
            <w:rStyle w:val="ab"/>
          </w:rPr>
          <w:t>6.2.9.1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_Toc430459321 \h </w:instrText>
        </w:r>
        <w:r>
          <w:rPr>
            <w:webHidden/>
          </w:rPr>
        </w:r>
        <w:r>
          <w:rPr>
            <w:webHidden/>
          </w:rPr>
          <w:fldChar w:fldCharType="separate"/>
        </w:r>
        <w:r w:rsidR="00F0297B">
          <w:rPr>
            <w:webHidden/>
          </w:rPr>
          <w:t>33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2" w:history="1">
        <w:r w:rsidR="00F0297B" w:rsidRPr="00B15824">
          <w:rPr>
            <w:rStyle w:val="ab"/>
          </w:rPr>
          <w:t>6.2.9.2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_Toc430459322 \h </w:instrText>
        </w:r>
        <w:r>
          <w:rPr>
            <w:webHidden/>
          </w:rPr>
        </w:r>
        <w:r>
          <w:rPr>
            <w:webHidden/>
          </w:rPr>
          <w:fldChar w:fldCharType="separate"/>
        </w:r>
        <w:r w:rsidR="00F0297B">
          <w:rPr>
            <w:webHidden/>
          </w:rPr>
          <w:t>33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23" w:history="1">
        <w:r w:rsidR="00F0297B" w:rsidRPr="00B15824">
          <w:rPr>
            <w:rStyle w:val="ab"/>
          </w:rPr>
          <w:t>6.2.10</w:t>
        </w:r>
        <w:r w:rsidR="00F0297B">
          <w:rPr>
            <w:rFonts w:asciiTheme="minorHAnsi" w:eastAsiaTheme="minorEastAsia" w:hAnsiTheme="minorHAnsi" w:cstheme="minorBidi"/>
            <w:kern w:val="2"/>
            <w:sz w:val="21"/>
            <w:szCs w:val="22"/>
            <w:lang w:val="en-US" w:eastAsia="zh-CN"/>
          </w:rPr>
          <w:tab/>
        </w:r>
        <w:r w:rsidR="00F0297B" w:rsidRPr="00B15824">
          <w:rPr>
            <w:rStyle w:val="ab"/>
          </w:rPr>
          <w:t>Security</w:t>
        </w:r>
        <w:r w:rsidR="00F0297B">
          <w:rPr>
            <w:webHidden/>
          </w:rPr>
          <w:tab/>
        </w:r>
        <w:r>
          <w:rPr>
            <w:webHidden/>
          </w:rPr>
          <w:fldChar w:fldCharType="begin"/>
        </w:r>
        <w:r w:rsidR="00F0297B">
          <w:rPr>
            <w:webHidden/>
          </w:rPr>
          <w:instrText xml:space="preserve"> PAGEREF _Toc430459323 \h </w:instrText>
        </w:r>
        <w:r>
          <w:rPr>
            <w:webHidden/>
          </w:rPr>
        </w:r>
        <w:r>
          <w:rPr>
            <w:webHidden/>
          </w:rPr>
          <w:fldChar w:fldCharType="separate"/>
        </w:r>
        <w:r w:rsidR="00F0297B">
          <w:rPr>
            <w:webHidden/>
          </w:rPr>
          <w:t>34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4" w:history="1">
        <w:r w:rsidR="00F0297B" w:rsidRPr="00B15824">
          <w:rPr>
            <w:rStyle w:val="ab"/>
          </w:rPr>
          <w:t>6.2.10.1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_Toc430459324 \h </w:instrText>
        </w:r>
        <w:r>
          <w:rPr>
            <w:webHidden/>
          </w:rPr>
        </w:r>
        <w:r>
          <w:rPr>
            <w:webHidden/>
          </w:rPr>
          <w:fldChar w:fldCharType="separate"/>
        </w:r>
        <w:r w:rsidR="00F0297B">
          <w:rPr>
            <w:webHidden/>
          </w:rPr>
          <w:t>34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5" w:history="1">
        <w:r w:rsidR="00F0297B" w:rsidRPr="00B15824">
          <w:rPr>
            <w:rStyle w:val="ab"/>
          </w:rPr>
          <w:t>6.2.10.2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_Toc430459325 \h </w:instrText>
        </w:r>
        <w:r>
          <w:rPr>
            <w:webHidden/>
          </w:rPr>
        </w:r>
        <w:r>
          <w:rPr>
            <w:webHidden/>
          </w:rPr>
          <w:fldChar w:fldCharType="separate"/>
        </w:r>
        <w:r w:rsidR="00F0297B">
          <w:rPr>
            <w:webHidden/>
          </w:rPr>
          <w:t>34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26"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Service Charging and Accounting</w:t>
        </w:r>
        <w:r w:rsidR="00F0297B">
          <w:rPr>
            <w:webHidden/>
          </w:rPr>
          <w:tab/>
        </w:r>
        <w:r>
          <w:rPr>
            <w:webHidden/>
          </w:rPr>
          <w:fldChar w:fldCharType="begin"/>
        </w:r>
        <w:r w:rsidR="00F0297B">
          <w:rPr>
            <w:webHidden/>
          </w:rPr>
          <w:instrText xml:space="preserve"> PAGEREF _Toc430459326 \h </w:instrText>
        </w:r>
        <w:r>
          <w:rPr>
            <w:webHidden/>
          </w:rPr>
        </w:r>
        <w:r>
          <w:rPr>
            <w:webHidden/>
          </w:rPr>
          <w:fldChar w:fldCharType="separate"/>
        </w:r>
        <w:r w:rsidR="00F0297B">
          <w:rPr>
            <w:webHidden/>
          </w:rPr>
          <w:t>35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7" w:history="1">
        <w:r w:rsidR="00F0297B" w:rsidRPr="00B15824">
          <w:rPr>
            <w:rStyle w:val="ab"/>
          </w:rPr>
          <w:t>6.2.11.1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_Toc430459327 \h </w:instrText>
        </w:r>
        <w:r>
          <w:rPr>
            <w:webHidden/>
          </w:rPr>
        </w:r>
        <w:r>
          <w:rPr>
            <w:webHidden/>
          </w:rPr>
          <w:fldChar w:fldCharType="separate"/>
        </w:r>
        <w:r w:rsidR="00F0297B">
          <w:rPr>
            <w:webHidden/>
          </w:rPr>
          <w:t>35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28" w:history="1">
        <w:r w:rsidR="00F0297B" w:rsidRPr="00B15824">
          <w:rPr>
            <w:rStyle w:val="ab"/>
          </w:rPr>
          <w:t>6.2.11.2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_Toc430459328 \h </w:instrText>
        </w:r>
        <w:r>
          <w:rPr>
            <w:webHidden/>
          </w:rPr>
        </w:r>
        <w:r>
          <w:rPr>
            <w:webHidden/>
          </w:rPr>
          <w:fldChar w:fldCharType="separate"/>
        </w:r>
        <w:r w:rsidR="00F0297B">
          <w:rPr>
            <w:webHidden/>
          </w:rPr>
          <w:t>35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29"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Subscription and Notification</w:t>
        </w:r>
        <w:r w:rsidR="00F0297B">
          <w:rPr>
            <w:webHidden/>
          </w:rPr>
          <w:tab/>
        </w:r>
        <w:r>
          <w:rPr>
            <w:webHidden/>
          </w:rPr>
          <w:fldChar w:fldCharType="begin"/>
        </w:r>
        <w:r w:rsidR="00F0297B">
          <w:rPr>
            <w:webHidden/>
          </w:rPr>
          <w:instrText xml:space="preserve"> PAGEREF _Toc430459329 \h </w:instrText>
        </w:r>
        <w:r>
          <w:rPr>
            <w:webHidden/>
          </w:rPr>
        </w:r>
        <w:r>
          <w:rPr>
            <w:webHidden/>
          </w:rPr>
          <w:fldChar w:fldCharType="separate"/>
        </w:r>
        <w:r w:rsidR="00F0297B">
          <w:rPr>
            <w:webHidden/>
          </w:rPr>
          <w:t>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30"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_Toc430459330 \h </w:instrText>
        </w:r>
        <w:r>
          <w:rPr>
            <w:webHidden/>
          </w:rPr>
        </w:r>
        <w:r>
          <w:rPr>
            <w:webHidden/>
          </w:rPr>
          <w:fldChar w:fldCharType="separate"/>
        </w:r>
        <w:r w:rsidR="00F0297B">
          <w:rPr>
            <w:webHidden/>
          </w:rPr>
          <w:t>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31" w:history="1">
        <w:r w:rsidR="00F0297B" w:rsidRPr="00B15824">
          <w:rPr>
            <w:rStyle w:val="ab"/>
          </w:rPr>
          <w:t>6.2.12.2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_Toc430459331 \h </w:instrText>
        </w:r>
        <w:r>
          <w:rPr>
            <w:webHidden/>
          </w:rPr>
        </w:r>
        <w:r>
          <w:rPr>
            <w:webHidden/>
          </w:rPr>
          <w:fldChar w:fldCharType="separate"/>
        </w:r>
        <w:r w:rsidR="00F0297B">
          <w:rPr>
            <w:webHidden/>
          </w:rPr>
          <w:t>36</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32" w:history="1">
        <w:r w:rsidR="00F0297B" w:rsidRPr="00B15824">
          <w:rPr>
            <w:rStyle w:val="ab"/>
          </w:rPr>
          <w:t>6.3</w:t>
        </w:r>
        <w:r w:rsidR="00F0297B">
          <w:rPr>
            <w:rFonts w:asciiTheme="minorHAnsi" w:eastAsiaTheme="minorEastAsia" w:hAnsiTheme="minorHAnsi" w:cstheme="minorBidi"/>
            <w:kern w:val="2"/>
            <w:sz w:val="21"/>
            <w:szCs w:val="22"/>
            <w:lang w:val="en-US" w:eastAsia="zh-CN"/>
          </w:rPr>
          <w:tab/>
        </w:r>
        <w:r w:rsidR="00F0297B" w:rsidRPr="00B15824">
          <w:rPr>
            <w:rStyle w:val="ab"/>
          </w:rPr>
          <w:t>Security Aspects</w:t>
        </w:r>
        <w:r w:rsidR="00F0297B">
          <w:rPr>
            <w:webHidden/>
          </w:rPr>
          <w:tab/>
        </w:r>
        <w:r>
          <w:rPr>
            <w:webHidden/>
          </w:rPr>
          <w:fldChar w:fldCharType="begin"/>
        </w:r>
        <w:r w:rsidR="00F0297B">
          <w:rPr>
            <w:webHidden/>
          </w:rPr>
          <w:instrText xml:space="preserve"> PAGEREF _Toc430459332 \h </w:instrText>
        </w:r>
        <w:r>
          <w:rPr>
            <w:webHidden/>
          </w:rPr>
        </w:r>
        <w:r>
          <w:rPr>
            <w:webHidden/>
          </w:rPr>
          <w:fldChar w:fldCharType="separate"/>
        </w:r>
        <w:r w:rsidR="00F0297B">
          <w:rPr>
            <w:webHidden/>
          </w:rPr>
          <w:t>37</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33" w:history="1">
        <w:r w:rsidR="00F0297B" w:rsidRPr="00B15824">
          <w:rPr>
            <w:rStyle w:val="ab"/>
          </w:rPr>
          <w:t>6.4</w:t>
        </w:r>
        <w:r w:rsidR="00F0297B">
          <w:rPr>
            <w:rFonts w:asciiTheme="minorHAnsi" w:eastAsiaTheme="minorEastAsia" w:hAnsiTheme="minorHAnsi" w:cstheme="minorBidi"/>
            <w:kern w:val="2"/>
            <w:sz w:val="21"/>
            <w:szCs w:val="22"/>
            <w:lang w:val="en-US" w:eastAsia="zh-CN"/>
          </w:rPr>
          <w:tab/>
        </w:r>
        <w:r w:rsidR="00F0297B" w:rsidRPr="00B15824">
          <w:rPr>
            <w:rStyle w:val="ab"/>
          </w:rPr>
          <w:t>Intra-M2M SP Communication</w:t>
        </w:r>
        <w:r w:rsidR="00F0297B">
          <w:rPr>
            <w:webHidden/>
          </w:rPr>
          <w:tab/>
        </w:r>
        <w:r>
          <w:rPr>
            <w:webHidden/>
          </w:rPr>
          <w:fldChar w:fldCharType="begin"/>
        </w:r>
        <w:r w:rsidR="00F0297B">
          <w:rPr>
            <w:webHidden/>
          </w:rPr>
          <w:instrText xml:space="preserve"> PAGEREF _Toc430459333 \h </w:instrText>
        </w:r>
        <w:r>
          <w:rPr>
            <w:webHidden/>
          </w:rPr>
        </w:r>
        <w:r>
          <w:rPr>
            <w:webHidden/>
          </w:rPr>
          <w:fldChar w:fldCharType="separate"/>
        </w:r>
        <w:r w:rsidR="00F0297B">
          <w:rPr>
            <w:webHidden/>
          </w:rPr>
          <w:t>37</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34" w:history="1">
        <w:r w:rsidR="00F0297B" w:rsidRPr="00B15824">
          <w:rPr>
            <w:rStyle w:val="ab"/>
          </w:rPr>
          <w:t>6.5</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w:t>
        </w:r>
        <w:r w:rsidR="00F0297B">
          <w:rPr>
            <w:webHidden/>
          </w:rPr>
          <w:tab/>
        </w:r>
        <w:r>
          <w:rPr>
            <w:webHidden/>
          </w:rPr>
          <w:fldChar w:fldCharType="begin"/>
        </w:r>
        <w:r w:rsidR="00F0297B">
          <w:rPr>
            <w:webHidden/>
          </w:rPr>
          <w:instrText xml:space="preserve"> PAGEREF _Toc430459334 \h </w:instrText>
        </w:r>
        <w:r>
          <w:rPr>
            <w:webHidden/>
          </w:rPr>
        </w:r>
        <w:r>
          <w:rPr>
            <w:webHidden/>
          </w:rPr>
          <w:fldChar w:fldCharType="separate"/>
        </w:r>
        <w:r w:rsidR="00F0297B">
          <w:rPr>
            <w:webHidden/>
          </w:rPr>
          <w:t>38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35" w:history="1">
        <w:r w:rsidR="00F0297B" w:rsidRPr="00B15824">
          <w:rPr>
            <w:rStyle w:val="ab"/>
          </w:rPr>
          <w:t>6.5.1</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Communication for oneM2M Compliant Nodes</w:t>
        </w:r>
        <w:r w:rsidR="00F0297B">
          <w:rPr>
            <w:webHidden/>
          </w:rPr>
          <w:tab/>
        </w:r>
        <w:r>
          <w:rPr>
            <w:webHidden/>
          </w:rPr>
          <w:fldChar w:fldCharType="begin"/>
        </w:r>
        <w:r w:rsidR="00F0297B">
          <w:rPr>
            <w:webHidden/>
          </w:rPr>
          <w:instrText xml:space="preserve"> PAGEREF _Toc430459335 \h </w:instrText>
        </w:r>
        <w:r>
          <w:rPr>
            <w:webHidden/>
          </w:rPr>
        </w:r>
        <w:r>
          <w:rPr>
            <w:webHidden/>
          </w:rPr>
          <w:fldChar w:fldCharType="separate"/>
        </w:r>
        <w:r w:rsidR="00F0297B">
          <w:rPr>
            <w:webHidden/>
          </w:rPr>
          <w:t>38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36" w:history="1">
        <w:r w:rsidR="00F0297B" w:rsidRPr="00B15824">
          <w:rPr>
            <w:rStyle w:val="ab"/>
          </w:rPr>
          <w:t>6.5.1.0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_Toc430459336 \h </w:instrText>
        </w:r>
        <w:r>
          <w:rPr>
            <w:webHidden/>
          </w:rPr>
        </w:r>
        <w:r>
          <w:rPr>
            <w:webHidden/>
          </w:rPr>
          <w:fldChar w:fldCharType="separate"/>
        </w:r>
        <w:r w:rsidR="00F0297B">
          <w:rPr>
            <w:webHidden/>
          </w:rPr>
          <w:t>38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37" w:history="1">
        <w:r w:rsidR="00F0297B" w:rsidRPr="00B15824">
          <w:rPr>
            <w:rStyle w:val="ab"/>
          </w:rPr>
          <w:t>6.5.1.1</w:t>
        </w:r>
        <w:r w:rsidR="00F0297B">
          <w:rPr>
            <w:rFonts w:asciiTheme="minorHAnsi" w:eastAsiaTheme="minorEastAsia" w:hAnsiTheme="minorHAnsi" w:cstheme="minorBidi"/>
            <w:kern w:val="2"/>
            <w:sz w:val="21"/>
            <w:szCs w:val="22"/>
            <w:lang w:val="en-US" w:eastAsia="zh-CN"/>
          </w:rPr>
          <w:tab/>
        </w:r>
        <w:r w:rsidR="00F0297B" w:rsidRPr="00B15824">
          <w:rPr>
            <w:rStyle w:val="ab"/>
          </w:rPr>
          <w:t>Public Domain Names and CSEs</w:t>
        </w:r>
        <w:r w:rsidR="00F0297B">
          <w:rPr>
            <w:webHidden/>
          </w:rPr>
          <w:tab/>
        </w:r>
        <w:r>
          <w:rPr>
            <w:webHidden/>
          </w:rPr>
          <w:fldChar w:fldCharType="begin"/>
        </w:r>
        <w:r w:rsidR="00F0297B">
          <w:rPr>
            <w:webHidden/>
          </w:rPr>
          <w:instrText xml:space="preserve"> PAGEREF _Toc430459337 \h </w:instrText>
        </w:r>
        <w:r>
          <w:rPr>
            <w:webHidden/>
          </w:rPr>
        </w:r>
        <w:r>
          <w:rPr>
            <w:webHidden/>
          </w:rPr>
          <w:fldChar w:fldCharType="separate"/>
        </w:r>
        <w:r w:rsidR="00F0297B">
          <w:rPr>
            <w:webHidden/>
          </w:rPr>
          <w:t>38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38" w:history="1">
        <w:r w:rsidR="00F0297B" w:rsidRPr="00B15824">
          <w:rPr>
            <w:rStyle w:val="ab"/>
          </w:rPr>
          <w:t>6.5.2</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Generic Procedures</w:t>
        </w:r>
        <w:r w:rsidR="00F0297B">
          <w:rPr>
            <w:webHidden/>
          </w:rPr>
          <w:tab/>
        </w:r>
        <w:r>
          <w:rPr>
            <w:webHidden/>
          </w:rPr>
          <w:fldChar w:fldCharType="begin"/>
        </w:r>
        <w:r w:rsidR="00F0297B">
          <w:rPr>
            <w:webHidden/>
          </w:rPr>
          <w:instrText xml:space="preserve"> PAGEREF _Toc430459338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39" w:history="1">
        <w:r w:rsidR="00F0297B" w:rsidRPr="00B15824">
          <w:rPr>
            <w:rStyle w:val="ab"/>
          </w:rPr>
          <w:t>6.5.2.0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_Toc430459339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40" w:history="1">
        <w:r w:rsidR="00F0297B" w:rsidRPr="00B15824">
          <w:rPr>
            <w:rStyle w:val="ab"/>
          </w:rPr>
          <w:t>6.5.2.1</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Originating M2M Node in the Originating Domain</w:t>
        </w:r>
        <w:r w:rsidR="00F0297B">
          <w:rPr>
            <w:webHidden/>
          </w:rPr>
          <w:tab/>
        </w:r>
        <w:r>
          <w:rPr>
            <w:webHidden/>
          </w:rPr>
          <w:fldChar w:fldCharType="begin"/>
        </w:r>
        <w:r w:rsidR="00F0297B">
          <w:rPr>
            <w:webHidden/>
          </w:rPr>
          <w:instrText xml:space="preserve"> PAGEREF _Toc430459340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41" w:history="1">
        <w:r w:rsidR="00F0297B" w:rsidRPr="00B15824">
          <w:rPr>
            <w:rStyle w:val="ab"/>
          </w:rPr>
          <w:t>6.5.2.2</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Receiving CSE in the Originating Domain</w:t>
        </w:r>
        <w:r w:rsidR="00F0297B">
          <w:rPr>
            <w:webHidden/>
          </w:rPr>
          <w:tab/>
        </w:r>
        <w:r>
          <w:rPr>
            <w:webHidden/>
          </w:rPr>
          <w:fldChar w:fldCharType="begin"/>
        </w:r>
        <w:r w:rsidR="00F0297B">
          <w:rPr>
            <w:webHidden/>
          </w:rPr>
          <w:instrText xml:space="preserve"> PAGEREF _Toc430459341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42" w:history="1">
        <w:r w:rsidR="00F0297B" w:rsidRPr="00B15824">
          <w:rPr>
            <w:rStyle w:val="ab"/>
          </w:rPr>
          <w:t>6.5.2.3</w:t>
        </w:r>
        <w:r w:rsidR="00F0297B">
          <w:rPr>
            <w:rFonts w:asciiTheme="minorHAnsi" w:eastAsiaTheme="minorEastAsia" w:hAnsiTheme="minorHAnsi" w:cstheme="minorBidi"/>
            <w:kern w:val="2"/>
            <w:sz w:val="21"/>
            <w:szCs w:val="22"/>
            <w:lang w:val="en-US" w:eastAsia="zh-CN"/>
          </w:rPr>
          <w:tab/>
        </w:r>
        <w:r w:rsidR="00F0297B" w:rsidRPr="00B15824">
          <w:rPr>
            <w:rStyle w:val="ab"/>
          </w:rPr>
          <w:t>Actions in the IN of the Target Domain</w:t>
        </w:r>
        <w:r w:rsidR="00F0297B">
          <w:rPr>
            <w:webHidden/>
          </w:rPr>
          <w:tab/>
        </w:r>
        <w:r>
          <w:rPr>
            <w:webHidden/>
          </w:rPr>
          <w:fldChar w:fldCharType="begin"/>
        </w:r>
        <w:r w:rsidR="00F0297B">
          <w:rPr>
            <w:webHidden/>
          </w:rPr>
          <w:instrText xml:space="preserve"> PAGEREF _Toc430459342 \h </w:instrText>
        </w:r>
        <w:r>
          <w:rPr>
            <w:webHidden/>
          </w:rPr>
        </w:r>
        <w:r>
          <w:rPr>
            <w:webHidden/>
          </w:rPr>
          <w:fldChar w:fldCharType="separate"/>
        </w:r>
        <w:r w:rsidR="00F0297B">
          <w:rPr>
            <w:webHidden/>
          </w:rPr>
          <w:t>39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43" w:history="1">
        <w:r w:rsidR="00F0297B" w:rsidRPr="00B15824">
          <w:rPr>
            <w:rStyle w:val="ab"/>
          </w:rPr>
          <w:t>6.5.3</w:t>
        </w:r>
        <w:r w:rsidR="00F0297B">
          <w:rPr>
            <w:rFonts w:asciiTheme="minorHAnsi" w:eastAsiaTheme="minorEastAsia" w:hAnsiTheme="minorHAnsi" w:cstheme="minorBidi"/>
            <w:kern w:val="2"/>
            <w:sz w:val="21"/>
            <w:szCs w:val="22"/>
            <w:lang w:val="en-US" w:eastAsia="zh-CN"/>
          </w:rPr>
          <w:tab/>
        </w:r>
        <w:r w:rsidR="00F0297B" w:rsidRPr="00B15824">
          <w:rPr>
            <w:rStyle w:val="ab"/>
          </w:rPr>
          <w:t>DNS Provisioning for Inter-M2M SP Communication</w:t>
        </w:r>
        <w:r w:rsidR="00F0297B">
          <w:rPr>
            <w:webHidden/>
          </w:rPr>
          <w:tab/>
        </w:r>
        <w:r>
          <w:rPr>
            <w:webHidden/>
          </w:rPr>
          <w:fldChar w:fldCharType="begin"/>
        </w:r>
        <w:r w:rsidR="00F0297B">
          <w:rPr>
            <w:webHidden/>
          </w:rPr>
          <w:instrText xml:space="preserve"> PAGEREF _Toc430459343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44" w:history="1">
        <w:r w:rsidR="00F0297B" w:rsidRPr="00B15824">
          <w:rPr>
            <w:rStyle w:val="ab"/>
          </w:rPr>
          <w:t>6.5.3.0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_Toc430459344 \h </w:instrText>
        </w:r>
        <w:r>
          <w:rPr>
            <w:webHidden/>
          </w:rPr>
        </w:r>
        <w:r>
          <w:rPr>
            <w:webHidden/>
          </w:rPr>
          <w:fldChar w:fldCharType="separate"/>
        </w:r>
        <w:r w:rsidR="00F0297B">
          <w:rPr>
            <w:webHidden/>
          </w:rPr>
          <w:t>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45" w:history="1">
        <w:r w:rsidR="00F0297B" w:rsidRPr="00B15824">
          <w:rPr>
            <w:rStyle w:val="ab"/>
          </w:rPr>
          <w:t>6.5.3.1</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 Access Control Policies</w:t>
        </w:r>
        <w:r w:rsidR="00F0297B">
          <w:rPr>
            <w:webHidden/>
          </w:rPr>
          <w:tab/>
        </w:r>
        <w:r>
          <w:rPr>
            <w:webHidden/>
          </w:rPr>
          <w:fldChar w:fldCharType="begin"/>
        </w:r>
        <w:r w:rsidR="00F0297B">
          <w:rPr>
            <w:webHidden/>
          </w:rPr>
          <w:instrText xml:space="preserve"> PAGEREF _Toc430459345 \h </w:instrText>
        </w:r>
        <w:r>
          <w:rPr>
            <w:webHidden/>
          </w:rPr>
        </w:r>
        <w:r>
          <w:rPr>
            <w:webHidden/>
          </w:rPr>
          <w:fldChar w:fldCharType="separate"/>
        </w:r>
        <w:r w:rsidR="00F0297B">
          <w:rPr>
            <w:webHidden/>
          </w:rPr>
          <w:t>40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46" w:history="1">
        <w:r w:rsidR="00F0297B" w:rsidRPr="00B15824">
          <w:rPr>
            <w:rStyle w:val="ab"/>
          </w:rPr>
          <w:t>6.5.4</w:t>
        </w:r>
        <w:r w:rsidR="00F0297B">
          <w:rPr>
            <w:rFonts w:asciiTheme="minorHAnsi" w:eastAsiaTheme="minorEastAsia" w:hAnsiTheme="minorHAnsi" w:cstheme="minorBidi"/>
            <w:kern w:val="2"/>
            <w:sz w:val="21"/>
            <w:szCs w:val="22"/>
            <w:lang w:val="en-US" w:eastAsia="zh-CN"/>
          </w:rPr>
          <w:tab/>
        </w:r>
        <w:r w:rsidR="00F0297B" w:rsidRPr="00B15824">
          <w:rPr>
            <w:rStyle w:val="ab"/>
          </w:rPr>
          <w:t>Conditional Inter-M2M Service Provider CSE Registration</w:t>
        </w:r>
        <w:r w:rsidR="00F0297B">
          <w:rPr>
            <w:webHidden/>
          </w:rPr>
          <w:tab/>
        </w:r>
        <w:r>
          <w:rPr>
            <w:webHidden/>
          </w:rPr>
          <w:fldChar w:fldCharType="begin"/>
        </w:r>
        <w:r w:rsidR="00F0297B">
          <w:rPr>
            <w:webHidden/>
          </w:rPr>
          <w:instrText xml:space="preserve"> PAGEREF _Toc430459346 \h </w:instrText>
        </w:r>
        <w:r>
          <w:rPr>
            <w:webHidden/>
          </w:rPr>
        </w:r>
        <w:r>
          <w:rPr>
            <w:webHidden/>
          </w:rPr>
          <w:fldChar w:fldCharType="separate"/>
        </w:r>
        <w:r w:rsidR="00F0297B">
          <w:rPr>
            <w:webHidden/>
          </w:rPr>
          <w:t>40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47" w:history="1">
        <w:r w:rsidR="00F0297B" w:rsidRPr="00B15824">
          <w:rPr>
            <w:rStyle w:val="ab"/>
          </w:rPr>
          <w:t>6.6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w:t>
        </w:r>
        <w:r w:rsidR="00F0297B">
          <w:rPr>
            <w:webHidden/>
          </w:rPr>
          <w:tab/>
        </w:r>
        <w:r>
          <w:rPr>
            <w:webHidden/>
          </w:rPr>
          <w:fldChar w:fldCharType="begin"/>
        </w:r>
        <w:r w:rsidR="00F0297B">
          <w:rPr>
            <w:webHidden/>
          </w:rPr>
          <w:instrText xml:space="preserve"> PAGEREF _Toc430459347 \h </w:instrText>
        </w:r>
        <w:r>
          <w:rPr>
            <w:webHidden/>
          </w:rPr>
        </w:r>
        <w:r>
          <w:rPr>
            <w:webHidden/>
          </w:rPr>
          <w:fldChar w:fldCharType="separate"/>
        </w:r>
        <w:r w:rsidR="00F0297B">
          <w:rPr>
            <w:webHidden/>
          </w:rPr>
          <w:t>40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348" w:history="1">
        <w:r w:rsidR="00F0297B" w:rsidRPr="00B15824">
          <w:rPr>
            <w:rStyle w:val="ab"/>
          </w:rPr>
          <w:t>7</w:t>
        </w:r>
        <w:r w:rsidR="00F0297B">
          <w:rPr>
            <w:rFonts w:asciiTheme="minorHAnsi" w:eastAsiaTheme="minorEastAsia" w:hAnsiTheme="minorHAnsi" w:cstheme="minorBidi"/>
            <w:kern w:val="2"/>
            <w:sz w:val="21"/>
            <w:szCs w:val="22"/>
            <w:lang w:val="en-US" w:eastAsia="zh-CN"/>
          </w:rPr>
          <w:tab/>
        </w:r>
        <w:r w:rsidR="00F0297B" w:rsidRPr="00B15824">
          <w:rPr>
            <w:rStyle w:val="ab"/>
          </w:rPr>
          <w:t>M2M Entities and Object Identification</w:t>
        </w:r>
        <w:r w:rsidR="00F0297B">
          <w:rPr>
            <w:webHidden/>
          </w:rPr>
          <w:tab/>
        </w:r>
        <w:r>
          <w:rPr>
            <w:webHidden/>
          </w:rPr>
          <w:fldChar w:fldCharType="begin"/>
        </w:r>
        <w:r w:rsidR="00F0297B">
          <w:rPr>
            <w:webHidden/>
          </w:rPr>
          <w:instrText xml:space="preserve"> PAGEREF _Toc430459348 \h </w:instrText>
        </w:r>
        <w:r>
          <w:rPr>
            <w:webHidden/>
          </w:rPr>
        </w:r>
        <w:r>
          <w:rPr>
            <w:webHidden/>
          </w:rPr>
          <w:fldChar w:fldCharType="separate"/>
        </w:r>
        <w:r w:rsidR="00F0297B">
          <w:rPr>
            <w:webHidden/>
          </w:rPr>
          <w:t>41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49" w:history="1">
        <w:r w:rsidR="00F0297B" w:rsidRPr="00B15824">
          <w:rPr>
            <w:rStyle w:val="ab"/>
          </w:rPr>
          <w:t>7.1</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w:t>
        </w:r>
        <w:r w:rsidR="00F0297B">
          <w:rPr>
            <w:webHidden/>
          </w:rPr>
          <w:tab/>
        </w:r>
        <w:r>
          <w:rPr>
            <w:webHidden/>
          </w:rPr>
          <w:fldChar w:fldCharType="begin"/>
        </w:r>
        <w:r w:rsidR="00F0297B">
          <w:rPr>
            <w:webHidden/>
          </w:rPr>
          <w:instrText xml:space="preserve"> PAGEREF _Toc430459349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0" w:history="1">
        <w:r w:rsidR="00F0297B" w:rsidRPr="00B15824">
          <w:rPr>
            <w:rStyle w:val="ab"/>
          </w:rPr>
          <w:t>7.1.0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_Toc430459350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1" w:history="1">
        <w:r w:rsidR="00F0297B" w:rsidRPr="00B15824">
          <w:rPr>
            <w:rStyle w:val="ab"/>
          </w:rPr>
          <w:t>7.1.1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Provider Identifier (M2M-SP-ID)</w:t>
        </w:r>
        <w:r w:rsidR="00F0297B">
          <w:rPr>
            <w:webHidden/>
          </w:rPr>
          <w:tab/>
        </w:r>
        <w:r>
          <w:rPr>
            <w:webHidden/>
          </w:rPr>
          <w:fldChar w:fldCharType="begin"/>
        </w:r>
        <w:r w:rsidR="00F0297B">
          <w:rPr>
            <w:webHidden/>
          </w:rPr>
          <w:instrText xml:space="preserve"> PAGEREF _Toc430459351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2" w:history="1">
        <w:r w:rsidR="00F0297B" w:rsidRPr="00B15824">
          <w:rPr>
            <w:rStyle w:val="ab"/>
            <w:lang w:val="fr-FR"/>
          </w:rPr>
          <w:t>7.1.2</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Application Entity Identifier (AE-ID)</w:t>
        </w:r>
        <w:r w:rsidR="00F0297B">
          <w:rPr>
            <w:webHidden/>
          </w:rPr>
          <w:tab/>
        </w:r>
        <w:r>
          <w:rPr>
            <w:webHidden/>
          </w:rPr>
          <w:fldChar w:fldCharType="begin"/>
        </w:r>
        <w:r w:rsidR="00F0297B">
          <w:rPr>
            <w:webHidden/>
          </w:rPr>
          <w:instrText xml:space="preserve"> PAGEREF _Toc430459352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3" w:history="1">
        <w:r w:rsidR="00F0297B" w:rsidRPr="00B15824">
          <w:rPr>
            <w:rStyle w:val="ab"/>
          </w:rPr>
          <w:t>7.1.3</w:t>
        </w:r>
        <w:r w:rsidR="00F0297B">
          <w:rPr>
            <w:rFonts w:asciiTheme="minorHAnsi" w:eastAsiaTheme="minorEastAsia" w:hAnsiTheme="minorHAnsi" w:cstheme="minorBidi"/>
            <w:kern w:val="2"/>
            <w:sz w:val="21"/>
            <w:szCs w:val="22"/>
            <w:lang w:val="en-US" w:eastAsia="zh-CN"/>
          </w:rPr>
          <w:tab/>
        </w:r>
        <w:r w:rsidR="00F0297B" w:rsidRPr="00B15824">
          <w:rPr>
            <w:rStyle w:val="ab"/>
          </w:rPr>
          <w:t>Application Identifier (App-ID)</w:t>
        </w:r>
        <w:r w:rsidR="00F0297B">
          <w:rPr>
            <w:webHidden/>
          </w:rPr>
          <w:tab/>
        </w:r>
        <w:r>
          <w:rPr>
            <w:webHidden/>
          </w:rPr>
          <w:fldChar w:fldCharType="begin"/>
        </w:r>
        <w:r w:rsidR="00F0297B">
          <w:rPr>
            <w:webHidden/>
          </w:rPr>
          <w:instrText xml:space="preserve"> PAGEREF _Toc430459353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4" w:history="1">
        <w:r w:rsidR="00F0297B" w:rsidRPr="00B15824">
          <w:rPr>
            <w:rStyle w:val="ab"/>
          </w:rPr>
          <w:t>7.1.4</w:t>
        </w:r>
        <w:r w:rsidR="00F0297B">
          <w:rPr>
            <w:rFonts w:asciiTheme="minorHAnsi" w:eastAsiaTheme="minorEastAsia" w:hAnsiTheme="minorHAnsi" w:cstheme="minorBidi"/>
            <w:kern w:val="2"/>
            <w:sz w:val="21"/>
            <w:szCs w:val="22"/>
            <w:lang w:val="en-US" w:eastAsia="zh-CN"/>
          </w:rPr>
          <w:tab/>
        </w:r>
        <w:r w:rsidR="00F0297B" w:rsidRPr="00B15824">
          <w:rPr>
            <w:rStyle w:val="ab"/>
          </w:rPr>
          <w:t>CSE Identifier (CSE-ID)</w:t>
        </w:r>
        <w:r w:rsidR="00F0297B">
          <w:rPr>
            <w:webHidden/>
          </w:rPr>
          <w:tab/>
        </w:r>
        <w:r>
          <w:rPr>
            <w:webHidden/>
          </w:rPr>
          <w:fldChar w:fldCharType="begin"/>
        </w:r>
        <w:r w:rsidR="00F0297B">
          <w:rPr>
            <w:webHidden/>
          </w:rPr>
          <w:instrText xml:space="preserve"> PAGEREF _Toc430459354 \h </w:instrText>
        </w:r>
        <w:r>
          <w:rPr>
            <w:webHidden/>
          </w:rPr>
        </w:r>
        <w:r>
          <w:rPr>
            <w:webHidden/>
          </w:rPr>
          <w:fldChar w:fldCharType="separate"/>
        </w:r>
        <w:r w:rsidR="00F0297B">
          <w:rPr>
            <w:webHidden/>
          </w:rPr>
          <w:t>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5" w:history="1">
        <w:r w:rsidR="00F0297B" w:rsidRPr="00B15824">
          <w:rPr>
            <w:rStyle w:val="ab"/>
            <w:lang w:val="fr-FR"/>
          </w:rPr>
          <w:t>7.1.5</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Node Identifier (M2M-Node-ID)</w:t>
        </w:r>
        <w:r w:rsidR="00F0297B">
          <w:rPr>
            <w:webHidden/>
          </w:rPr>
          <w:tab/>
        </w:r>
        <w:r>
          <w:rPr>
            <w:webHidden/>
          </w:rPr>
          <w:fldChar w:fldCharType="begin"/>
        </w:r>
        <w:r w:rsidR="00F0297B">
          <w:rPr>
            <w:webHidden/>
          </w:rPr>
          <w:instrText xml:space="preserve"> PAGEREF _Toc430459355 \h </w:instrText>
        </w:r>
        <w:r>
          <w:rPr>
            <w:webHidden/>
          </w:rPr>
        </w:r>
        <w:r>
          <w:rPr>
            <w:webHidden/>
          </w:rPr>
          <w:fldChar w:fldCharType="separate"/>
        </w:r>
        <w:r w:rsidR="00F0297B">
          <w:rPr>
            <w:webHidden/>
          </w:rPr>
          <w:t>42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6" w:history="1">
        <w:r w:rsidR="00F0297B" w:rsidRPr="00B15824">
          <w:rPr>
            <w:rStyle w:val="ab"/>
          </w:rPr>
          <w:t>7.1.6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 Identifier (M2M-Sub-ID)</w:t>
        </w:r>
        <w:r w:rsidR="00F0297B">
          <w:rPr>
            <w:webHidden/>
          </w:rPr>
          <w:tab/>
        </w:r>
        <w:r>
          <w:rPr>
            <w:webHidden/>
          </w:rPr>
          <w:fldChar w:fldCharType="begin"/>
        </w:r>
        <w:r w:rsidR="00F0297B">
          <w:rPr>
            <w:webHidden/>
          </w:rPr>
          <w:instrText xml:space="preserve"> PAGEREF _Toc430459356 \h </w:instrText>
        </w:r>
        <w:r>
          <w:rPr>
            <w:webHidden/>
          </w:rPr>
        </w:r>
        <w:r>
          <w:rPr>
            <w:webHidden/>
          </w:rPr>
          <w:fldChar w:fldCharType="separate"/>
        </w:r>
        <w:r w:rsidR="00F0297B">
          <w:rPr>
            <w:webHidden/>
          </w:rPr>
          <w:t>42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7" w:history="1">
        <w:r w:rsidR="00F0297B" w:rsidRPr="00B15824">
          <w:rPr>
            <w:rStyle w:val="ab"/>
          </w:rPr>
          <w:t>7.1.7</w:t>
        </w:r>
        <w:r w:rsidR="00F0297B">
          <w:rPr>
            <w:rFonts w:asciiTheme="minorHAnsi" w:eastAsiaTheme="minorEastAsia" w:hAnsiTheme="minorHAnsi" w:cstheme="minorBidi"/>
            <w:kern w:val="2"/>
            <w:sz w:val="21"/>
            <w:szCs w:val="22"/>
            <w:lang w:val="en-US" w:eastAsia="zh-CN"/>
          </w:rPr>
          <w:tab/>
        </w:r>
        <w:r w:rsidR="00F0297B" w:rsidRPr="00B15824">
          <w:rPr>
            <w:rStyle w:val="ab"/>
          </w:rPr>
          <w:t>M2M Request Identifier (M2M-Request-ID)</w:t>
        </w:r>
        <w:r w:rsidR="00F0297B">
          <w:rPr>
            <w:webHidden/>
          </w:rPr>
          <w:tab/>
        </w:r>
        <w:r>
          <w:rPr>
            <w:webHidden/>
          </w:rPr>
          <w:fldChar w:fldCharType="begin"/>
        </w:r>
        <w:r w:rsidR="00F0297B">
          <w:rPr>
            <w:webHidden/>
          </w:rPr>
          <w:instrText xml:space="preserve"> PAGEREF _Toc430459357 \h </w:instrText>
        </w:r>
        <w:r>
          <w:rPr>
            <w:webHidden/>
          </w:rPr>
        </w:r>
        <w:r>
          <w:rPr>
            <w:webHidden/>
          </w:rPr>
          <w:fldChar w:fldCharType="separate"/>
        </w:r>
        <w:r w:rsidR="00F0297B">
          <w:rPr>
            <w:webHidden/>
          </w:rPr>
          <w:t>42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8" w:history="1">
        <w:r w:rsidR="00F0297B" w:rsidRPr="00B15824">
          <w:rPr>
            <w:rStyle w:val="ab"/>
          </w:rPr>
          <w:t>7.1.8</w:t>
        </w:r>
        <w:r w:rsidR="00F0297B">
          <w:rPr>
            <w:rFonts w:asciiTheme="minorHAnsi" w:eastAsiaTheme="minorEastAsia" w:hAnsiTheme="minorHAnsi" w:cstheme="minorBidi"/>
            <w:kern w:val="2"/>
            <w:sz w:val="21"/>
            <w:szCs w:val="22"/>
            <w:lang w:val="en-US" w:eastAsia="zh-CN"/>
          </w:rPr>
          <w:tab/>
        </w:r>
        <w:r w:rsidR="00F0297B" w:rsidRPr="00B15824">
          <w:rPr>
            <w:rStyle w:val="ab"/>
          </w:rPr>
          <w:t>M2M External Identifier (M2M-Ext-ID)</w:t>
        </w:r>
        <w:r w:rsidR="00F0297B">
          <w:rPr>
            <w:webHidden/>
          </w:rPr>
          <w:tab/>
        </w:r>
        <w:r>
          <w:rPr>
            <w:webHidden/>
          </w:rPr>
          <w:fldChar w:fldCharType="begin"/>
        </w:r>
        <w:r w:rsidR="00F0297B">
          <w:rPr>
            <w:webHidden/>
          </w:rPr>
          <w:instrText xml:space="preserve"> PAGEREF _Toc430459358 \h </w:instrText>
        </w:r>
        <w:r>
          <w:rPr>
            <w:webHidden/>
          </w:rPr>
        </w:r>
        <w:r>
          <w:rPr>
            <w:webHidden/>
          </w:rPr>
          <w:fldChar w:fldCharType="separate"/>
        </w:r>
        <w:r w:rsidR="00F0297B">
          <w:rPr>
            <w:webHidden/>
          </w:rPr>
          <w:t>43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59" w:history="1">
        <w:r w:rsidR="00F0297B" w:rsidRPr="00B15824">
          <w:rPr>
            <w:rStyle w:val="ab"/>
          </w:rPr>
          <w:t>7.1.9</w:t>
        </w:r>
        <w:r w:rsidR="00F0297B">
          <w:rPr>
            <w:rFonts w:asciiTheme="minorHAnsi" w:eastAsiaTheme="minorEastAsia" w:hAnsiTheme="minorHAnsi" w:cstheme="minorBidi"/>
            <w:kern w:val="2"/>
            <w:sz w:val="21"/>
            <w:szCs w:val="22"/>
            <w:lang w:val="en-US" w:eastAsia="zh-CN"/>
          </w:rPr>
          <w:tab/>
        </w:r>
        <w:r w:rsidR="00F0297B" w:rsidRPr="00B15824">
          <w:rPr>
            <w:rStyle w:val="ab"/>
          </w:rPr>
          <w:t>Underlying Network Identifier (UNetwork-ID)</w:t>
        </w:r>
        <w:r w:rsidR="00F0297B">
          <w:rPr>
            <w:webHidden/>
          </w:rPr>
          <w:tab/>
        </w:r>
        <w:r>
          <w:rPr>
            <w:webHidden/>
          </w:rPr>
          <w:fldChar w:fldCharType="begin"/>
        </w:r>
        <w:r w:rsidR="00F0297B">
          <w:rPr>
            <w:webHidden/>
          </w:rPr>
          <w:instrText xml:space="preserve"> PAGEREF _Toc430459359 \h </w:instrText>
        </w:r>
        <w:r>
          <w:rPr>
            <w:webHidden/>
          </w:rPr>
        </w:r>
        <w:r>
          <w:rPr>
            <w:webHidden/>
          </w:rPr>
          <w:fldChar w:fldCharType="separate"/>
        </w:r>
        <w:r w:rsidR="00F0297B">
          <w:rPr>
            <w:webHidden/>
          </w:rPr>
          <w:t>43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60" w:history="1">
        <w:r w:rsidR="00F0297B" w:rsidRPr="00B15824">
          <w:rPr>
            <w:rStyle w:val="ab"/>
          </w:rPr>
          <w:t>7.1.10</w:t>
        </w:r>
        <w:r w:rsidR="00F0297B">
          <w:rPr>
            <w:rFonts w:asciiTheme="minorHAnsi" w:eastAsiaTheme="minorEastAsia" w:hAnsiTheme="minorHAnsi" w:cstheme="minorBidi"/>
            <w:kern w:val="2"/>
            <w:sz w:val="21"/>
            <w:szCs w:val="22"/>
            <w:lang w:val="en-US" w:eastAsia="zh-CN"/>
          </w:rPr>
          <w:tab/>
        </w:r>
        <w:r w:rsidR="00F0297B" w:rsidRPr="00B15824">
          <w:rPr>
            <w:rStyle w:val="ab"/>
          </w:rPr>
          <w:t>Trigger Recipient Identifier (Trigger-Recipient-ID)</w:t>
        </w:r>
        <w:r w:rsidR="00F0297B">
          <w:rPr>
            <w:webHidden/>
          </w:rPr>
          <w:tab/>
        </w:r>
        <w:r>
          <w:rPr>
            <w:webHidden/>
          </w:rPr>
          <w:fldChar w:fldCharType="begin"/>
        </w:r>
        <w:r w:rsidR="00F0297B">
          <w:rPr>
            <w:webHidden/>
          </w:rPr>
          <w:instrText xml:space="preserve"> PAGEREF _Toc430459360 \h </w:instrText>
        </w:r>
        <w:r>
          <w:rPr>
            <w:webHidden/>
          </w:rPr>
        </w:r>
        <w:r>
          <w:rPr>
            <w:webHidden/>
          </w:rPr>
          <w:fldChar w:fldCharType="separate"/>
        </w:r>
        <w:r w:rsidR="00F0297B">
          <w:rPr>
            <w:webHidden/>
          </w:rPr>
          <w:t>43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61" w:history="1">
        <w:r w:rsidR="00F0297B" w:rsidRPr="00B15824">
          <w:rPr>
            <w:rStyle w:val="ab"/>
          </w:rPr>
          <w:t>7.1.11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Identifier (M2M-Serv-ID)</w:t>
        </w:r>
        <w:r w:rsidR="00F0297B">
          <w:rPr>
            <w:webHidden/>
          </w:rPr>
          <w:tab/>
        </w:r>
        <w:r>
          <w:rPr>
            <w:webHidden/>
          </w:rPr>
          <w:fldChar w:fldCharType="begin"/>
        </w:r>
        <w:r w:rsidR="00F0297B">
          <w:rPr>
            <w:webHidden/>
          </w:rPr>
          <w:instrText xml:space="preserve"> PAGEREF _Toc430459361 \h </w:instrText>
        </w:r>
        <w:r>
          <w:rPr>
            <w:webHidden/>
          </w:rPr>
        </w:r>
        <w:r>
          <w:rPr>
            <w:webHidden/>
          </w:rPr>
          <w:fldChar w:fldCharType="separate"/>
        </w:r>
        <w:r w:rsidR="00F0297B">
          <w:rPr>
            <w:webHidden/>
          </w:rPr>
          <w:t>44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62" w:history="1">
        <w:r w:rsidR="00F0297B" w:rsidRPr="00B15824">
          <w:rPr>
            <w:rStyle w:val="ab"/>
          </w:rPr>
          <w:t>7.1.12</w:t>
        </w:r>
        <w:r w:rsidR="00F0297B">
          <w:rPr>
            <w:rFonts w:asciiTheme="minorHAnsi" w:eastAsiaTheme="minorEastAsia" w:hAnsiTheme="minorHAnsi" w:cstheme="minorBidi"/>
            <w:kern w:val="2"/>
            <w:sz w:val="21"/>
            <w:szCs w:val="22"/>
            <w:lang w:val="en-US" w:eastAsia="zh-CN"/>
          </w:rPr>
          <w:tab/>
        </w:r>
        <w:r w:rsidR="00F0297B" w:rsidRPr="00B15824">
          <w:rPr>
            <w:rStyle w:val="ab"/>
          </w:rPr>
          <w:t>Service Role identifier (SRole-ID)</w:t>
        </w:r>
        <w:r w:rsidR="00F0297B">
          <w:rPr>
            <w:webHidden/>
          </w:rPr>
          <w:tab/>
        </w:r>
        <w:r>
          <w:rPr>
            <w:webHidden/>
          </w:rPr>
          <w:fldChar w:fldCharType="begin"/>
        </w:r>
        <w:r w:rsidR="00F0297B">
          <w:rPr>
            <w:webHidden/>
          </w:rPr>
          <w:instrText xml:space="preserve"> PAGEREF _Toc430459362 \h </w:instrText>
        </w:r>
        <w:r>
          <w:rPr>
            <w:webHidden/>
          </w:rPr>
        </w:r>
        <w:r>
          <w:rPr>
            <w:webHidden/>
          </w:rPr>
          <w:fldChar w:fldCharType="separate"/>
        </w:r>
        <w:r w:rsidR="00F0297B">
          <w:rPr>
            <w:webHidden/>
          </w:rPr>
          <w:t>44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63" w:history="1">
        <w:r w:rsidR="00F0297B" w:rsidRPr="00B15824">
          <w:rPr>
            <w:rStyle w:val="ab"/>
            <w:lang w:val="fr-FR"/>
          </w:rPr>
          <w:t>7.1.13</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Service Profile Identifier (M2M-Service-Profile-ID)</w:t>
        </w:r>
        <w:r w:rsidR="00F0297B">
          <w:rPr>
            <w:webHidden/>
          </w:rPr>
          <w:tab/>
        </w:r>
        <w:r>
          <w:rPr>
            <w:webHidden/>
          </w:rPr>
          <w:fldChar w:fldCharType="begin"/>
        </w:r>
        <w:r w:rsidR="00F0297B">
          <w:rPr>
            <w:webHidden/>
          </w:rPr>
          <w:instrText xml:space="preserve"> PAGEREF _Toc430459363 \h </w:instrText>
        </w:r>
        <w:r>
          <w:rPr>
            <w:webHidden/>
          </w:rPr>
        </w:r>
        <w:r>
          <w:rPr>
            <w:webHidden/>
          </w:rPr>
          <w:fldChar w:fldCharType="separate"/>
        </w:r>
        <w:r w:rsidR="00F0297B">
          <w:rPr>
            <w:webHidden/>
          </w:rPr>
          <w:t>44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64" w:history="1">
        <w:r w:rsidR="00F0297B" w:rsidRPr="00B15824">
          <w:rPr>
            <w:rStyle w:val="ab"/>
          </w:rPr>
          <w:t>7.2</w:t>
        </w:r>
        <w:r w:rsidR="00F0297B">
          <w:rPr>
            <w:rFonts w:asciiTheme="minorHAnsi" w:eastAsiaTheme="minorEastAsia" w:hAnsiTheme="minorHAnsi" w:cstheme="minorBidi"/>
            <w:kern w:val="2"/>
            <w:sz w:val="21"/>
            <w:szCs w:val="22"/>
            <w:lang w:val="en-US" w:eastAsia="zh-CN"/>
          </w:rPr>
          <w:tab/>
        </w:r>
        <w:r w:rsidR="00F0297B" w:rsidRPr="00B15824">
          <w:rPr>
            <w:rStyle w:val="ab"/>
          </w:rPr>
          <w:t>M2M-SP-ID, CSE-ID, App-ID and AE-ID and resource Identifier formats</w:t>
        </w:r>
        <w:r w:rsidR="00F0297B">
          <w:rPr>
            <w:webHidden/>
          </w:rPr>
          <w:tab/>
        </w:r>
        <w:r>
          <w:rPr>
            <w:webHidden/>
          </w:rPr>
          <w:fldChar w:fldCharType="begin"/>
        </w:r>
        <w:r w:rsidR="00F0297B">
          <w:rPr>
            <w:webHidden/>
          </w:rPr>
          <w:instrText xml:space="preserve"> PAGEREF _Toc430459364 \h </w:instrText>
        </w:r>
        <w:r>
          <w:rPr>
            <w:webHidden/>
          </w:rPr>
        </w:r>
        <w:r>
          <w:rPr>
            <w:webHidden/>
          </w:rPr>
          <w:fldChar w:fldCharType="separate"/>
        </w:r>
        <w:r w:rsidR="00F0297B">
          <w:rPr>
            <w:webHidden/>
          </w:rPr>
          <w:t>44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72" w:history="1">
        <w:r w:rsidR="00F0297B" w:rsidRPr="00B15824">
          <w:rPr>
            <w:rStyle w:val="ab"/>
          </w:rPr>
          <w:t>7.3</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 lifecycle and characteristics</w:t>
        </w:r>
        <w:r w:rsidR="00F0297B">
          <w:rPr>
            <w:webHidden/>
          </w:rPr>
          <w:tab/>
        </w:r>
        <w:r>
          <w:rPr>
            <w:webHidden/>
          </w:rPr>
          <w:fldChar w:fldCharType="begin"/>
        </w:r>
        <w:r w:rsidR="00F0297B">
          <w:rPr>
            <w:webHidden/>
          </w:rPr>
          <w:instrText xml:space="preserve"> PAGEREF _Toc430459372 \h </w:instrText>
        </w:r>
        <w:r>
          <w:rPr>
            <w:webHidden/>
          </w:rPr>
        </w:r>
        <w:r>
          <w:rPr>
            <w:webHidden/>
          </w:rPr>
          <w:fldChar w:fldCharType="separate"/>
        </w:r>
        <w:r w:rsidR="00F0297B">
          <w:rPr>
            <w:webHidden/>
          </w:rPr>
          <w:t>50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373" w:history="1">
        <w:r w:rsidR="00F0297B" w:rsidRPr="00B15824">
          <w:rPr>
            <w:rStyle w:val="ab"/>
          </w:rPr>
          <w:t>8</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of Reference Points</w:t>
        </w:r>
        <w:r w:rsidR="00F0297B">
          <w:rPr>
            <w:webHidden/>
          </w:rPr>
          <w:tab/>
        </w:r>
        <w:r>
          <w:rPr>
            <w:webHidden/>
          </w:rPr>
          <w:fldChar w:fldCharType="begin"/>
        </w:r>
        <w:r w:rsidR="00F0297B">
          <w:rPr>
            <w:webHidden/>
          </w:rPr>
          <w:instrText xml:space="preserve"> PAGEREF _Toc430459373 \h </w:instrText>
        </w:r>
        <w:r>
          <w:rPr>
            <w:webHidden/>
          </w:rPr>
        </w:r>
        <w:r>
          <w:rPr>
            <w:webHidden/>
          </w:rPr>
          <w:fldChar w:fldCharType="separate"/>
        </w:r>
        <w:r w:rsidR="00F0297B">
          <w:rPr>
            <w:webHidden/>
          </w:rPr>
          <w:t>52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74" w:history="1">
        <w:r w:rsidR="00F0297B" w:rsidRPr="00B15824">
          <w:rPr>
            <w:rStyle w:val="ab"/>
          </w:rPr>
          <w:t>8.1</w:t>
        </w:r>
        <w:r w:rsidR="00F0297B">
          <w:rPr>
            <w:rFonts w:asciiTheme="minorHAnsi" w:eastAsiaTheme="minorEastAsia" w:hAnsiTheme="minorHAnsi" w:cstheme="minorBidi"/>
            <w:kern w:val="2"/>
            <w:sz w:val="21"/>
            <w:szCs w:val="22"/>
            <w:lang w:val="en-US" w:eastAsia="zh-CN"/>
          </w:rPr>
          <w:tab/>
        </w:r>
        <w:r w:rsidR="00F0297B" w:rsidRPr="00B15824">
          <w:rPr>
            <w:rStyle w:val="ab"/>
          </w:rPr>
          <w:t>General Communication Flow Scheme on Mca and Mcc Reference Points</w:t>
        </w:r>
        <w:r w:rsidR="00F0297B">
          <w:rPr>
            <w:webHidden/>
          </w:rPr>
          <w:tab/>
        </w:r>
        <w:r>
          <w:rPr>
            <w:webHidden/>
          </w:rPr>
          <w:fldChar w:fldCharType="begin"/>
        </w:r>
        <w:r w:rsidR="00F0297B">
          <w:rPr>
            <w:webHidden/>
          </w:rPr>
          <w:instrText xml:space="preserve"> PAGEREF _Toc430459374 \h </w:instrText>
        </w:r>
        <w:r>
          <w:rPr>
            <w:webHidden/>
          </w:rPr>
        </w:r>
        <w:r>
          <w:rPr>
            <w:webHidden/>
          </w:rPr>
          <w:fldChar w:fldCharType="separate"/>
        </w:r>
        <w:r w:rsidR="00F0297B">
          <w:rPr>
            <w:webHidden/>
          </w:rPr>
          <w:t>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75" w:history="1">
        <w:r w:rsidR="00F0297B" w:rsidRPr="00B15824">
          <w:rPr>
            <w:rStyle w:val="ab"/>
          </w:rPr>
          <w:t>8.1.0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_Toc430459375 \h </w:instrText>
        </w:r>
        <w:r>
          <w:rPr>
            <w:webHidden/>
          </w:rPr>
        </w:r>
        <w:r>
          <w:rPr>
            <w:webHidden/>
          </w:rPr>
          <w:fldChar w:fldCharType="separate"/>
        </w:r>
        <w:r w:rsidR="00F0297B">
          <w:rPr>
            <w:webHidden/>
          </w:rPr>
          <w:t>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76" w:history="1">
        <w:r w:rsidR="00F0297B" w:rsidRPr="00B15824">
          <w:rPr>
            <w:rStyle w:val="ab"/>
          </w:rPr>
          <w:t>8.1.1</w:t>
        </w:r>
        <w:r w:rsidR="00F0297B">
          <w:rPr>
            <w:rFonts w:asciiTheme="minorHAnsi" w:eastAsiaTheme="minorEastAsia" w:hAnsiTheme="minorHAnsi" w:cstheme="minorBidi"/>
            <w:kern w:val="2"/>
            <w:sz w:val="21"/>
            <w:szCs w:val="22"/>
            <w:lang w:val="en-US" w:eastAsia="zh-CN"/>
          </w:rPr>
          <w:tab/>
        </w:r>
        <w:r w:rsidR="00F0297B" w:rsidRPr="00B15824">
          <w:rPr>
            <w:rStyle w:val="ab"/>
          </w:rPr>
          <w:t>Description</w:t>
        </w:r>
        <w:r w:rsidR="00F0297B">
          <w:rPr>
            <w:webHidden/>
          </w:rPr>
          <w:tab/>
        </w:r>
        <w:r>
          <w:rPr>
            <w:webHidden/>
          </w:rPr>
          <w:fldChar w:fldCharType="begin"/>
        </w:r>
        <w:r w:rsidR="00F0297B">
          <w:rPr>
            <w:webHidden/>
          </w:rPr>
          <w:instrText xml:space="preserve"> PAGEREF _Toc430459376 \h </w:instrText>
        </w:r>
        <w:r>
          <w:rPr>
            <w:webHidden/>
          </w:rPr>
        </w:r>
        <w:r>
          <w:rPr>
            <w:webHidden/>
          </w:rPr>
          <w:fldChar w:fldCharType="separate"/>
        </w:r>
        <w:r w:rsidR="00F0297B">
          <w:rPr>
            <w:webHidden/>
          </w:rPr>
          <w:t>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77" w:history="1">
        <w:r w:rsidR="00F0297B" w:rsidRPr="00B15824">
          <w:rPr>
            <w:rStyle w:val="ab"/>
          </w:rPr>
          <w:t>8.1.2</w:t>
        </w:r>
        <w:r w:rsidR="00F0297B">
          <w:rPr>
            <w:rFonts w:asciiTheme="minorHAnsi" w:eastAsiaTheme="minorEastAsia" w:hAnsiTheme="minorHAnsi" w:cstheme="minorBidi"/>
            <w:kern w:val="2"/>
            <w:sz w:val="21"/>
            <w:szCs w:val="22"/>
            <w:lang w:val="en-US" w:eastAsia="zh-CN"/>
          </w:rPr>
          <w:tab/>
        </w:r>
        <w:r w:rsidR="00F0297B" w:rsidRPr="00B15824">
          <w:rPr>
            <w:rStyle w:val="ab"/>
          </w:rPr>
          <w:t>Request</w:t>
        </w:r>
        <w:r w:rsidR="00F0297B">
          <w:rPr>
            <w:webHidden/>
          </w:rPr>
          <w:tab/>
        </w:r>
        <w:r>
          <w:rPr>
            <w:webHidden/>
          </w:rPr>
          <w:fldChar w:fldCharType="begin"/>
        </w:r>
        <w:r w:rsidR="00F0297B">
          <w:rPr>
            <w:webHidden/>
          </w:rPr>
          <w:instrText xml:space="preserve"> PAGEREF _Toc430459377 \h </w:instrText>
        </w:r>
        <w:r>
          <w:rPr>
            <w:webHidden/>
          </w:rPr>
        </w:r>
        <w:r>
          <w:rPr>
            <w:webHidden/>
          </w:rPr>
          <w:fldChar w:fldCharType="separate"/>
        </w:r>
        <w:r w:rsidR="00F0297B">
          <w:rPr>
            <w:webHidden/>
          </w:rPr>
          <w:t>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78" w:history="1">
        <w:r w:rsidR="00F0297B" w:rsidRPr="00B15824">
          <w:rPr>
            <w:rStyle w:val="ab"/>
          </w:rPr>
          <w:t>8.1.3</w:t>
        </w:r>
        <w:r w:rsidR="00F0297B">
          <w:rPr>
            <w:rFonts w:asciiTheme="minorHAnsi" w:eastAsiaTheme="minorEastAsia" w:hAnsiTheme="minorHAnsi" w:cstheme="minorBidi"/>
            <w:kern w:val="2"/>
            <w:sz w:val="21"/>
            <w:szCs w:val="22"/>
            <w:lang w:val="en-US" w:eastAsia="zh-CN"/>
          </w:rPr>
          <w:tab/>
        </w:r>
        <w:r w:rsidR="00F0297B" w:rsidRPr="00B15824">
          <w:rPr>
            <w:rStyle w:val="ab"/>
          </w:rPr>
          <w:t>Response</w:t>
        </w:r>
        <w:r w:rsidR="00F0297B">
          <w:rPr>
            <w:webHidden/>
          </w:rPr>
          <w:tab/>
        </w:r>
        <w:r>
          <w:rPr>
            <w:webHidden/>
          </w:rPr>
          <w:fldChar w:fldCharType="begin"/>
        </w:r>
        <w:r w:rsidR="00F0297B">
          <w:rPr>
            <w:webHidden/>
          </w:rPr>
          <w:instrText xml:space="preserve"> PAGEREF _Toc430459378 \h </w:instrText>
        </w:r>
        <w:r>
          <w:rPr>
            <w:webHidden/>
          </w:rPr>
        </w:r>
        <w:r>
          <w:rPr>
            <w:webHidden/>
          </w:rPr>
          <w:fldChar w:fldCharType="separate"/>
        </w:r>
        <w:r w:rsidR="00F0297B">
          <w:rPr>
            <w:webHidden/>
          </w:rPr>
          <w:t>59</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79" w:history="1">
        <w:r w:rsidR="00F0297B" w:rsidRPr="00B15824">
          <w:rPr>
            <w:rStyle w:val="ab"/>
          </w:rPr>
          <w:t>8.2</w:t>
        </w:r>
        <w:r w:rsidR="00F0297B">
          <w:rPr>
            <w:rFonts w:asciiTheme="minorHAnsi" w:eastAsiaTheme="minorEastAsia" w:hAnsiTheme="minorHAnsi" w:cstheme="minorBidi"/>
            <w:kern w:val="2"/>
            <w:sz w:val="21"/>
            <w:szCs w:val="22"/>
            <w:lang w:val="en-US" w:eastAsia="zh-CN"/>
          </w:rPr>
          <w:tab/>
        </w:r>
        <w:r w:rsidR="00F0297B" w:rsidRPr="00B15824">
          <w:rPr>
            <w:rStyle w:val="ab"/>
          </w:rPr>
          <w:t>Procedures for Accessing Resources</w:t>
        </w:r>
        <w:r w:rsidR="00F0297B">
          <w:rPr>
            <w:webHidden/>
          </w:rPr>
          <w:tab/>
        </w:r>
        <w:r>
          <w:rPr>
            <w:webHidden/>
          </w:rPr>
          <w:fldChar w:fldCharType="begin"/>
        </w:r>
        <w:r w:rsidR="00F0297B">
          <w:rPr>
            <w:webHidden/>
          </w:rPr>
          <w:instrText xml:space="preserve"> PAGEREF _Toc430459379 \h </w:instrText>
        </w:r>
        <w:r>
          <w:rPr>
            <w:webHidden/>
          </w:rPr>
        </w:r>
        <w:r>
          <w:rPr>
            <w:webHidden/>
          </w:rPr>
          <w:fldChar w:fldCharType="separate"/>
        </w:r>
        <w:r w:rsidR="00F0297B">
          <w:rPr>
            <w:webHidden/>
          </w:rPr>
          <w:t>62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80" w:history="1">
        <w:r w:rsidR="00F0297B" w:rsidRPr="00B15824">
          <w:rPr>
            <w:rStyle w:val="ab"/>
          </w:rPr>
          <w:t>8.2.0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_Toc430459380 \h </w:instrText>
        </w:r>
        <w:r>
          <w:rPr>
            <w:webHidden/>
          </w:rPr>
        </w:r>
        <w:r>
          <w:rPr>
            <w:webHidden/>
          </w:rPr>
          <w:fldChar w:fldCharType="separate"/>
        </w:r>
        <w:r w:rsidR="00F0297B">
          <w:rPr>
            <w:webHidden/>
          </w:rPr>
          <w:t>62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81" w:history="1">
        <w:r w:rsidR="00F0297B" w:rsidRPr="00B15824">
          <w:rPr>
            <w:rStyle w:val="ab"/>
          </w:rPr>
          <w:t>8.2.1</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Blocking Requests</w:t>
        </w:r>
        <w:r w:rsidR="00F0297B">
          <w:rPr>
            <w:webHidden/>
          </w:rPr>
          <w:tab/>
        </w:r>
        <w:r>
          <w:rPr>
            <w:webHidden/>
          </w:rPr>
          <w:fldChar w:fldCharType="begin"/>
        </w:r>
        <w:r w:rsidR="00F0297B">
          <w:rPr>
            <w:webHidden/>
          </w:rPr>
          <w:instrText xml:space="preserve"> PAGEREF _Toc430459381 \h </w:instrText>
        </w:r>
        <w:r>
          <w:rPr>
            <w:webHidden/>
          </w:rPr>
        </w:r>
        <w:r>
          <w:rPr>
            <w:webHidden/>
          </w:rPr>
          <w:fldChar w:fldCharType="separate"/>
        </w:r>
        <w:r w:rsidR="00F0297B">
          <w:rPr>
            <w:webHidden/>
          </w:rPr>
          <w:t>62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82" w:history="1">
        <w:r w:rsidR="00F0297B" w:rsidRPr="00B15824">
          <w:rPr>
            <w:rStyle w:val="ab"/>
          </w:rPr>
          <w:t>8.2.1.0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_Toc430459382 \h </w:instrText>
        </w:r>
        <w:r>
          <w:rPr>
            <w:webHidden/>
          </w:rPr>
        </w:r>
        <w:r>
          <w:rPr>
            <w:webHidden/>
          </w:rPr>
          <w:fldChar w:fldCharType="separate"/>
        </w:r>
        <w:r w:rsidR="00F0297B">
          <w:rPr>
            <w:webHidden/>
          </w:rPr>
          <w:t>62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83" w:history="1">
        <w:r w:rsidR="00F0297B" w:rsidRPr="00B15824">
          <w:rPr>
            <w:rStyle w:val="ab"/>
          </w:rPr>
          <w:t>8.2.1.1</w:t>
        </w:r>
        <w:r w:rsidR="00F0297B">
          <w:rPr>
            <w:rFonts w:asciiTheme="minorHAnsi" w:eastAsiaTheme="minorEastAsia" w:hAnsiTheme="minorHAnsi" w:cstheme="minorBidi"/>
            <w:kern w:val="2"/>
            <w:sz w:val="21"/>
            <w:szCs w:val="22"/>
            <w:lang w:val="en-US" w:eastAsia="zh-CN"/>
          </w:rPr>
          <w:tab/>
        </w:r>
        <w:r w:rsidR="00F0297B" w:rsidRPr="00B15824">
          <w:rPr>
            <w:rStyle w:val="ab"/>
          </w:rPr>
          <w:t>M2M Requests Routing Policies</w:t>
        </w:r>
        <w:r w:rsidR="00F0297B">
          <w:rPr>
            <w:webHidden/>
          </w:rPr>
          <w:tab/>
        </w:r>
        <w:r>
          <w:rPr>
            <w:webHidden/>
          </w:rPr>
          <w:fldChar w:fldCharType="begin"/>
        </w:r>
        <w:r w:rsidR="00F0297B">
          <w:rPr>
            <w:webHidden/>
          </w:rPr>
          <w:instrText xml:space="preserve"> PAGEREF _Toc430459383 \h </w:instrText>
        </w:r>
        <w:r>
          <w:rPr>
            <w:webHidden/>
          </w:rPr>
        </w:r>
        <w:r>
          <w:rPr>
            <w:webHidden/>
          </w:rPr>
          <w:fldChar w:fldCharType="separate"/>
        </w:r>
        <w:r w:rsidR="00F0297B">
          <w:rPr>
            <w:webHidden/>
          </w:rPr>
          <w:t>66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84" w:history="1">
        <w:r w:rsidR="00F0297B" w:rsidRPr="00B15824">
          <w:rPr>
            <w:rStyle w:val="ab"/>
          </w:rPr>
          <w:t>8.2.2</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Non-Blocking Requests</w:t>
        </w:r>
        <w:r w:rsidR="00F0297B">
          <w:rPr>
            <w:webHidden/>
          </w:rPr>
          <w:tab/>
        </w:r>
        <w:r>
          <w:rPr>
            <w:webHidden/>
          </w:rPr>
          <w:fldChar w:fldCharType="begin"/>
        </w:r>
        <w:r w:rsidR="00F0297B">
          <w:rPr>
            <w:webHidden/>
          </w:rPr>
          <w:instrText xml:space="preserve"> PAGEREF _Toc430459384 \h </w:instrText>
        </w:r>
        <w:r>
          <w:rPr>
            <w:webHidden/>
          </w:rPr>
        </w:r>
        <w:r>
          <w:rPr>
            <w:webHidden/>
          </w:rPr>
          <w:fldChar w:fldCharType="separate"/>
        </w:r>
        <w:r w:rsidR="00F0297B">
          <w:rPr>
            <w:webHidden/>
          </w:rPr>
          <w:t>67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85" w:history="1">
        <w:r w:rsidR="00F0297B" w:rsidRPr="00B15824">
          <w:rPr>
            <w:rStyle w:val="ab"/>
          </w:rPr>
          <w:t>8.2.2.1</w:t>
        </w:r>
        <w:r w:rsidR="00F0297B">
          <w:rPr>
            <w:rFonts w:asciiTheme="minorHAnsi" w:eastAsiaTheme="minorEastAsia" w:hAnsiTheme="minorHAnsi" w:cstheme="minorBidi"/>
            <w:kern w:val="2"/>
            <w:sz w:val="21"/>
            <w:szCs w:val="22"/>
            <w:lang w:val="en-US" w:eastAsia="zh-CN"/>
          </w:rPr>
          <w:tab/>
        </w:r>
        <w:r w:rsidR="00F0297B" w:rsidRPr="00B15824">
          <w:rPr>
            <w:rStyle w:val="ab"/>
          </w:rPr>
          <w:t>Response with Acknowledgement and optional Reference to Request Context and Capturing Result of Requested Operation</w:t>
        </w:r>
        <w:r w:rsidR="00F0297B">
          <w:rPr>
            <w:webHidden/>
          </w:rPr>
          <w:tab/>
        </w:r>
        <w:r>
          <w:rPr>
            <w:webHidden/>
          </w:rPr>
          <w:fldChar w:fldCharType="begin"/>
        </w:r>
        <w:r w:rsidR="00F0297B">
          <w:rPr>
            <w:webHidden/>
          </w:rPr>
          <w:instrText xml:space="preserve"> PAGEREF _Toc430459385 \h </w:instrText>
        </w:r>
        <w:r>
          <w:rPr>
            <w:webHidden/>
          </w:rPr>
        </w:r>
        <w:r>
          <w:rPr>
            <w:webHidden/>
          </w:rPr>
          <w:fldChar w:fldCharType="separate"/>
        </w:r>
        <w:r w:rsidR="00F0297B">
          <w:rPr>
            <w:webHidden/>
          </w:rPr>
          <w:t>67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86" w:history="1">
        <w:r w:rsidR="00F0297B" w:rsidRPr="00B15824">
          <w:rPr>
            <w:rStyle w:val="ab"/>
          </w:rPr>
          <w:t>8.2.2.2</w:t>
        </w:r>
        <w:r w:rsidR="00F0297B">
          <w:rPr>
            <w:rFonts w:asciiTheme="minorHAnsi" w:eastAsiaTheme="minorEastAsia" w:hAnsiTheme="minorHAnsi" w:cstheme="minorBidi"/>
            <w:kern w:val="2"/>
            <w:sz w:val="21"/>
            <w:szCs w:val="22"/>
            <w:lang w:val="en-US" w:eastAsia="zh-CN"/>
          </w:rPr>
          <w:tab/>
        </w:r>
        <w:r w:rsidR="00F0297B" w:rsidRPr="00B15824">
          <w:rPr>
            <w:rStyle w:val="ab"/>
          </w:rPr>
          <w:t>Synchronous Case</w:t>
        </w:r>
        <w:r w:rsidR="00F0297B">
          <w:rPr>
            <w:webHidden/>
          </w:rPr>
          <w:tab/>
        </w:r>
        <w:r>
          <w:rPr>
            <w:webHidden/>
          </w:rPr>
          <w:fldChar w:fldCharType="begin"/>
        </w:r>
        <w:r w:rsidR="00F0297B">
          <w:rPr>
            <w:webHidden/>
          </w:rPr>
          <w:instrText xml:space="preserve"> PAGEREF _Toc430459386 \h </w:instrText>
        </w:r>
        <w:r>
          <w:rPr>
            <w:webHidden/>
          </w:rPr>
        </w:r>
        <w:r>
          <w:rPr>
            <w:webHidden/>
          </w:rPr>
          <w:fldChar w:fldCharType="separate"/>
        </w:r>
        <w:r w:rsidR="00F0297B">
          <w:rPr>
            <w:webHidden/>
          </w:rPr>
          <w:t>67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87" w:history="1">
        <w:r w:rsidR="00F0297B" w:rsidRPr="00B15824">
          <w:rPr>
            <w:rStyle w:val="ab"/>
          </w:rPr>
          <w:t>8.2.2.3</w:t>
        </w:r>
        <w:r w:rsidR="00F0297B">
          <w:rPr>
            <w:rFonts w:asciiTheme="minorHAnsi" w:eastAsiaTheme="minorEastAsia" w:hAnsiTheme="minorHAnsi" w:cstheme="minorBidi"/>
            <w:kern w:val="2"/>
            <w:sz w:val="21"/>
            <w:szCs w:val="22"/>
            <w:lang w:val="en-US" w:eastAsia="zh-CN"/>
          </w:rPr>
          <w:tab/>
        </w:r>
        <w:r w:rsidR="00F0297B" w:rsidRPr="00B15824">
          <w:rPr>
            <w:rStyle w:val="ab"/>
          </w:rPr>
          <w:t>Asynchronous Case</w:t>
        </w:r>
        <w:r w:rsidR="00F0297B">
          <w:rPr>
            <w:webHidden/>
          </w:rPr>
          <w:tab/>
        </w:r>
        <w:r>
          <w:rPr>
            <w:webHidden/>
          </w:rPr>
          <w:fldChar w:fldCharType="begin"/>
        </w:r>
        <w:r w:rsidR="00F0297B">
          <w:rPr>
            <w:webHidden/>
          </w:rPr>
          <w:instrText xml:space="preserve"> PAGEREF _Toc430459387 \h </w:instrText>
        </w:r>
        <w:r>
          <w:rPr>
            <w:webHidden/>
          </w:rPr>
        </w:r>
        <w:r>
          <w:rPr>
            <w:webHidden/>
          </w:rPr>
          <w:fldChar w:fldCharType="separate"/>
        </w:r>
        <w:r w:rsidR="00F0297B">
          <w:rPr>
            <w:webHidden/>
          </w:rPr>
          <w:t>70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88" w:history="1">
        <w:r w:rsidR="00F0297B" w:rsidRPr="00B15824">
          <w:rPr>
            <w:rStyle w:val="ab"/>
          </w:rPr>
          <w:t>8.3</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on Mcn Reference Point</w:t>
        </w:r>
        <w:r w:rsidR="00F0297B">
          <w:rPr>
            <w:webHidden/>
          </w:rPr>
          <w:tab/>
        </w:r>
        <w:r>
          <w:rPr>
            <w:webHidden/>
          </w:rPr>
          <w:fldChar w:fldCharType="begin"/>
        </w:r>
        <w:r w:rsidR="00F0297B">
          <w:rPr>
            <w:webHidden/>
          </w:rPr>
          <w:instrText xml:space="preserve"> PAGEREF _Toc430459388 \h </w:instrText>
        </w:r>
        <w:r>
          <w:rPr>
            <w:webHidden/>
          </w:rPr>
        </w:r>
        <w:r>
          <w:rPr>
            <w:webHidden/>
          </w:rPr>
          <w:fldChar w:fldCharType="separate"/>
        </w:r>
        <w:r w:rsidR="00F0297B">
          <w:rPr>
            <w:webHidden/>
          </w:rPr>
          <w:t>71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89" w:history="1">
        <w:r w:rsidR="00F0297B" w:rsidRPr="00B15824">
          <w:rPr>
            <w:rStyle w:val="ab"/>
          </w:rPr>
          <w:t>8.4</w:t>
        </w:r>
        <w:r w:rsidR="00F0297B">
          <w:rPr>
            <w:rFonts w:asciiTheme="minorHAnsi" w:eastAsiaTheme="minorEastAsia" w:hAnsiTheme="minorHAnsi" w:cstheme="minorBidi"/>
            <w:kern w:val="2"/>
            <w:sz w:val="21"/>
            <w:szCs w:val="22"/>
            <w:lang w:val="en-US" w:eastAsia="zh-CN"/>
          </w:rPr>
          <w:tab/>
        </w:r>
        <w:r w:rsidR="00F0297B" w:rsidRPr="00B15824">
          <w:rPr>
            <w:rStyle w:val="ab"/>
          </w:rPr>
          <w:t>Device Triggering</w:t>
        </w:r>
        <w:r w:rsidR="00F0297B">
          <w:rPr>
            <w:webHidden/>
          </w:rPr>
          <w:tab/>
        </w:r>
        <w:r>
          <w:rPr>
            <w:webHidden/>
          </w:rPr>
          <w:fldChar w:fldCharType="begin"/>
        </w:r>
        <w:r w:rsidR="00F0297B">
          <w:rPr>
            <w:webHidden/>
          </w:rPr>
          <w:instrText xml:space="preserve"> PAGEREF _Toc430459389 \h </w:instrText>
        </w:r>
        <w:r>
          <w:rPr>
            <w:webHidden/>
          </w:rPr>
        </w:r>
        <w:r>
          <w:rPr>
            <w:webHidden/>
          </w:rPr>
          <w:fldChar w:fldCharType="separate"/>
        </w:r>
        <w:r w:rsidR="00F0297B">
          <w:rPr>
            <w:webHidden/>
          </w:rPr>
          <w:t>71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90" w:history="1">
        <w:r w:rsidR="00F0297B" w:rsidRPr="00B15824">
          <w:rPr>
            <w:rStyle w:val="ab"/>
          </w:rPr>
          <w:t>8.4.1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_Toc430459390 \h </w:instrText>
        </w:r>
        <w:r>
          <w:rPr>
            <w:webHidden/>
          </w:rPr>
        </w:r>
        <w:r>
          <w:rPr>
            <w:webHidden/>
          </w:rPr>
          <w:fldChar w:fldCharType="separate"/>
        </w:r>
        <w:r w:rsidR="00F0297B">
          <w:rPr>
            <w:webHidden/>
          </w:rPr>
          <w:t>71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91" w:history="1">
        <w:r w:rsidR="00F0297B" w:rsidRPr="00B15824">
          <w:rPr>
            <w:rStyle w:val="ab"/>
          </w:rPr>
          <w:t>8.4.2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Device Triggering</w:t>
        </w:r>
        <w:r w:rsidR="00F0297B">
          <w:rPr>
            <w:webHidden/>
          </w:rPr>
          <w:tab/>
        </w:r>
        <w:r>
          <w:rPr>
            <w:webHidden/>
          </w:rPr>
          <w:fldChar w:fldCharType="begin"/>
        </w:r>
        <w:r w:rsidR="00F0297B">
          <w:rPr>
            <w:webHidden/>
          </w:rPr>
          <w:instrText xml:space="preserve"> PAGEREF _Toc430459391 \h </w:instrText>
        </w:r>
        <w:r>
          <w:rPr>
            <w:webHidden/>
          </w:rPr>
        </w:r>
        <w:r>
          <w:rPr>
            <w:webHidden/>
          </w:rPr>
          <w:fldChar w:fldCharType="separate"/>
        </w:r>
        <w:r w:rsidR="00F0297B">
          <w:rPr>
            <w:webHidden/>
          </w:rPr>
          <w:t>71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92" w:history="1">
        <w:r w:rsidR="00F0297B" w:rsidRPr="00B15824">
          <w:rPr>
            <w:rStyle w:val="ab"/>
          </w:rPr>
          <w:t>8.4.2.0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_Toc430459392 \h </w:instrText>
        </w:r>
        <w:r>
          <w:rPr>
            <w:webHidden/>
          </w:rPr>
        </w:r>
        <w:r>
          <w:rPr>
            <w:webHidden/>
          </w:rPr>
          <w:fldChar w:fldCharType="separate"/>
        </w:r>
        <w:r w:rsidR="00F0297B">
          <w:rPr>
            <w:webHidden/>
          </w:rPr>
          <w:t>71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393" w:history="1">
        <w:r w:rsidR="00F0297B" w:rsidRPr="00B15824">
          <w:rPr>
            <w:rStyle w:val="ab"/>
          </w:rPr>
          <w:t>8.4.2.1</w:t>
        </w:r>
        <w:r w:rsidR="00F0297B">
          <w:rPr>
            <w:rFonts w:asciiTheme="minorHAnsi" w:eastAsiaTheme="minorEastAsia" w:hAnsiTheme="minorHAnsi" w:cstheme="minorBidi"/>
            <w:kern w:val="2"/>
            <w:sz w:val="21"/>
            <w:szCs w:val="22"/>
            <w:lang w:val="en-US" w:eastAsia="zh-CN"/>
          </w:rPr>
          <w:tab/>
        </w:r>
        <w:r w:rsidR="00F0297B" w:rsidRPr="00B15824">
          <w:rPr>
            <w:rStyle w:val="ab"/>
          </w:rPr>
          <w:t>Triggering procedure for targeting ASN/MN-CSE</w:t>
        </w:r>
        <w:r w:rsidR="00F0297B">
          <w:rPr>
            <w:webHidden/>
          </w:rPr>
          <w:tab/>
        </w:r>
        <w:r>
          <w:rPr>
            <w:webHidden/>
          </w:rPr>
          <w:fldChar w:fldCharType="begin"/>
        </w:r>
        <w:r w:rsidR="00F0297B">
          <w:rPr>
            <w:webHidden/>
          </w:rPr>
          <w:instrText xml:space="preserve"> PAGEREF _Toc430459393 \h </w:instrText>
        </w:r>
        <w:r>
          <w:rPr>
            <w:webHidden/>
          </w:rPr>
        </w:r>
        <w:r>
          <w:rPr>
            <w:webHidden/>
          </w:rPr>
          <w:fldChar w:fldCharType="separate"/>
        </w:r>
        <w:r w:rsidR="00F0297B">
          <w:rPr>
            <w:webHidden/>
          </w:rPr>
          <w:t>72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94" w:history="1">
        <w:r w:rsidR="00F0297B" w:rsidRPr="00B15824">
          <w:rPr>
            <w:rStyle w:val="ab"/>
          </w:rPr>
          <w:t>8.5</w:t>
        </w:r>
        <w:r w:rsidR="00F0297B">
          <w:rPr>
            <w:rFonts w:asciiTheme="minorHAnsi" w:eastAsiaTheme="minorEastAsia" w:hAnsiTheme="minorHAnsi" w:cstheme="minorBidi"/>
            <w:kern w:val="2"/>
            <w:sz w:val="21"/>
            <w:szCs w:val="22"/>
            <w:lang w:val="en-US" w:eastAsia="zh-CN"/>
          </w:rPr>
          <w:tab/>
        </w:r>
        <w:r w:rsidR="00F0297B" w:rsidRPr="00B15824">
          <w:rPr>
            <w:rStyle w:val="ab"/>
          </w:rPr>
          <w:t>Location Request</w:t>
        </w:r>
        <w:r w:rsidR="00F0297B">
          <w:rPr>
            <w:webHidden/>
          </w:rPr>
          <w:tab/>
        </w:r>
        <w:r>
          <w:rPr>
            <w:webHidden/>
          </w:rPr>
          <w:fldChar w:fldCharType="begin"/>
        </w:r>
        <w:r w:rsidR="00F0297B">
          <w:rPr>
            <w:webHidden/>
          </w:rPr>
          <w:instrText xml:space="preserve"> PAGEREF _Toc430459394 \h </w:instrText>
        </w:r>
        <w:r>
          <w:rPr>
            <w:webHidden/>
          </w:rPr>
        </w:r>
        <w:r>
          <w:rPr>
            <w:webHidden/>
          </w:rPr>
          <w:fldChar w:fldCharType="separate"/>
        </w:r>
        <w:r w:rsidR="00F0297B">
          <w:rPr>
            <w:webHidden/>
          </w:rPr>
          <w:t>73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95" w:history="1">
        <w:r w:rsidR="00F0297B" w:rsidRPr="00B15824">
          <w:rPr>
            <w:rStyle w:val="ab"/>
          </w:rPr>
          <w:t>8.5.1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_Toc430459395 \h </w:instrText>
        </w:r>
        <w:r>
          <w:rPr>
            <w:webHidden/>
          </w:rPr>
        </w:r>
        <w:r>
          <w:rPr>
            <w:webHidden/>
          </w:rPr>
          <w:fldChar w:fldCharType="separate"/>
        </w:r>
        <w:r w:rsidR="00F0297B">
          <w:rPr>
            <w:webHidden/>
          </w:rPr>
          <w:t>73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396" w:history="1">
        <w:r w:rsidR="00F0297B" w:rsidRPr="00B15824">
          <w:rPr>
            <w:rStyle w:val="ab"/>
          </w:rPr>
          <w:t>8.5.2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Location Request</w:t>
        </w:r>
        <w:r w:rsidR="00F0297B">
          <w:rPr>
            <w:webHidden/>
          </w:rPr>
          <w:tab/>
        </w:r>
        <w:r>
          <w:rPr>
            <w:webHidden/>
          </w:rPr>
          <w:fldChar w:fldCharType="begin"/>
        </w:r>
        <w:r w:rsidR="00F0297B">
          <w:rPr>
            <w:webHidden/>
          </w:rPr>
          <w:instrText xml:space="preserve"> PAGEREF _Toc430459396 \h </w:instrText>
        </w:r>
        <w:r>
          <w:rPr>
            <w:webHidden/>
          </w:rPr>
        </w:r>
        <w:r>
          <w:rPr>
            <w:webHidden/>
          </w:rPr>
          <w:fldChar w:fldCharType="separate"/>
        </w:r>
        <w:r w:rsidR="00F0297B">
          <w:rPr>
            <w:webHidden/>
          </w:rPr>
          <w:t>74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97" w:history="1">
        <w:r w:rsidR="00F0297B" w:rsidRPr="00B15824">
          <w:rPr>
            <w:rStyle w:val="ab"/>
          </w:rPr>
          <w:t>8.6</w:t>
        </w:r>
        <w:r w:rsidR="00F0297B">
          <w:rPr>
            <w:rFonts w:asciiTheme="minorHAnsi" w:eastAsiaTheme="minorEastAsia" w:hAnsiTheme="minorHAnsi" w:cstheme="minorBidi"/>
            <w:kern w:val="2"/>
            <w:sz w:val="21"/>
            <w:szCs w:val="22"/>
            <w:lang w:val="en-US" w:eastAsia="zh-CN"/>
          </w:rPr>
          <w:tab/>
        </w:r>
        <w:r w:rsidR="00F0297B" w:rsidRPr="00B15824">
          <w:rPr>
            <w:rStyle w:val="ab"/>
          </w:rPr>
          <w:t>Connection Request</w:t>
        </w:r>
        <w:r w:rsidR="00F0297B">
          <w:rPr>
            <w:webHidden/>
          </w:rPr>
          <w:tab/>
        </w:r>
        <w:r>
          <w:rPr>
            <w:webHidden/>
          </w:rPr>
          <w:fldChar w:fldCharType="begin"/>
        </w:r>
        <w:r w:rsidR="00F0297B">
          <w:rPr>
            <w:webHidden/>
          </w:rPr>
          <w:instrText xml:space="preserve"> PAGEREF _Toc430459397 \h </w:instrText>
        </w:r>
        <w:r>
          <w:rPr>
            <w:webHidden/>
          </w:rPr>
        </w:r>
        <w:r>
          <w:rPr>
            <w:webHidden/>
          </w:rPr>
          <w:fldChar w:fldCharType="separate"/>
        </w:r>
        <w:r w:rsidR="00F0297B">
          <w:rPr>
            <w:webHidden/>
          </w:rPr>
          <w:t>75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398" w:history="1">
        <w:r w:rsidR="00F0297B" w:rsidRPr="00B15824">
          <w:rPr>
            <w:rStyle w:val="ab"/>
          </w:rPr>
          <w:t>8.7</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_Toc430459398 \h </w:instrText>
        </w:r>
        <w:r>
          <w:rPr>
            <w:webHidden/>
          </w:rPr>
        </w:r>
        <w:r>
          <w:rPr>
            <w:webHidden/>
          </w:rPr>
          <w:fldChar w:fldCharType="separate"/>
        </w:r>
        <w:r w:rsidR="00F0297B">
          <w:rPr>
            <w:webHidden/>
          </w:rPr>
          <w:t>75</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399" w:history="1">
        <w:r w:rsidR="00F0297B" w:rsidRPr="00B15824">
          <w:rPr>
            <w:rStyle w:val="ab"/>
          </w:rPr>
          <w:t>9</w:t>
        </w:r>
        <w:r w:rsidR="00F0297B">
          <w:rPr>
            <w:rFonts w:asciiTheme="minorHAnsi" w:eastAsiaTheme="minorEastAsia" w:hAnsiTheme="minorHAnsi" w:cstheme="minorBidi"/>
            <w:kern w:val="2"/>
            <w:sz w:val="21"/>
            <w:szCs w:val="22"/>
            <w:lang w:val="en-US" w:eastAsia="zh-CN"/>
          </w:rPr>
          <w:tab/>
        </w:r>
        <w:r w:rsidR="00F0297B" w:rsidRPr="00B15824">
          <w:rPr>
            <w:rStyle w:val="ab"/>
          </w:rPr>
          <w:t>Resource Management</w:t>
        </w:r>
        <w:r w:rsidR="00F0297B">
          <w:rPr>
            <w:webHidden/>
          </w:rPr>
          <w:tab/>
        </w:r>
        <w:r>
          <w:rPr>
            <w:webHidden/>
          </w:rPr>
          <w:fldChar w:fldCharType="begin"/>
        </w:r>
        <w:r w:rsidR="00F0297B">
          <w:rPr>
            <w:webHidden/>
          </w:rPr>
          <w:instrText xml:space="preserve"> PAGEREF _Toc430459399 \h </w:instrText>
        </w:r>
        <w:r>
          <w:rPr>
            <w:webHidden/>
          </w:rPr>
        </w:r>
        <w:r>
          <w:rPr>
            <w:webHidden/>
          </w:rPr>
          <w:fldChar w:fldCharType="separate"/>
        </w:r>
        <w:r w:rsidR="00F0297B">
          <w:rPr>
            <w:webHidden/>
          </w:rPr>
          <w:t>75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00" w:history="1">
        <w:r w:rsidR="00F0297B" w:rsidRPr="00B15824">
          <w:rPr>
            <w:rStyle w:val="ab"/>
          </w:rPr>
          <w:t>9.0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_Toc430459400 \h </w:instrText>
        </w:r>
        <w:r>
          <w:rPr>
            <w:webHidden/>
          </w:rPr>
        </w:r>
        <w:r>
          <w:rPr>
            <w:webHidden/>
          </w:rPr>
          <w:fldChar w:fldCharType="separate"/>
        </w:r>
        <w:r w:rsidR="00F0297B">
          <w:rPr>
            <w:webHidden/>
          </w:rPr>
          <w:t>75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01" w:history="1">
        <w:r w:rsidR="00F0297B" w:rsidRPr="00B15824">
          <w:rPr>
            <w:rStyle w:val="ab"/>
          </w:rPr>
          <w:t>9.1</w:t>
        </w:r>
        <w:r w:rsidR="00F0297B">
          <w:rPr>
            <w:rFonts w:asciiTheme="minorHAnsi" w:eastAsiaTheme="minorEastAsia" w:hAnsiTheme="minorHAnsi" w:cstheme="minorBidi"/>
            <w:kern w:val="2"/>
            <w:sz w:val="21"/>
            <w:szCs w:val="22"/>
            <w:lang w:val="en-US" w:eastAsia="zh-CN"/>
          </w:rPr>
          <w:tab/>
        </w:r>
        <w:r w:rsidR="00F0297B" w:rsidRPr="00B15824">
          <w:rPr>
            <w:rStyle w:val="ab"/>
          </w:rPr>
          <w:t>General Principles</w:t>
        </w:r>
        <w:r w:rsidR="00F0297B">
          <w:rPr>
            <w:webHidden/>
          </w:rPr>
          <w:tab/>
        </w:r>
        <w:r>
          <w:rPr>
            <w:webHidden/>
          </w:rPr>
          <w:fldChar w:fldCharType="begin"/>
        </w:r>
        <w:r w:rsidR="00F0297B">
          <w:rPr>
            <w:webHidden/>
          </w:rPr>
          <w:instrText xml:space="preserve"> PAGEREF _Toc430459401 \h </w:instrText>
        </w:r>
        <w:r>
          <w:rPr>
            <w:webHidden/>
          </w:rPr>
        </w:r>
        <w:r>
          <w:rPr>
            <w:webHidden/>
          </w:rPr>
          <w:fldChar w:fldCharType="separate"/>
        </w:r>
        <w:r w:rsidR="00F0297B">
          <w:rPr>
            <w:webHidden/>
          </w:rPr>
          <w:t>75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02" w:history="1">
        <w:r w:rsidR="00F0297B" w:rsidRPr="00B15824">
          <w:rPr>
            <w:rStyle w:val="ab"/>
          </w:rPr>
          <w:t>9.2</w:t>
        </w:r>
        <w:r w:rsidR="00F0297B">
          <w:rPr>
            <w:rFonts w:asciiTheme="minorHAnsi" w:eastAsiaTheme="minorEastAsia" w:hAnsiTheme="minorHAnsi" w:cstheme="minorBidi"/>
            <w:kern w:val="2"/>
            <w:sz w:val="21"/>
            <w:szCs w:val="22"/>
            <w:lang w:val="en-US" w:eastAsia="zh-CN"/>
          </w:rPr>
          <w:tab/>
        </w:r>
        <w:r w:rsidR="00F0297B" w:rsidRPr="00B15824">
          <w:rPr>
            <w:rStyle w:val="ab"/>
          </w:rPr>
          <w:t>Resources</w:t>
        </w:r>
        <w:r w:rsidR="00F0297B">
          <w:rPr>
            <w:webHidden/>
          </w:rPr>
          <w:tab/>
        </w:r>
        <w:r>
          <w:rPr>
            <w:webHidden/>
          </w:rPr>
          <w:fldChar w:fldCharType="begin"/>
        </w:r>
        <w:r w:rsidR="00F0297B">
          <w:rPr>
            <w:webHidden/>
          </w:rPr>
          <w:instrText xml:space="preserve"> PAGEREF _Toc430459402 \h </w:instrText>
        </w:r>
        <w:r>
          <w:rPr>
            <w:webHidden/>
          </w:rPr>
        </w:r>
        <w:r>
          <w:rPr>
            <w:webHidden/>
          </w:rPr>
          <w:fldChar w:fldCharType="separate"/>
        </w:r>
        <w:r w:rsidR="00F0297B">
          <w:rPr>
            <w:webHidden/>
          </w:rPr>
          <w:t>76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03" w:history="1">
        <w:r w:rsidR="00F0297B" w:rsidRPr="00B15824">
          <w:rPr>
            <w:rStyle w:val="ab"/>
          </w:rPr>
          <w:t>9.2.0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_Toc430459403 \h </w:instrText>
        </w:r>
        <w:r>
          <w:rPr>
            <w:webHidden/>
          </w:rPr>
        </w:r>
        <w:r>
          <w:rPr>
            <w:webHidden/>
          </w:rPr>
          <w:fldChar w:fldCharType="separate"/>
        </w:r>
        <w:r w:rsidR="00F0297B">
          <w:rPr>
            <w:webHidden/>
          </w:rPr>
          <w:t>76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04" w:history="1">
        <w:r w:rsidR="00F0297B" w:rsidRPr="00B15824">
          <w:rPr>
            <w:rStyle w:val="ab"/>
          </w:rPr>
          <w:t>9.2.1</w:t>
        </w:r>
        <w:r w:rsidR="00F0297B">
          <w:rPr>
            <w:rFonts w:asciiTheme="minorHAnsi" w:eastAsiaTheme="minorEastAsia" w:hAnsiTheme="minorHAnsi" w:cstheme="minorBidi"/>
            <w:kern w:val="2"/>
            <w:sz w:val="21"/>
            <w:szCs w:val="22"/>
            <w:lang w:val="en-US" w:eastAsia="zh-CN"/>
          </w:rPr>
          <w:tab/>
        </w:r>
        <w:r w:rsidR="00F0297B" w:rsidRPr="00B15824">
          <w:rPr>
            <w:rStyle w:val="ab"/>
          </w:rPr>
          <w:t>Normal Resources</w:t>
        </w:r>
        <w:r w:rsidR="00F0297B">
          <w:rPr>
            <w:webHidden/>
          </w:rPr>
          <w:tab/>
        </w:r>
        <w:r>
          <w:rPr>
            <w:webHidden/>
          </w:rPr>
          <w:fldChar w:fldCharType="begin"/>
        </w:r>
        <w:r w:rsidR="00F0297B">
          <w:rPr>
            <w:webHidden/>
          </w:rPr>
          <w:instrText xml:space="preserve"> PAGEREF _Toc430459404 \h </w:instrText>
        </w:r>
        <w:r>
          <w:rPr>
            <w:webHidden/>
          </w:rPr>
        </w:r>
        <w:r>
          <w:rPr>
            <w:webHidden/>
          </w:rPr>
          <w:fldChar w:fldCharType="separate"/>
        </w:r>
        <w:r w:rsidR="00F0297B">
          <w:rPr>
            <w:webHidden/>
          </w:rPr>
          <w:t>76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05" w:history="1">
        <w:r w:rsidR="00F0297B" w:rsidRPr="00B15824">
          <w:rPr>
            <w:rStyle w:val="ab"/>
          </w:rPr>
          <w:t>9.2.2</w:t>
        </w:r>
        <w:r w:rsidR="00F0297B">
          <w:rPr>
            <w:rFonts w:asciiTheme="minorHAnsi" w:eastAsiaTheme="minorEastAsia" w:hAnsiTheme="minorHAnsi" w:cstheme="minorBidi"/>
            <w:kern w:val="2"/>
            <w:sz w:val="21"/>
            <w:szCs w:val="22"/>
            <w:lang w:val="en-US" w:eastAsia="zh-CN"/>
          </w:rPr>
          <w:tab/>
        </w:r>
        <w:r w:rsidR="00F0297B" w:rsidRPr="00B15824">
          <w:rPr>
            <w:rStyle w:val="ab"/>
          </w:rPr>
          <w:t>Virtual Resources and Attributes</w:t>
        </w:r>
        <w:r w:rsidR="00F0297B">
          <w:rPr>
            <w:webHidden/>
          </w:rPr>
          <w:tab/>
        </w:r>
        <w:r>
          <w:rPr>
            <w:webHidden/>
          </w:rPr>
          <w:fldChar w:fldCharType="begin"/>
        </w:r>
        <w:r w:rsidR="00F0297B">
          <w:rPr>
            <w:webHidden/>
          </w:rPr>
          <w:instrText xml:space="preserve"> PAGEREF _Toc430459405 \h </w:instrText>
        </w:r>
        <w:r>
          <w:rPr>
            <w:webHidden/>
          </w:rPr>
        </w:r>
        <w:r>
          <w:rPr>
            <w:webHidden/>
          </w:rPr>
          <w:fldChar w:fldCharType="separate"/>
        </w:r>
        <w:r w:rsidR="00F0297B">
          <w:rPr>
            <w:webHidden/>
          </w:rPr>
          <w:t>76</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06" w:history="1">
        <w:r w:rsidR="00F0297B" w:rsidRPr="00B15824">
          <w:rPr>
            <w:rStyle w:val="ab"/>
          </w:rPr>
          <w:t>9.3</w:t>
        </w:r>
        <w:r w:rsidR="00F0297B">
          <w:rPr>
            <w:rFonts w:asciiTheme="minorHAnsi" w:eastAsiaTheme="minorEastAsia" w:hAnsiTheme="minorHAnsi" w:cstheme="minorBidi"/>
            <w:kern w:val="2"/>
            <w:sz w:val="21"/>
            <w:szCs w:val="22"/>
            <w:lang w:val="en-US" w:eastAsia="zh-CN"/>
          </w:rPr>
          <w:tab/>
        </w:r>
        <w:r w:rsidR="00F0297B" w:rsidRPr="00B15824">
          <w:rPr>
            <w:rStyle w:val="ab"/>
          </w:rPr>
          <w:t>Resource Addressing</w:t>
        </w:r>
        <w:r w:rsidR="00F0297B">
          <w:rPr>
            <w:webHidden/>
          </w:rPr>
          <w:tab/>
        </w:r>
        <w:r>
          <w:rPr>
            <w:webHidden/>
          </w:rPr>
          <w:fldChar w:fldCharType="begin"/>
        </w:r>
        <w:r w:rsidR="00F0297B">
          <w:rPr>
            <w:webHidden/>
          </w:rPr>
          <w:instrText xml:space="preserve"> PAGEREF _Toc430459406 \h </w:instrText>
        </w:r>
        <w:r>
          <w:rPr>
            <w:webHidden/>
          </w:rPr>
        </w:r>
        <w:r>
          <w:rPr>
            <w:webHidden/>
          </w:rPr>
          <w:fldChar w:fldCharType="separate"/>
        </w:r>
        <w:r w:rsidR="00F0297B">
          <w:rPr>
            <w:webHidden/>
          </w:rPr>
          <w:t>76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07" w:history="1">
        <w:r w:rsidR="00F0297B" w:rsidRPr="00B15824">
          <w:rPr>
            <w:rStyle w:val="ab"/>
          </w:rPr>
          <w:t>9.3.1</w:t>
        </w:r>
        <w:r w:rsidR="00F0297B">
          <w:rPr>
            <w:rFonts w:asciiTheme="minorHAnsi" w:eastAsiaTheme="minorEastAsia" w:hAnsiTheme="minorHAnsi" w:cstheme="minorBidi"/>
            <w:kern w:val="2"/>
            <w:sz w:val="21"/>
            <w:szCs w:val="22"/>
            <w:lang w:val="en-US" w:eastAsia="zh-CN"/>
          </w:rPr>
          <w:tab/>
        </w:r>
        <w:r w:rsidR="00F0297B" w:rsidRPr="00B15824">
          <w:rPr>
            <w:rStyle w:val="ab"/>
          </w:rPr>
          <w:t>Generic Principles</w:t>
        </w:r>
        <w:r w:rsidR="00F0297B">
          <w:rPr>
            <w:webHidden/>
          </w:rPr>
          <w:tab/>
        </w:r>
        <w:r>
          <w:rPr>
            <w:webHidden/>
          </w:rPr>
          <w:fldChar w:fldCharType="begin"/>
        </w:r>
        <w:r w:rsidR="00F0297B">
          <w:rPr>
            <w:webHidden/>
          </w:rPr>
          <w:instrText xml:space="preserve"> PAGEREF _Toc430459407 \h </w:instrText>
        </w:r>
        <w:r>
          <w:rPr>
            <w:webHidden/>
          </w:rPr>
        </w:r>
        <w:r>
          <w:rPr>
            <w:webHidden/>
          </w:rPr>
          <w:fldChar w:fldCharType="separate"/>
        </w:r>
        <w:r w:rsidR="00F0297B">
          <w:rPr>
            <w:webHidden/>
          </w:rPr>
          <w:t>76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08" w:history="1">
        <w:r w:rsidR="00F0297B" w:rsidRPr="00B15824">
          <w:rPr>
            <w:rStyle w:val="ab"/>
          </w:rPr>
          <w:t>9.3.2</w:t>
        </w:r>
        <w:r w:rsidR="00F0297B">
          <w:rPr>
            <w:rFonts w:asciiTheme="minorHAnsi" w:eastAsiaTheme="minorEastAsia" w:hAnsiTheme="minorHAnsi" w:cstheme="minorBidi"/>
            <w:kern w:val="2"/>
            <w:sz w:val="21"/>
            <w:szCs w:val="22"/>
            <w:lang w:val="en-US" w:eastAsia="zh-CN"/>
          </w:rPr>
          <w:tab/>
        </w:r>
        <w:r w:rsidR="00F0297B" w:rsidRPr="00B15824">
          <w:rPr>
            <w:rStyle w:val="ab"/>
          </w:rPr>
          <w:t>Addressing an Application Entity</w:t>
        </w:r>
        <w:r w:rsidR="00F0297B">
          <w:rPr>
            <w:webHidden/>
          </w:rPr>
          <w:tab/>
        </w:r>
        <w:r>
          <w:rPr>
            <w:webHidden/>
          </w:rPr>
          <w:fldChar w:fldCharType="begin"/>
        </w:r>
        <w:r w:rsidR="00F0297B">
          <w:rPr>
            <w:webHidden/>
          </w:rPr>
          <w:instrText xml:space="preserve"> PAGEREF _Toc430459408 \h </w:instrText>
        </w:r>
        <w:r>
          <w:rPr>
            <w:webHidden/>
          </w:rPr>
        </w:r>
        <w:r>
          <w:rPr>
            <w:webHidden/>
          </w:rPr>
          <w:fldChar w:fldCharType="separate"/>
        </w:r>
        <w:r w:rsidR="00F0297B">
          <w:rPr>
            <w:webHidden/>
          </w:rPr>
          <w:t>77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09" w:history="1">
        <w:r w:rsidR="00F0297B" w:rsidRPr="00B15824">
          <w:rPr>
            <w:rStyle w:val="ab"/>
          </w:rPr>
          <w:t>9.3.2.1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Addressing</w:t>
        </w:r>
        <w:r w:rsidR="00F0297B">
          <w:rPr>
            <w:webHidden/>
          </w:rPr>
          <w:tab/>
        </w:r>
        <w:r>
          <w:rPr>
            <w:webHidden/>
          </w:rPr>
          <w:fldChar w:fldCharType="begin"/>
        </w:r>
        <w:r w:rsidR="00F0297B">
          <w:rPr>
            <w:webHidden/>
          </w:rPr>
          <w:instrText xml:space="preserve"> PAGEREF _Toc430459409 \h </w:instrText>
        </w:r>
        <w:r>
          <w:rPr>
            <w:webHidden/>
          </w:rPr>
        </w:r>
        <w:r>
          <w:rPr>
            <w:webHidden/>
          </w:rPr>
          <w:fldChar w:fldCharType="separate"/>
        </w:r>
        <w:r w:rsidR="00F0297B">
          <w:rPr>
            <w:webHidden/>
          </w:rPr>
          <w:t>77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10" w:history="1">
        <w:r w:rsidR="00F0297B" w:rsidRPr="00B15824">
          <w:rPr>
            <w:rStyle w:val="ab"/>
          </w:rPr>
          <w:t>9.3.2.2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Reachability</w:t>
        </w:r>
        <w:r w:rsidR="00F0297B">
          <w:rPr>
            <w:webHidden/>
          </w:rPr>
          <w:tab/>
        </w:r>
        <w:r>
          <w:rPr>
            <w:webHidden/>
          </w:rPr>
          <w:fldChar w:fldCharType="begin"/>
        </w:r>
        <w:r w:rsidR="00F0297B">
          <w:rPr>
            <w:webHidden/>
          </w:rPr>
          <w:instrText xml:space="preserve"> PAGEREF _Toc430459410 \h </w:instrText>
        </w:r>
        <w:r>
          <w:rPr>
            <w:webHidden/>
          </w:rPr>
        </w:r>
        <w:r>
          <w:rPr>
            <w:webHidden/>
          </w:rPr>
          <w:fldChar w:fldCharType="separate"/>
        </w:r>
        <w:r w:rsidR="00F0297B">
          <w:rPr>
            <w:webHidden/>
          </w:rPr>
          <w:t>77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11" w:history="1">
        <w:r w:rsidR="00F0297B" w:rsidRPr="00B15824">
          <w:rPr>
            <w:rStyle w:val="ab"/>
          </w:rPr>
          <w:t>9.3.2.2.1</w:t>
        </w:r>
        <w:r w:rsidR="00F0297B">
          <w:rPr>
            <w:rFonts w:asciiTheme="minorHAnsi" w:eastAsiaTheme="minorEastAsia" w:hAnsiTheme="minorHAnsi" w:cstheme="minorBidi"/>
            <w:kern w:val="2"/>
            <w:sz w:val="21"/>
            <w:szCs w:val="22"/>
            <w:lang w:val="en-US" w:eastAsia="zh-CN"/>
          </w:rPr>
          <w:tab/>
        </w:r>
        <w:r w:rsidR="00F0297B" w:rsidRPr="00B15824">
          <w:rPr>
            <w:rStyle w:val="ab"/>
          </w:rPr>
          <w:t>CSE Point of Access (CSE-PoA)</w:t>
        </w:r>
        <w:r w:rsidR="00F0297B">
          <w:rPr>
            <w:webHidden/>
          </w:rPr>
          <w:tab/>
        </w:r>
        <w:r>
          <w:rPr>
            <w:webHidden/>
          </w:rPr>
          <w:fldChar w:fldCharType="begin"/>
        </w:r>
        <w:r w:rsidR="00F0297B">
          <w:rPr>
            <w:webHidden/>
          </w:rPr>
          <w:instrText xml:space="preserve"> PAGEREF _Toc430459411 \h </w:instrText>
        </w:r>
        <w:r>
          <w:rPr>
            <w:webHidden/>
          </w:rPr>
        </w:r>
        <w:r>
          <w:rPr>
            <w:webHidden/>
          </w:rPr>
          <w:fldChar w:fldCharType="separate"/>
        </w:r>
        <w:r w:rsidR="00F0297B">
          <w:rPr>
            <w:webHidden/>
          </w:rPr>
          <w:t>77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12" w:history="1">
        <w:r w:rsidR="00F0297B" w:rsidRPr="00B15824">
          <w:rPr>
            <w:rStyle w:val="ab"/>
          </w:rPr>
          <w:t>9.3.2.2.2</w:t>
        </w:r>
        <w:r w:rsidR="00F0297B">
          <w:rPr>
            <w:rFonts w:asciiTheme="minorHAnsi" w:eastAsiaTheme="minorEastAsia" w:hAnsiTheme="minorHAnsi" w:cstheme="minorBidi"/>
            <w:kern w:val="2"/>
            <w:sz w:val="21"/>
            <w:szCs w:val="22"/>
            <w:lang w:val="en-US" w:eastAsia="zh-CN"/>
          </w:rPr>
          <w:tab/>
        </w:r>
        <w:r w:rsidR="00F0297B" w:rsidRPr="00B15824">
          <w:rPr>
            <w:rStyle w:val="ab"/>
          </w:rPr>
          <w:t>Locating Application Entities</w:t>
        </w:r>
        <w:r w:rsidR="00F0297B">
          <w:rPr>
            <w:webHidden/>
          </w:rPr>
          <w:tab/>
        </w:r>
        <w:r>
          <w:rPr>
            <w:webHidden/>
          </w:rPr>
          <w:fldChar w:fldCharType="begin"/>
        </w:r>
        <w:r w:rsidR="00F0297B">
          <w:rPr>
            <w:webHidden/>
          </w:rPr>
          <w:instrText xml:space="preserve"> PAGEREF _Toc430459412 \h </w:instrText>
        </w:r>
        <w:r>
          <w:rPr>
            <w:webHidden/>
          </w:rPr>
        </w:r>
        <w:r>
          <w:rPr>
            <w:webHidden/>
          </w:rPr>
          <w:fldChar w:fldCharType="separate"/>
        </w:r>
        <w:r w:rsidR="00F0297B">
          <w:rPr>
            <w:webHidden/>
          </w:rPr>
          <w:t>78</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13" w:history="1">
        <w:r w:rsidR="00F0297B" w:rsidRPr="00B15824">
          <w:rPr>
            <w:rStyle w:val="ab"/>
          </w:rPr>
          <w:t>9.3.2.2.3</w:t>
        </w:r>
        <w:r w:rsidR="00F0297B">
          <w:rPr>
            <w:rFonts w:asciiTheme="minorHAnsi" w:eastAsiaTheme="minorEastAsia" w:hAnsiTheme="minorHAnsi" w:cstheme="minorBidi"/>
            <w:kern w:val="2"/>
            <w:sz w:val="21"/>
            <w:szCs w:val="22"/>
            <w:lang w:val="en-US" w:eastAsia="zh-CN"/>
          </w:rPr>
          <w:tab/>
        </w:r>
        <w:r w:rsidR="00F0297B" w:rsidRPr="00B15824">
          <w:rPr>
            <w:rStyle w:val="ab"/>
          </w:rPr>
          <w:t>Usage of CSE-PoA by the M2M System</w:t>
        </w:r>
        <w:r w:rsidR="00F0297B">
          <w:rPr>
            <w:webHidden/>
          </w:rPr>
          <w:tab/>
        </w:r>
        <w:r>
          <w:rPr>
            <w:webHidden/>
          </w:rPr>
          <w:fldChar w:fldCharType="begin"/>
        </w:r>
        <w:r w:rsidR="00F0297B">
          <w:rPr>
            <w:webHidden/>
          </w:rPr>
          <w:instrText xml:space="preserve"> PAGEREF _Toc430459413 \h </w:instrText>
        </w:r>
        <w:r>
          <w:rPr>
            <w:webHidden/>
          </w:rPr>
        </w:r>
        <w:r>
          <w:rPr>
            <w:webHidden/>
          </w:rPr>
          <w:fldChar w:fldCharType="separate"/>
        </w:r>
        <w:r w:rsidR="00F0297B">
          <w:rPr>
            <w:webHidden/>
          </w:rPr>
          <w:t>78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14" w:history="1">
        <w:r w:rsidR="00F0297B" w:rsidRPr="00B15824">
          <w:rPr>
            <w:rStyle w:val="ab"/>
          </w:rPr>
          <w:t>9.3.2.3</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Re-targeting</w:t>
        </w:r>
        <w:r w:rsidR="00F0297B">
          <w:rPr>
            <w:webHidden/>
          </w:rPr>
          <w:tab/>
        </w:r>
        <w:r>
          <w:rPr>
            <w:webHidden/>
          </w:rPr>
          <w:fldChar w:fldCharType="begin"/>
        </w:r>
        <w:r w:rsidR="00F0297B">
          <w:rPr>
            <w:webHidden/>
          </w:rPr>
          <w:instrText xml:space="preserve"> PAGEREF _Toc430459414 \h </w:instrText>
        </w:r>
        <w:r>
          <w:rPr>
            <w:webHidden/>
          </w:rPr>
        </w:r>
        <w:r>
          <w:rPr>
            <w:webHidden/>
          </w:rPr>
          <w:fldChar w:fldCharType="separate"/>
        </w:r>
        <w:r w:rsidR="00F0297B">
          <w:rPr>
            <w:webHidden/>
          </w:rPr>
          <w:t>80</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15" w:history="1">
        <w:r w:rsidR="00F0297B" w:rsidRPr="00B15824">
          <w:rPr>
            <w:rStyle w:val="ab"/>
          </w:rPr>
          <w:t>9.3.2.3.1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Point of Access (AE-PoA)</w:t>
        </w:r>
        <w:r w:rsidR="00F0297B">
          <w:rPr>
            <w:webHidden/>
          </w:rPr>
          <w:tab/>
        </w:r>
        <w:r>
          <w:rPr>
            <w:webHidden/>
          </w:rPr>
          <w:fldChar w:fldCharType="begin"/>
        </w:r>
        <w:r w:rsidR="00F0297B">
          <w:rPr>
            <w:webHidden/>
          </w:rPr>
          <w:instrText xml:space="preserve"> PAGEREF _Toc430459415 \h </w:instrText>
        </w:r>
        <w:r>
          <w:rPr>
            <w:webHidden/>
          </w:rPr>
        </w:r>
        <w:r>
          <w:rPr>
            <w:webHidden/>
          </w:rPr>
          <w:fldChar w:fldCharType="separate"/>
        </w:r>
        <w:r w:rsidR="00F0297B">
          <w:rPr>
            <w:webHidden/>
          </w:rPr>
          <w:t>80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16" w:history="1">
        <w:r w:rsidR="00F0297B" w:rsidRPr="00B15824">
          <w:rPr>
            <w:rStyle w:val="ab"/>
          </w:rPr>
          <w:t>9.4</w:t>
        </w:r>
        <w:r w:rsidR="00F0297B">
          <w:rPr>
            <w:rFonts w:asciiTheme="minorHAnsi" w:eastAsiaTheme="minorEastAsia" w:hAnsiTheme="minorHAnsi" w:cstheme="minorBidi"/>
            <w:kern w:val="2"/>
            <w:sz w:val="21"/>
            <w:szCs w:val="22"/>
            <w:lang w:val="en-US" w:eastAsia="zh-CN"/>
          </w:rPr>
          <w:tab/>
        </w:r>
        <w:r w:rsidR="00F0297B" w:rsidRPr="00B15824">
          <w:rPr>
            <w:rStyle w:val="ab"/>
          </w:rPr>
          <w:t>Resource Structure</w:t>
        </w:r>
        <w:r w:rsidR="00F0297B">
          <w:rPr>
            <w:webHidden/>
          </w:rPr>
          <w:tab/>
        </w:r>
        <w:r>
          <w:rPr>
            <w:webHidden/>
          </w:rPr>
          <w:fldChar w:fldCharType="begin"/>
        </w:r>
        <w:r w:rsidR="00F0297B">
          <w:rPr>
            <w:webHidden/>
          </w:rPr>
          <w:instrText xml:space="preserve"> PAGEREF _Toc430459416 \h </w:instrText>
        </w:r>
        <w:r>
          <w:rPr>
            <w:webHidden/>
          </w:rPr>
        </w:r>
        <w:r>
          <w:rPr>
            <w:webHidden/>
          </w:rPr>
          <w:fldChar w:fldCharType="separate"/>
        </w:r>
        <w:r w:rsidR="00F0297B">
          <w:rPr>
            <w:webHidden/>
          </w:rPr>
          <w:t>80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17" w:history="1">
        <w:r w:rsidR="00F0297B" w:rsidRPr="00B15824">
          <w:rPr>
            <w:rStyle w:val="ab"/>
          </w:rPr>
          <w:t>9.4.1</w:t>
        </w:r>
        <w:r w:rsidR="00F0297B">
          <w:rPr>
            <w:rFonts w:asciiTheme="minorHAnsi" w:eastAsiaTheme="minorEastAsia" w:hAnsiTheme="minorHAnsi" w:cstheme="minorBidi"/>
            <w:kern w:val="2"/>
            <w:sz w:val="21"/>
            <w:szCs w:val="22"/>
            <w:lang w:val="en-US" w:eastAsia="zh-CN"/>
          </w:rPr>
          <w:tab/>
        </w:r>
        <w:r w:rsidR="00F0297B" w:rsidRPr="00B15824">
          <w:rPr>
            <w:rStyle w:val="ab"/>
          </w:rPr>
          <w:t>Relationships between Resources</w:t>
        </w:r>
        <w:r w:rsidR="00F0297B">
          <w:rPr>
            <w:webHidden/>
          </w:rPr>
          <w:tab/>
        </w:r>
        <w:r>
          <w:rPr>
            <w:webHidden/>
          </w:rPr>
          <w:fldChar w:fldCharType="begin"/>
        </w:r>
        <w:r w:rsidR="00F0297B">
          <w:rPr>
            <w:webHidden/>
          </w:rPr>
          <w:instrText xml:space="preserve"> PAGEREF _Toc430459417 \h </w:instrText>
        </w:r>
        <w:r>
          <w:rPr>
            <w:webHidden/>
          </w:rPr>
        </w:r>
        <w:r>
          <w:rPr>
            <w:webHidden/>
          </w:rPr>
          <w:fldChar w:fldCharType="separate"/>
        </w:r>
        <w:r w:rsidR="00F0297B">
          <w:rPr>
            <w:webHidden/>
          </w:rPr>
          <w:t>80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18" w:history="1">
        <w:r w:rsidR="00F0297B" w:rsidRPr="00B15824">
          <w:rPr>
            <w:rStyle w:val="ab"/>
          </w:rPr>
          <w:t>9.4.2</w:t>
        </w:r>
        <w:r w:rsidR="00F0297B">
          <w:rPr>
            <w:rFonts w:asciiTheme="minorHAnsi" w:eastAsiaTheme="minorEastAsia" w:hAnsiTheme="minorHAnsi" w:cstheme="minorBidi"/>
            <w:kern w:val="2"/>
            <w:sz w:val="21"/>
            <w:szCs w:val="22"/>
            <w:lang w:val="en-US" w:eastAsia="zh-CN"/>
          </w:rPr>
          <w:tab/>
        </w:r>
        <w:r w:rsidR="00F0297B" w:rsidRPr="00B15824">
          <w:rPr>
            <w:rStyle w:val="ab"/>
          </w:rPr>
          <w:t>Link Relations</w:t>
        </w:r>
        <w:r w:rsidR="00F0297B">
          <w:rPr>
            <w:webHidden/>
          </w:rPr>
          <w:tab/>
        </w:r>
        <w:r>
          <w:rPr>
            <w:webHidden/>
          </w:rPr>
          <w:fldChar w:fldCharType="begin"/>
        </w:r>
        <w:r w:rsidR="00F0297B">
          <w:rPr>
            <w:webHidden/>
          </w:rPr>
          <w:instrText xml:space="preserve"> PAGEREF _Toc430459418 \h </w:instrText>
        </w:r>
        <w:r>
          <w:rPr>
            <w:webHidden/>
          </w:rPr>
        </w:r>
        <w:r>
          <w:rPr>
            <w:webHidden/>
          </w:rPr>
          <w:fldChar w:fldCharType="separate"/>
        </w:r>
        <w:r w:rsidR="00F0297B">
          <w:rPr>
            <w:webHidden/>
          </w:rPr>
          <w:t>82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19" w:history="1">
        <w:r w:rsidR="00F0297B" w:rsidRPr="00B15824">
          <w:rPr>
            <w:rStyle w:val="ab"/>
          </w:rPr>
          <w:t>9.5</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Specification Conventions</w:t>
        </w:r>
        <w:r w:rsidR="00F0297B">
          <w:rPr>
            <w:webHidden/>
          </w:rPr>
          <w:tab/>
        </w:r>
        <w:r>
          <w:rPr>
            <w:webHidden/>
          </w:rPr>
          <w:fldChar w:fldCharType="begin"/>
        </w:r>
        <w:r w:rsidR="00F0297B">
          <w:rPr>
            <w:webHidden/>
          </w:rPr>
          <w:instrText xml:space="preserve"> PAGEREF _Toc430459419 \h </w:instrText>
        </w:r>
        <w:r>
          <w:rPr>
            <w:webHidden/>
          </w:rPr>
        </w:r>
        <w:r>
          <w:rPr>
            <w:webHidden/>
          </w:rPr>
          <w:fldChar w:fldCharType="separate"/>
        </w:r>
        <w:r w:rsidR="00F0297B">
          <w:rPr>
            <w:webHidden/>
          </w:rPr>
          <w:t>82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20" w:history="1">
        <w:r w:rsidR="00F0297B" w:rsidRPr="00B15824">
          <w:rPr>
            <w:rStyle w:val="ab"/>
          </w:rPr>
          <w:t>9.5.0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_Toc430459420 \h </w:instrText>
        </w:r>
        <w:r>
          <w:rPr>
            <w:webHidden/>
          </w:rPr>
        </w:r>
        <w:r>
          <w:rPr>
            <w:webHidden/>
          </w:rPr>
          <w:fldChar w:fldCharType="separate"/>
        </w:r>
        <w:r w:rsidR="00F0297B">
          <w:rPr>
            <w:webHidden/>
          </w:rPr>
          <w:t>82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21" w:history="1">
        <w:r w:rsidR="00F0297B" w:rsidRPr="00B15824">
          <w:rPr>
            <w:rStyle w:val="ab"/>
          </w:rPr>
          <w:t>9.5.1</w:t>
        </w:r>
        <w:r w:rsidR="00F0297B">
          <w:rPr>
            <w:rFonts w:asciiTheme="minorHAnsi" w:eastAsiaTheme="minorEastAsia" w:hAnsiTheme="minorHAnsi" w:cstheme="minorBidi"/>
            <w:kern w:val="2"/>
            <w:sz w:val="21"/>
            <w:szCs w:val="22"/>
            <w:lang w:val="en-US" w:eastAsia="zh-CN"/>
          </w:rPr>
          <w:tab/>
        </w:r>
        <w:r w:rsidR="00F0297B" w:rsidRPr="00B15824">
          <w:rPr>
            <w:rStyle w:val="ab"/>
          </w:rPr>
          <w:t>Handling of Unsupported Resources/Attributes/Sub-resources within the M2M System</w:t>
        </w:r>
        <w:r w:rsidR="00F0297B">
          <w:rPr>
            <w:webHidden/>
          </w:rPr>
          <w:tab/>
        </w:r>
        <w:r>
          <w:rPr>
            <w:webHidden/>
          </w:rPr>
          <w:fldChar w:fldCharType="begin"/>
        </w:r>
        <w:r w:rsidR="00F0297B">
          <w:rPr>
            <w:webHidden/>
          </w:rPr>
          <w:instrText xml:space="preserve"> PAGEREF _Toc430459421 \h </w:instrText>
        </w:r>
        <w:r>
          <w:rPr>
            <w:webHidden/>
          </w:rPr>
        </w:r>
        <w:r>
          <w:rPr>
            <w:webHidden/>
          </w:rPr>
          <w:fldChar w:fldCharType="separate"/>
        </w:r>
        <w:r w:rsidR="00F0297B">
          <w:rPr>
            <w:webHidden/>
          </w:rPr>
          <w:t>85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22" w:history="1">
        <w:r w:rsidR="00F0297B" w:rsidRPr="00B15824">
          <w:rPr>
            <w:rStyle w:val="ab"/>
          </w:rPr>
          <w:t>9.6</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w:t>
        </w:r>
        <w:r w:rsidR="00F0297B">
          <w:rPr>
            <w:webHidden/>
          </w:rPr>
          <w:tab/>
        </w:r>
        <w:r>
          <w:rPr>
            <w:webHidden/>
          </w:rPr>
          <w:fldChar w:fldCharType="begin"/>
        </w:r>
        <w:r w:rsidR="00F0297B">
          <w:rPr>
            <w:webHidden/>
          </w:rPr>
          <w:instrText xml:space="preserve"> PAGEREF _Toc430459422 \h </w:instrText>
        </w:r>
        <w:r>
          <w:rPr>
            <w:webHidden/>
          </w:rPr>
        </w:r>
        <w:r>
          <w:rPr>
            <w:webHidden/>
          </w:rPr>
          <w:fldChar w:fldCharType="separate"/>
        </w:r>
        <w:r w:rsidR="00F0297B">
          <w:rPr>
            <w:webHidden/>
          </w:rPr>
          <w:t>85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23" w:history="1">
        <w:r w:rsidR="00F0297B" w:rsidRPr="00B15824">
          <w:rPr>
            <w:rStyle w:val="ab"/>
          </w:rPr>
          <w:t>9.6.1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_Toc430459423 \h </w:instrText>
        </w:r>
        <w:r>
          <w:rPr>
            <w:webHidden/>
          </w:rPr>
        </w:r>
        <w:r>
          <w:rPr>
            <w:webHidden/>
          </w:rPr>
          <w:fldChar w:fldCharType="separate"/>
        </w:r>
        <w:r w:rsidR="00F0297B">
          <w:rPr>
            <w:webHidden/>
          </w:rPr>
          <w:t>85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2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Summary</w:t>
        </w:r>
        <w:r w:rsidR="00F0297B">
          <w:rPr>
            <w:webHidden/>
          </w:rPr>
          <w:tab/>
        </w:r>
        <w:r>
          <w:rPr>
            <w:webHidden/>
          </w:rPr>
          <w:fldChar w:fldCharType="begin"/>
        </w:r>
        <w:r w:rsidR="00F0297B">
          <w:rPr>
            <w:webHidden/>
          </w:rPr>
          <w:instrText xml:space="preserve"> PAGEREF _Toc430459424 \h </w:instrText>
        </w:r>
        <w:r>
          <w:rPr>
            <w:webHidden/>
          </w:rPr>
        </w:r>
        <w:r>
          <w:rPr>
            <w:webHidden/>
          </w:rPr>
          <w:fldChar w:fldCharType="separate"/>
        </w:r>
        <w:r w:rsidR="00F0297B">
          <w:rPr>
            <w:webHidden/>
          </w:rPr>
          <w:t>85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2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Specializations</w:t>
        </w:r>
        <w:r w:rsidR="00F0297B">
          <w:rPr>
            <w:webHidden/>
          </w:rPr>
          <w:tab/>
        </w:r>
        <w:r>
          <w:rPr>
            <w:webHidden/>
          </w:rPr>
          <w:fldChar w:fldCharType="begin"/>
        </w:r>
        <w:r w:rsidR="00F0297B">
          <w:rPr>
            <w:webHidden/>
          </w:rPr>
          <w:instrText xml:space="preserve"> PAGEREF _Toc430459425 \h </w:instrText>
        </w:r>
        <w:r>
          <w:rPr>
            <w:webHidden/>
          </w:rPr>
        </w:r>
        <w:r>
          <w:rPr>
            <w:webHidden/>
          </w:rPr>
          <w:fldChar w:fldCharType="separate"/>
        </w:r>
        <w:r w:rsidR="00F0297B">
          <w:rPr>
            <w:webHidden/>
          </w:rPr>
          <w:t>88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2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Commonly Used Attributes</w:t>
        </w:r>
        <w:r w:rsidR="00F0297B">
          <w:rPr>
            <w:webHidden/>
          </w:rPr>
          <w:tab/>
        </w:r>
        <w:r>
          <w:rPr>
            <w:webHidden/>
          </w:rPr>
          <w:fldChar w:fldCharType="begin"/>
        </w:r>
        <w:r w:rsidR="00F0297B">
          <w:rPr>
            <w:webHidden/>
          </w:rPr>
          <w:instrText xml:space="preserve"> PAGEREF _Toc430459426 \h </w:instrText>
        </w:r>
        <w:r>
          <w:rPr>
            <w:webHidden/>
          </w:rPr>
        </w:r>
        <w:r>
          <w:rPr>
            <w:webHidden/>
          </w:rPr>
          <w:fldChar w:fldCharType="separate"/>
        </w:r>
        <w:r w:rsidR="00F0297B">
          <w:rPr>
            <w:webHidden/>
          </w:rPr>
          <w:t>89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27" w:history="1">
        <w:r w:rsidR="00F0297B" w:rsidRPr="00B15824">
          <w:rPr>
            <w:rStyle w:val="ab"/>
          </w:rPr>
          <w:t>9.6.1.3.0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_Toc430459427 \h </w:instrText>
        </w:r>
        <w:r>
          <w:rPr>
            <w:webHidden/>
          </w:rPr>
        </w:r>
        <w:r>
          <w:rPr>
            <w:webHidden/>
          </w:rPr>
          <w:fldChar w:fldCharType="separate"/>
        </w:r>
        <w:r w:rsidR="00F0297B">
          <w:rPr>
            <w:webHidden/>
          </w:rPr>
          <w:t>89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28" w:history="1">
        <w:r w:rsidR="00F0297B" w:rsidRPr="00B15824">
          <w:rPr>
            <w:rStyle w:val="ab"/>
          </w:rPr>
          <w:t>9.6.1.3.1</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w:t>
        </w:r>
        <w:r w:rsidR="00F0297B">
          <w:rPr>
            <w:webHidden/>
          </w:rPr>
          <w:tab/>
        </w:r>
        <w:r>
          <w:rPr>
            <w:webHidden/>
          </w:rPr>
          <w:fldChar w:fldCharType="begin"/>
        </w:r>
        <w:r w:rsidR="00F0297B">
          <w:rPr>
            <w:webHidden/>
          </w:rPr>
          <w:instrText xml:space="preserve"> PAGEREF _Toc430459428 \h </w:instrText>
        </w:r>
        <w:r>
          <w:rPr>
            <w:webHidden/>
          </w:rPr>
        </w:r>
        <w:r>
          <w:rPr>
            <w:webHidden/>
          </w:rPr>
          <w:fldChar w:fldCharType="separate"/>
        </w:r>
        <w:r w:rsidR="00F0297B">
          <w:rPr>
            <w:webHidden/>
          </w:rPr>
          <w:t>90</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29" w:history="1">
        <w:r w:rsidR="00F0297B" w:rsidRPr="00B15824">
          <w:rPr>
            <w:rStyle w:val="ab"/>
          </w:rPr>
          <w:t>9.6.1.3.2</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w:t>
        </w:r>
        <w:r w:rsidR="00F0297B">
          <w:rPr>
            <w:webHidden/>
          </w:rPr>
          <w:tab/>
        </w:r>
        <w:r>
          <w:rPr>
            <w:webHidden/>
          </w:rPr>
          <w:fldChar w:fldCharType="begin"/>
        </w:r>
        <w:r w:rsidR="00F0297B">
          <w:rPr>
            <w:webHidden/>
          </w:rPr>
          <w:instrText xml:space="preserve"> PAGEREF _Toc430459429 \h </w:instrText>
        </w:r>
        <w:r>
          <w:rPr>
            <w:webHidden/>
          </w:rPr>
        </w:r>
        <w:r>
          <w:rPr>
            <w:webHidden/>
          </w:rPr>
          <w:fldChar w:fldCharType="separate"/>
        </w:r>
        <w:r w:rsidR="00F0297B">
          <w:rPr>
            <w:webHidden/>
          </w:rPr>
          <w:t>90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0" w:history="1">
        <w:r w:rsidR="00F0297B" w:rsidRPr="00B15824">
          <w:rPr>
            <w:rStyle w:val="ab"/>
          </w:rPr>
          <w:t>9.6.2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accessControlPolicy</w:t>
        </w:r>
        <w:r w:rsidR="00F0297B">
          <w:rPr>
            <w:webHidden/>
          </w:rPr>
          <w:tab/>
        </w:r>
        <w:r>
          <w:rPr>
            <w:webHidden/>
          </w:rPr>
          <w:fldChar w:fldCharType="begin"/>
        </w:r>
        <w:r w:rsidR="00F0297B">
          <w:rPr>
            <w:webHidden/>
          </w:rPr>
          <w:instrText xml:space="preserve"> PAGEREF _Toc430459430 \h </w:instrText>
        </w:r>
        <w:r>
          <w:rPr>
            <w:webHidden/>
          </w:rPr>
        </w:r>
        <w:r>
          <w:rPr>
            <w:webHidden/>
          </w:rPr>
          <w:fldChar w:fldCharType="separate"/>
        </w:r>
        <w:r w:rsidR="00F0297B">
          <w:rPr>
            <w:webHidden/>
          </w:rPr>
          <w:t>91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31"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_Toc430459431 \h </w:instrText>
        </w:r>
        <w:r>
          <w:rPr>
            <w:webHidden/>
          </w:rPr>
        </w:r>
        <w:r>
          <w:rPr>
            <w:webHidden/>
          </w:rPr>
          <w:fldChar w:fldCharType="separate"/>
        </w:r>
        <w:r w:rsidR="00F0297B">
          <w:rPr>
            <w:webHidden/>
          </w:rPr>
          <w:t>91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32"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accessControlOriginators</w:t>
        </w:r>
        <w:r w:rsidR="00F0297B">
          <w:rPr>
            <w:webHidden/>
          </w:rPr>
          <w:tab/>
        </w:r>
        <w:r>
          <w:rPr>
            <w:webHidden/>
          </w:rPr>
          <w:fldChar w:fldCharType="begin"/>
        </w:r>
        <w:r w:rsidR="00F0297B">
          <w:rPr>
            <w:webHidden/>
          </w:rPr>
          <w:instrText xml:space="preserve"> PAGEREF _Toc430459432 \h </w:instrText>
        </w:r>
        <w:r>
          <w:rPr>
            <w:webHidden/>
          </w:rPr>
        </w:r>
        <w:r>
          <w:rPr>
            <w:webHidden/>
          </w:rPr>
          <w:fldChar w:fldCharType="separate"/>
        </w:r>
        <w:r w:rsidR="00F0297B">
          <w:rPr>
            <w:webHidden/>
          </w:rPr>
          <w:t>93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33"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accessControlContexts</w:t>
        </w:r>
        <w:r w:rsidR="00F0297B">
          <w:rPr>
            <w:webHidden/>
          </w:rPr>
          <w:tab/>
        </w:r>
        <w:r>
          <w:rPr>
            <w:webHidden/>
          </w:rPr>
          <w:fldChar w:fldCharType="begin"/>
        </w:r>
        <w:r w:rsidR="00F0297B">
          <w:rPr>
            <w:webHidden/>
          </w:rPr>
          <w:instrText xml:space="preserve"> PAGEREF _Toc430459433 \h </w:instrText>
        </w:r>
        <w:r>
          <w:rPr>
            <w:webHidden/>
          </w:rPr>
        </w:r>
        <w:r>
          <w:rPr>
            <w:webHidden/>
          </w:rPr>
          <w:fldChar w:fldCharType="separate"/>
        </w:r>
        <w:r w:rsidR="00F0297B">
          <w:rPr>
            <w:webHidden/>
          </w:rPr>
          <w:t>94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34"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accessControlOperations</w:t>
        </w:r>
        <w:r w:rsidR="00F0297B">
          <w:rPr>
            <w:webHidden/>
          </w:rPr>
          <w:tab/>
        </w:r>
        <w:r>
          <w:rPr>
            <w:webHidden/>
          </w:rPr>
          <w:fldChar w:fldCharType="begin"/>
        </w:r>
        <w:r w:rsidR="00F0297B">
          <w:rPr>
            <w:webHidden/>
          </w:rPr>
          <w:instrText xml:space="preserve"> PAGEREF _Toc430459434 \h </w:instrText>
        </w:r>
        <w:r>
          <w:rPr>
            <w:webHidden/>
          </w:rPr>
        </w:r>
        <w:r>
          <w:rPr>
            <w:webHidden/>
          </w:rPr>
          <w:fldChar w:fldCharType="separate"/>
        </w:r>
        <w:r w:rsidR="00F0297B">
          <w:rPr>
            <w:webHidden/>
          </w:rPr>
          <w:t>94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5" w:history="1">
        <w:r w:rsidR="00F0297B" w:rsidRPr="00B15824">
          <w:rPr>
            <w:rStyle w:val="ab"/>
          </w:rPr>
          <w:t>9.6.3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CSEBase</w:t>
        </w:r>
        <w:r w:rsidR="00F0297B">
          <w:rPr>
            <w:webHidden/>
          </w:rPr>
          <w:tab/>
        </w:r>
        <w:r>
          <w:rPr>
            <w:webHidden/>
          </w:rPr>
          <w:fldChar w:fldCharType="begin"/>
        </w:r>
        <w:r w:rsidR="00F0297B">
          <w:rPr>
            <w:webHidden/>
          </w:rPr>
          <w:instrText xml:space="preserve"> PAGEREF _Toc430459435 \h </w:instrText>
        </w:r>
        <w:r>
          <w:rPr>
            <w:webHidden/>
          </w:rPr>
        </w:r>
        <w:r>
          <w:rPr>
            <w:webHidden/>
          </w:rPr>
          <w:fldChar w:fldCharType="separate"/>
        </w:r>
        <w:r w:rsidR="00F0297B">
          <w:rPr>
            <w:webHidden/>
          </w:rPr>
          <w:t>94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6" w:history="1">
        <w:r w:rsidR="00F0297B" w:rsidRPr="00B15824">
          <w:rPr>
            <w:rStyle w:val="ab"/>
          </w:rPr>
          <w:t>9.6.4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remoteCSE</w:t>
        </w:r>
        <w:r w:rsidR="00F0297B">
          <w:rPr>
            <w:webHidden/>
          </w:rPr>
          <w:tab/>
        </w:r>
        <w:r>
          <w:rPr>
            <w:webHidden/>
          </w:rPr>
          <w:fldChar w:fldCharType="begin"/>
        </w:r>
        <w:r w:rsidR="00F0297B">
          <w:rPr>
            <w:webHidden/>
          </w:rPr>
          <w:instrText xml:space="preserve"> PAGEREF _Toc430459436 \h </w:instrText>
        </w:r>
        <w:r>
          <w:rPr>
            <w:webHidden/>
          </w:rPr>
        </w:r>
        <w:r>
          <w:rPr>
            <w:webHidden/>
          </w:rPr>
          <w:fldChar w:fldCharType="separate"/>
        </w:r>
        <w:r w:rsidR="00F0297B">
          <w:rPr>
            <w:webHidden/>
          </w:rPr>
          <w:t>97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7" w:history="1">
        <w:r w:rsidR="00F0297B" w:rsidRPr="00B15824">
          <w:rPr>
            <w:rStyle w:val="ab"/>
          </w:rPr>
          <w:t>9.6.5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AE</w:t>
        </w:r>
        <w:r w:rsidR="00F0297B">
          <w:rPr>
            <w:webHidden/>
          </w:rPr>
          <w:tab/>
        </w:r>
        <w:r>
          <w:rPr>
            <w:webHidden/>
          </w:rPr>
          <w:fldChar w:fldCharType="begin"/>
        </w:r>
        <w:r w:rsidR="00F0297B">
          <w:rPr>
            <w:webHidden/>
          </w:rPr>
          <w:instrText xml:space="preserve"> PAGEREF _Toc430459437 \h </w:instrText>
        </w:r>
        <w:r>
          <w:rPr>
            <w:webHidden/>
          </w:rPr>
        </w:r>
        <w:r>
          <w:rPr>
            <w:webHidden/>
          </w:rPr>
          <w:fldChar w:fldCharType="separate"/>
        </w:r>
        <w:r w:rsidR="00F0297B">
          <w:rPr>
            <w:webHidden/>
          </w:rPr>
          <w:t>100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8" w:history="1">
        <w:r w:rsidR="00F0297B" w:rsidRPr="00B15824">
          <w:rPr>
            <w:rStyle w:val="ab"/>
          </w:rPr>
          <w:t>9.6.6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container</w:t>
        </w:r>
        <w:r w:rsidR="00F0297B">
          <w:rPr>
            <w:webHidden/>
          </w:rPr>
          <w:tab/>
        </w:r>
        <w:r>
          <w:rPr>
            <w:webHidden/>
          </w:rPr>
          <w:fldChar w:fldCharType="begin"/>
        </w:r>
        <w:r w:rsidR="00F0297B">
          <w:rPr>
            <w:webHidden/>
          </w:rPr>
          <w:instrText xml:space="preserve"> PAGEREF _Toc430459438 \h </w:instrText>
        </w:r>
        <w:r>
          <w:rPr>
            <w:webHidden/>
          </w:rPr>
        </w:r>
        <w:r>
          <w:rPr>
            <w:webHidden/>
          </w:rPr>
          <w:fldChar w:fldCharType="separate"/>
        </w:r>
        <w:r w:rsidR="00F0297B">
          <w:rPr>
            <w:webHidden/>
          </w:rPr>
          <w:t>103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39" w:history="1">
        <w:r w:rsidR="00F0297B" w:rsidRPr="00B15824">
          <w:rPr>
            <w:rStyle w:val="ab"/>
          </w:rPr>
          <w:t>9.6.7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contentInstance</w:t>
        </w:r>
        <w:r w:rsidR="00F0297B">
          <w:rPr>
            <w:webHidden/>
          </w:rPr>
          <w:tab/>
        </w:r>
        <w:r>
          <w:rPr>
            <w:webHidden/>
          </w:rPr>
          <w:fldChar w:fldCharType="begin"/>
        </w:r>
        <w:r w:rsidR="00F0297B">
          <w:rPr>
            <w:webHidden/>
          </w:rPr>
          <w:instrText xml:space="preserve"> PAGEREF _Toc430459439 \h </w:instrText>
        </w:r>
        <w:r>
          <w:rPr>
            <w:webHidden/>
          </w:rPr>
        </w:r>
        <w:r>
          <w:rPr>
            <w:webHidden/>
          </w:rPr>
          <w:fldChar w:fldCharType="separate"/>
        </w:r>
        <w:r w:rsidR="00F0297B">
          <w:rPr>
            <w:webHidden/>
          </w:rPr>
          <w:t>105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1" w:history="1">
        <w:r w:rsidR="00F0297B" w:rsidRPr="00B15824">
          <w:rPr>
            <w:rStyle w:val="ab"/>
          </w:rPr>
          <w:t>9.6.8</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w:t>
        </w:r>
        <w:r w:rsidR="00F0297B" w:rsidRPr="00B15824">
          <w:rPr>
            <w:rStyle w:val="ab"/>
            <w:i/>
          </w:rPr>
          <w:t xml:space="preserve"> subscription</w:t>
        </w:r>
        <w:r w:rsidR="00F0297B">
          <w:rPr>
            <w:webHidden/>
          </w:rPr>
          <w:tab/>
        </w:r>
        <w:r>
          <w:rPr>
            <w:webHidden/>
          </w:rPr>
          <w:fldChar w:fldCharType="begin"/>
        </w:r>
        <w:r w:rsidR="00F0297B">
          <w:rPr>
            <w:webHidden/>
          </w:rPr>
          <w:instrText xml:space="preserve"> PAGEREF _Toc430459441 \h </w:instrText>
        </w:r>
        <w:r>
          <w:rPr>
            <w:webHidden/>
          </w:rPr>
        </w:r>
        <w:r>
          <w:rPr>
            <w:webHidden/>
          </w:rPr>
          <w:fldChar w:fldCharType="separate"/>
        </w:r>
        <w:r w:rsidR="00F0297B">
          <w:rPr>
            <w:webHidden/>
          </w:rPr>
          <w:t>107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2" w:history="1">
        <w:r w:rsidR="00F0297B" w:rsidRPr="00B15824">
          <w:rPr>
            <w:rStyle w:val="ab"/>
          </w:rPr>
          <w:t>9.6.9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schedule</w:t>
        </w:r>
        <w:r w:rsidR="00F0297B">
          <w:rPr>
            <w:webHidden/>
          </w:rPr>
          <w:tab/>
        </w:r>
        <w:r>
          <w:rPr>
            <w:webHidden/>
          </w:rPr>
          <w:fldChar w:fldCharType="begin"/>
        </w:r>
        <w:r w:rsidR="00F0297B">
          <w:rPr>
            <w:webHidden/>
          </w:rPr>
          <w:instrText xml:space="preserve"> PAGEREF _Toc430459442 \h </w:instrText>
        </w:r>
        <w:r>
          <w:rPr>
            <w:webHidden/>
          </w:rPr>
        </w:r>
        <w:r>
          <w:rPr>
            <w:webHidden/>
          </w:rPr>
          <w:fldChar w:fldCharType="separate"/>
        </w:r>
        <w:r w:rsidR="00F0297B">
          <w:rPr>
            <w:webHidden/>
          </w:rPr>
          <w:t>111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3" w:history="1">
        <w:r w:rsidR="00F0297B" w:rsidRPr="00B15824">
          <w:rPr>
            <w:rStyle w:val="ab"/>
          </w:rPr>
          <w:t>9.6.10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locationPolicy</w:t>
        </w:r>
        <w:r w:rsidR="00F0297B">
          <w:rPr>
            <w:webHidden/>
          </w:rPr>
          <w:tab/>
        </w:r>
        <w:r>
          <w:rPr>
            <w:webHidden/>
          </w:rPr>
          <w:fldChar w:fldCharType="begin"/>
        </w:r>
        <w:r w:rsidR="00F0297B">
          <w:rPr>
            <w:webHidden/>
          </w:rPr>
          <w:instrText xml:space="preserve"> PAGEREF _Toc430459443 \h </w:instrText>
        </w:r>
        <w:r>
          <w:rPr>
            <w:webHidden/>
          </w:rPr>
        </w:r>
        <w:r>
          <w:rPr>
            <w:webHidden/>
          </w:rPr>
          <w:fldChar w:fldCharType="separate"/>
        </w:r>
        <w:r w:rsidR="00F0297B">
          <w:rPr>
            <w:webHidden/>
          </w:rPr>
          <w:t>112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delivery</w:t>
        </w:r>
        <w:r w:rsidR="00F0297B">
          <w:rPr>
            <w:webHidden/>
          </w:rPr>
          <w:tab/>
        </w:r>
        <w:r>
          <w:rPr>
            <w:webHidden/>
          </w:rPr>
          <w:fldChar w:fldCharType="begin"/>
        </w:r>
        <w:r w:rsidR="00F0297B">
          <w:rPr>
            <w:webHidden/>
          </w:rPr>
          <w:instrText xml:space="preserve"> PAGEREF _Toc430459444 \h </w:instrText>
        </w:r>
        <w:r>
          <w:rPr>
            <w:webHidden/>
          </w:rPr>
        </w:r>
        <w:r>
          <w:rPr>
            <w:webHidden/>
          </w:rPr>
          <w:fldChar w:fldCharType="separate"/>
        </w:r>
        <w:r w:rsidR="00F0297B">
          <w:rPr>
            <w:webHidden/>
          </w:rPr>
          <w:t>115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request</w:t>
        </w:r>
        <w:r w:rsidR="00F0297B">
          <w:rPr>
            <w:webHidden/>
          </w:rPr>
          <w:tab/>
        </w:r>
        <w:r>
          <w:rPr>
            <w:webHidden/>
          </w:rPr>
          <w:fldChar w:fldCharType="begin"/>
        </w:r>
        <w:r w:rsidR="00F0297B">
          <w:rPr>
            <w:webHidden/>
          </w:rPr>
          <w:instrText xml:space="preserve"> PAGEREF _Toc430459445 \h </w:instrText>
        </w:r>
        <w:r>
          <w:rPr>
            <w:webHidden/>
          </w:rPr>
        </w:r>
        <w:r>
          <w:rPr>
            <w:webHidden/>
          </w:rPr>
          <w:fldChar w:fldCharType="separate"/>
        </w:r>
        <w:r w:rsidR="00F0297B">
          <w:rPr>
            <w:webHidden/>
          </w:rPr>
          <w:t>116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group</w:t>
        </w:r>
        <w:r w:rsidR="00F0297B">
          <w:rPr>
            <w:webHidden/>
          </w:rPr>
          <w:tab/>
        </w:r>
        <w:r>
          <w:rPr>
            <w:webHidden/>
          </w:rPr>
          <w:fldChar w:fldCharType="begin"/>
        </w:r>
        <w:r w:rsidR="00F0297B">
          <w:rPr>
            <w:webHidden/>
          </w:rPr>
          <w:instrText xml:space="preserve"> PAGEREF _Toc430459446 \h </w:instrText>
        </w:r>
        <w:r>
          <w:rPr>
            <w:webHidden/>
          </w:rPr>
        </w:r>
        <w:r>
          <w:rPr>
            <w:webHidden/>
          </w:rPr>
          <w:fldChar w:fldCharType="separate"/>
        </w:r>
        <w:r w:rsidR="00F0297B">
          <w:rPr>
            <w:webHidden/>
          </w:rPr>
          <w:t>119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7" w:history="1">
        <w:r w:rsidR="00F0297B" w:rsidRPr="00B15824">
          <w:rPr>
            <w:rStyle w:val="ab"/>
          </w:rPr>
          <w:t>9.6.14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fanOutPoint</w:t>
        </w:r>
        <w:r w:rsidR="00F0297B">
          <w:rPr>
            <w:webHidden/>
          </w:rPr>
          <w:tab/>
        </w:r>
        <w:r>
          <w:rPr>
            <w:webHidden/>
          </w:rPr>
          <w:fldChar w:fldCharType="begin"/>
        </w:r>
        <w:r w:rsidR="00F0297B">
          <w:rPr>
            <w:webHidden/>
          </w:rPr>
          <w:instrText xml:space="preserve"> PAGEREF _Toc430459447 \h </w:instrText>
        </w:r>
        <w:r>
          <w:rPr>
            <w:webHidden/>
          </w:rPr>
        </w:r>
        <w:r>
          <w:rPr>
            <w:webHidden/>
          </w:rPr>
          <w:fldChar w:fldCharType="separate"/>
        </w:r>
        <w:r w:rsidR="00F0297B">
          <w:rPr>
            <w:webHidden/>
          </w:rPr>
          <w:t>121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8" w:history="1">
        <w:r w:rsidR="00F0297B" w:rsidRPr="00B15824">
          <w:rPr>
            <w:rStyle w:val="ab"/>
          </w:rPr>
          <w:t>9.6.15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mgmtObj</w:t>
        </w:r>
        <w:r w:rsidR="00F0297B">
          <w:rPr>
            <w:webHidden/>
          </w:rPr>
          <w:tab/>
        </w:r>
        <w:r>
          <w:rPr>
            <w:webHidden/>
          </w:rPr>
          <w:fldChar w:fldCharType="begin"/>
        </w:r>
        <w:r w:rsidR="00F0297B">
          <w:rPr>
            <w:webHidden/>
          </w:rPr>
          <w:instrText xml:space="preserve"> PAGEREF _Toc430459448 \h </w:instrText>
        </w:r>
        <w:r>
          <w:rPr>
            <w:webHidden/>
          </w:rPr>
        </w:r>
        <w:r>
          <w:rPr>
            <w:webHidden/>
          </w:rPr>
          <w:fldChar w:fldCharType="separate"/>
        </w:r>
        <w:r w:rsidR="00F0297B">
          <w:rPr>
            <w:webHidden/>
          </w:rPr>
          <w:t>121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49" w:history="1">
        <w:r w:rsidR="00F0297B" w:rsidRPr="00B15824">
          <w:rPr>
            <w:rStyle w:val="ab"/>
          </w:rPr>
          <w:t>9.6.16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mgmtCmd</w:t>
        </w:r>
        <w:r w:rsidR="00F0297B">
          <w:rPr>
            <w:webHidden/>
          </w:rPr>
          <w:tab/>
        </w:r>
        <w:r>
          <w:rPr>
            <w:webHidden/>
          </w:rPr>
          <w:fldChar w:fldCharType="begin"/>
        </w:r>
        <w:r w:rsidR="00F0297B">
          <w:rPr>
            <w:webHidden/>
          </w:rPr>
          <w:instrText xml:space="preserve"> PAGEREF _Toc430459449 \h </w:instrText>
        </w:r>
        <w:r>
          <w:rPr>
            <w:webHidden/>
          </w:rPr>
        </w:r>
        <w:r>
          <w:rPr>
            <w:webHidden/>
          </w:rPr>
          <w:fldChar w:fldCharType="separate"/>
        </w:r>
        <w:r w:rsidR="00F0297B">
          <w:rPr>
            <w:webHidden/>
          </w:rPr>
          <w:t>124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0" w:history="1">
        <w:r w:rsidR="00F0297B" w:rsidRPr="00B15824">
          <w:rPr>
            <w:rStyle w:val="ab"/>
          </w:rPr>
          <w:t>9.6.17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execInstance</w:t>
        </w:r>
        <w:r w:rsidR="00F0297B">
          <w:rPr>
            <w:webHidden/>
          </w:rPr>
          <w:tab/>
        </w:r>
        <w:r>
          <w:rPr>
            <w:webHidden/>
          </w:rPr>
          <w:fldChar w:fldCharType="begin"/>
        </w:r>
        <w:r w:rsidR="00F0297B">
          <w:rPr>
            <w:webHidden/>
          </w:rPr>
          <w:instrText xml:space="preserve"> PAGEREF _Toc430459450 \h </w:instrText>
        </w:r>
        <w:r>
          <w:rPr>
            <w:webHidden/>
          </w:rPr>
        </w:r>
        <w:r>
          <w:rPr>
            <w:webHidden/>
          </w:rPr>
          <w:fldChar w:fldCharType="separate"/>
        </w:r>
        <w:r w:rsidR="00F0297B">
          <w:rPr>
            <w:webHidden/>
          </w:rPr>
          <w:t>126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1" w:history="1">
        <w:r w:rsidR="00F0297B" w:rsidRPr="00B15824">
          <w:rPr>
            <w:rStyle w:val="ab"/>
          </w:rPr>
          <w:t>9.6.18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node</w:t>
        </w:r>
        <w:r w:rsidR="00F0297B">
          <w:rPr>
            <w:webHidden/>
          </w:rPr>
          <w:tab/>
        </w:r>
        <w:r>
          <w:rPr>
            <w:webHidden/>
          </w:rPr>
          <w:fldChar w:fldCharType="begin"/>
        </w:r>
        <w:r w:rsidR="00F0297B">
          <w:rPr>
            <w:webHidden/>
          </w:rPr>
          <w:instrText xml:space="preserve"> PAGEREF _Toc430459451 \h </w:instrText>
        </w:r>
        <w:r>
          <w:rPr>
            <w:webHidden/>
          </w:rPr>
        </w:r>
        <w:r>
          <w:rPr>
            <w:webHidden/>
          </w:rPr>
          <w:fldChar w:fldCharType="separate"/>
        </w:r>
        <w:r w:rsidR="00F0297B">
          <w:rPr>
            <w:webHidden/>
          </w:rPr>
          <w:t>127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2" w:history="1">
        <w:r w:rsidR="00F0297B" w:rsidRPr="00B15824">
          <w:rPr>
            <w:rStyle w:val="ab"/>
          </w:rPr>
          <w:t>9.6.19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m2mServiceSubscriptionProfile</w:t>
        </w:r>
        <w:r w:rsidR="00F0297B">
          <w:rPr>
            <w:webHidden/>
          </w:rPr>
          <w:tab/>
        </w:r>
        <w:r>
          <w:rPr>
            <w:webHidden/>
          </w:rPr>
          <w:fldChar w:fldCharType="begin"/>
        </w:r>
        <w:r w:rsidR="00F0297B">
          <w:rPr>
            <w:webHidden/>
          </w:rPr>
          <w:instrText xml:space="preserve"> PAGEREF _Toc430459452 \h </w:instrText>
        </w:r>
        <w:r>
          <w:rPr>
            <w:webHidden/>
          </w:rPr>
        </w:r>
        <w:r>
          <w:rPr>
            <w:webHidden/>
          </w:rPr>
          <w:fldChar w:fldCharType="separate"/>
        </w:r>
        <w:r w:rsidR="00F0297B">
          <w:rPr>
            <w:webHidden/>
          </w:rPr>
          <w:t>132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3"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serviceSubscribedNode</w:t>
        </w:r>
        <w:r w:rsidR="00F0297B">
          <w:rPr>
            <w:webHidden/>
          </w:rPr>
          <w:tab/>
        </w:r>
        <w:r>
          <w:rPr>
            <w:webHidden/>
          </w:rPr>
          <w:fldChar w:fldCharType="begin"/>
        </w:r>
        <w:r w:rsidR="00F0297B">
          <w:rPr>
            <w:webHidden/>
          </w:rPr>
          <w:instrText xml:space="preserve"> PAGEREF _Toc430459453 \h </w:instrText>
        </w:r>
        <w:r>
          <w:rPr>
            <w:webHidden/>
          </w:rPr>
        </w:r>
        <w:r>
          <w:rPr>
            <w:webHidden/>
          </w:rPr>
          <w:fldChar w:fldCharType="separate"/>
        </w:r>
        <w:r w:rsidR="00F0297B">
          <w:rPr>
            <w:webHidden/>
          </w:rPr>
          <w:t>133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4"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w:t>
        </w:r>
        <w:r w:rsidR="00F0297B">
          <w:rPr>
            <w:webHidden/>
          </w:rPr>
          <w:tab/>
        </w:r>
        <w:r>
          <w:rPr>
            <w:webHidden/>
          </w:rPr>
          <w:fldChar w:fldCharType="begin"/>
        </w:r>
        <w:r w:rsidR="00F0297B">
          <w:rPr>
            <w:webHidden/>
          </w:rPr>
          <w:instrText xml:space="preserve"> PAGEREF _Toc430459454 \h </w:instrText>
        </w:r>
        <w:r>
          <w:rPr>
            <w:webHidden/>
          </w:rPr>
        </w:r>
        <w:r>
          <w:rPr>
            <w:webHidden/>
          </w:rPr>
          <w:fldChar w:fldCharType="separate"/>
        </w:r>
        <w:r w:rsidR="00F0297B">
          <w:rPr>
            <w:webHidden/>
          </w:rPr>
          <w:t>135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5"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pollingChannelURI</w:t>
        </w:r>
        <w:r w:rsidR="00F0297B">
          <w:rPr>
            <w:webHidden/>
          </w:rPr>
          <w:tab/>
        </w:r>
        <w:r>
          <w:rPr>
            <w:webHidden/>
          </w:rPr>
          <w:fldChar w:fldCharType="begin"/>
        </w:r>
        <w:r w:rsidR="00F0297B">
          <w:rPr>
            <w:webHidden/>
          </w:rPr>
          <w:instrText xml:space="preserve"> PAGEREF _Toc430459455 \h </w:instrText>
        </w:r>
        <w:r>
          <w:rPr>
            <w:webHidden/>
          </w:rPr>
        </w:r>
        <w:r>
          <w:rPr>
            <w:webHidden/>
          </w:rPr>
          <w:fldChar w:fldCharType="separate"/>
        </w:r>
        <w:r w:rsidR="00F0297B">
          <w:rPr>
            <w:webHidden/>
          </w:rPr>
          <w:t>135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6"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statsConfig</w:t>
        </w:r>
        <w:r w:rsidR="00F0297B">
          <w:rPr>
            <w:webHidden/>
          </w:rPr>
          <w:tab/>
        </w:r>
        <w:r>
          <w:rPr>
            <w:webHidden/>
          </w:rPr>
          <w:fldChar w:fldCharType="begin"/>
        </w:r>
        <w:r w:rsidR="00F0297B">
          <w:rPr>
            <w:webHidden/>
          </w:rPr>
          <w:instrText xml:space="preserve"> PAGEREF _Toc430459456 \h </w:instrText>
        </w:r>
        <w:r>
          <w:rPr>
            <w:webHidden/>
          </w:rPr>
        </w:r>
        <w:r>
          <w:rPr>
            <w:webHidden/>
          </w:rPr>
          <w:fldChar w:fldCharType="separate"/>
        </w:r>
        <w:r w:rsidR="00F0297B">
          <w:rPr>
            <w:webHidden/>
          </w:rPr>
          <w:t>135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7" w:history="1">
        <w:r w:rsidR="00F0297B" w:rsidRPr="00B15824">
          <w:rPr>
            <w:rStyle w:val="ab"/>
          </w:rPr>
          <w:t>9.6.24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eventConfig</w:t>
        </w:r>
        <w:r w:rsidR="00F0297B">
          <w:rPr>
            <w:webHidden/>
          </w:rPr>
          <w:tab/>
        </w:r>
        <w:r>
          <w:rPr>
            <w:webHidden/>
          </w:rPr>
          <w:fldChar w:fldCharType="begin"/>
        </w:r>
        <w:r w:rsidR="00F0297B">
          <w:rPr>
            <w:webHidden/>
          </w:rPr>
          <w:instrText xml:space="preserve"> PAGEREF _Toc430459457 \h </w:instrText>
        </w:r>
        <w:r>
          <w:rPr>
            <w:webHidden/>
          </w:rPr>
        </w:r>
        <w:r>
          <w:rPr>
            <w:webHidden/>
          </w:rPr>
          <w:fldChar w:fldCharType="separate"/>
        </w:r>
        <w:r w:rsidR="00F0297B">
          <w:rPr>
            <w:webHidden/>
          </w:rPr>
          <w:t>136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8" w:history="1">
        <w:r w:rsidR="00F0297B" w:rsidRPr="00B15824">
          <w:rPr>
            <w:rStyle w:val="ab"/>
          </w:rPr>
          <w:t>9.6.25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statsCollect</w:t>
        </w:r>
        <w:r w:rsidR="00F0297B">
          <w:rPr>
            <w:webHidden/>
          </w:rPr>
          <w:tab/>
        </w:r>
        <w:r>
          <w:rPr>
            <w:webHidden/>
          </w:rPr>
          <w:fldChar w:fldCharType="begin"/>
        </w:r>
        <w:r w:rsidR="00F0297B">
          <w:rPr>
            <w:webHidden/>
          </w:rPr>
          <w:instrText xml:space="preserve"> PAGEREF _Toc430459458 \h </w:instrText>
        </w:r>
        <w:r>
          <w:rPr>
            <w:webHidden/>
          </w:rPr>
        </w:r>
        <w:r>
          <w:rPr>
            <w:webHidden/>
          </w:rPr>
          <w:fldChar w:fldCharType="separate"/>
        </w:r>
        <w:r w:rsidR="00F0297B">
          <w:rPr>
            <w:webHidden/>
          </w:rPr>
          <w:t>139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59" w:history="1">
        <w:r w:rsidR="00F0297B" w:rsidRPr="00B15824">
          <w:rPr>
            <w:rStyle w:val="ab"/>
          </w:rPr>
          <w:t>9.6.26</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w:t>
        </w:r>
        <w:r w:rsidR="00F0297B">
          <w:rPr>
            <w:webHidden/>
          </w:rPr>
          <w:tab/>
        </w:r>
        <w:r>
          <w:rPr>
            <w:webHidden/>
          </w:rPr>
          <w:fldChar w:fldCharType="begin"/>
        </w:r>
        <w:r w:rsidR="00F0297B">
          <w:rPr>
            <w:webHidden/>
          </w:rPr>
          <w:instrText xml:space="preserve"> PAGEREF _Toc430459459 \h </w:instrText>
        </w:r>
        <w:r>
          <w:rPr>
            <w:webHidden/>
          </w:rPr>
        </w:r>
        <w:r>
          <w:rPr>
            <w:webHidden/>
          </w:rPr>
          <w:fldChar w:fldCharType="separate"/>
        </w:r>
        <w:r w:rsidR="00F0297B">
          <w:rPr>
            <w:webHidden/>
          </w:rPr>
          <w:t>140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60" w:history="1">
        <w:r w:rsidR="00F0297B" w:rsidRPr="00B15824">
          <w:rPr>
            <w:rStyle w:val="ab"/>
          </w:rPr>
          <w:t>9.6.26.1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_Toc430459460 \h </w:instrText>
        </w:r>
        <w:r>
          <w:rPr>
            <w:webHidden/>
          </w:rPr>
        </w:r>
        <w:r>
          <w:rPr>
            <w:webHidden/>
          </w:rPr>
          <w:fldChar w:fldCharType="separate"/>
        </w:r>
        <w:r w:rsidR="00F0297B">
          <w:rPr>
            <w:webHidden/>
          </w:rPr>
          <w:t>140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61" w:history="1">
        <w:r w:rsidR="00F0297B" w:rsidRPr="00B15824">
          <w:rPr>
            <w:rStyle w:val="ab"/>
          </w:rPr>
          <w:t>9.6.26.2</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 for Announced Resources</w:t>
        </w:r>
        <w:r w:rsidR="00F0297B">
          <w:rPr>
            <w:webHidden/>
          </w:rPr>
          <w:tab/>
        </w:r>
        <w:r>
          <w:rPr>
            <w:webHidden/>
          </w:rPr>
          <w:fldChar w:fldCharType="begin"/>
        </w:r>
        <w:r w:rsidR="00F0297B">
          <w:rPr>
            <w:webHidden/>
          </w:rPr>
          <w:instrText xml:space="preserve"> PAGEREF _Toc430459461 \h </w:instrText>
        </w:r>
        <w:r>
          <w:rPr>
            <w:webHidden/>
          </w:rPr>
        </w:r>
        <w:r>
          <w:rPr>
            <w:webHidden/>
          </w:rPr>
          <w:fldChar w:fldCharType="separate"/>
        </w:r>
        <w:r w:rsidR="00F0297B">
          <w:rPr>
            <w:webHidden/>
          </w:rPr>
          <w:t>143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62" w:history="1">
        <w:r w:rsidR="00F0297B" w:rsidRPr="00B15824">
          <w:rPr>
            <w:rStyle w:val="ab"/>
          </w:rPr>
          <w:t>9.6.26.3</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 for Announced Resources</w:t>
        </w:r>
        <w:r w:rsidR="00F0297B">
          <w:rPr>
            <w:webHidden/>
          </w:rPr>
          <w:tab/>
        </w:r>
        <w:r>
          <w:rPr>
            <w:webHidden/>
          </w:rPr>
          <w:fldChar w:fldCharType="begin"/>
        </w:r>
        <w:r w:rsidR="00F0297B">
          <w:rPr>
            <w:webHidden/>
          </w:rPr>
          <w:instrText xml:space="preserve"> PAGEREF _Toc430459462 \h </w:instrText>
        </w:r>
        <w:r>
          <w:rPr>
            <w:webHidden/>
          </w:rPr>
        </w:r>
        <w:r>
          <w:rPr>
            <w:webHidden/>
          </w:rPr>
          <w:fldChar w:fldCharType="separate"/>
        </w:r>
        <w:r w:rsidR="00F0297B">
          <w:rPr>
            <w:webHidden/>
          </w:rPr>
          <w:t>143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63" w:history="1">
        <w:r w:rsidR="00F0297B" w:rsidRPr="00B15824">
          <w:rPr>
            <w:rStyle w:val="ab"/>
          </w:rPr>
          <w:t>9.6.27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latest</w:t>
        </w:r>
        <w:r w:rsidR="00F0297B">
          <w:rPr>
            <w:webHidden/>
          </w:rPr>
          <w:tab/>
        </w:r>
        <w:r>
          <w:rPr>
            <w:webHidden/>
          </w:rPr>
          <w:fldChar w:fldCharType="begin"/>
        </w:r>
        <w:r w:rsidR="00F0297B">
          <w:rPr>
            <w:webHidden/>
          </w:rPr>
          <w:instrText xml:space="preserve"> PAGEREF _Toc430459463 \h </w:instrText>
        </w:r>
        <w:r>
          <w:rPr>
            <w:webHidden/>
          </w:rPr>
        </w:r>
        <w:r>
          <w:rPr>
            <w:webHidden/>
          </w:rPr>
          <w:fldChar w:fldCharType="separate"/>
        </w:r>
        <w:r w:rsidR="00F0297B">
          <w:rPr>
            <w:webHidden/>
          </w:rPr>
          <w:t>143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64" w:history="1">
        <w:r w:rsidR="00F0297B" w:rsidRPr="00B15824">
          <w:rPr>
            <w:rStyle w:val="ab"/>
          </w:rPr>
          <w:t>9.6.28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oldest</w:t>
        </w:r>
        <w:r w:rsidR="00F0297B">
          <w:rPr>
            <w:webHidden/>
          </w:rPr>
          <w:tab/>
        </w:r>
        <w:r>
          <w:rPr>
            <w:webHidden/>
          </w:rPr>
          <w:fldChar w:fldCharType="begin"/>
        </w:r>
        <w:r w:rsidR="00F0297B">
          <w:rPr>
            <w:webHidden/>
          </w:rPr>
          <w:instrText xml:space="preserve"> PAGEREF _Toc430459464 \h </w:instrText>
        </w:r>
        <w:r>
          <w:rPr>
            <w:webHidden/>
          </w:rPr>
        </w:r>
        <w:r>
          <w:rPr>
            <w:webHidden/>
          </w:rPr>
          <w:fldChar w:fldCharType="separate"/>
        </w:r>
        <w:r w:rsidR="00F0297B">
          <w:rPr>
            <w:webHidden/>
          </w:rPr>
          <w:t>144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65" w:history="1">
        <w:r w:rsidR="00F0297B" w:rsidRPr="00B15824">
          <w:rPr>
            <w:rStyle w:val="ab"/>
          </w:rPr>
          <w:t>9.6.29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serviceSubscribedAppRule</w:t>
        </w:r>
        <w:r w:rsidR="00F0297B">
          <w:rPr>
            <w:webHidden/>
          </w:rPr>
          <w:tab/>
        </w:r>
        <w:r>
          <w:rPr>
            <w:webHidden/>
          </w:rPr>
          <w:fldChar w:fldCharType="begin"/>
        </w:r>
        <w:r w:rsidR="00F0297B">
          <w:rPr>
            <w:webHidden/>
          </w:rPr>
          <w:instrText xml:space="preserve"> PAGEREF _Toc430459465 \h </w:instrText>
        </w:r>
        <w:r>
          <w:rPr>
            <w:webHidden/>
          </w:rPr>
        </w:r>
        <w:r>
          <w:rPr>
            <w:webHidden/>
          </w:rPr>
          <w:fldChar w:fldCharType="separate"/>
        </w:r>
        <w:r w:rsidR="00F0297B">
          <w:rPr>
            <w:webHidden/>
          </w:rPr>
          <w:t>144</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466" w:history="1">
        <w:r w:rsidR="00F0297B" w:rsidRPr="00B15824">
          <w:rPr>
            <w:rStyle w:val="ab"/>
          </w:rPr>
          <w:t>10</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_Toc430459466 \h </w:instrText>
        </w:r>
        <w:r>
          <w:rPr>
            <w:webHidden/>
          </w:rPr>
        </w:r>
        <w:r>
          <w:rPr>
            <w:webHidden/>
          </w:rPr>
          <w:fldChar w:fldCharType="separate"/>
        </w:r>
        <w:r w:rsidR="00F0297B">
          <w:rPr>
            <w:webHidden/>
          </w:rPr>
          <w:t>145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67" w:history="1">
        <w:r w:rsidR="00F0297B" w:rsidRPr="00B15824">
          <w:rPr>
            <w:rStyle w:val="ab"/>
          </w:rPr>
          <w:t>10.1</w:t>
        </w:r>
        <w:r w:rsidR="00F0297B">
          <w:rPr>
            <w:rFonts w:asciiTheme="minorHAnsi" w:eastAsiaTheme="minorEastAsia" w:hAnsiTheme="minorHAnsi" w:cstheme="minorBidi"/>
            <w:kern w:val="2"/>
            <w:sz w:val="21"/>
            <w:szCs w:val="22"/>
            <w:lang w:val="en-US" w:eastAsia="zh-CN"/>
          </w:rPr>
          <w:tab/>
        </w:r>
        <w:r w:rsidR="00F0297B" w:rsidRPr="00B15824">
          <w:rPr>
            <w:rStyle w:val="ab"/>
          </w:rPr>
          <w:t>Basic Procedures</w:t>
        </w:r>
        <w:r w:rsidR="00F0297B">
          <w:rPr>
            <w:webHidden/>
          </w:rPr>
          <w:tab/>
        </w:r>
        <w:r>
          <w:rPr>
            <w:webHidden/>
          </w:rPr>
          <w:fldChar w:fldCharType="begin"/>
        </w:r>
        <w:r w:rsidR="00F0297B">
          <w:rPr>
            <w:webHidden/>
          </w:rPr>
          <w:instrText xml:space="preserve"> PAGEREF _Toc430459467 \h </w:instrText>
        </w:r>
        <w:r>
          <w:rPr>
            <w:webHidden/>
          </w:rPr>
        </w:r>
        <w:r>
          <w:rPr>
            <w:webHidden/>
          </w:rPr>
          <w:fldChar w:fldCharType="separate"/>
        </w:r>
        <w:r w:rsidR="00F0297B">
          <w:rPr>
            <w:webHidden/>
          </w:rPr>
          <w:t>145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68" w:history="1">
        <w:r w:rsidR="00F0297B" w:rsidRPr="00B15824">
          <w:rPr>
            <w:rStyle w:val="ab"/>
          </w:rPr>
          <w:t>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_Toc430459468 \h </w:instrText>
        </w:r>
        <w:r>
          <w:rPr>
            <w:webHidden/>
          </w:rPr>
        </w:r>
        <w:r>
          <w:rPr>
            <w:webHidden/>
          </w:rPr>
          <w:fldChar w:fldCharType="separate"/>
        </w:r>
        <w:r w:rsidR="00F0297B">
          <w:rPr>
            <w:webHidden/>
          </w:rPr>
          <w:t>145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69" w:history="1">
        <w:r w:rsidR="00F0297B" w:rsidRPr="00B15824">
          <w:rPr>
            <w:rStyle w:val="ab"/>
          </w:rPr>
          <w:t>10.1.1</w:t>
        </w:r>
        <w:r w:rsidR="00F0297B">
          <w:rPr>
            <w:rFonts w:asciiTheme="minorHAnsi" w:eastAsiaTheme="minorEastAsia" w:hAnsiTheme="minorHAnsi" w:cstheme="minorBidi"/>
            <w:kern w:val="2"/>
            <w:sz w:val="21"/>
            <w:szCs w:val="22"/>
            <w:lang w:val="en-US" w:eastAsia="zh-CN"/>
          </w:rPr>
          <w:tab/>
        </w:r>
        <w:r w:rsidR="00F0297B" w:rsidRPr="00B15824">
          <w:rPr>
            <w:rStyle w:val="ab"/>
          </w:rPr>
          <w:t>CREATE (C)</w:t>
        </w:r>
        <w:r w:rsidR="00F0297B">
          <w:rPr>
            <w:webHidden/>
          </w:rPr>
          <w:tab/>
        </w:r>
        <w:r>
          <w:rPr>
            <w:webHidden/>
          </w:rPr>
          <w:fldChar w:fldCharType="begin"/>
        </w:r>
        <w:r w:rsidR="00F0297B">
          <w:rPr>
            <w:webHidden/>
          </w:rPr>
          <w:instrText xml:space="preserve"> PAGEREF _Toc430459469 \h </w:instrText>
        </w:r>
        <w:r>
          <w:rPr>
            <w:webHidden/>
          </w:rPr>
        </w:r>
        <w:r>
          <w:rPr>
            <w:webHidden/>
          </w:rPr>
          <w:fldChar w:fldCharType="separate"/>
        </w:r>
        <w:r w:rsidR="00F0297B">
          <w:rPr>
            <w:webHidden/>
          </w:rPr>
          <w:t>145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70" w:history="1">
        <w:r w:rsidR="00F0297B" w:rsidRPr="00B15824">
          <w:rPr>
            <w:rStyle w:val="ab"/>
          </w:rPr>
          <w:t>10.1.1.0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_Toc430459470 \h </w:instrText>
        </w:r>
        <w:r>
          <w:rPr>
            <w:webHidden/>
          </w:rPr>
        </w:r>
        <w:r>
          <w:rPr>
            <w:webHidden/>
          </w:rPr>
          <w:fldChar w:fldCharType="separate"/>
        </w:r>
        <w:r w:rsidR="00F0297B">
          <w:rPr>
            <w:webHidden/>
          </w:rPr>
          <w:t>145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71" w:history="1">
        <w:r w:rsidR="00F0297B" w:rsidRPr="00B15824">
          <w:rPr>
            <w:rStyle w:val="ab"/>
          </w:rPr>
          <w:t>10.1.1.1</w:t>
        </w:r>
        <w:r w:rsidR="00F0297B">
          <w:rPr>
            <w:rFonts w:asciiTheme="minorHAnsi" w:eastAsiaTheme="minorEastAsia" w:hAnsiTheme="minorHAnsi" w:cstheme="minorBidi"/>
            <w:kern w:val="2"/>
            <w:sz w:val="21"/>
            <w:szCs w:val="22"/>
            <w:lang w:val="en-US" w:eastAsia="zh-CN"/>
          </w:rPr>
          <w:tab/>
        </w:r>
        <w:r w:rsidR="00F0297B" w:rsidRPr="00B15824">
          <w:rPr>
            <w:rStyle w:val="ab"/>
          </w:rPr>
          <w:t>Non-registration related CREATE procedure</w:t>
        </w:r>
        <w:r w:rsidR="00F0297B">
          <w:rPr>
            <w:webHidden/>
          </w:rPr>
          <w:tab/>
        </w:r>
        <w:r>
          <w:rPr>
            <w:webHidden/>
          </w:rPr>
          <w:fldChar w:fldCharType="begin"/>
        </w:r>
        <w:r w:rsidR="00F0297B">
          <w:rPr>
            <w:webHidden/>
          </w:rPr>
          <w:instrText xml:space="preserve"> PAGEREF _Toc430459471 \h </w:instrText>
        </w:r>
        <w:r>
          <w:rPr>
            <w:webHidden/>
          </w:rPr>
        </w:r>
        <w:r>
          <w:rPr>
            <w:webHidden/>
          </w:rPr>
          <w:fldChar w:fldCharType="separate"/>
        </w:r>
        <w:r w:rsidR="00F0297B">
          <w:rPr>
            <w:webHidden/>
          </w:rPr>
          <w:t>146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72" w:history="1">
        <w:r w:rsidR="00F0297B" w:rsidRPr="00B15824">
          <w:rPr>
            <w:rStyle w:val="ab"/>
          </w:rPr>
          <w:t>10.1.1.2</w:t>
        </w:r>
        <w:r w:rsidR="00F0297B">
          <w:rPr>
            <w:rFonts w:asciiTheme="minorHAnsi" w:eastAsiaTheme="minorEastAsia" w:hAnsiTheme="minorHAnsi" w:cstheme="minorBidi"/>
            <w:kern w:val="2"/>
            <w:sz w:val="21"/>
            <w:szCs w:val="22"/>
            <w:lang w:val="en-US" w:eastAsia="zh-CN"/>
          </w:rPr>
          <w:tab/>
        </w:r>
        <w:r w:rsidR="00F0297B" w:rsidRPr="00B15824">
          <w:rPr>
            <w:rStyle w:val="ab"/>
          </w:rPr>
          <w:t>Registration related CREATE procedure</w:t>
        </w:r>
        <w:r w:rsidR="00F0297B">
          <w:rPr>
            <w:webHidden/>
          </w:rPr>
          <w:tab/>
        </w:r>
        <w:r>
          <w:rPr>
            <w:webHidden/>
          </w:rPr>
          <w:fldChar w:fldCharType="begin"/>
        </w:r>
        <w:r w:rsidR="00F0297B">
          <w:rPr>
            <w:webHidden/>
          </w:rPr>
          <w:instrText xml:space="preserve"> PAGEREF _Toc430459472 \h </w:instrText>
        </w:r>
        <w:r>
          <w:rPr>
            <w:webHidden/>
          </w:rPr>
        </w:r>
        <w:r>
          <w:rPr>
            <w:webHidden/>
          </w:rPr>
          <w:fldChar w:fldCharType="separate"/>
        </w:r>
        <w:r w:rsidR="00F0297B">
          <w:rPr>
            <w:webHidden/>
          </w:rPr>
          <w:t>147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73" w:history="1">
        <w:r w:rsidR="00F0297B" w:rsidRPr="00B15824">
          <w:rPr>
            <w:rStyle w:val="ab"/>
          </w:rPr>
          <w:t>10.1.1.2.0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_Toc430459473 \h </w:instrText>
        </w:r>
        <w:r>
          <w:rPr>
            <w:webHidden/>
          </w:rPr>
        </w:r>
        <w:r>
          <w:rPr>
            <w:webHidden/>
          </w:rPr>
          <w:fldChar w:fldCharType="separate"/>
        </w:r>
        <w:r w:rsidR="00F0297B">
          <w:rPr>
            <w:webHidden/>
          </w:rPr>
          <w:t>147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74" w:history="1">
        <w:r w:rsidR="00F0297B" w:rsidRPr="00B15824">
          <w:rPr>
            <w:rStyle w:val="ab"/>
          </w:rPr>
          <w:t>10.1.1.2.1</w:t>
        </w:r>
        <w:r w:rsidR="00F0297B">
          <w:rPr>
            <w:rFonts w:asciiTheme="minorHAnsi" w:eastAsiaTheme="minorEastAsia" w:hAnsiTheme="minorHAnsi" w:cstheme="minorBidi"/>
            <w:kern w:val="2"/>
            <w:sz w:val="21"/>
            <w:szCs w:val="22"/>
            <w:lang w:val="en-US" w:eastAsia="zh-CN"/>
          </w:rPr>
          <w:tab/>
        </w:r>
        <w:r w:rsidR="00F0297B" w:rsidRPr="00B15824">
          <w:rPr>
            <w:rStyle w:val="ab"/>
          </w:rPr>
          <w:t>CSE Registration procedure</w:t>
        </w:r>
        <w:r w:rsidR="00F0297B">
          <w:rPr>
            <w:webHidden/>
          </w:rPr>
          <w:tab/>
        </w:r>
        <w:r>
          <w:rPr>
            <w:webHidden/>
          </w:rPr>
          <w:fldChar w:fldCharType="begin"/>
        </w:r>
        <w:r w:rsidR="00F0297B">
          <w:rPr>
            <w:webHidden/>
          </w:rPr>
          <w:instrText xml:space="preserve"> PAGEREF _Toc430459474 \h </w:instrText>
        </w:r>
        <w:r>
          <w:rPr>
            <w:webHidden/>
          </w:rPr>
        </w:r>
        <w:r>
          <w:rPr>
            <w:webHidden/>
          </w:rPr>
          <w:fldChar w:fldCharType="separate"/>
        </w:r>
        <w:r w:rsidR="00F0297B">
          <w:rPr>
            <w:webHidden/>
          </w:rPr>
          <w:t>147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75" w:history="1">
        <w:r w:rsidR="00F0297B" w:rsidRPr="00B15824">
          <w:rPr>
            <w:rStyle w:val="ab"/>
          </w:rPr>
          <w:t>10.1.1.2.2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Registration procedure</w:t>
        </w:r>
        <w:r w:rsidR="00F0297B">
          <w:rPr>
            <w:webHidden/>
          </w:rPr>
          <w:tab/>
        </w:r>
        <w:r>
          <w:rPr>
            <w:webHidden/>
          </w:rPr>
          <w:fldChar w:fldCharType="begin"/>
        </w:r>
        <w:r w:rsidR="00F0297B">
          <w:rPr>
            <w:webHidden/>
          </w:rPr>
          <w:instrText xml:space="preserve"> PAGEREF _Toc430459475 \h </w:instrText>
        </w:r>
        <w:r>
          <w:rPr>
            <w:webHidden/>
          </w:rPr>
        </w:r>
        <w:r>
          <w:rPr>
            <w:webHidden/>
          </w:rPr>
          <w:fldChar w:fldCharType="separate"/>
        </w:r>
        <w:r w:rsidR="00F0297B">
          <w:rPr>
            <w:webHidden/>
          </w:rPr>
          <w:t>149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76" w:history="1">
        <w:r w:rsidR="00F0297B" w:rsidRPr="00B15824">
          <w:rPr>
            <w:rStyle w:val="ab"/>
          </w:rPr>
          <w:t>10.1.2</w:t>
        </w:r>
        <w:r w:rsidR="00F0297B">
          <w:rPr>
            <w:rFonts w:asciiTheme="minorHAnsi" w:eastAsiaTheme="minorEastAsia" w:hAnsiTheme="minorHAnsi" w:cstheme="minorBidi"/>
            <w:kern w:val="2"/>
            <w:sz w:val="21"/>
            <w:szCs w:val="22"/>
            <w:lang w:val="en-US" w:eastAsia="zh-CN"/>
          </w:rPr>
          <w:tab/>
        </w:r>
        <w:r w:rsidR="00F0297B" w:rsidRPr="00B15824">
          <w:rPr>
            <w:rStyle w:val="ab"/>
          </w:rPr>
          <w:t>RETRIEVE (R)</w:t>
        </w:r>
        <w:r w:rsidR="00F0297B">
          <w:rPr>
            <w:webHidden/>
          </w:rPr>
          <w:tab/>
        </w:r>
        <w:r>
          <w:rPr>
            <w:webHidden/>
          </w:rPr>
          <w:fldChar w:fldCharType="begin"/>
        </w:r>
        <w:r w:rsidR="00F0297B">
          <w:rPr>
            <w:webHidden/>
          </w:rPr>
          <w:instrText xml:space="preserve"> PAGEREF _Toc430459476 \h </w:instrText>
        </w:r>
        <w:r>
          <w:rPr>
            <w:webHidden/>
          </w:rPr>
        </w:r>
        <w:r>
          <w:rPr>
            <w:webHidden/>
          </w:rPr>
          <w:fldChar w:fldCharType="separate"/>
        </w:r>
        <w:r w:rsidR="00F0297B">
          <w:rPr>
            <w:webHidden/>
          </w:rPr>
          <w:t>154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77" w:history="1">
        <w:r w:rsidR="00F0297B" w:rsidRPr="00B15824">
          <w:rPr>
            <w:rStyle w:val="ab"/>
          </w:rPr>
          <w:t>10.1.3</w:t>
        </w:r>
        <w:r w:rsidR="00F0297B">
          <w:rPr>
            <w:rFonts w:asciiTheme="minorHAnsi" w:eastAsiaTheme="minorEastAsia" w:hAnsiTheme="minorHAnsi" w:cstheme="minorBidi"/>
            <w:kern w:val="2"/>
            <w:sz w:val="21"/>
            <w:szCs w:val="22"/>
            <w:lang w:val="en-US" w:eastAsia="zh-CN"/>
          </w:rPr>
          <w:tab/>
        </w:r>
        <w:r w:rsidR="00F0297B" w:rsidRPr="00B15824">
          <w:rPr>
            <w:rStyle w:val="ab"/>
          </w:rPr>
          <w:t>UPDATE (U)</w:t>
        </w:r>
        <w:r w:rsidR="00F0297B">
          <w:rPr>
            <w:webHidden/>
          </w:rPr>
          <w:tab/>
        </w:r>
        <w:r>
          <w:rPr>
            <w:webHidden/>
          </w:rPr>
          <w:fldChar w:fldCharType="begin"/>
        </w:r>
        <w:r w:rsidR="00F0297B">
          <w:rPr>
            <w:webHidden/>
          </w:rPr>
          <w:instrText xml:space="preserve"> PAGEREF _Toc430459477 \h </w:instrText>
        </w:r>
        <w:r>
          <w:rPr>
            <w:webHidden/>
          </w:rPr>
        </w:r>
        <w:r>
          <w:rPr>
            <w:webHidden/>
          </w:rPr>
          <w:fldChar w:fldCharType="separate"/>
        </w:r>
        <w:r w:rsidR="00F0297B">
          <w:rPr>
            <w:webHidden/>
          </w:rPr>
          <w:t>154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78" w:history="1">
        <w:r w:rsidR="00F0297B" w:rsidRPr="00B15824">
          <w:rPr>
            <w:rStyle w:val="ab"/>
          </w:rPr>
          <w:t>10.1.4</w:t>
        </w:r>
        <w:r w:rsidR="00F0297B">
          <w:rPr>
            <w:rFonts w:asciiTheme="minorHAnsi" w:eastAsiaTheme="minorEastAsia" w:hAnsiTheme="minorHAnsi" w:cstheme="minorBidi"/>
            <w:kern w:val="2"/>
            <w:sz w:val="21"/>
            <w:szCs w:val="22"/>
            <w:lang w:val="en-US" w:eastAsia="zh-CN"/>
          </w:rPr>
          <w:tab/>
        </w:r>
        <w:r w:rsidR="00F0297B" w:rsidRPr="00B15824">
          <w:rPr>
            <w:rStyle w:val="ab"/>
          </w:rPr>
          <w:t>DELETE (D)</w:t>
        </w:r>
        <w:r w:rsidR="00F0297B">
          <w:rPr>
            <w:webHidden/>
          </w:rPr>
          <w:tab/>
        </w:r>
        <w:r>
          <w:rPr>
            <w:webHidden/>
          </w:rPr>
          <w:fldChar w:fldCharType="begin"/>
        </w:r>
        <w:r w:rsidR="00F0297B">
          <w:rPr>
            <w:webHidden/>
          </w:rPr>
          <w:instrText xml:space="preserve"> PAGEREF _Toc430459478 \h </w:instrText>
        </w:r>
        <w:r>
          <w:rPr>
            <w:webHidden/>
          </w:rPr>
        </w:r>
        <w:r>
          <w:rPr>
            <w:webHidden/>
          </w:rPr>
          <w:fldChar w:fldCharType="separate"/>
        </w:r>
        <w:r w:rsidR="00F0297B">
          <w:rPr>
            <w:webHidden/>
          </w:rPr>
          <w:t>156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79" w:history="1">
        <w:r w:rsidR="00F0297B" w:rsidRPr="00B15824">
          <w:rPr>
            <w:rStyle w:val="ab"/>
          </w:rPr>
          <w:t>10.1.</w:t>
        </w:r>
        <w:r w:rsidR="00F0297B" w:rsidRPr="00B15824">
          <w:rPr>
            <w:rStyle w:val="ab"/>
            <w:bCs/>
          </w:rPr>
          <w:t>4</w:t>
        </w:r>
        <w:r w:rsidR="00F0297B" w:rsidRPr="00B15824">
          <w:rPr>
            <w:rStyle w:val="ab"/>
          </w:rPr>
          <w:t>.0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_Toc430459479 \h </w:instrText>
        </w:r>
        <w:r>
          <w:rPr>
            <w:webHidden/>
          </w:rPr>
        </w:r>
        <w:r>
          <w:rPr>
            <w:webHidden/>
          </w:rPr>
          <w:fldChar w:fldCharType="separate"/>
        </w:r>
        <w:r w:rsidR="00F0297B">
          <w:rPr>
            <w:webHidden/>
          </w:rPr>
          <w:t>156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80" w:history="1">
        <w:r w:rsidR="00F0297B" w:rsidRPr="00B15824">
          <w:rPr>
            <w:rStyle w:val="ab"/>
          </w:rPr>
          <w:t>10.1.</w:t>
        </w:r>
        <w:r w:rsidR="00F0297B" w:rsidRPr="00B15824">
          <w:rPr>
            <w:rStyle w:val="ab"/>
            <w:bCs/>
          </w:rPr>
          <w:t>4</w:t>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Non-deregistration related </w:t>
        </w:r>
        <w:r w:rsidR="00F0297B" w:rsidRPr="00B15824">
          <w:rPr>
            <w:rStyle w:val="ab"/>
            <w:bCs/>
          </w:rPr>
          <w:t>DELETE</w:t>
        </w:r>
        <w:r w:rsidR="00F0297B" w:rsidRPr="00B15824">
          <w:rPr>
            <w:rStyle w:val="ab"/>
          </w:rPr>
          <w:t xml:space="preserve"> procedure</w:t>
        </w:r>
        <w:r w:rsidR="00F0297B">
          <w:rPr>
            <w:webHidden/>
          </w:rPr>
          <w:tab/>
        </w:r>
        <w:r>
          <w:rPr>
            <w:webHidden/>
          </w:rPr>
          <w:fldChar w:fldCharType="begin"/>
        </w:r>
        <w:r w:rsidR="00F0297B">
          <w:rPr>
            <w:webHidden/>
          </w:rPr>
          <w:instrText xml:space="preserve"> PAGEREF _Toc430459480 \h </w:instrText>
        </w:r>
        <w:r>
          <w:rPr>
            <w:webHidden/>
          </w:rPr>
        </w:r>
        <w:r>
          <w:rPr>
            <w:webHidden/>
          </w:rPr>
          <w:fldChar w:fldCharType="separate"/>
        </w:r>
        <w:r w:rsidR="00F0297B">
          <w:rPr>
            <w:webHidden/>
          </w:rPr>
          <w:t>156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81" w:history="1">
        <w:r w:rsidR="00F0297B" w:rsidRPr="00B15824">
          <w:rPr>
            <w:rStyle w:val="ab"/>
          </w:rPr>
          <w:t>10.1.4.2</w:t>
        </w:r>
        <w:r w:rsidR="00F0297B">
          <w:rPr>
            <w:rFonts w:asciiTheme="minorHAnsi" w:eastAsiaTheme="minorEastAsia" w:hAnsiTheme="minorHAnsi" w:cstheme="minorBidi"/>
            <w:kern w:val="2"/>
            <w:sz w:val="21"/>
            <w:szCs w:val="22"/>
            <w:lang w:val="en-US" w:eastAsia="zh-CN"/>
          </w:rPr>
          <w:tab/>
        </w:r>
        <w:r w:rsidR="00F0297B" w:rsidRPr="00B15824">
          <w:rPr>
            <w:rStyle w:val="ab"/>
          </w:rPr>
          <w:t>Deregistration related DELETE procedure</w:t>
        </w:r>
        <w:r w:rsidR="00F0297B">
          <w:rPr>
            <w:webHidden/>
          </w:rPr>
          <w:tab/>
        </w:r>
        <w:r>
          <w:rPr>
            <w:webHidden/>
          </w:rPr>
          <w:fldChar w:fldCharType="begin"/>
        </w:r>
        <w:r w:rsidR="00F0297B">
          <w:rPr>
            <w:webHidden/>
          </w:rPr>
          <w:instrText xml:space="preserve"> PAGEREF _Toc430459481 \h </w:instrText>
        </w:r>
        <w:r>
          <w:rPr>
            <w:webHidden/>
          </w:rPr>
        </w:r>
        <w:r>
          <w:rPr>
            <w:webHidden/>
          </w:rPr>
          <w:fldChar w:fldCharType="separate"/>
        </w:r>
        <w:r w:rsidR="00F0297B">
          <w:rPr>
            <w:webHidden/>
          </w:rPr>
          <w:t>157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82" w:history="1">
        <w:r w:rsidR="00F0297B" w:rsidRPr="00B15824">
          <w:rPr>
            <w:rStyle w:val="ab"/>
          </w:rPr>
          <w:t>10.1.4.2.0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_Toc430459482 \h </w:instrText>
        </w:r>
        <w:r>
          <w:rPr>
            <w:webHidden/>
          </w:rPr>
        </w:r>
        <w:r>
          <w:rPr>
            <w:webHidden/>
          </w:rPr>
          <w:fldChar w:fldCharType="separate"/>
        </w:r>
        <w:r w:rsidR="00F0297B">
          <w:rPr>
            <w:webHidden/>
          </w:rPr>
          <w:t>157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83" w:history="1">
        <w:r w:rsidR="00F0297B" w:rsidRPr="00B15824">
          <w:rPr>
            <w:rStyle w:val="ab"/>
          </w:rPr>
          <w:t>10.1.4.2.1</w:t>
        </w:r>
        <w:r w:rsidR="00F0297B">
          <w:rPr>
            <w:rFonts w:asciiTheme="minorHAnsi" w:eastAsiaTheme="minorEastAsia" w:hAnsiTheme="minorHAnsi" w:cstheme="minorBidi"/>
            <w:kern w:val="2"/>
            <w:sz w:val="21"/>
            <w:szCs w:val="22"/>
            <w:lang w:val="en-US" w:eastAsia="zh-CN"/>
          </w:rPr>
          <w:tab/>
        </w:r>
        <w:r w:rsidR="00F0297B" w:rsidRPr="00B15824">
          <w:rPr>
            <w:rStyle w:val="ab"/>
          </w:rPr>
          <w:t>CSE Deregistration procedure</w:t>
        </w:r>
        <w:r w:rsidR="00F0297B">
          <w:rPr>
            <w:webHidden/>
          </w:rPr>
          <w:tab/>
        </w:r>
        <w:r>
          <w:rPr>
            <w:webHidden/>
          </w:rPr>
          <w:fldChar w:fldCharType="begin"/>
        </w:r>
        <w:r w:rsidR="00F0297B">
          <w:rPr>
            <w:webHidden/>
          </w:rPr>
          <w:instrText xml:space="preserve"> PAGEREF _Toc430459483 \h </w:instrText>
        </w:r>
        <w:r>
          <w:rPr>
            <w:webHidden/>
          </w:rPr>
        </w:r>
        <w:r>
          <w:rPr>
            <w:webHidden/>
          </w:rPr>
          <w:fldChar w:fldCharType="separate"/>
        </w:r>
        <w:r w:rsidR="00F0297B">
          <w:rPr>
            <w:webHidden/>
          </w:rPr>
          <w:t>157</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484" w:history="1">
        <w:r w:rsidR="00F0297B" w:rsidRPr="00B15824">
          <w:rPr>
            <w:rStyle w:val="ab"/>
          </w:rPr>
          <w:t>10.1.4.2.2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Deregistration procedure</w:t>
        </w:r>
        <w:r w:rsidR="00F0297B">
          <w:rPr>
            <w:webHidden/>
          </w:rPr>
          <w:tab/>
        </w:r>
        <w:r>
          <w:rPr>
            <w:webHidden/>
          </w:rPr>
          <w:fldChar w:fldCharType="begin"/>
        </w:r>
        <w:r w:rsidR="00F0297B">
          <w:rPr>
            <w:webHidden/>
          </w:rPr>
          <w:instrText xml:space="preserve"> PAGEREF _Toc430459484 \h </w:instrText>
        </w:r>
        <w:r>
          <w:rPr>
            <w:webHidden/>
          </w:rPr>
        </w:r>
        <w:r>
          <w:rPr>
            <w:webHidden/>
          </w:rPr>
          <w:fldChar w:fldCharType="separate"/>
        </w:r>
        <w:r w:rsidR="00F0297B">
          <w:rPr>
            <w:webHidden/>
          </w:rPr>
          <w:t>157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85" w:history="1">
        <w:r w:rsidR="00F0297B" w:rsidRPr="00B15824">
          <w:rPr>
            <w:rStyle w:val="ab"/>
          </w:rPr>
          <w:t>10.1.5</w:t>
        </w:r>
        <w:r w:rsidR="00F0297B">
          <w:rPr>
            <w:rFonts w:asciiTheme="minorHAnsi" w:eastAsiaTheme="minorEastAsia" w:hAnsiTheme="minorHAnsi" w:cstheme="minorBidi"/>
            <w:kern w:val="2"/>
            <w:sz w:val="21"/>
            <w:szCs w:val="22"/>
            <w:lang w:val="en-US" w:eastAsia="zh-CN"/>
          </w:rPr>
          <w:tab/>
        </w:r>
        <w:r w:rsidR="00F0297B" w:rsidRPr="00B15824">
          <w:rPr>
            <w:rStyle w:val="ab"/>
          </w:rPr>
          <w:t>NOTIFY (N)</w:t>
        </w:r>
        <w:r w:rsidR="00F0297B">
          <w:rPr>
            <w:webHidden/>
          </w:rPr>
          <w:tab/>
        </w:r>
        <w:r>
          <w:rPr>
            <w:webHidden/>
          </w:rPr>
          <w:fldChar w:fldCharType="begin"/>
        </w:r>
        <w:r w:rsidR="00F0297B">
          <w:rPr>
            <w:webHidden/>
          </w:rPr>
          <w:instrText xml:space="preserve"> PAGEREF _Toc430459485 \h </w:instrText>
        </w:r>
        <w:r>
          <w:rPr>
            <w:webHidden/>
          </w:rPr>
        </w:r>
        <w:r>
          <w:rPr>
            <w:webHidden/>
          </w:rPr>
          <w:fldChar w:fldCharType="separate"/>
        </w:r>
        <w:r w:rsidR="00F0297B">
          <w:rPr>
            <w:webHidden/>
          </w:rPr>
          <w:t>158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486" w:history="1">
        <w:r w:rsidR="00F0297B" w:rsidRPr="00B15824">
          <w:rPr>
            <w:rStyle w:val="ab"/>
          </w:rPr>
          <w:t>10.2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Type-Specific Procedures</w:t>
        </w:r>
        <w:r w:rsidR="00F0297B">
          <w:rPr>
            <w:webHidden/>
          </w:rPr>
          <w:tab/>
        </w:r>
        <w:r>
          <w:rPr>
            <w:webHidden/>
          </w:rPr>
          <w:fldChar w:fldCharType="begin"/>
        </w:r>
        <w:r w:rsidR="00F0297B">
          <w:rPr>
            <w:webHidden/>
          </w:rPr>
          <w:instrText xml:space="preserve"> PAGEREF _Toc430459486 \h </w:instrText>
        </w:r>
        <w:r>
          <w:rPr>
            <w:webHidden/>
          </w:rPr>
        </w:r>
        <w:r>
          <w:rPr>
            <w:webHidden/>
          </w:rPr>
          <w:fldChar w:fldCharType="separate"/>
        </w:r>
        <w:r w:rsidR="00F0297B">
          <w:rPr>
            <w:webHidden/>
          </w:rPr>
          <w:t>158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87" w:history="1">
        <w:r w:rsidR="00F0297B" w:rsidRPr="00B15824">
          <w:rPr>
            <w:rStyle w:val="ab"/>
          </w:rPr>
          <w:t>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_Toc430459487 \h </w:instrText>
        </w:r>
        <w:r>
          <w:rPr>
            <w:webHidden/>
          </w:rPr>
        </w:r>
        <w:r>
          <w:rPr>
            <w:webHidden/>
          </w:rPr>
          <w:fldChar w:fldCharType="separate"/>
        </w:r>
        <w:r w:rsidR="00F0297B">
          <w:rPr>
            <w:webHidden/>
          </w:rPr>
          <w:t>158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88" w:history="1">
        <w:r w:rsidR="00F0297B" w:rsidRPr="00B15824">
          <w:rPr>
            <w:rStyle w:val="ab"/>
          </w:rPr>
          <w:t>10.2.1</w:t>
        </w:r>
        <w:r w:rsidR="00F0297B">
          <w:rPr>
            <w:rFonts w:asciiTheme="minorHAnsi" w:eastAsiaTheme="minorEastAsia" w:hAnsiTheme="minorHAnsi" w:cstheme="minorBidi"/>
            <w:kern w:val="2"/>
            <w:sz w:val="21"/>
            <w:szCs w:val="22"/>
            <w:lang w:val="en-US" w:eastAsia="zh-CN"/>
          </w:rPr>
          <w:tab/>
        </w:r>
        <w:r w:rsidR="00F0297B" w:rsidRPr="00B15824">
          <w:rPr>
            <w:rStyle w:val="ab"/>
            <w:i/>
          </w:rPr>
          <w:t>&lt;AE&gt;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_Toc430459488 \h </w:instrText>
        </w:r>
        <w:r>
          <w:rPr>
            <w:webHidden/>
          </w:rPr>
        </w:r>
        <w:r>
          <w:rPr>
            <w:webHidden/>
          </w:rPr>
          <w:fldChar w:fldCharType="separate"/>
        </w:r>
        <w:r w:rsidR="00F0297B">
          <w:rPr>
            <w:webHidden/>
          </w:rPr>
          <w:t>159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89"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&lt;AE&gt;</w:t>
        </w:r>
        <w:r w:rsidR="00F0297B">
          <w:rPr>
            <w:webHidden/>
          </w:rPr>
          <w:tab/>
        </w:r>
        <w:r>
          <w:rPr>
            <w:webHidden/>
          </w:rPr>
          <w:fldChar w:fldCharType="begin"/>
        </w:r>
        <w:r w:rsidR="00F0297B">
          <w:rPr>
            <w:webHidden/>
          </w:rPr>
          <w:instrText xml:space="preserve"> PAGEREF _Toc430459489 \h </w:instrText>
        </w:r>
        <w:r>
          <w:rPr>
            <w:webHidden/>
          </w:rPr>
        </w:r>
        <w:r>
          <w:rPr>
            <w:webHidden/>
          </w:rPr>
          <w:fldChar w:fldCharType="separate"/>
        </w:r>
        <w:r w:rsidR="00F0297B">
          <w:rPr>
            <w:webHidden/>
          </w:rPr>
          <w:t>159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&lt;AE&gt;</w:t>
        </w:r>
        <w:r w:rsidR="00F0297B">
          <w:rPr>
            <w:webHidden/>
          </w:rPr>
          <w:tab/>
        </w:r>
        <w:r>
          <w:rPr>
            <w:webHidden/>
          </w:rPr>
          <w:fldChar w:fldCharType="begin"/>
        </w:r>
        <w:r w:rsidR="00F0297B">
          <w:rPr>
            <w:webHidden/>
          </w:rPr>
          <w:instrText xml:space="preserve"> PAGEREF _Toc430459490 \h </w:instrText>
        </w:r>
        <w:r>
          <w:rPr>
            <w:webHidden/>
          </w:rPr>
        </w:r>
        <w:r>
          <w:rPr>
            <w:webHidden/>
          </w:rPr>
          <w:fldChar w:fldCharType="separate"/>
        </w:r>
        <w:r w:rsidR="00F0297B">
          <w:rPr>
            <w:webHidden/>
          </w:rPr>
          <w:t>159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1"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&lt;AE&gt;</w:t>
        </w:r>
        <w:r w:rsidR="00F0297B">
          <w:rPr>
            <w:webHidden/>
          </w:rPr>
          <w:tab/>
        </w:r>
        <w:r>
          <w:rPr>
            <w:webHidden/>
          </w:rPr>
          <w:fldChar w:fldCharType="begin"/>
        </w:r>
        <w:r w:rsidR="00F0297B">
          <w:rPr>
            <w:webHidden/>
          </w:rPr>
          <w:instrText xml:space="preserve"> PAGEREF _Toc430459491 \h </w:instrText>
        </w:r>
        <w:r>
          <w:rPr>
            <w:webHidden/>
          </w:rPr>
        </w:r>
        <w:r>
          <w:rPr>
            <w:webHidden/>
          </w:rPr>
          <w:fldChar w:fldCharType="separate"/>
        </w:r>
        <w:r w:rsidR="00F0297B">
          <w:rPr>
            <w:webHidden/>
          </w:rPr>
          <w:t>160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2"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&lt;AE&gt;</w:t>
        </w:r>
        <w:r w:rsidR="00F0297B">
          <w:rPr>
            <w:webHidden/>
          </w:rPr>
          <w:tab/>
        </w:r>
        <w:r>
          <w:rPr>
            <w:webHidden/>
          </w:rPr>
          <w:fldChar w:fldCharType="begin"/>
        </w:r>
        <w:r w:rsidR="00F0297B">
          <w:rPr>
            <w:webHidden/>
          </w:rPr>
          <w:instrText xml:space="preserve"> PAGEREF _Toc430459492 \h </w:instrText>
        </w:r>
        <w:r>
          <w:rPr>
            <w:webHidden/>
          </w:rPr>
        </w:r>
        <w:r>
          <w:rPr>
            <w:webHidden/>
          </w:rPr>
          <w:fldChar w:fldCharType="separate"/>
        </w:r>
        <w:r w:rsidR="00F0297B">
          <w:rPr>
            <w:webHidden/>
          </w:rPr>
          <w:t>160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93" w:history="1">
        <w:r w:rsidR="00F0297B" w:rsidRPr="00B15824">
          <w:rPr>
            <w:rStyle w:val="ab"/>
          </w:rPr>
          <w:t>10.2.2</w:t>
        </w:r>
        <w:r w:rsidR="00F0297B">
          <w:rPr>
            <w:rFonts w:asciiTheme="minorHAnsi" w:eastAsiaTheme="minorEastAsia" w:hAnsiTheme="minorHAnsi" w:cstheme="minorBidi"/>
            <w:kern w:val="2"/>
            <w:sz w:val="21"/>
            <w:szCs w:val="22"/>
            <w:lang w:val="en-US" w:eastAsia="zh-CN"/>
          </w:rPr>
          <w:tab/>
        </w:r>
        <w:r w:rsidR="00F0297B" w:rsidRPr="00B15824">
          <w:rPr>
            <w:rStyle w:val="ab"/>
            <w:i/>
          </w:rPr>
          <w:t>&lt;remoteCSE&gt;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_Toc430459493 \h </w:instrText>
        </w:r>
        <w:r>
          <w:rPr>
            <w:webHidden/>
          </w:rPr>
        </w:r>
        <w:r>
          <w:rPr>
            <w:webHidden/>
          </w:rPr>
          <w:fldChar w:fldCharType="separate"/>
        </w:r>
        <w:r w:rsidR="00F0297B">
          <w:rPr>
            <w:webHidden/>
          </w:rPr>
          <w:t>161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4"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_Toc430459494 \h </w:instrText>
        </w:r>
        <w:r>
          <w:rPr>
            <w:webHidden/>
          </w:rPr>
        </w:r>
        <w:r>
          <w:rPr>
            <w:webHidden/>
          </w:rPr>
          <w:fldChar w:fldCharType="separate"/>
        </w:r>
        <w:r w:rsidR="00F0297B">
          <w:rPr>
            <w:webHidden/>
          </w:rPr>
          <w:t>161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5"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_Toc430459495 \h </w:instrText>
        </w:r>
        <w:r>
          <w:rPr>
            <w:webHidden/>
          </w:rPr>
        </w:r>
        <w:r>
          <w:rPr>
            <w:webHidden/>
          </w:rPr>
          <w:fldChar w:fldCharType="separate"/>
        </w:r>
        <w:r w:rsidR="00F0297B">
          <w:rPr>
            <w:webHidden/>
          </w:rPr>
          <w:t>161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6"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_Toc430459496 \h </w:instrText>
        </w:r>
        <w:r>
          <w:rPr>
            <w:webHidden/>
          </w:rPr>
        </w:r>
        <w:r>
          <w:rPr>
            <w:webHidden/>
          </w:rPr>
          <w:fldChar w:fldCharType="separate"/>
        </w:r>
        <w:r w:rsidR="00F0297B">
          <w:rPr>
            <w:webHidden/>
          </w:rPr>
          <w:t>162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7"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_Toc430459497 \h </w:instrText>
        </w:r>
        <w:r>
          <w:rPr>
            <w:webHidden/>
          </w:rPr>
        </w:r>
        <w:r>
          <w:rPr>
            <w:webHidden/>
          </w:rPr>
          <w:fldChar w:fldCharType="separate"/>
        </w:r>
        <w:r w:rsidR="00F0297B">
          <w:rPr>
            <w:webHidden/>
          </w:rPr>
          <w:t>162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498" w:history="1">
        <w:r w:rsidR="00F0297B" w:rsidRPr="00B15824">
          <w:rPr>
            <w:rStyle w:val="ab"/>
          </w:rPr>
          <w:t>10.2.3</w:t>
        </w:r>
        <w:r w:rsidR="00F0297B">
          <w:rPr>
            <w:rFonts w:asciiTheme="minorHAnsi" w:eastAsiaTheme="minorEastAsia" w:hAnsiTheme="minorHAnsi" w:cstheme="minorBidi"/>
            <w:kern w:val="2"/>
            <w:sz w:val="21"/>
            <w:szCs w:val="22"/>
            <w:lang w:val="en-US" w:eastAsia="zh-CN"/>
          </w:rPr>
          <w:tab/>
        </w:r>
        <w:r w:rsidR="00F0297B" w:rsidRPr="00B15824">
          <w:rPr>
            <w:rStyle w:val="ab"/>
            <w:i/>
          </w:rPr>
          <w:t>&lt;CSEBase&gt;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_Toc430459498 \h </w:instrText>
        </w:r>
        <w:r>
          <w:rPr>
            <w:webHidden/>
          </w:rPr>
        </w:r>
        <w:r>
          <w:rPr>
            <w:webHidden/>
          </w:rPr>
          <w:fldChar w:fldCharType="separate"/>
        </w:r>
        <w:r w:rsidR="00F0297B">
          <w:rPr>
            <w:webHidden/>
          </w:rPr>
          <w:t>162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499" w:history="1">
        <w:r w:rsidR="00F0297B" w:rsidRPr="00B15824">
          <w:rPr>
            <w:rStyle w:val="ab"/>
          </w:rPr>
          <w:t>10.2.3.1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&lt;CSEBase&gt;</w:t>
        </w:r>
        <w:r w:rsidR="00F0297B">
          <w:rPr>
            <w:webHidden/>
          </w:rPr>
          <w:tab/>
        </w:r>
        <w:r>
          <w:rPr>
            <w:webHidden/>
          </w:rPr>
          <w:fldChar w:fldCharType="begin"/>
        </w:r>
        <w:r w:rsidR="00F0297B">
          <w:rPr>
            <w:webHidden/>
          </w:rPr>
          <w:instrText xml:space="preserve"> PAGEREF _Toc430459499 \h </w:instrText>
        </w:r>
        <w:r>
          <w:rPr>
            <w:webHidden/>
          </w:rPr>
        </w:r>
        <w:r>
          <w:rPr>
            <w:webHidden/>
          </w:rPr>
          <w:fldChar w:fldCharType="separate"/>
        </w:r>
        <w:r w:rsidR="00F0297B">
          <w:rPr>
            <w:webHidden/>
          </w:rPr>
          <w:t>162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0" w:history="1">
        <w:r w:rsidR="00F0297B" w:rsidRPr="00B15824">
          <w:rPr>
            <w:rStyle w:val="ab"/>
          </w:rPr>
          <w:t>10.2.3.2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&lt;CSEBase&gt;</w:t>
        </w:r>
        <w:r w:rsidR="00F0297B">
          <w:rPr>
            <w:webHidden/>
          </w:rPr>
          <w:tab/>
        </w:r>
        <w:r>
          <w:rPr>
            <w:webHidden/>
          </w:rPr>
          <w:fldChar w:fldCharType="begin"/>
        </w:r>
        <w:r w:rsidR="00F0297B">
          <w:rPr>
            <w:webHidden/>
          </w:rPr>
          <w:instrText xml:space="preserve"> PAGEREF _Toc430459500 \h </w:instrText>
        </w:r>
        <w:r>
          <w:rPr>
            <w:webHidden/>
          </w:rPr>
        </w:r>
        <w:r>
          <w:rPr>
            <w:webHidden/>
          </w:rPr>
          <w:fldChar w:fldCharType="separate"/>
        </w:r>
        <w:r w:rsidR="00F0297B">
          <w:rPr>
            <w:webHidden/>
          </w:rPr>
          <w:t>163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1" w:history="1">
        <w:r w:rsidR="00F0297B" w:rsidRPr="00B15824">
          <w:rPr>
            <w:rStyle w:val="ab"/>
          </w:rPr>
          <w:t>10.2.3.3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&lt;CSEBase&gt;</w:t>
        </w:r>
        <w:r w:rsidR="00F0297B">
          <w:rPr>
            <w:webHidden/>
          </w:rPr>
          <w:tab/>
        </w:r>
        <w:r>
          <w:rPr>
            <w:webHidden/>
          </w:rPr>
          <w:fldChar w:fldCharType="begin"/>
        </w:r>
        <w:r w:rsidR="00F0297B">
          <w:rPr>
            <w:webHidden/>
          </w:rPr>
          <w:instrText xml:space="preserve"> PAGEREF _Toc430459501 \h </w:instrText>
        </w:r>
        <w:r>
          <w:rPr>
            <w:webHidden/>
          </w:rPr>
        </w:r>
        <w:r>
          <w:rPr>
            <w:webHidden/>
          </w:rPr>
          <w:fldChar w:fldCharType="separate"/>
        </w:r>
        <w:r w:rsidR="00F0297B">
          <w:rPr>
            <w:webHidden/>
          </w:rPr>
          <w:t>163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2" w:history="1">
        <w:r w:rsidR="00F0297B" w:rsidRPr="00B15824">
          <w:rPr>
            <w:rStyle w:val="ab"/>
          </w:rPr>
          <w:t>10.2.3.4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&lt;CSEBase&gt;</w:t>
        </w:r>
        <w:r w:rsidR="00F0297B">
          <w:rPr>
            <w:webHidden/>
          </w:rPr>
          <w:tab/>
        </w:r>
        <w:r>
          <w:rPr>
            <w:webHidden/>
          </w:rPr>
          <w:fldChar w:fldCharType="begin"/>
        </w:r>
        <w:r w:rsidR="00F0297B">
          <w:rPr>
            <w:webHidden/>
          </w:rPr>
          <w:instrText xml:space="preserve"> PAGEREF _Toc430459502 \h </w:instrText>
        </w:r>
        <w:r>
          <w:rPr>
            <w:webHidden/>
          </w:rPr>
        </w:r>
        <w:r>
          <w:rPr>
            <w:webHidden/>
          </w:rPr>
          <w:fldChar w:fldCharType="separate"/>
        </w:r>
        <w:r w:rsidR="00F0297B">
          <w:rPr>
            <w:webHidden/>
          </w:rPr>
          <w:t>163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03" w:history="1">
        <w:r w:rsidR="00F0297B" w:rsidRPr="00B15824">
          <w:rPr>
            <w:rStyle w:val="ab"/>
          </w:rPr>
          <w:t>10.2.4</w:t>
        </w:r>
        <w:r w:rsidR="00F0297B">
          <w:rPr>
            <w:rFonts w:asciiTheme="minorHAnsi" w:eastAsiaTheme="minorEastAsia" w:hAnsiTheme="minorHAnsi" w:cstheme="minorBidi"/>
            <w:kern w:val="2"/>
            <w:sz w:val="21"/>
            <w:szCs w:val="22"/>
            <w:lang w:val="en-US" w:eastAsia="zh-CN"/>
          </w:rPr>
          <w:tab/>
        </w:r>
        <w:r w:rsidR="00F0297B" w:rsidRPr="00B15824">
          <w:rPr>
            <w:rStyle w:val="ab"/>
            <w:i/>
          </w:rPr>
          <w:t>&lt;container&gt;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_Toc430459503 \h </w:instrText>
        </w:r>
        <w:r>
          <w:rPr>
            <w:webHidden/>
          </w:rPr>
        </w:r>
        <w:r>
          <w:rPr>
            <w:webHidden/>
          </w:rPr>
          <w:fldChar w:fldCharType="separate"/>
        </w:r>
        <w:r w:rsidR="00F0297B">
          <w:rPr>
            <w:webHidden/>
          </w:rPr>
          <w:t>163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4" w:history="1">
        <w:r w:rsidR="00F0297B" w:rsidRPr="00B15824">
          <w:rPr>
            <w:rStyle w:val="ab"/>
          </w:rPr>
          <w:t>10.2.4.1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_Toc430459504 \h </w:instrText>
        </w:r>
        <w:r>
          <w:rPr>
            <w:webHidden/>
          </w:rPr>
        </w:r>
        <w:r>
          <w:rPr>
            <w:webHidden/>
          </w:rPr>
          <w:fldChar w:fldCharType="separate"/>
        </w:r>
        <w:r w:rsidR="00F0297B">
          <w:rPr>
            <w:webHidden/>
          </w:rPr>
          <w:t>163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5" w:history="1">
        <w:r w:rsidR="00F0297B" w:rsidRPr="00B15824">
          <w:rPr>
            <w:rStyle w:val="ab"/>
          </w:rPr>
          <w:t>10.2.4.2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_Toc430459505 \h </w:instrText>
        </w:r>
        <w:r>
          <w:rPr>
            <w:webHidden/>
          </w:rPr>
        </w:r>
        <w:r>
          <w:rPr>
            <w:webHidden/>
          </w:rPr>
          <w:fldChar w:fldCharType="separate"/>
        </w:r>
        <w:r w:rsidR="00F0297B">
          <w:rPr>
            <w:webHidden/>
          </w:rPr>
          <w:t>164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6" w:history="1">
        <w:r w:rsidR="00F0297B" w:rsidRPr="00B15824">
          <w:rPr>
            <w:rStyle w:val="ab"/>
          </w:rPr>
          <w:t>10.2.4.3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_Toc430459506 \h </w:instrText>
        </w:r>
        <w:r>
          <w:rPr>
            <w:webHidden/>
          </w:rPr>
        </w:r>
        <w:r>
          <w:rPr>
            <w:webHidden/>
          </w:rPr>
          <w:fldChar w:fldCharType="separate"/>
        </w:r>
        <w:r w:rsidR="00F0297B">
          <w:rPr>
            <w:webHidden/>
          </w:rPr>
          <w:t>164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7" w:history="1">
        <w:r w:rsidR="00F0297B" w:rsidRPr="00B15824">
          <w:rPr>
            <w:rStyle w:val="ab"/>
          </w:rPr>
          <w:t>10.2.4.4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_Toc430459507 \h </w:instrText>
        </w:r>
        <w:r>
          <w:rPr>
            <w:webHidden/>
          </w:rPr>
        </w:r>
        <w:r>
          <w:rPr>
            <w:webHidden/>
          </w:rPr>
          <w:fldChar w:fldCharType="separate"/>
        </w:r>
        <w:r w:rsidR="00F0297B">
          <w:rPr>
            <w:webHidden/>
          </w:rPr>
          <w:t>165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08" w:history="1">
        <w:r w:rsidR="00F0297B" w:rsidRPr="00B15824">
          <w:rPr>
            <w:rStyle w:val="ab"/>
          </w:rPr>
          <w:t>10.2.5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Access to Remotely Hosted Resources via </w:t>
        </w:r>
        <w:r w:rsidR="00F0297B" w:rsidRPr="00B15824">
          <w:rPr>
            <w:rStyle w:val="ab"/>
            <w:i/>
          </w:rPr>
          <w:t>&lt;delivery&gt;</w:t>
        </w:r>
        <w:r w:rsidR="00F0297B">
          <w:rPr>
            <w:webHidden/>
          </w:rPr>
          <w:tab/>
        </w:r>
        <w:r>
          <w:rPr>
            <w:webHidden/>
          </w:rPr>
          <w:fldChar w:fldCharType="begin"/>
        </w:r>
        <w:r w:rsidR="00F0297B">
          <w:rPr>
            <w:webHidden/>
          </w:rPr>
          <w:instrText xml:space="preserve"> PAGEREF _Toc430459508 \h </w:instrText>
        </w:r>
        <w:r>
          <w:rPr>
            <w:webHidden/>
          </w:rPr>
        </w:r>
        <w:r>
          <w:rPr>
            <w:webHidden/>
          </w:rPr>
          <w:fldChar w:fldCharType="separate"/>
        </w:r>
        <w:r w:rsidR="00F0297B">
          <w:rPr>
            <w:webHidden/>
          </w:rPr>
          <w:t>165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09" w:history="1">
        <w:r w:rsidR="00F0297B" w:rsidRPr="00B15824">
          <w:rPr>
            <w:rStyle w:val="ab"/>
          </w:rPr>
          <w:t>10.2.5.1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Introduction to usage of </w:t>
        </w:r>
        <w:r w:rsidR="00F0297B" w:rsidRPr="00B15824">
          <w:rPr>
            <w:rStyle w:val="ab"/>
            <w:i/>
          </w:rPr>
          <w:t>&lt;delivery&gt;</w:t>
        </w:r>
        <w:r w:rsidR="00F0297B" w:rsidRPr="00B15824">
          <w:rPr>
            <w:rStyle w:val="ab"/>
          </w:rPr>
          <w:t xml:space="preserve"> resource type</w:t>
        </w:r>
        <w:r w:rsidR="00F0297B">
          <w:rPr>
            <w:webHidden/>
          </w:rPr>
          <w:tab/>
        </w:r>
        <w:r>
          <w:rPr>
            <w:webHidden/>
          </w:rPr>
          <w:fldChar w:fldCharType="begin"/>
        </w:r>
        <w:r w:rsidR="00F0297B">
          <w:rPr>
            <w:webHidden/>
          </w:rPr>
          <w:instrText xml:space="preserve"> PAGEREF _Toc430459509 \h </w:instrText>
        </w:r>
        <w:r>
          <w:rPr>
            <w:webHidden/>
          </w:rPr>
        </w:r>
        <w:r>
          <w:rPr>
            <w:webHidden/>
          </w:rPr>
          <w:fldChar w:fldCharType="separate"/>
        </w:r>
        <w:r w:rsidR="00F0297B">
          <w:rPr>
            <w:webHidden/>
          </w:rPr>
          <w:t>165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0" w:history="1">
        <w:r w:rsidR="00F0297B" w:rsidRPr="00B15824">
          <w:rPr>
            <w:rStyle w:val="ab"/>
          </w:rPr>
          <w:t>10.2.5.2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_Toc430459510 \h </w:instrText>
        </w:r>
        <w:r>
          <w:rPr>
            <w:webHidden/>
          </w:rPr>
        </w:r>
        <w:r>
          <w:rPr>
            <w:webHidden/>
          </w:rPr>
          <w:fldChar w:fldCharType="separate"/>
        </w:r>
        <w:r w:rsidR="00F0297B">
          <w:rPr>
            <w:webHidden/>
          </w:rPr>
          <w:t>168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1" w:history="1">
        <w:r w:rsidR="00F0297B" w:rsidRPr="00B15824">
          <w:rPr>
            <w:rStyle w:val="ab"/>
          </w:rPr>
          <w:t>10.2.5.3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&lt;delivery&gt;</w:t>
        </w:r>
        <w:r w:rsidR="00F0297B">
          <w:rPr>
            <w:webHidden/>
          </w:rPr>
          <w:tab/>
        </w:r>
        <w:r>
          <w:rPr>
            <w:webHidden/>
          </w:rPr>
          <w:fldChar w:fldCharType="begin"/>
        </w:r>
        <w:r w:rsidR="00F0297B">
          <w:rPr>
            <w:webHidden/>
          </w:rPr>
          <w:instrText xml:space="preserve"> PAGEREF _Toc430459511 \h </w:instrText>
        </w:r>
        <w:r>
          <w:rPr>
            <w:webHidden/>
          </w:rPr>
        </w:r>
        <w:r>
          <w:rPr>
            <w:webHidden/>
          </w:rPr>
          <w:fldChar w:fldCharType="separate"/>
        </w:r>
        <w:r w:rsidR="00F0297B">
          <w:rPr>
            <w:webHidden/>
          </w:rPr>
          <w:t>170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2" w:history="1">
        <w:r w:rsidR="00F0297B" w:rsidRPr="00B15824">
          <w:rPr>
            <w:rStyle w:val="ab"/>
          </w:rPr>
          <w:t>10.2.5.4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_Toc430459512 \h </w:instrText>
        </w:r>
        <w:r>
          <w:rPr>
            <w:webHidden/>
          </w:rPr>
        </w:r>
        <w:r>
          <w:rPr>
            <w:webHidden/>
          </w:rPr>
          <w:fldChar w:fldCharType="separate"/>
        </w:r>
        <w:r w:rsidR="00F0297B">
          <w:rPr>
            <w:webHidden/>
          </w:rPr>
          <w:t>170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3" w:history="1">
        <w:r w:rsidR="00F0297B" w:rsidRPr="00B15824">
          <w:rPr>
            <w:rStyle w:val="ab"/>
          </w:rPr>
          <w:t>10.2.5.5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_Toc430459513 \h </w:instrText>
        </w:r>
        <w:r>
          <w:rPr>
            <w:webHidden/>
          </w:rPr>
        </w:r>
        <w:r>
          <w:rPr>
            <w:webHidden/>
          </w:rPr>
          <w:fldChar w:fldCharType="separate"/>
        </w:r>
        <w:r w:rsidR="00F0297B">
          <w:rPr>
            <w:webHidden/>
          </w:rPr>
          <w:t>171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14" w:history="1">
        <w:r w:rsidR="00F0297B" w:rsidRPr="00B15824">
          <w:rPr>
            <w:rStyle w:val="ab"/>
          </w:rPr>
          <w:t>10.2.6</w:t>
        </w:r>
        <w:r w:rsidR="00F0297B">
          <w:rPr>
            <w:rFonts w:asciiTheme="minorHAnsi" w:eastAsiaTheme="minorEastAsia" w:hAnsiTheme="minorHAnsi" w:cstheme="minorBidi"/>
            <w:kern w:val="2"/>
            <w:sz w:val="21"/>
            <w:szCs w:val="22"/>
            <w:lang w:val="en-US" w:eastAsia="zh-CN"/>
          </w:rPr>
          <w:tab/>
        </w:r>
        <w:r w:rsidR="00F0297B" w:rsidRPr="00B15824">
          <w:rPr>
            <w:rStyle w:val="ab"/>
          </w:rPr>
          <w:t>Resource Discovery Procedures</w:t>
        </w:r>
        <w:r w:rsidR="00F0297B">
          <w:rPr>
            <w:webHidden/>
          </w:rPr>
          <w:tab/>
        </w:r>
        <w:r>
          <w:rPr>
            <w:webHidden/>
          </w:rPr>
          <w:fldChar w:fldCharType="begin"/>
        </w:r>
        <w:r w:rsidR="00F0297B">
          <w:rPr>
            <w:webHidden/>
          </w:rPr>
          <w:instrText xml:space="preserve"> PAGEREF _Toc430459514 \h </w:instrText>
        </w:r>
        <w:r>
          <w:rPr>
            <w:webHidden/>
          </w:rPr>
        </w:r>
        <w:r>
          <w:rPr>
            <w:webHidden/>
          </w:rPr>
          <w:fldChar w:fldCharType="separate"/>
        </w:r>
        <w:r w:rsidR="00F0297B">
          <w:rPr>
            <w:webHidden/>
          </w:rPr>
          <w:t>172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5" w:history="1">
        <w:r w:rsidR="00F0297B" w:rsidRPr="00B15824">
          <w:rPr>
            <w:rStyle w:val="ab"/>
          </w:rPr>
          <w:t>10.2.6.1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_Toc430459515 \h </w:instrText>
        </w:r>
        <w:r>
          <w:rPr>
            <w:webHidden/>
          </w:rPr>
        </w:r>
        <w:r>
          <w:rPr>
            <w:webHidden/>
          </w:rPr>
          <w:fldChar w:fldCharType="separate"/>
        </w:r>
        <w:r w:rsidR="00F0297B">
          <w:rPr>
            <w:webHidden/>
          </w:rPr>
          <w:t>172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6" w:history="1">
        <w:r w:rsidR="00F0297B" w:rsidRPr="00B15824">
          <w:rPr>
            <w:rStyle w:val="ab"/>
          </w:rPr>
          <w:t>10.2.6.2</w:t>
        </w:r>
        <w:r w:rsidR="00F0297B">
          <w:rPr>
            <w:rFonts w:asciiTheme="minorHAnsi" w:eastAsiaTheme="minorEastAsia" w:hAnsiTheme="minorHAnsi" w:cstheme="minorBidi"/>
            <w:kern w:val="2"/>
            <w:sz w:val="21"/>
            <w:szCs w:val="22"/>
            <w:lang w:val="en-US" w:eastAsia="zh-CN"/>
          </w:rPr>
          <w:tab/>
        </w:r>
        <w:r w:rsidR="00F0297B" w:rsidRPr="00B15824">
          <w:rPr>
            <w:rStyle w:val="ab"/>
          </w:rPr>
          <w:t>Discovery procedure via Retrieve Operation</w:t>
        </w:r>
        <w:r w:rsidR="00F0297B">
          <w:rPr>
            <w:webHidden/>
          </w:rPr>
          <w:tab/>
        </w:r>
        <w:r>
          <w:rPr>
            <w:webHidden/>
          </w:rPr>
          <w:fldChar w:fldCharType="begin"/>
        </w:r>
        <w:r w:rsidR="00F0297B">
          <w:rPr>
            <w:webHidden/>
          </w:rPr>
          <w:instrText xml:space="preserve"> PAGEREF _Toc430459516 \h </w:instrText>
        </w:r>
        <w:r>
          <w:rPr>
            <w:webHidden/>
          </w:rPr>
        </w:r>
        <w:r>
          <w:rPr>
            <w:webHidden/>
          </w:rPr>
          <w:fldChar w:fldCharType="separate"/>
        </w:r>
        <w:r w:rsidR="00F0297B">
          <w:rPr>
            <w:webHidden/>
          </w:rPr>
          <w:t>173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17" w:history="1">
        <w:r w:rsidR="00F0297B" w:rsidRPr="00B15824">
          <w:rPr>
            <w:rStyle w:val="ab"/>
          </w:rPr>
          <w:t>10.2.7</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 Procedures</w:t>
        </w:r>
        <w:r w:rsidR="00F0297B">
          <w:rPr>
            <w:webHidden/>
          </w:rPr>
          <w:tab/>
        </w:r>
        <w:r>
          <w:rPr>
            <w:webHidden/>
          </w:rPr>
          <w:fldChar w:fldCharType="begin"/>
        </w:r>
        <w:r w:rsidR="00F0297B">
          <w:rPr>
            <w:webHidden/>
          </w:rPr>
          <w:instrText xml:space="preserve"> PAGEREF _Toc430459517 \h </w:instrText>
        </w:r>
        <w:r>
          <w:rPr>
            <w:webHidden/>
          </w:rPr>
        </w:r>
        <w:r>
          <w:rPr>
            <w:webHidden/>
          </w:rPr>
          <w:fldChar w:fldCharType="separate"/>
        </w:r>
        <w:r w:rsidR="00F0297B">
          <w:rPr>
            <w:webHidden/>
          </w:rPr>
          <w:t>173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8" w:history="1">
        <w:r w:rsidR="00F0297B" w:rsidRPr="00B15824">
          <w:rPr>
            <w:rStyle w:val="ab"/>
          </w:rPr>
          <w:t>10.2.7.1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_Toc430459518 \h </w:instrText>
        </w:r>
        <w:r>
          <w:rPr>
            <w:webHidden/>
          </w:rPr>
        </w:r>
        <w:r>
          <w:rPr>
            <w:webHidden/>
          </w:rPr>
          <w:fldChar w:fldCharType="separate"/>
        </w:r>
        <w:r w:rsidR="00F0297B">
          <w:rPr>
            <w:webHidden/>
          </w:rPr>
          <w:t>173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19" w:history="1">
        <w:r w:rsidR="00F0297B" w:rsidRPr="00B15824">
          <w:rPr>
            <w:rStyle w:val="ab"/>
          </w:rPr>
          <w:t>10.2.7.2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&lt;group&gt;</w:t>
        </w:r>
        <w:r w:rsidR="00F0297B">
          <w:rPr>
            <w:webHidden/>
          </w:rPr>
          <w:tab/>
        </w:r>
        <w:r>
          <w:rPr>
            <w:webHidden/>
          </w:rPr>
          <w:fldChar w:fldCharType="begin"/>
        </w:r>
        <w:r w:rsidR="00F0297B">
          <w:rPr>
            <w:webHidden/>
          </w:rPr>
          <w:instrText xml:space="preserve"> PAGEREF _Toc430459519 \h </w:instrText>
        </w:r>
        <w:r>
          <w:rPr>
            <w:webHidden/>
          </w:rPr>
        </w:r>
        <w:r>
          <w:rPr>
            <w:webHidden/>
          </w:rPr>
          <w:fldChar w:fldCharType="separate"/>
        </w:r>
        <w:r w:rsidR="00F0297B">
          <w:rPr>
            <w:webHidden/>
          </w:rPr>
          <w:t>174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0" w:history="1">
        <w:r w:rsidR="00F0297B" w:rsidRPr="00B15824">
          <w:rPr>
            <w:rStyle w:val="ab"/>
          </w:rPr>
          <w:t>10.2.7.3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&lt;group&gt;</w:t>
        </w:r>
        <w:r w:rsidR="00F0297B">
          <w:rPr>
            <w:webHidden/>
          </w:rPr>
          <w:tab/>
        </w:r>
        <w:r>
          <w:rPr>
            <w:webHidden/>
          </w:rPr>
          <w:fldChar w:fldCharType="begin"/>
        </w:r>
        <w:r w:rsidR="00F0297B">
          <w:rPr>
            <w:webHidden/>
          </w:rPr>
          <w:instrText xml:space="preserve"> PAGEREF _Toc430459520 \h </w:instrText>
        </w:r>
        <w:r>
          <w:rPr>
            <w:webHidden/>
          </w:rPr>
        </w:r>
        <w:r>
          <w:rPr>
            <w:webHidden/>
          </w:rPr>
          <w:fldChar w:fldCharType="separate"/>
        </w:r>
        <w:r w:rsidR="00F0297B">
          <w:rPr>
            <w:webHidden/>
          </w:rPr>
          <w:t>175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1" w:history="1">
        <w:r w:rsidR="00F0297B" w:rsidRPr="00B15824">
          <w:rPr>
            <w:rStyle w:val="ab"/>
          </w:rPr>
          <w:t>10.2.7.4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&lt;group&gt;</w:t>
        </w:r>
        <w:r w:rsidR="00F0297B">
          <w:rPr>
            <w:webHidden/>
          </w:rPr>
          <w:tab/>
        </w:r>
        <w:r>
          <w:rPr>
            <w:webHidden/>
          </w:rPr>
          <w:fldChar w:fldCharType="begin"/>
        </w:r>
        <w:r w:rsidR="00F0297B">
          <w:rPr>
            <w:webHidden/>
          </w:rPr>
          <w:instrText xml:space="preserve"> PAGEREF _Toc430459521 \h </w:instrText>
        </w:r>
        <w:r>
          <w:rPr>
            <w:webHidden/>
          </w:rPr>
        </w:r>
        <w:r>
          <w:rPr>
            <w:webHidden/>
          </w:rPr>
          <w:fldChar w:fldCharType="separate"/>
        </w:r>
        <w:r w:rsidR="00F0297B">
          <w:rPr>
            <w:webHidden/>
          </w:rPr>
          <w:t>176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2" w:history="1">
        <w:r w:rsidR="00F0297B" w:rsidRPr="00B15824">
          <w:rPr>
            <w:rStyle w:val="ab"/>
          </w:rPr>
          <w:t>10.2.7.5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&lt;group&gt;</w:t>
        </w:r>
        <w:r w:rsidR="00F0297B">
          <w:rPr>
            <w:webHidden/>
          </w:rPr>
          <w:tab/>
        </w:r>
        <w:r>
          <w:rPr>
            <w:webHidden/>
          </w:rPr>
          <w:fldChar w:fldCharType="begin"/>
        </w:r>
        <w:r w:rsidR="00F0297B">
          <w:rPr>
            <w:webHidden/>
          </w:rPr>
          <w:instrText xml:space="preserve"> PAGEREF _Toc430459522 \h </w:instrText>
        </w:r>
        <w:r>
          <w:rPr>
            <w:webHidden/>
          </w:rPr>
        </w:r>
        <w:r>
          <w:rPr>
            <w:webHidden/>
          </w:rPr>
          <w:fldChar w:fldCharType="separate"/>
        </w:r>
        <w:r w:rsidR="00F0297B">
          <w:rPr>
            <w:webHidden/>
          </w:rPr>
          <w:t>177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3" w:history="1">
        <w:r w:rsidR="00F0297B" w:rsidRPr="00B15824">
          <w:rPr>
            <w:rStyle w:val="ab"/>
          </w:rPr>
          <w:t>10.2.7.6</w:t>
        </w:r>
        <w:r w:rsidR="00F0297B">
          <w:rPr>
            <w:rFonts w:asciiTheme="minorHAnsi" w:eastAsiaTheme="minorEastAsia" w:hAnsiTheme="minorHAnsi" w:cstheme="minorBidi"/>
            <w:kern w:val="2"/>
            <w:sz w:val="21"/>
            <w:szCs w:val="22"/>
            <w:lang w:val="en-US" w:eastAsia="zh-CN"/>
          </w:rPr>
          <w:tab/>
        </w:r>
        <w:r w:rsidR="00F0297B" w:rsidRPr="00B15824">
          <w:rPr>
            <w:rStyle w:val="ab"/>
            <w:i/>
          </w:rPr>
          <w:t>&lt;fanOutPoint&gt;</w:t>
        </w:r>
        <w:r w:rsidR="00F0297B" w:rsidRPr="00B15824">
          <w:rPr>
            <w:rStyle w:val="ab"/>
          </w:rPr>
          <w:t xml:space="preserve"> Management Procedures</w:t>
        </w:r>
        <w:r w:rsidR="00F0297B">
          <w:rPr>
            <w:webHidden/>
          </w:rPr>
          <w:tab/>
        </w:r>
        <w:r>
          <w:rPr>
            <w:webHidden/>
          </w:rPr>
          <w:fldChar w:fldCharType="begin"/>
        </w:r>
        <w:r w:rsidR="00F0297B">
          <w:rPr>
            <w:webHidden/>
          </w:rPr>
          <w:instrText xml:space="preserve"> PAGEREF _Toc430459523 \h </w:instrText>
        </w:r>
        <w:r>
          <w:rPr>
            <w:webHidden/>
          </w:rPr>
        </w:r>
        <w:r>
          <w:rPr>
            <w:webHidden/>
          </w:rPr>
          <w:fldChar w:fldCharType="separate"/>
        </w:r>
        <w:r w:rsidR="00F0297B">
          <w:rPr>
            <w:webHidden/>
          </w:rPr>
          <w:t>178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4" w:history="1">
        <w:r w:rsidR="00F0297B" w:rsidRPr="00B15824">
          <w:rPr>
            <w:rStyle w:val="ab"/>
          </w:rPr>
          <w:t>10.2.7.7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_Toc430459524 \h </w:instrText>
        </w:r>
        <w:r>
          <w:rPr>
            <w:webHidden/>
          </w:rPr>
        </w:r>
        <w:r>
          <w:rPr>
            <w:webHidden/>
          </w:rPr>
          <w:fldChar w:fldCharType="separate"/>
        </w:r>
        <w:r w:rsidR="00F0297B">
          <w:rPr>
            <w:webHidden/>
          </w:rPr>
          <w:t>179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5" w:history="1">
        <w:r w:rsidR="00F0297B" w:rsidRPr="00B15824">
          <w:rPr>
            <w:rStyle w:val="ab"/>
          </w:rPr>
          <w:t>10.2.7.8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_Toc430459525 \h </w:instrText>
        </w:r>
        <w:r>
          <w:rPr>
            <w:webHidden/>
          </w:rPr>
        </w:r>
        <w:r>
          <w:rPr>
            <w:webHidden/>
          </w:rPr>
          <w:fldChar w:fldCharType="separate"/>
        </w:r>
        <w:r w:rsidR="00F0297B">
          <w:rPr>
            <w:webHidden/>
          </w:rPr>
          <w:t>180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6" w:history="1">
        <w:r w:rsidR="00F0297B" w:rsidRPr="00B15824">
          <w:rPr>
            <w:rStyle w:val="ab"/>
          </w:rPr>
          <w:t>10.2.7.9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_Toc430459526 \h </w:instrText>
        </w:r>
        <w:r>
          <w:rPr>
            <w:webHidden/>
          </w:rPr>
        </w:r>
        <w:r>
          <w:rPr>
            <w:webHidden/>
          </w:rPr>
          <w:fldChar w:fldCharType="separate"/>
        </w:r>
        <w:r w:rsidR="00F0297B">
          <w:rPr>
            <w:webHidden/>
          </w:rPr>
          <w:t>181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7" w:history="1">
        <w:r w:rsidR="00F0297B" w:rsidRPr="00B15824">
          <w:rPr>
            <w:rStyle w:val="ab"/>
          </w:rPr>
          <w:t>10.2.7.10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_Toc430459527 \h </w:instrText>
        </w:r>
        <w:r>
          <w:rPr>
            <w:webHidden/>
          </w:rPr>
        </w:r>
        <w:r>
          <w:rPr>
            <w:webHidden/>
          </w:rPr>
          <w:fldChar w:fldCharType="separate"/>
        </w:r>
        <w:r w:rsidR="00F0297B">
          <w:rPr>
            <w:webHidden/>
          </w:rPr>
          <w:t>182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8" w:history="1">
        <w:r w:rsidR="00F0297B" w:rsidRPr="00B15824">
          <w:rPr>
            <w:rStyle w:val="ab"/>
          </w:rPr>
          <w:t>10.2.7.11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Subscribe and Un-Subscribe </w:t>
        </w:r>
        <w:r w:rsidR="00F0297B" w:rsidRPr="00B15824">
          <w:rPr>
            <w:rStyle w:val="ab"/>
            <w:i/>
          </w:rPr>
          <w:t>&lt;fanOutPoint&gt;</w:t>
        </w:r>
        <w:r w:rsidR="00F0297B" w:rsidRPr="00B15824">
          <w:rPr>
            <w:rStyle w:val="ab"/>
          </w:rPr>
          <w:t xml:space="preserve"> of a group</w:t>
        </w:r>
        <w:r w:rsidR="00F0297B">
          <w:rPr>
            <w:webHidden/>
          </w:rPr>
          <w:tab/>
        </w:r>
        <w:r>
          <w:rPr>
            <w:webHidden/>
          </w:rPr>
          <w:fldChar w:fldCharType="begin"/>
        </w:r>
        <w:r w:rsidR="00F0297B">
          <w:rPr>
            <w:webHidden/>
          </w:rPr>
          <w:instrText xml:space="preserve"> PAGEREF _Toc430459528 \h </w:instrText>
        </w:r>
        <w:r>
          <w:rPr>
            <w:webHidden/>
          </w:rPr>
        </w:r>
        <w:r>
          <w:rPr>
            <w:webHidden/>
          </w:rPr>
          <w:fldChar w:fldCharType="separate"/>
        </w:r>
        <w:r w:rsidR="00F0297B">
          <w:rPr>
            <w:webHidden/>
          </w:rPr>
          <w:t>183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29" w:history="1">
        <w:r w:rsidR="00F0297B" w:rsidRPr="00B15824">
          <w:rPr>
            <w:rStyle w:val="ab"/>
          </w:rPr>
          <w:t>10.2.7.12</w:t>
        </w:r>
        <w:r w:rsidR="00F0297B">
          <w:rPr>
            <w:rFonts w:asciiTheme="minorHAnsi" w:eastAsiaTheme="minorEastAsia" w:hAnsiTheme="minorHAnsi" w:cstheme="minorBidi"/>
            <w:kern w:val="2"/>
            <w:sz w:val="21"/>
            <w:szCs w:val="22"/>
            <w:lang w:val="en-US" w:eastAsia="zh-CN"/>
          </w:rPr>
          <w:tab/>
        </w:r>
        <w:r w:rsidR="00F0297B" w:rsidRPr="00B15824">
          <w:rPr>
            <w:rStyle w:val="ab"/>
          </w:rPr>
          <w:t>Aggregate the Notifications by group</w:t>
        </w:r>
        <w:r w:rsidR="00F0297B">
          <w:rPr>
            <w:webHidden/>
          </w:rPr>
          <w:tab/>
        </w:r>
        <w:r>
          <w:rPr>
            <w:webHidden/>
          </w:rPr>
          <w:fldChar w:fldCharType="begin"/>
        </w:r>
        <w:r w:rsidR="00F0297B">
          <w:rPr>
            <w:webHidden/>
          </w:rPr>
          <w:instrText xml:space="preserve"> PAGEREF _Toc430459529 \h </w:instrText>
        </w:r>
        <w:r>
          <w:rPr>
            <w:webHidden/>
          </w:rPr>
        </w:r>
        <w:r>
          <w:rPr>
            <w:webHidden/>
          </w:rPr>
          <w:fldChar w:fldCharType="separate"/>
        </w:r>
        <w:r w:rsidR="00F0297B">
          <w:rPr>
            <w:webHidden/>
          </w:rPr>
          <w:t>184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30" w:history="1">
        <w:r w:rsidR="00F0297B" w:rsidRPr="00B15824">
          <w:rPr>
            <w:rStyle w:val="ab"/>
          </w:rPr>
          <w:t>10.2.8</w:t>
        </w:r>
        <w:r w:rsidR="00F0297B">
          <w:rPr>
            <w:rFonts w:asciiTheme="minorHAnsi" w:eastAsiaTheme="minorEastAsia" w:hAnsiTheme="minorHAnsi" w:cstheme="minorBidi"/>
            <w:kern w:val="2"/>
            <w:sz w:val="21"/>
            <w:szCs w:val="22"/>
            <w:lang w:val="en-US" w:eastAsia="zh-CN"/>
          </w:rPr>
          <w:tab/>
        </w:r>
        <w:r w:rsidR="00F0297B" w:rsidRPr="00B15824">
          <w:rPr>
            <w:rStyle w:val="ab"/>
          </w:rPr>
          <w:t>&lt;</w:t>
        </w:r>
        <w:r w:rsidR="00F0297B" w:rsidRPr="00B15824">
          <w:rPr>
            <w:rStyle w:val="ab"/>
            <w:i/>
          </w:rPr>
          <w:t xml:space="preserve">mgmtObj&gt; </w:t>
        </w:r>
        <w:r w:rsidR="00F0297B" w:rsidRPr="00B15824">
          <w:rPr>
            <w:rStyle w:val="ab"/>
          </w:rPr>
          <w:t>Resource Procedures</w:t>
        </w:r>
        <w:r w:rsidR="00F0297B">
          <w:rPr>
            <w:webHidden/>
          </w:rPr>
          <w:tab/>
        </w:r>
        <w:r>
          <w:rPr>
            <w:webHidden/>
          </w:rPr>
          <w:fldChar w:fldCharType="begin"/>
        </w:r>
        <w:r w:rsidR="00F0297B">
          <w:rPr>
            <w:webHidden/>
          </w:rPr>
          <w:instrText xml:space="preserve"> PAGEREF _Toc430459530 \h </w:instrText>
        </w:r>
        <w:r>
          <w:rPr>
            <w:webHidden/>
          </w:rPr>
        </w:r>
        <w:r>
          <w:rPr>
            <w:webHidden/>
          </w:rPr>
          <w:fldChar w:fldCharType="separate"/>
        </w:r>
        <w:r w:rsidR="00F0297B">
          <w:rPr>
            <w:webHidden/>
          </w:rPr>
          <w:t>184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1" w:history="1">
        <w:r w:rsidR="00F0297B" w:rsidRPr="00B15824">
          <w:rPr>
            <w:rStyle w:val="ab"/>
          </w:rPr>
          <w:t>10.2.8.1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_Toc430459531 \h </w:instrText>
        </w:r>
        <w:r>
          <w:rPr>
            <w:webHidden/>
          </w:rPr>
        </w:r>
        <w:r>
          <w:rPr>
            <w:webHidden/>
          </w:rPr>
          <w:fldChar w:fldCharType="separate"/>
        </w:r>
        <w:r w:rsidR="00F0297B">
          <w:rPr>
            <w:webHidden/>
          </w:rPr>
          <w:t>184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2" w:history="1">
        <w:r w:rsidR="00F0297B" w:rsidRPr="00B15824">
          <w:rPr>
            <w:rStyle w:val="ab"/>
          </w:rPr>
          <w:t>10.2.8.2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_Toc430459532 \h </w:instrText>
        </w:r>
        <w:r>
          <w:rPr>
            <w:webHidden/>
          </w:rPr>
        </w:r>
        <w:r>
          <w:rPr>
            <w:webHidden/>
          </w:rPr>
          <w:fldChar w:fldCharType="separate"/>
        </w:r>
        <w:r w:rsidR="00F0297B">
          <w:rPr>
            <w:webHidden/>
          </w:rPr>
          <w:t>185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4" w:history="1">
        <w:r w:rsidR="00F0297B" w:rsidRPr="00B15824">
          <w:rPr>
            <w:rStyle w:val="ab"/>
          </w:rPr>
          <w:t>10.2.8.3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&lt;mgmtObj&gt;</w:t>
        </w:r>
        <w:r w:rsidR="00F0297B">
          <w:rPr>
            <w:webHidden/>
          </w:rPr>
          <w:tab/>
        </w:r>
        <w:r>
          <w:rPr>
            <w:webHidden/>
          </w:rPr>
          <w:fldChar w:fldCharType="begin"/>
        </w:r>
        <w:r w:rsidR="00F0297B">
          <w:rPr>
            <w:webHidden/>
          </w:rPr>
          <w:instrText xml:space="preserve"> PAGEREF _Toc430459534 \h </w:instrText>
        </w:r>
        <w:r>
          <w:rPr>
            <w:webHidden/>
          </w:rPr>
        </w:r>
        <w:r>
          <w:rPr>
            <w:webHidden/>
          </w:rPr>
          <w:fldChar w:fldCharType="separate"/>
        </w:r>
        <w:r w:rsidR="00F0297B">
          <w:rPr>
            <w:webHidden/>
          </w:rPr>
          <w:t>187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5" w:history="1">
        <w:r w:rsidR="00F0297B" w:rsidRPr="00B15824">
          <w:rPr>
            <w:rStyle w:val="ab"/>
          </w:rPr>
          <w:t>10.2.8.4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_Toc430459535 \h </w:instrText>
        </w:r>
        <w:r>
          <w:rPr>
            <w:webHidden/>
          </w:rPr>
        </w:r>
        <w:r>
          <w:rPr>
            <w:webHidden/>
          </w:rPr>
          <w:fldChar w:fldCharType="separate"/>
        </w:r>
        <w:r w:rsidR="00F0297B">
          <w:rPr>
            <w:webHidden/>
          </w:rPr>
          <w:t>187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6" w:history="1">
        <w:r w:rsidR="00F0297B" w:rsidRPr="00B15824">
          <w:rPr>
            <w:rStyle w:val="ab"/>
          </w:rPr>
          <w:t>10.2.8.5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&lt;mgmtObj&gt;</w:t>
        </w:r>
        <w:r w:rsidR="00F0297B">
          <w:rPr>
            <w:webHidden/>
          </w:rPr>
          <w:tab/>
        </w:r>
        <w:r>
          <w:rPr>
            <w:webHidden/>
          </w:rPr>
          <w:fldChar w:fldCharType="begin"/>
        </w:r>
        <w:r w:rsidR="00F0297B">
          <w:rPr>
            <w:webHidden/>
          </w:rPr>
          <w:instrText xml:space="preserve"> PAGEREF _Toc430459536 \h </w:instrText>
        </w:r>
        <w:r>
          <w:rPr>
            <w:webHidden/>
          </w:rPr>
        </w:r>
        <w:r>
          <w:rPr>
            <w:webHidden/>
          </w:rPr>
          <w:fldChar w:fldCharType="separate"/>
        </w:r>
        <w:r w:rsidR="00F0297B">
          <w:rPr>
            <w:webHidden/>
          </w:rPr>
          <w:t>188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7" w:history="1">
        <w:r w:rsidR="00F0297B" w:rsidRPr="00B15824">
          <w:rPr>
            <w:rStyle w:val="ab"/>
          </w:rPr>
          <w:t>10.2.8.6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&lt;mgmtObj&gt;</w:t>
        </w:r>
        <w:r w:rsidR="00F0297B">
          <w:rPr>
            <w:webHidden/>
          </w:rPr>
          <w:tab/>
        </w:r>
        <w:r>
          <w:rPr>
            <w:webHidden/>
          </w:rPr>
          <w:fldChar w:fldCharType="begin"/>
        </w:r>
        <w:r w:rsidR="00F0297B">
          <w:rPr>
            <w:webHidden/>
          </w:rPr>
          <w:instrText xml:space="preserve"> PAGEREF _Toc430459537 \h </w:instrText>
        </w:r>
        <w:r>
          <w:rPr>
            <w:webHidden/>
          </w:rPr>
        </w:r>
        <w:r>
          <w:rPr>
            <w:webHidden/>
          </w:rPr>
          <w:fldChar w:fldCharType="separate"/>
        </w:r>
        <w:r w:rsidR="00F0297B">
          <w:rPr>
            <w:webHidden/>
          </w:rPr>
          <w:t>189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38" w:history="1">
        <w:r w:rsidR="00F0297B" w:rsidRPr="00B15824">
          <w:rPr>
            <w:rStyle w:val="ab"/>
          </w:rPr>
          <w:t>10.2.9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External Management Operations through </w:t>
        </w:r>
        <w:r w:rsidR="00F0297B" w:rsidRPr="00B15824">
          <w:rPr>
            <w:rStyle w:val="ab"/>
            <w:i/>
          </w:rPr>
          <w:t>&lt;mgmtCmd&gt;</w:t>
        </w:r>
        <w:r w:rsidR="00F0297B">
          <w:rPr>
            <w:webHidden/>
          </w:rPr>
          <w:tab/>
        </w:r>
        <w:r>
          <w:rPr>
            <w:webHidden/>
          </w:rPr>
          <w:fldChar w:fldCharType="begin"/>
        </w:r>
        <w:r w:rsidR="00F0297B">
          <w:rPr>
            <w:webHidden/>
          </w:rPr>
          <w:instrText xml:space="preserve"> PAGEREF _Toc430459538 \h </w:instrText>
        </w:r>
        <w:r>
          <w:rPr>
            <w:webHidden/>
          </w:rPr>
        </w:r>
        <w:r>
          <w:rPr>
            <w:webHidden/>
          </w:rPr>
          <w:fldChar w:fldCharType="separate"/>
        </w:r>
        <w:r w:rsidR="00F0297B">
          <w:rPr>
            <w:webHidden/>
          </w:rPr>
          <w:t>190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39" w:history="1">
        <w:r w:rsidR="00F0297B" w:rsidRPr="00B15824">
          <w:rPr>
            <w:rStyle w:val="ab"/>
          </w:rPr>
          <w:t>10.2.9.1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_Toc430459539 \h </w:instrText>
        </w:r>
        <w:r>
          <w:rPr>
            <w:webHidden/>
          </w:rPr>
        </w:r>
        <w:r>
          <w:rPr>
            <w:webHidden/>
          </w:rPr>
          <w:fldChar w:fldCharType="separate"/>
        </w:r>
        <w:r w:rsidR="00F0297B">
          <w:rPr>
            <w:webHidden/>
          </w:rPr>
          <w:t>190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0" w:history="1">
        <w:r w:rsidR="00F0297B" w:rsidRPr="00B15824">
          <w:rPr>
            <w:rStyle w:val="ab"/>
          </w:rPr>
          <w:t>10.2.9.2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_Toc430459540 \h </w:instrText>
        </w:r>
        <w:r>
          <w:rPr>
            <w:webHidden/>
          </w:rPr>
        </w:r>
        <w:r>
          <w:rPr>
            <w:webHidden/>
          </w:rPr>
          <w:fldChar w:fldCharType="separate"/>
        </w:r>
        <w:r w:rsidR="00F0297B">
          <w:rPr>
            <w:webHidden/>
          </w:rPr>
          <w:t>190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1" w:history="1">
        <w:r w:rsidR="00F0297B" w:rsidRPr="00B15824">
          <w:rPr>
            <w:rStyle w:val="ab"/>
          </w:rPr>
          <w:t>10.2.9.3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&lt;mgmtCmd&gt;</w:t>
        </w:r>
        <w:r w:rsidR="00F0297B">
          <w:rPr>
            <w:webHidden/>
          </w:rPr>
          <w:tab/>
        </w:r>
        <w:r>
          <w:rPr>
            <w:webHidden/>
          </w:rPr>
          <w:fldChar w:fldCharType="begin"/>
        </w:r>
        <w:r w:rsidR="00F0297B">
          <w:rPr>
            <w:webHidden/>
          </w:rPr>
          <w:instrText xml:space="preserve"> PAGEREF _Toc430459541 \h </w:instrText>
        </w:r>
        <w:r>
          <w:rPr>
            <w:webHidden/>
          </w:rPr>
        </w:r>
        <w:r>
          <w:rPr>
            <w:webHidden/>
          </w:rPr>
          <w:fldChar w:fldCharType="separate"/>
        </w:r>
        <w:r w:rsidR="00F0297B">
          <w:rPr>
            <w:webHidden/>
          </w:rPr>
          <w:t>191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2" w:history="1">
        <w:r w:rsidR="00F0297B" w:rsidRPr="00B15824">
          <w:rPr>
            <w:rStyle w:val="ab"/>
          </w:rPr>
          <w:t>10.2.9.4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_Toc430459542 \h </w:instrText>
        </w:r>
        <w:r>
          <w:rPr>
            <w:webHidden/>
          </w:rPr>
        </w:r>
        <w:r>
          <w:rPr>
            <w:webHidden/>
          </w:rPr>
          <w:fldChar w:fldCharType="separate"/>
        </w:r>
        <w:r w:rsidR="00F0297B">
          <w:rPr>
            <w:webHidden/>
          </w:rPr>
          <w:t>192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3" w:history="1">
        <w:r w:rsidR="00F0297B" w:rsidRPr="00B15824">
          <w:rPr>
            <w:rStyle w:val="ab"/>
          </w:rPr>
          <w:t>10.2.9.5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&lt;mgmtCmd&gt;</w:t>
        </w:r>
        <w:r w:rsidR="00F0297B">
          <w:rPr>
            <w:webHidden/>
          </w:rPr>
          <w:tab/>
        </w:r>
        <w:r>
          <w:rPr>
            <w:webHidden/>
          </w:rPr>
          <w:fldChar w:fldCharType="begin"/>
        </w:r>
        <w:r w:rsidR="00F0297B">
          <w:rPr>
            <w:webHidden/>
          </w:rPr>
          <w:instrText xml:space="preserve"> PAGEREF _Toc430459543 \h </w:instrText>
        </w:r>
        <w:r>
          <w:rPr>
            <w:webHidden/>
          </w:rPr>
        </w:r>
        <w:r>
          <w:rPr>
            <w:webHidden/>
          </w:rPr>
          <w:fldChar w:fldCharType="separate"/>
        </w:r>
        <w:r w:rsidR="00F0297B">
          <w:rPr>
            <w:webHidden/>
          </w:rPr>
          <w:t>192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4" w:history="1">
        <w:r w:rsidR="00F0297B" w:rsidRPr="00B15824">
          <w:rPr>
            <w:rStyle w:val="ab"/>
          </w:rPr>
          <w:t>10.2.9.6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&lt;mgmtCmd&gt;</w:t>
        </w:r>
        <w:r w:rsidR="00F0297B">
          <w:rPr>
            <w:webHidden/>
          </w:rPr>
          <w:tab/>
        </w:r>
        <w:r>
          <w:rPr>
            <w:webHidden/>
          </w:rPr>
          <w:fldChar w:fldCharType="begin"/>
        </w:r>
        <w:r w:rsidR="00F0297B">
          <w:rPr>
            <w:webHidden/>
          </w:rPr>
          <w:instrText xml:space="preserve"> PAGEREF _Toc430459544 \h </w:instrText>
        </w:r>
        <w:r>
          <w:rPr>
            <w:webHidden/>
          </w:rPr>
        </w:r>
        <w:r>
          <w:rPr>
            <w:webHidden/>
          </w:rPr>
          <w:fldChar w:fldCharType="separate"/>
        </w:r>
        <w:r w:rsidR="00F0297B">
          <w:rPr>
            <w:webHidden/>
          </w:rPr>
          <w:t>194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7" w:history="1">
        <w:r w:rsidR="00F0297B" w:rsidRPr="00B15824">
          <w:rPr>
            <w:rStyle w:val="ab"/>
          </w:rPr>
          <w:t>10.2.9.7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Cancel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_Toc430459547 \h </w:instrText>
        </w:r>
        <w:r>
          <w:rPr>
            <w:webHidden/>
          </w:rPr>
        </w:r>
        <w:r>
          <w:rPr>
            <w:webHidden/>
          </w:rPr>
          <w:fldChar w:fldCharType="separate"/>
        </w:r>
        <w:r w:rsidR="00F0297B">
          <w:rPr>
            <w:webHidden/>
          </w:rPr>
          <w:t>195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49" w:history="1">
        <w:r w:rsidR="00F0297B" w:rsidRPr="00B15824">
          <w:rPr>
            <w:rStyle w:val="ab"/>
          </w:rPr>
          <w:t>10.2.9.8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_Toc430459549 \h </w:instrText>
        </w:r>
        <w:r>
          <w:rPr>
            <w:webHidden/>
          </w:rPr>
        </w:r>
        <w:r>
          <w:rPr>
            <w:webHidden/>
          </w:rPr>
          <w:fldChar w:fldCharType="separate"/>
        </w:r>
        <w:r w:rsidR="00F0297B">
          <w:rPr>
            <w:webHidden/>
          </w:rPr>
          <w:t>196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51" w:history="1">
        <w:r w:rsidR="00F0297B" w:rsidRPr="00B15824">
          <w:rPr>
            <w:rStyle w:val="ab"/>
          </w:rPr>
          <w:t>10.2.9.9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_Toc430459551 \h </w:instrText>
        </w:r>
        <w:r>
          <w:rPr>
            <w:webHidden/>
          </w:rPr>
        </w:r>
        <w:r>
          <w:rPr>
            <w:webHidden/>
          </w:rPr>
          <w:fldChar w:fldCharType="separate"/>
        </w:r>
        <w:r w:rsidR="00F0297B">
          <w:rPr>
            <w:webHidden/>
          </w:rPr>
          <w:t>197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53" w:history="1">
        <w:r w:rsidR="00F0297B" w:rsidRPr="00B15824">
          <w:rPr>
            <w:rStyle w:val="ab"/>
          </w:rPr>
          <w:t>10.2.10</w:t>
        </w:r>
        <w:r w:rsidR="00F0297B">
          <w:rPr>
            <w:rFonts w:asciiTheme="minorHAnsi" w:eastAsiaTheme="minorEastAsia" w:hAnsiTheme="minorHAnsi" w:cstheme="minorBidi"/>
            <w:kern w:val="2"/>
            <w:sz w:val="21"/>
            <w:szCs w:val="22"/>
            <w:lang w:val="en-US" w:eastAsia="zh-CN"/>
          </w:rPr>
          <w:tab/>
        </w:r>
        <w:r w:rsidR="00F0297B" w:rsidRPr="00B15824">
          <w:rPr>
            <w:rStyle w:val="ab"/>
          </w:rPr>
          <w:t>Location Management Procedures</w:t>
        </w:r>
        <w:r w:rsidR="00F0297B">
          <w:rPr>
            <w:webHidden/>
          </w:rPr>
          <w:tab/>
        </w:r>
        <w:r>
          <w:rPr>
            <w:webHidden/>
          </w:rPr>
          <w:fldChar w:fldCharType="begin"/>
        </w:r>
        <w:r w:rsidR="00F0297B">
          <w:rPr>
            <w:webHidden/>
          </w:rPr>
          <w:instrText xml:space="preserve"> PAGEREF _Toc430459553 \h </w:instrText>
        </w:r>
        <w:r>
          <w:rPr>
            <w:webHidden/>
          </w:rPr>
        </w:r>
        <w:r>
          <w:rPr>
            <w:webHidden/>
          </w:rPr>
          <w:fldChar w:fldCharType="separate"/>
        </w:r>
        <w:r w:rsidR="00F0297B">
          <w:rPr>
            <w:webHidden/>
          </w:rPr>
          <w:t>198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54" w:history="1">
        <w:r w:rsidR="00F0297B" w:rsidRPr="00B15824">
          <w:rPr>
            <w:rStyle w:val="ab"/>
          </w:rPr>
          <w:t>10.2.10.1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related to </w:t>
        </w:r>
        <w:r w:rsidR="00F0297B" w:rsidRPr="00B15824">
          <w:rPr>
            <w:rStyle w:val="ab"/>
            <w:i/>
          </w:rPr>
          <w:t>&lt;locationPolicy&gt;</w:t>
        </w:r>
        <w:r w:rsidR="00F0297B" w:rsidRPr="00B15824">
          <w:rPr>
            <w:rStyle w:val="ab"/>
          </w:rPr>
          <w:t xml:space="preserve"> resource</w:t>
        </w:r>
        <w:r w:rsidR="00F0297B">
          <w:rPr>
            <w:webHidden/>
          </w:rPr>
          <w:tab/>
        </w:r>
        <w:r>
          <w:rPr>
            <w:webHidden/>
          </w:rPr>
          <w:fldChar w:fldCharType="begin"/>
        </w:r>
        <w:r w:rsidR="00F0297B">
          <w:rPr>
            <w:webHidden/>
          </w:rPr>
          <w:instrText xml:space="preserve"> PAGEREF _Toc430459554 \h </w:instrText>
        </w:r>
        <w:r>
          <w:rPr>
            <w:webHidden/>
          </w:rPr>
        </w:r>
        <w:r>
          <w:rPr>
            <w:webHidden/>
          </w:rPr>
          <w:fldChar w:fldCharType="separate"/>
        </w:r>
        <w:r w:rsidR="00F0297B">
          <w:rPr>
            <w:webHidden/>
          </w:rPr>
          <w:t>198</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55" w:history="1">
        <w:r w:rsidR="00F0297B" w:rsidRPr="00B15824">
          <w:rPr>
            <w:rStyle w:val="ab"/>
          </w:rPr>
          <w:t>10.2.10.1.0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_Toc430459555 \h </w:instrText>
        </w:r>
        <w:r>
          <w:rPr>
            <w:webHidden/>
          </w:rPr>
        </w:r>
        <w:r>
          <w:rPr>
            <w:webHidden/>
          </w:rPr>
          <w:fldChar w:fldCharType="separate"/>
        </w:r>
        <w:r w:rsidR="00F0297B">
          <w:rPr>
            <w:webHidden/>
          </w:rPr>
          <w:t>198</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56" w:history="1">
        <w:r w:rsidR="00F0297B" w:rsidRPr="00B15824">
          <w:rPr>
            <w:rStyle w:val="ab"/>
          </w:rPr>
          <w:t>10.2.10.1.1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&lt;locationPolicy&gt;</w:t>
        </w:r>
        <w:r w:rsidR="00F0297B">
          <w:rPr>
            <w:webHidden/>
          </w:rPr>
          <w:tab/>
        </w:r>
        <w:r>
          <w:rPr>
            <w:webHidden/>
          </w:rPr>
          <w:fldChar w:fldCharType="begin"/>
        </w:r>
        <w:r w:rsidR="00F0297B">
          <w:rPr>
            <w:webHidden/>
          </w:rPr>
          <w:instrText xml:space="preserve"> PAGEREF _Toc430459556 \h </w:instrText>
        </w:r>
        <w:r>
          <w:rPr>
            <w:webHidden/>
          </w:rPr>
        </w:r>
        <w:r>
          <w:rPr>
            <w:webHidden/>
          </w:rPr>
          <w:fldChar w:fldCharType="separate"/>
        </w:r>
        <w:r w:rsidR="00F0297B">
          <w:rPr>
            <w:webHidden/>
          </w:rPr>
          <w:t>198</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57" w:history="1">
        <w:r w:rsidR="00F0297B" w:rsidRPr="00B15824">
          <w:rPr>
            <w:rStyle w:val="ab"/>
            <w:rFonts w:eastAsia="Arial Unicode MS"/>
          </w:rPr>
          <w:t>10.2.10.1.2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_Toc430459557 \h </w:instrText>
        </w:r>
        <w:r>
          <w:rPr>
            <w:webHidden/>
          </w:rPr>
        </w:r>
        <w:r>
          <w:rPr>
            <w:webHidden/>
          </w:rPr>
          <w:fldChar w:fldCharType="separate"/>
        </w:r>
        <w:r w:rsidR="00F0297B">
          <w:rPr>
            <w:webHidden/>
          </w:rPr>
          <w:t>199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58" w:history="1">
        <w:r w:rsidR="00F0297B" w:rsidRPr="00B15824">
          <w:rPr>
            <w:rStyle w:val="ab"/>
            <w:rFonts w:eastAsia="Arial Unicode MS"/>
          </w:rPr>
          <w:t>10.2.10.1.3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_Toc430459558 \h </w:instrText>
        </w:r>
        <w:r>
          <w:rPr>
            <w:webHidden/>
          </w:rPr>
        </w:r>
        <w:r>
          <w:rPr>
            <w:webHidden/>
          </w:rPr>
          <w:fldChar w:fldCharType="separate"/>
        </w:r>
        <w:r w:rsidR="00F0297B">
          <w:rPr>
            <w:webHidden/>
          </w:rPr>
          <w:t>199</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59" w:history="1">
        <w:r w:rsidR="00F0297B" w:rsidRPr="00B15824">
          <w:rPr>
            <w:rStyle w:val="ab"/>
            <w:rFonts w:eastAsia="Arial Unicode MS"/>
          </w:rPr>
          <w:t>10.2.10.1.4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_Toc430459559 \h </w:instrText>
        </w:r>
        <w:r>
          <w:rPr>
            <w:webHidden/>
          </w:rPr>
        </w:r>
        <w:r>
          <w:rPr>
            <w:webHidden/>
          </w:rPr>
          <w:fldChar w:fldCharType="separate"/>
        </w:r>
        <w:r w:rsidR="00F0297B">
          <w:rPr>
            <w:webHidden/>
          </w:rPr>
          <w:t>200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0" w:history="1">
        <w:r w:rsidR="00F0297B" w:rsidRPr="00B15824">
          <w:rPr>
            <w:rStyle w:val="ab"/>
          </w:rPr>
          <w:t>10.2.10.2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when the </w:t>
        </w:r>
        <w:r w:rsidR="00F0297B" w:rsidRPr="00B15824">
          <w:rPr>
            <w:rStyle w:val="ab"/>
            <w:i/>
          </w:rPr>
          <w:t>&lt;container&gt;</w:t>
        </w:r>
        <w:r w:rsidR="00F0297B" w:rsidRPr="00B15824">
          <w:rPr>
            <w:rStyle w:val="ab"/>
          </w:rPr>
          <w:t xml:space="preserve"> and </w:t>
        </w:r>
        <w:r w:rsidR="00F0297B" w:rsidRPr="00B15824">
          <w:rPr>
            <w:rStyle w:val="ab"/>
            <w:i/>
          </w:rPr>
          <w:t>&lt;contentInstance&gt;</w:t>
        </w:r>
        <w:r w:rsidR="00F0297B" w:rsidRPr="00B15824">
          <w:rPr>
            <w:rStyle w:val="ab"/>
          </w:rPr>
          <w:t xml:space="preserve"> resource contain location information</w:t>
        </w:r>
        <w:r w:rsidR="00F0297B">
          <w:rPr>
            <w:webHidden/>
          </w:rPr>
          <w:tab/>
        </w:r>
        <w:r>
          <w:rPr>
            <w:webHidden/>
          </w:rPr>
          <w:fldChar w:fldCharType="begin"/>
        </w:r>
        <w:r w:rsidR="00F0297B">
          <w:rPr>
            <w:webHidden/>
          </w:rPr>
          <w:instrText xml:space="preserve"> PAGEREF _Toc430459560 \h </w:instrText>
        </w:r>
        <w:r>
          <w:rPr>
            <w:webHidden/>
          </w:rPr>
        </w:r>
        <w:r>
          <w:rPr>
            <w:webHidden/>
          </w:rPr>
          <w:fldChar w:fldCharType="separate"/>
        </w:r>
        <w:r w:rsidR="00F0297B">
          <w:rPr>
            <w:webHidden/>
          </w:rPr>
          <w:t>201</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61" w:history="1">
        <w:r w:rsidR="00F0297B" w:rsidRPr="00B15824">
          <w:rPr>
            <w:rStyle w:val="ab"/>
          </w:rPr>
          <w:t>10.2.10.2.0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_Toc430459561 \h </w:instrText>
        </w:r>
        <w:r>
          <w:rPr>
            <w:webHidden/>
          </w:rPr>
        </w:r>
        <w:r>
          <w:rPr>
            <w:webHidden/>
          </w:rPr>
          <w:fldChar w:fldCharType="separate"/>
        </w:r>
        <w:r w:rsidR="00F0297B">
          <w:rPr>
            <w:webHidden/>
          </w:rPr>
          <w:t>201</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62" w:history="1">
        <w:r w:rsidR="00F0297B" w:rsidRPr="00B15824">
          <w:rPr>
            <w:rStyle w:val="ab"/>
          </w:rPr>
          <w:t>10.2.10.2.1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&lt;container&gt;</w:t>
        </w:r>
        <w:r w:rsidR="00F0297B" w:rsidRPr="00B15824">
          <w:rPr>
            <w:rStyle w:val="ab"/>
          </w:rPr>
          <w:t xml:space="preserve"> resource that stores the location information</w:t>
        </w:r>
        <w:r w:rsidR="00F0297B">
          <w:rPr>
            <w:webHidden/>
          </w:rPr>
          <w:tab/>
        </w:r>
        <w:r>
          <w:rPr>
            <w:webHidden/>
          </w:rPr>
          <w:fldChar w:fldCharType="begin"/>
        </w:r>
        <w:r w:rsidR="00F0297B">
          <w:rPr>
            <w:webHidden/>
          </w:rPr>
          <w:instrText xml:space="preserve"> PAGEREF _Toc430459562 \h </w:instrText>
        </w:r>
        <w:r>
          <w:rPr>
            <w:webHidden/>
          </w:rPr>
        </w:r>
        <w:r>
          <w:rPr>
            <w:webHidden/>
          </w:rPr>
          <w:fldChar w:fldCharType="separate"/>
        </w:r>
        <w:r w:rsidR="00F0297B">
          <w:rPr>
            <w:webHidden/>
          </w:rPr>
          <w:t>201</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63" w:history="1">
        <w:r w:rsidR="00F0297B" w:rsidRPr="00B15824">
          <w:rPr>
            <w:rStyle w:val="ab"/>
          </w:rPr>
          <w:t>10.2.10.2.2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&lt;contentInstance&gt;</w:t>
        </w:r>
        <w:r w:rsidR="00F0297B" w:rsidRPr="00B15824">
          <w:rPr>
            <w:rStyle w:val="ab"/>
          </w:rPr>
          <w:t xml:space="preserve"> resource that stores location information</w:t>
        </w:r>
        <w:r w:rsidR="00F0297B">
          <w:rPr>
            <w:webHidden/>
          </w:rPr>
          <w:tab/>
        </w:r>
        <w:r>
          <w:rPr>
            <w:webHidden/>
          </w:rPr>
          <w:fldChar w:fldCharType="begin"/>
        </w:r>
        <w:r w:rsidR="00F0297B">
          <w:rPr>
            <w:webHidden/>
          </w:rPr>
          <w:instrText xml:space="preserve"> PAGEREF _Toc430459563 \h </w:instrText>
        </w:r>
        <w:r>
          <w:rPr>
            <w:webHidden/>
          </w:rPr>
        </w:r>
        <w:r>
          <w:rPr>
            <w:webHidden/>
          </w:rPr>
          <w:fldChar w:fldCharType="separate"/>
        </w:r>
        <w:r w:rsidR="00F0297B">
          <w:rPr>
            <w:webHidden/>
          </w:rPr>
          <w:t>201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64"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i/>
          </w:rPr>
          <w:t>&lt;subscription&gt;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_Toc430459564 \h </w:instrText>
        </w:r>
        <w:r>
          <w:rPr>
            <w:webHidden/>
          </w:rPr>
        </w:r>
        <w:r>
          <w:rPr>
            <w:webHidden/>
          </w:rPr>
          <w:fldChar w:fldCharType="separate"/>
        </w:r>
        <w:r w:rsidR="00F0297B">
          <w:rPr>
            <w:webHidden/>
          </w:rPr>
          <w:t>201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5" w:history="1">
        <w:r w:rsidR="00F0297B" w:rsidRPr="00B15824">
          <w:rPr>
            <w:rStyle w:val="ab"/>
            <w:rFonts w:eastAsia="Arial Unicode MS"/>
          </w:rPr>
          <w:t>10.2.11.1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_Toc430459565 \h </w:instrText>
        </w:r>
        <w:r>
          <w:rPr>
            <w:webHidden/>
          </w:rPr>
        </w:r>
        <w:r>
          <w:rPr>
            <w:webHidden/>
          </w:rPr>
          <w:fldChar w:fldCharType="separate"/>
        </w:r>
        <w:r w:rsidR="00F0297B">
          <w:rPr>
            <w:webHidden/>
          </w:rPr>
          <w:t>201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6" w:history="1">
        <w:r w:rsidR="00F0297B" w:rsidRPr="00B15824">
          <w:rPr>
            <w:rStyle w:val="ab"/>
            <w:rFonts w:eastAsia="Arial Unicode MS"/>
          </w:rPr>
          <w:t>10.2.11.2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_Toc430459566 \h </w:instrText>
        </w:r>
        <w:r>
          <w:rPr>
            <w:webHidden/>
          </w:rPr>
        </w:r>
        <w:r>
          <w:rPr>
            <w:webHidden/>
          </w:rPr>
          <w:fldChar w:fldCharType="separate"/>
        </w:r>
        <w:r w:rsidR="00F0297B">
          <w:rPr>
            <w:webHidden/>
          </w:rPr>
          <w:t>201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7" w:history="1">
        <w:r w:rsidR="00F0297B" w:rsidRPr="00B15824">
          <w:rPr>
            <w:rStyle w:val="ab"/>
            <w:rFonts w:eastAsia="Arial Unicode MS"/>
          </w:rPr>
          <w:t>10.2.11.3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_Toc430459567 \h </w:instrText>
        </w:r>
        <w:r>
          <w:rPr>
            <w:webHidden/>
          </w:rPr>
        </w:r>
        <w:r>
          <w:rPr>
            <w:webHidden/>
          </w:rPr>
          <w:fldChar w:fldCharType="separate"/>
        </w:r>
        <w:r w:rsidR="00F0297B">
          <w:rPr>
            <w:webHidden/>
          </w:rPr>
          <w:t>202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8" w:history="1">
        <w:r w:rsidR="00F0297B" w:rsidRPr="00B15824">
          <w:rPr>
            <w:rStyle w:val="ab"/>
            <w:rFonts w:eastAsia="Arial Unicode MS"/>
          </w:rPr>
          <w:t>10.2.11.4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_Toc430459568 \h </w:instrText>
        </w:r>
        <w:r>
          <w:rPr>
            <w:webHidden/>
          </w:rPr>
        </w:r>
        <w:r>
          <w:rPr>
            <w:webHidden/>
          </w:rPr>
          <w:fldChar w:fldCharType="separate"/>
        </w:r>
        <w:r w:rsidR="00F0297B">
          <w:rPr>
            <w:webHidden/>
          </w:rPr>
          <w:t>202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69" w:history="1">
        <w:r w:rsidR="00F0297B" w:rsidRPr="00B15824">
          <w:rPr>
            <w:rStyle w:val="ab"/>
            <w:rFonts w:eastAsia="Arial Unicode MS"/>
          </w:rPr>
          <w:t>10.2.11.5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_Toc430459569 \h </w:instrText>
        </w:r>
        <w:r>
          <w:rPr>
            <w:webHidden/>
          </w:rPr>
        </w:r>
        <w:r>
          <w:rPr>
            <w:webHidden/>
          </w:rPr>
          <w:fldChar w:fldCharType="separate"/>
        </w:r>
        <w:r w:rsidR="00F0297B">
          <w:rPr>
            <w:webHidden/>
          </w:rPr>
          <w:t>203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7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Procedures for Resource Subscription</w:t>
        </w:r>
        <w:r w:rsidR="00F0297B">
          <w:rPr>
            <w:webHidden/>
          </w:rPr>
          <w:tab/>
        </w:r>
        <w:r>
          <w:rPr>
            <w:webHidden/>
          </w:rPr>
          <w:fldChar w:fldCharType="begin"/>
        </w:r>
        <w:r w:rsidR="00F0297B">
          <w:rPr>
            <w:webHidden/>
          </w:rPr>
          <w:instrText xml:space="preserve"> PAGEREF _Toc430459570 \h </w:instrText>
        </w:r>
        <w:r>
          <w:rPr>
            <w:webHidden/>
          </w:rPr>
        </w:r>
        <w:r>
          <w:rPr>
            <w:webHidden/>
          </w:rPr>
          <w:fldChar w:fldCharType="separate"/>
        </w:r>
        <w:r w:rsidR="00F0297B">
          <w:rPr>
            <w:webHidden/>
          </w:rPr>
          <w:t>203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1" w:history="1">
        <w:r w:rsidR="00F0297B" w:rsidRPr="00B15824">
          <w:rPr>
            <w:rStyle w:val="ab"/>
            <w:rFonts w:eastAsia="Arial Unicode MS"/>
          </w:rPr>
          <w:t>10.2.12.0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Introduction</w:t>
        </w:r>
        <w:r w:rsidR="00F0297B">
          <w:rPr>
            <w:webHidden/>
          </w:rPr>
          <w:tab/>
        </w:r>
        <w:r>
          <w:rPr>
            <w:webHidden/>
          </w:rPr>
          <w:fldChar w:fldCharType="begin"/>
        </w:r>
        <w:r w:rsidR="00F0297B">
          <w:rPr>
            <w:webHidden/>
          </w:rPr>
          <w:instrText xml:space="preserve"> PAGEREF _Toc430459571 \h </w:instrText>
        </w:r>
        <w:r>
          <w:rPr>
            <w:webHidden/>
          </w:rPr>
        </w:r>
        <w:r>
          <w:rPr>
            <w:webHidden/>
          </w:rPr>
          <w:fldChar w:fldCharType="separate"/>
        </w:r>
        <w:r w:rsidR="00F0297B">
          <w:rPr>
            <w:webHidden/>
          </w:rPr>
          <w:t>203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2" w:history="1">
        <w:r w:rsidR="00F0297B" w:rsidRPr="00B15824">
          <w:rPr>
            <w:rStyle w:val="ab"/>
            <w:rFonts w:eastAsia="Arial Unicode MS"/>
          </w:rPr>
          <w:t>10.2.12.1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Originator of </w:t>
        </w:r>
        <w:r w:rsidR="00F0297B" w:rsidRPr="00B15824">
          <w:rPr>
            <w:rStyle w:val="ab"/>
            <w:rFonts w:eastAsia="Arial Unicode MS"/>
          </w:rPr>
          <w:t>N</w:t>
        </w:r>
        <w:r w:rsidR="00F0297B" w:rsidRPr="00B15824">
          <w:rPr>
            <w:rStyle w:val="ab"/>
            <w:rFonts w:eastAsia="Arial Unicode MS"/>
            <w:lang w:eastAsia="zh-CN"/>
          </w:rPr>
          <w:t>otifications and Hosting CSEs</w:t>
        </w:r>
        <w:r w:rsidR="00F0297B">
          <w:rPr>
            <w:webHidden/>
          </w:rPr>
          <w:tab/>
        </w:r>
        <w:r>
          <w:rPr>
            <w:webHidden/>
          </w:rPr>
          <w:fldChar w:fldCharType="begin"/>
        </w:r>
        <w:r w:rsidR="00F0297B">
          <w:rPr>
            <w:webHidden/>
          </w:rPr>
          <w:instrText xml:space="preserve"> PAGEREF _Toc430459572 \h </w:instrText>
        </w:r>
        <w:r>
          <w:rPr>
            <w:webHidden/>
          </w:rPr>
        </w:r>
        <w:r>
          <w:rPr>
            <w:webHidden/>
          </w:rPr>
          <w:fldChar w:fldCharType="separate"/>
        </w:r>
        <w:r w:rsidR="00F0297B">
          <w:rPr>
            <w:webHidden/>
          </w:rPr>
          <w:t>204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3" w:history="1">
        <w:r w:rsidR="00F0297B" w:rsidRPr="00B15824">
          <w:rPr>
            <w:rStyle w:val="ab"/>
            <w:rFonts w:eastAsia="Arial Unicode MS"/>
          </w:rPr>
          <w:t>10.2.12.</w:t>
        </w:r>
        <w:r w:rsidR="00F0297B" w:rsidRPr="00B15824">
          <w:rPr>
            <w:rStyle w:val="ab"/>
            <w:rFonts w:eastAsia="Arial Unicode MS"/>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w:t>
        </w:r>
        <w:r w:rsidR="00F0297B" w:rsidRPr="00B15824">
          <w:rPr>
            <w:rStyle w:val="ab"/>
            <w:rFonts w:eastAsia="Arial Unicode MS"/>
          </w:rPr>
          <w:t>T</w:t>
        </w:r>
        <w:r w:rsidR="00F0297B" w:rsidRPr="00B15824">
          <w:rPr>
            <w:rStyle w:val="ab"/>
            <w:rFonts w:eastAsia="Arial Unicode MS"/>
            <w:lang w:eastAsia="zh-CN"/>
          </w:rPr>
          <w:t xml:space="preserve">arget </w:t>
        </w:r>
        <w:r w:rsidR="00F0297B" w:rsidRPr="00B15824">
          <w:rPr>
            <w:rStyle w:val="ab"/>
            <w:rFonts w:eastAsia="Arial Unicode MS"/>
          </w:rPr>
          <w:t>R</w:t>
        </w:r>
        <w:r w:rsidR="00F0297B" w:rsidRPr="00B15824">
          <w:rPr>
            <w:rStyle w:val="ab"/>
            <w:rFonts w:eastAsia="Arial Unicode MS"/>
            <w:lang w:eastAsia="zh-CN"/>
          </w:rPr>
          <w:t xml:space="preserve">eceivers of </w:t>
        </w:r>
        <w:r w:rsidR="00F0297B" w:rsidRPr="00B15824">
          <w:rPr>
            <w:rStyle w:val="ab"/>
            <w:rFonts w:eastAsia="Arial Unicode MS"/>
          </w:rPr>
          <w:t>N</w:t>
        </w:r>
        <w:r w:rsidR="00F0297B" w:rsidRPr="00B15824">
          <w:rPr>
            <w:rStyle w:val="ab"/>
            <w:rFonts w:eastAsia="Arial Unicode MS"/>
            <w:lang w:eastAsia="zh-CN"/>
          </w:rPr>
          <w:t>otifications</w:t>
        </w:r>
        <w:r w:rsidR="00F0297B">
          <w:rPr>
            <w:webHidden/>
          </w:rPr>
          <w:tab/>
        </w:r>
        <w:r>
          <w:rPr>
            <w:webHidden/>
          </w:rPr>
          <w:fldChar w:fldCharType="begin"/>
        </w:r>
        <w:r w:rsidR="00F0297B">
          <w:rPr>
            <w:webHidden/>
          </w:rPr>
          <w:instrText xml:space="preserve"> PAGEREF _Toc430459573 \h </w:instrText>
        </w:r>
        <w:r>
          <w:rPr>
            <w:webHidden/>
          </w:rPr>
        </w:r>
        <w:r>
          <w:rPr>
            <w:webHidden/>
          </w:rPr>
          <w:fldChar w:fldCharType="separate"/>
        </w:r>
        <w:r w:rsidR="00F0297B">
          <w:rPr>
            <w:webHidden/>
          </w:rPr>
          <w:t>206</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74"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Polling Channel Management Procedures</w:t>
        </w:r>
        <w:r w:rsidR="00F0297B">
          <w:rPr>
            <w:webHidden/>
          </w:rPr>
          <w:tab/>
        </w:r>
        <w:r>
          <w:rPr>
            <w:webHidden/>
          </w:rPr>
          <w:fldChar w:fldCharType="begin"/>
        </w:r>
        <w:r w:rsidR="00F0297B">
          <w:rPr>
            <w:webHidden/>
          </w:rPr>
          <w:instrText xml:space="preserve"> PAGEREF _Toc430459574 \h </w:instrText>
        </w:r>
        <w:r>
          <w:rPr>
            <w:webHidden/>
          </w:rPr>
        </w:r>
        <w:r>
          <w:rPr>
            <w:webHidden/>
          </w:rPr>
          <w:fldChar w:fldCharType="separate"/>
        </w:r>
        <w:r w:rsidR="00F0297B">
          <w:rPr>
            <w:webHidden/>
          </w:rPr>
          <w:t>206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5" w:history="1">
        <w:r w:rsidR="00F0297B" w:rsidRPr="00B15824">
          <w:rPr>
            <w:rStyle w:val="ab"/>
            <w:rFonts w:eastAsia="Arial Unicode MS"/>
          </w:rPr>
          <w:t>10.2.13.1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_Toc430459575 \h </w:instrText>
        </w:r>
        <w:r>
          <w:rPr>
            <w:webHidden/>
          </w:rPr>
        </w:r>
        <w:r>
          <w:rPr>
            <w:webHidden/>
          </w:rPr>
          <w:fldChar w:fldCharType="separate"/>
        </w:r>
        <w:r w:rsidR="00F0297B">
          <w:rPr>
            <w:webHidden/>
          </w:rPr>
          <w:t>206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6" w:history="1">
        <w:r w:rsidR="00F0297B" w:rsidRPr="00B15824">
          <w:rPr>
            <w:rStyle w:val="ab"/>
            <w:rFonts w:eastAsia="Arial Unicode MS"/>
          </w:rPr>
          <w:t>10.2.13.2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Create &lt;pollingChannel&gt;</w:t>
        </w:r>
        <w:r w:rsidR="00F0297B">
          <w:rPr>
            <w:webHidden/>
          </w:rPr>
          <w:tab/>
        </w:r>
        <w:r>
          <w:rPr>
            <w:webHidden/>
          </w:rPr>
          <w:fldChar w:fldCharType="begin"/>
        </w:r>
        <w:r w:rsidR="00F0297B">
          <w:rPr>
            <w:webHidden/>
          </w:rPr>
          <w:instrText xml:space="preserve"> PAGEREF _Toc430459576 \h </w:instrText>
        </w:r>
        <w:r>
          <w:rPr>
            <w:webHidden/>
          </w:rPr>
        </w:r>
        <w:r>
          <w:rPr>
            <w:webHidden/>
          </w:rPr>
          <w:fldChar w:fldCharType="separate"/>
        </w:r>
        <w:r w:rsidR="00F0297B">
          <w:rPr>
            <w:webHidden/>
          </w:rPr>
          <w:t>208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7" w:history="1">
        <w:r w:rsidR="00F0297B" w:rsidRPr="00B15824">
          <w:rPr>
            <w:rStyle w:val="ab"/>
            <w:rFonts w:eastAsia="Arial Unicode MS"/>
          </w:rPr>
          <w:t>10.2.13.3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&lt;pollingChannel&gt;</w:t>
        </w:r>
        <w:r w:rsidR="00F0297B">
          <w:rPr>
            <w:webHidden/>
          </w:rPr>
          <w:tab/>
        </w:r>
        <w:r>
          <w:rPr>
            <w:webHidden/>
          </w:rPr>
          <w:fldChar w:fldCharType="begin"/>
        </w:r>
        <w:r w:rsidR="00F0297B">
          <w:rPr>
            <w:webHidden/>
          </w:rPr>
          <w:instrText xml:space="preserve"> PAGEREF _Toc430459577 \h </w:instrText>
        </w:r>
        <w:r>
          <w:rPr>
            <w:webHidden/>
          </w:rPr>
        </w:r>
        <w:r>
          <w:rPr>
            <w:webHidden/>
          </w:rPr>
          <w:fldChar w:fldCharType="separate"/>
        </w:r>
        <w:r w:rsidR="00F0297B">
          <w:rPr>
            <w:webHidden/>
          </w:rPr>
          <w:t>208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8" w:history="1">
        <w:r w:rsidR="00F0297B" w:rsidRPr="00B15824">
          <w:rPr>
            <w:rStyle w:val="ab"/>
            <w:rFonts w:eastAsia="Arial Unicode MS"/>
          </w:rPr>
          <w:t>10.2.13.4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Update &lt;pollingChannel&gt;</w:t>
        </w:r>
        <w:r w:rsidR="00F0297B">
          <w:rPr>
            <w:webHidden/>
          </w:rPr>
          <w:tab/>
        </w:r>
        <w:r>
          <w:rPr>
            <w:webHidden/>
          </w:rPr>
          <w:fldChar w:fldCharType="begin"/>
        </w:r>
        <w:r w:rsidR="00F0297B">
          <w:rPr>
            <w:webHidden/>
          </w:rPr>
          <w:instrText xml:space="preserve"> PAGEREF _Toc430459578 \h </w:instrText>
        </w:r>
        <w:r>
          <w:rPr>
            <w:webHidden/>
          </w:rPr>
        </w:r>
        <w:r>
          <w:rPr>
            <w:webHidden/>
          </w:rPr>
          <w:fldChar w:fldCharType="separate"/>
        </w:r>
        <w:r w:rsidR="00F0297B">
          <w:rPr>
            <w:webHidden/>
          </w:rPr>
          <w:t>208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79" w:history="1">
        <w:r w:rsidR="00F0297B" w:rsidRPr="00B15824">
          <w:rPr>
            <w:rStyle w:val="ab"/>
            <w:rFonts w:eastAsia="Arial Unicode MS"/>
          </w:rPr>
          <w:t>10.2.13.5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Delete &lt;pollingChannel&gt;</w:t>
        </w:r>
        <w:r w:rsidR="00F0297B">
          <w:rPr>
            <w:webHidden/>
          </w:rPr>
          <w:tab/>
        </w:r>
        <w:r>
          <w:rPr>
            <w:webHidden/>
          </w:rPr>
          <w:fldChar w:fldCharType="begin"/>
        </w:r>
        <w:r w:rsidR="00F0297B">
          <w:rPr>
            <w:webHidden/>
          </w:rPr>
          <w:instrText xml:space="preserve"> PAGEREF _Toc430459579 \h </w:instrText>
        </w:r>
        <w:r>
          <w:rPr>
            <w:webHidden/>
          </w:rPr>
        </w:r>
        <w:r>
          <w:rPr>
            <w:webHidden/>
          </w:rPr>
          <w:fldChar w:fldCharType="separate"/>
        </w:r>
        <w:r w:rsidR="00F0297B">
          <w:rPr>
            <w:webHidden/>
          </w:rPr>
          <w:t>209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0" w:history="1">
        <w:r w:rsidR="00F0297B" w:rsidRPr="00B15824">
          <w:rPr>
            <w:rStyle w:val="ab"/>
            <w:rFonts w:eastAsia="Arial Unicode MS"/>
          </w:rPr>
          <w:t>10.2.13.6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Intenal Processing for</w:t>
        </w:r>
        <w:r w:rsidR="00F0297B" w:rsidRPr="00B15824">
          <w:rPr>
            <w:rStyle w:val="ab"/>
            <w:rFonts w:eastAsia="Arial Unicode MS"/>
          </w:rPr>
          <w:t xml:space="preserve"> Polling Channel</w:t>
        </w:r>
        <w:r w:rsidR="00F0297B">
          <w:rPr>
            <w:webHidden/>
          </w:rPr>
          <w:tab/>
        </w:r>
        <w:r>
          <w:rPr>
            <w:webHidden/>
          </w:rPr>
          <w:fldChar w:fldCharType="begin"/>
        </w:r>
        <w:r w:rsidR="00F0297B">
          <w:rPr>
            <w:webHidden/>
          </w:rPr>
          <w:instrText xml:space="preserve"> PAGEREF _Toc430459580 \h </w:instrText>
        </w:r>
        <w:r>
          <w:rPr>
            <w:webHidden/>
          </w:rPr>
        </w:r>
        <w:r>
          <w:rPr>
            <w:webHidden/>
          </w:rPr>
          <w:fldChar w:fldCharType="separate"/>
        </w:r>
        <w:r w:rsidR="00F0297B">
          <w:rPr>
            <w:webHidden/>
          </w:rPr>
          <w:t>209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1" w:history="1">
        <w:r w:rsidR="00F0297B" w:rsidRPr="00B15824">
          <w:rPr>
            <w:rStyle w:val="ab"/>
            <w:rFonts w:eastAsia="Arial Unicode MS"/>
          </w:rPr>
          <w:t>10.2.13.7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Long Polling on Polling Channel</w:t>
        </w:r>
        <w:r w:rsidR="00F0297B">
          <w:rPr>
            <w:webHidden/>
          </w:rPr>
          <w:tab/>
        </w:r>
        <w:r>
          <w:rPr>
            <w:webHidden/>
          </w:rPr>
          <w:fldChar w:fldCharType="begin"/>
        </w:r>
        <w:r w:rsidR="00F0297B">
          <w:rPr>
            <w:webHidden/>
          </w:rPr>
          <w:instrText xml:space="preserve"> PAGEREF _Toc430459581 \h </w:instrText>
        </w:r>
        <w:r>
          <w:rPr>
            <w:webHidden/>
          </w:rPr>
        </w:r>
        <w:r>
          <w:rPr>
            <w:webHidden/>
          </w:rPr>
          <w:fldChar w:fldCharType="separate"/>
        </w:r>
        <w:r w:rsidR="00F0297B">
          <w:rPr>
            <w:webHidden/>
          </w:rPr>
          <w:t>210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2" w:history="1">
        <w:r w:rsidR="00F0297B" w:rsidRPr="00B15824">
          <w:rPr>
            <w:rStyle w:val="ab"/>
            <w:rFonts w:eastAsia="SimSun"/>
            <w:lang w:eastAsia="zh-CN"/>
          </w:rPr>
          <w:t>10.2.13.8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ko-KR"/>
          </w:rPr>
          <w:t>Delivering the response to the request sent over polling channel</w:t>
        </w:r>
        <w:r w:rsidR="00F0297B">
          <w:rPr>
            <w:webHidden/>
          </w:rPr>
          <w:tab/>
        </w:r>
        <w:r>
          <w:rPr>
            <w:webHidden/>
          </w:rPr>
          <w:fldChar w:fldCharType="begin"/>
        </w:r>
        <w:r w:rsidR="00F0297B">
          <w:rPr>
            <w:webHidden/>
          </w:rPr>
          <w:instrText xml:space="preserve"> PAGEREF _Toc430459582 \h </w:instrText>
        </w:r>
        <w:r>
          <w:rPr>
            <w:webHidden/>
          </w:rPr>
        </w:r>
        <w:r>
          <w:rPr>
            <w:webHidden/>
          </w:rPr>
          <w:fldChar w:fldCharType="separate"/>
        </w:r>
        <w:r w:rsidR="00F0297B">
          <w:rPr>
            <w:webHidden/>
          </w:rPr>
          <w:t>211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83"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i/>
          </w:rPr>
          <w:t>&lt;node&gt;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_Toc430459583 \h </w:instrText>
        </w:r>
        <w:r>
          <w:rPr>
            <w:webHidden/>
          </w:rPr>
        </w:r>
        <w:r>
          <w:rPr>
            <w:webHidden/>
          </w:rPr>
          <w:fldChar w:fldCharType="separate"/>
        </w:r>
        <w:r w:rsidR="00F0297B">
          <w:rPr>
            <w:webHidden/>
          </w:rPr>
          <w:t>211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4" w:history="1">
        <w:r w:rsidR="00F0297B" w:rsidRPr="00B15824">
          <w:rPr>
            <w:rStyle w:val="ab"/>
          </w:rPr>
          <w:t>10.2.14.1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&lt;node&gt;</w:t>
        </w:r>
        <w:r w:rsidR="00F0297B">
          <w:rPr>
            <w:webHidden/>
          </w:rPr>
          <w:tab/>
        </w:r>
        <w:r>
          <w:rPr>
            <w:webHidden/>
          </w:rPr>
          <w:fldChar w:fldCharType="begin"/>
        </w:r>
        <w:r w:rsidR="00F0297B">
          <w:rPr>
            <w:webHidden/>
          </w:rPr>
          <w:instrText xml:space="preserve"> PAGEREF _Toc430459584 \h </w:instrText>
        </w:r>
        <w:r>
          <w:rPr>
            <w:webHidden/>
          </w:rPr>
        </w:r>
        <w:r>
          <w:rPr>
            <w:webHidden/>
          </w:rPr>
          <w:fldChar w:fldCharType="separate"/>
        </w:r>
        <w:r w:rsidR="00F0297B">
          <w:rPr>
            <w:webHidden/>
          </w:rPr>
          <w:t>211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5" w:history="1">
        <w:r w:rsidR="00F0297B" w:rsidRPr="00B15824">
          <w:rPr>
            <w:rStyle w:val="ab"/>
            <w:rFonts w:eastAsia="Arial Unicode MS"/>
          </w:rPr>
          <w:t>10.2.14.2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_Toc430459585 \h </w:instrText>
        </w:r>
        <w:r>
          <w:rPr>
            <w:webHidden/>
          </w:rPr>
        </w:r>
        <w:r>
          <w:rPr>
            <w:webHidden/>
          </w:rPr>
          <w:fldChar w:fldCharType="separate"/>
        </w:r>
        <w:r w:rsidR="00F0297B">
          <w:rPr>
            <w:webHidden/>
          </w:rPr>
          <w:t>212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6" w:history="1">
        <w:r w:rsidR="00F0297B" w:rsidRPr="00B15824">
          <w:rPr>
            <w:rStyle w:val="ab"/>
            <w:rFonts w:eastAsia="Arial Unicode MS"/>
          </w:rPr>
          <w:t>10.2.14.3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_Toc430459586 \h </w:instrText>
        </w:r>
        <w:r>
          <w:rPr>
            <w:webHidden/>
          </w:rPr>
        </w:r>
        <w:r>
          <w:rPr>
            <w:webHidden/>
          </w:rPr>
          <w:fldChar w:fldCharType="separate"/>
        </w:r>
        <w:r w:rsidR="00F0297B">
          <w:rPr>
            <w:webHidden/>
          </w:rPr>
          <w:t>213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7" w:history="1">
        <w:r w:rsidR="00F0297B" w:rsidRPr="00B15824">
          <w:rPr>
            <w:rStyle w:val="ab"/>
            <w:rFonts w:eastAsia="Arial Unicode MS"/>
          </w:rPr>
          <w:t>10.2.14.4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_Toc430459587 \h </w:instrText>
        </w:r>
        <w:r>
          <w:rPr>
            <w:webHidden/>
          </w:rPr>
        </w:r>
        <w:r>
          <w:rPr>
            <w:webHidden/>
          </w:rPr>
          <w:fldChar w:fldCharType="separate"/>
        </w:r>
        <w:r w:rsidR="00F0297B">
          <w:rPr>
            <w:webHidden/>
          </w:rPr>
          <w:t>213</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588" w:history="1">
        <w:r w:rsidR="00F0297B" w:rsidRPr="00B15824">
          <w:rPr>
            <w:rStyle w:val="ab"/>
          </w:rPr>
          <w:t>10.2.15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Charging and Accounting Procedures</w:t>
        </w:r>
        <w:r w:rsidR="00F0297B">
          <w:rPr>
            <w:webHidden/>
          </w:rPr>
          <w:tab/>
        </w:r>
        <w:r>
          <w:rPr>
            <w:webHidden/>
          </w:rPr>
          <w:fldChar w:fldCharType="begin"/>
        </w:r>
        <w:r w:rsidR="00F0297B">
          <w:rPr>
            <w:webHidden/>
          </w:rPr>
          <w:instrText xml:space="preserve"> PAGEREF _Toc430459588 \h </w:instrText>
        </w:r>
        <w:r>
          <w:rPr>
            <w:webHidden/>
          </w:rPr>
        </w:r>
        <w:r>
          <w:rPr>
            <w:webHidden/>
          </w:rPr>
          <w:fldChar w:fldCharType="separate"/>
        </w:r>
        <w:r w:rsidR="00F0297B">
          <w:rPr>
            <w:webHidden/>
          </w:rPr>
          <w:t>213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89" w:history="1">
        <w:r w:rsidR="00F0297B" w:rsidRPr="00B15824">
          <w:rPr>
            <w:rStyle w:val="ab"/>
            <w:rFonts w:eastAsia="Arial Unicode MS"/>
          </w:rPr>
          <w:t>10.2.15.1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_Toc430459589 \h </w:instrText>
        </w:r>
        <w:r>
          <w:rPr>
            <w:webHidden/>
          </w:rPr>
        </w:r>
        <w:r>
          <w:rPr>
            <w:webHidden/>
          </w:rPr>
          <w:fldChar w:fldCharType="separate"/>
        </w:r>
        <w:r w:rsidR="00F0297B">
          <w:rPr>
            <w:webHidden/>
          </w:rPr>
          <w:t>213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9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_Toc430459590 \h </w:instrText>
        </w:r>
        <w:r>
          <w:rPr>
            <w:webHidden/>
          </w:rPr>
        </w:r>
        <w:r>
          <w:rPr>
            <w:webHidden/>
          </w:rPr>
          <w:fldChar w:fldCharType="separate"/>
        </w:r>
        <w:r w:rsidR="00F0297B">
          <w:rPr>
            <w:webHidden/>
          </w:rPr>
          <w:t>213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59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Event-based Statistics Collection for Applications</w:t>
        </w:r>
        <w:r w:rsidR="00F0297B">
          <w:rPr>
            <w:webHidden/>
          </w:rPr>
          <w:tab/>
        </w:r>
        <w:r>
          <w:rPr>
            <w:webHidden/>
          </w:rPr>
          <w:fldChar w:fldCharType="begin"/>
        </w:r>
        <w:r w:rsidR="00F0297B">
          <w:rPr>
            <w:webHidden/>
          </w:rPr>
          <w:instrText xml:space="preserve"> PAGEREF _Toc430459591 \h </w:instrText>
        </w:r>
        <w:r>
          <w:rPr>
            <w:webHidden/>
          </w:rPr>
        </w:r>
        <w:r>
          <w:rPr>
            <w:webHidden/>
          </w:rPr>
          <w:fldChar w:fldCharType="separate"/>
        </w:r>
        <w:r w:rsidR="00F0297B">
          <w:rPr>
            <w:webHidden/>
          </w:rPr>
          <w:t>214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2" w:history="1">
        <w:r w:rsidR="00F0297B" w:rsidRPr="00B15824">
          <w:rPr>
            <w:rStyle w:val="ab"/>
            <w:rFonts w:eastAsia="Arial Unicode MS"/>
          </w:rPr>
          <w:t>10.2.15.2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_Toc430459592 \h </w:instrText>
        </w:r>
        <w:r>
          <w:rPr>
            <w:webHidden/>
          </w:rPr>
        </w:r>
        <w:r>
          <w:rPr>
            <w:webHidden/>
          </w:rPr>
          <w:fldChar w:fldCharType="separate"/>
        </w:r>
        <w:r w:rsidR="00F0297B">
          <w:rPr>
            <w:webHidden/>
          </w:rPr>
          <w:t>215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3" w:history="1">
        <w:r w:rsidR="00F0297B" w:rsidRPr="00B15824">
          <w:rPr>
            <w:rStyle w:val="ab"/>
            <w:rFonts w:eastAsia="Arial Unicode MS"/>
          </w:rPr>
          <w:t>10.2.15.3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_Toc430459593 \h </w:instrText>
        </w:r>
        <w:r>
          <w:rPr>
            <w:webHidden/>
          </w:rPr>
        </w:r>
        <w:r>
          <w:rPr>
            <w:webHidden/>
          </w:rPr>
          <w:fldChar w:fldCharType="separate"/>
        </w:r>
        <w:r w:rsidR="00F0297B">
          <w:rPr>
            <w:webHidden/>
          </w:rPr>
          <w:t>216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4" w:history="1">
        <w:r w:rsidR="00F0297B" w:rsidRPr="00B15824">
          <w:rPr>
            <w:rStyle w:val="ab"/>
            <w:rFonts w:eastAsia="Arial Unicode MS"/>
          </w:rPr>
          <w:t>10.2.15.4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_Toc430459594 \h </w:instrText>
        </w:r>
        <w:r>
          <w:rPr>
            <w:webHidden/>
          </w:rPr>
        </w:r>
        <w:r>
          <w:rPr>
            <w:webHidden/>
          </w:rPr>
          <w:fldChar w:fldCharType="separate"/>
        </w:r>
        <w:r w:rsidR="00F0297B">
          <w:rPr>
            <w:webHidden/>
          </w:rPr>
          <w:t>216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5" w:history="1">
        <w:r w:rsidR="00F0297B" w:rsidRPr="00B15824">
          <w:rPr>
            <w:rStyle w:val="ab"/>
            <w:rFonts w:eastAsia="Arial Unicode MS"/>
          </w:rPr>
          <w:t>10.2.15.5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_Toc430459595 \h </w:instrText>
        </w:r>
        <w:r>
          <w:rPr>
            <w:webHidden/>
          </w:rPr>
        </w:r>
        <w:r>
          <w:rPr>
            <w:webHidden/>
          </w:rPr>
          <w:fldChar w:fldCharType="separate"/>
        </w:r>
        <w:r w:rsidR="00F0297B">
          <w:rPr>
            <w:webHidden/>
          </w:rPr>
          <w:t>217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6" w:history="1">
        <w:r w:rsidR="00F0297B" w:rsidRPr="00B15824">
          <w:rPr>
            <w:rStyle w:val="ab"/>
            <w:rFonts w:eastAsia="Arial Unicode MS"/>
          </w:rPr>
          <w:t>10.2.15.6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_Toc430459596 \h </w:instrText>
        </w:r>
        <w:r>
          <w:rPr>
            <w:webHidden/>
          </w:rPr>
        </w:r>
        <w:r>
          <w:rPr>
            <w:webHidden/>
          </w:rPr>
          <w:fldChar w:fldCharType="separate"/>
        </w:r>
        <w:r w:rsidR="00F0297B">
          <w:rPr>
            <w:webHidden/>
          </w:rPr>
          <w:t>218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7" w:history="1">
        <w:r w:rsidR="00F0297B" w:rsidRPr="00B15824">
          <w:rPr>
            <w:rStyle w:val="ab"/>
            <w:rFonts w:eastAsia="Arial Unicode MS"/>
          </w:rPr>
          <w:t>10.2.15.7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_Toc430459597 \h </w:instrText>
        </w:r>
        <w:r>
          <w:rPr>
            <w:webHidden/>
          </w:rPr>
        </w:r>
        <w:r>
          <w:rPr>
            <w:webHidden/>
          </w:rPr>
          <w:fldChar w:fldCharType="separate"/>
        </w:r>
        <w:r w:rsidR="00F0297B">
          <w:rPr>
            <w:webHidden/>
          </w:rPr>
          <w:t>218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8" w:history="1">
        <w:r w:rsidR="00F0297B" w:rsidRPr="00B15824">
          <w:rPr>
            <w:rStyle w:val="ab"/>
            <w:rFonts w:eastAsia="Arial Unicode MS"/>
          </w:rPr>
          <w:t>10.2.15.8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_Toc430459598 \h </w:instrText>
        </w:r>
        <w:r>
          <w:rPr>
            <w:webHidden/>
          </w:rPr>
        </w:r>
        <w:r>
          <w:rPr>
            <w:webHidden/>
          </w:rPr>
          <w:fldChar w:fldCharType="separate"/>
        </w:r>
        <w:r w:rsidR="00F0297B">
          <w:rPr>
            <w:webHidden/>
          </w:rPr>
          <w:t>218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599" w:history="1">
        <w:r w:rsidR="00F0297B" w:rsidRPr="00B15824">
          <w:rPr>
            <w:rStyle w:val="ab"/>
            <w:rFonts w:eastAsia="Arial Unicode MS"/>
          </w:rPr>
          <w:t>10.2.15.9</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_Toc430459599 \h </w:instrText>
        </w:r>
        <w:r>
          <w:rPr>
            <w:webHidden/>
          </w:rPr>
        </w:r>
        <w:r>
          <w:rPr>
            <w:webHidden/>
          </w:rPr>
          <w:fldChar w:fldCharType="separate"/>
        </w:r>
        <w:r w:rsidR="00F0297B">
          <w:rPr>
            <w:webHidden/>
          </w:rPr>
          <w:t>219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_Toc430459600 \h </w:instrText>
        </w:r>
        <w:r>
          <w:rPr>
            <w:webHidden/>
          </w:rPr>
        </w:r>
        <w:r>
          <w:rPr>
            <w:webHidden/>
          </w:rPr>
          <w:fldChar w:fldCharType="separate"/>
        </w:r>
        <w:r w:rsidR="00F0297B">
          <w:rPr>
            <w:webHidden/>
          </w:rPr>
          <w:t>219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_Toc430459601 \h </w:instrText>
        </w:r>
        <w:r>
          <w:rPr>
            <w:webHidden/>
          </w:rPr>
        </w:r>
        <w:r>
          <w:rPr>
            <w:webHidden/>
          </w:rPr>
          <w:fldChar w:fldCharType="separate"/>
        </w:r>
        <w:r w:rsidR="00F0297B">
          <w:rPr>
            <w:webHidden/>
          </w:rPr>
          <w:t>220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2" w:history="1">
        <w:r w:rsidR="00F0297B" w:rsidRPr="00B15824">
          <w:rPr>
            <w:rStyle w:val="ab"/>
            <w:rFonts w:eastAsia="Arial Unicode MS"/>
          </w:rPr>
          <w:t>10.2.15.12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_Toc430459602 \h </w:instrText>
        </w:r>
        <w:r>
          <w:rPr>
            <w:webHidden/>
          </w:rPr>
        </w:r>
        <w:r>
          <w:rPr>
            <w:webHidden/>
          </w:rPr>
          <w:fldChar w:fldCharType="separate"/>
        </w:r>
        <w:r w:rsidR="00F0297B">
          <w:rPr>
            <w:webHidden/>
          </w:rPr>
          <w:t>220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3" w:history="1">
        <w:r w:rsidR="00F0297B" w:rsidRPr="00B15824">
          <w:rPr>
            <w:rStyle w:val="ab"/>
            <w:rFonts w:eastAsia="Arial Unicode MS"/>
          </w:rPr>
          <w:t>10.2.15.13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_Toc430459603 \h </w:instrText>
        </w:r>
        <w:r>
          <w:rPr>
            <w:webHidden/>
          </w:rPr>
        </w:r>
        <w:r>
          <w:rPr>
            <w:webHidden/>
          </w:rPr>
          <w:fldChar w:fldCharType="separate"/>
        </w:r>
        <w:r w:rsidR="00F0297B">
          <w:rPr>
            <w:webHidden/>
          </w:rPr>
          <w:t>221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4" w:history="1">
        <w:r w:rsidR="00F0297B" w:rsidRPr="00B15824">
          <w:rPr>
            <w:rStyle w:val="ab"/>
          </w:rPr>
          <w:t>10.2.15.14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Statistics Collection Record</w:t>
        </w:r>
        <w:r w:rsidR="00F0297B">
          <w:rPr>
            <w:webHidden/>
          </w:rPr>
          <w:tab/>
        </w:r>
        <w:r>
          <w:rPr>
            <w:webHidden/>
          </w:rPr>
          <w:fldChar w:fldCharType="begin"/>
        </w:r>
        <w:r w:rsidR="00F0297B">
          <w:rPr>
            <w:webHidden/>
          </w:rPr>
          <w:instrText xml:space="preserve"> PAGEREF _Toc430459604 \h </w:instrText>
        </w:r>
        <w:r>
          <w:rPr>
            <w:webHidden/>
          </w:rPr>
        </w:r>
        <w:r>
          <w:rPr>
            <w:webHidden/>
          </w:rPr>
          <w:fldChar w:fldCharType="separate"/>
        </w:r>
        <w:r w:rsidR="00F0297B">
          <w:rPr>
            <w:webHidden/>
          </w:rPr>
          <w:t>221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05" w:history="1">
        <w:r w:rsidR="00F0297B" w:rsidRPr="00B15824">
          <w:rPr>
            <w:rStyle w:val="ab"/>
          </w:rPr>
          <w:t>10.2.16</w:t>
        </w:r>
        <w:r w:rsidR="00F0297B">
          <w:rPr>
            <w:rFonts w:asciiTheme="minorHAnsi" w:eastAsiaTheme="minorEastAsia" w:hAnsiTheme="minorHAnsi" w:cstheme="minorBidi"/>
            <w:kern w:val="2"/>
            <w:sz w:val="21"/>
            <w:szCs w:val="22"/>
            <w:lang w:val="en-US" w:eastAsia="zh-CN"/>
          </w:rPr>
          <w:tab/>
        </w:r>
        <w:r w:rsidR="00F0297B" w:rsidRPr="00B15824">
          <w:rPr>
            <w:rStyle w:val="ab"/>
          </w:rPr>
          <w:t>&lt;m2mServiceSubscriptionProfile&gt; Resource Procedures</w:t>
        </w:r>
        <w:r w:rsidR="00F0297B">
          <w:rPr>
            <w:webHidden/>
          </w:rPr>
          <w:tab/>
        </w:r>
        <w:r>
          <w:rPr>
            <w:webHidden/>
          </w:rPr>
          <w:fldChar w:fldCharType="begin"/>
        </w:r>
        <w:r w:rsidR="00F0297B">
          <w:rPr>
            <w:webHidden/>
          </w:rPr>
          <w:instrText xml:space="preserve"> PAGEREF _Toc430459605 \h </w:instrText>
        </w:r>
        <w:r>
          <w:rPr>
            <w:webHidden/>
          </w:rPr>
        </w:r>
        <w:r>
          <w:rPr>
            <w:webHidden/>
          </w:rPr>
          <w:fldChar w:fldCharType="separate"/>
        </w:r>
        <w:r w:rsidR="00F0297B">
          <w:rPr>
            <w:webHidden/>
          </w:rPr>
          <w:t>222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6" w:history="1">
        <w:r w:rsidR="00F0297B" w:rsidRPr="00B15824">
          <w:rPr>
            <w:rStyle w:val="ab"/>
          </w:rPr>
          <w:t>10.2.16.1</w:t>
        </w:r>
        <w:r w:rsidR="00F0297B">
          <w:rPr>
            <w:rFonts w:asciiTheme="minorHAnsi" w:eastAsiaTheme="minorEastAsia" w:hAnsiTheme="minorHAnsi" w:cstheme="minorBidi"/>
            <w:kern w:val="2"/>
            <w:sz w:val="21"/>
            <w:szCs w:val="22"/>
            <w:lang w:val="en-US" w:eastAsia="zh-CN"/>
          </w:rPr>
          <w:tab/>
        </w:r>
        <w:r w:rsidR="00F0297B" w:rsidRPr="00B15824">
          <w:rPr>
            <w:rStyle w:val="ab"/>
          </w:rPr>
          <w:t>Create &lt;m2mServiceSubscriptionProfile&gt;</w:t>
        </w:r>
        <w:r w:rsidR="00F0297B">
          <w:rPr>
            <w:webHidden/>
          </w:rPr>
          <w:tab/>
        </w:r>
        <w:r>
          <w:rPr>
            <w:webHidden/>
          </w:rPr>
          <w:fldChar w:fldCharType="begin"/>
        </w:r>
        <w:r w:rsidR="00F0297B">
          <w:rPr>
            <w:webHidden/>
          </w:rPr>
          <w:instrText xml:space="preserve"> PAGEREF _Toc430459606 \h </w:instrText>
        </w:r>
        <w:r>
          <w:rPr>
            <w:webHidden/>
          </w:rPr>
        </w:r>
        <w:r>
          <w:rPr>
            <w:webHidden/>
          </w:rPr>
          <w:fldChar w:fldCharType="separate"/>
        </w:r>
        <w:r w:rsidR="00F0297B">
          <w:rPr>
            <w:webHidden/>
          </w:rPr>
          <w:t>222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7" w:history="1">
        <w:r w:rsidR="00F0297B" w:rsidRPr="00B15824">
          <w:rPr>
            <w:rStyle w:val="ab"/>
          </w:rPr>
          <w:t>10.2.16.2</w:t>
        </w:r>
        <w:r w:rsidR="00F0297B">
          <w:rPr>
            <w:rFonts w:asciiTheme="minorHAnsi" w:eastAsiaTheme="minorEastAsia" w:hAnsiTheme="minorHAnsi" w:cstheme="minorBidi"/>
            <w:kern w:val="2"/>
            <w:sz w:val="21"/>
            <w:szCs w:val="22"/>
            <w:lang w:val="en-US" w:eastAsia="zh-CN"/>
          </w:rPr>
          <w:tab/>
        </w:r>
        <w:r w:rsidR="00F0297B" w:rsidRPr="00B15824">
          <w:rPr>
            <w:rStyle w:val="ab"/>
          </w:rPr>
          <w:t>Retrieve &lt;m2mServiceSubscriptionProfile&gt;</w:t>
        </w:r>
        <w:r w:rsidR="00F0297B">
          <w:rPr>
            <w:webHidden/>
          </w:rPr>
          <w:tab/>
        </w:r>
        <w:r>
          <w:rPr>
            <w:webHidden/>
          </w:rPr>
          <w:fldChar w:fldCharType="begin"/>
        </w:r>
        <w:r w:rsidR="00F0297B">
          <w:rPr>
            <w:webHidden/>
          </w:rPr>
          <w:instrText xml:space="preserve"> PAGEREF _Toc430459607 \h </w:instrText>
        </w:r>
        <w:r>
          <w:rPr>
            <w:webHidden/>
          </w:rPr>
        </w:r>
        <w:r>
          <w:rPr>
            <w:webHidden/>
          </w:rPr>
          <w:fldChar w:fldCharType="separate"/>
        </w:r>
        <w:r w:rsidR="00F0297B">
          <w:rPr>
            <w:webHidden/>
          </w:rPr>
          <w:t>223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8" w:history="1">
        <w:r w:rsidR="00F0297B" w:rsidRPr="00B15824">
          <w:rPr>
            <w:rStyle w:val="ab"/>
          </w:rPr>
          <w:t>10.2.16.3</w:t>
        </w:r>
        <w:r w:rsidR="00F0297B">
          <w:rPr>
            <w:rFonts w:asciiTheme="minorHAnsi" w:eastAsiaTheme="minorEastAsia" w:hAnsiTheme="minorHAnsi" w:cstheme="minorBidi"/>
            <w:kern w:val="2"/>
            <w:sz w:val="21"/>
            <w:szCs w:val="22"/>
            <w:lang w:val="en-US" w:eastAsia="zh-CN"/>
          </w:rPr>
          <w:tab/>
        </w:r>
        <w:r w:rsidR="00F0297B" w:rsidRPr="00B15824">
          <w:rPr>
            <w:rStyle w:val="ab"/>
          </w:rPr>
          <w:t>Update &lt;m2mServiceSubscriptionProfile&gt;</w:t>
        </w:r>
        <w:r w:rsidR="00F0297B">
          <w:rPr>
            <w:webHidden/>
          </w:rPr>
          <w:tab/>
        </w:r>
        <w:r>
          <w:rPr>
            <w:webHidden/>
          </w:rPr>
          <w:fldChar w:fldCharType="begin"/>
        </w:r>
        <w:r w:rsidR="00F0297B">
          <w:rPr>
            <w:webHidden/>
          </w:rPr>
          <w:instrText xml:space="preserve"> PAGEREF _Toc430459608 \h </w:instrText>
        </w:r>
        <w:r>
          <w:rPr>
            <w:webHidden/>
          </w:rPr>
        </w:r>
        <w:r>
          <w:rPr>
            <w:webHidden/>
          </w:rPr>
          <w:fldChar w:fldCharType="separate"/>
        </w:r>
        <w:r w:rsidR="00F0297B">
          <w:rPr>
            <w:webHidden/>
          </w:rPr>
          <w:t>223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09" w:history="1">
        <w:r w:rsidR="00F0297B" w:rsidRPr="00B15824">
          <w:rPr>
            <w:rStyle w:val="ab"/>
          </w:rPr>
          <w:t>10.2.16.4</w:t>
        </w:r>
        <w:r w:rsidR="00F0297B">
          <w:rPr>
            <w:rFonts w:asciiTheme="minorHAnsi" w:eastAsiaTheme="minorEastAsia" w:hAnsiTheme="minorHAnsi" w:cstheme="minorBidi"/>
            <w:kern w:val="2"/>
            <w:sz w:val="21"/>
            <w:szCs w:val="22"/>
            <w:lang w:val="en-US" w:eastAsia="zh-CN"/>
          </w:rPr>
          <w:tab/>
        </w:r>
        <w:r w:rsidR="00F0297B" w:rsidRPr="00B15824">
          <w:rPr>
            <w:rStyle w:val="ab"/>
          </w:rPr>
          <w:t>Delete &lt;m2mServiceSubscriptionProfile&gt;</w:t>
        </w:r>
        <w:r w:rsidR="00F0297B">
          <w:rPr>
            <w:webHidden/>
          </w:rPr>
          <w:tab/>
        </w:r>
        <w:r>
          <w:rPr>
            <w:webHidden/>
          </w:rPr>
          <w:fldChar w:fldCharType="begin"/>
        </w:r>
        <w:r w:rsidR="00F0297B">
          <w:rPr>
            <w:webHidden/>
          </w:rPr>
          <w:instrText xml:space="preserve"> PAGEREF _Toc430459609 \h </w:instrText>
        </w:r>
        <w:r>
          <w:rPr>
            <w:webHidden/>
          </w:rPr>
        </w:r>
        <w:r>
          <w:rPr>
            <w:webHidden/>
          </w:rPr>
          <w:fldChar w:fldCharType="separate"/>
        </w:r>
        <w:r w:rsidR="00F0297B">
          <w:rPr>
            <w:webHidden/>
          </w:rPr>
          <w:t>224</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10" w:history="1">
        <w:r w:rsidR="00F0297B" w:rsidRPr="00B15824">
          <w:rPr>
            <w:rStyle w:val="ab"/>
          </w:rPr>
          <w:t>10.2.17</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_Toc430459610 \h </w:instrText>
        </w:r>
        <w:r>
          <w:rPr>
            <w:webHidden/>
          </w:rPr>
        </w:r>
        <w:r>
          <w:rPr>
            <w:webHidden/>
          </w:rPr>
          <w:fldChar w:fldCharType="separate"/>
        </w:r>
        <w:r w:rsidR="00F0297B">
          <w:rPr>
            <w:webHidden/>
          </w:rPr>
          <w:t>224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1" w:history="1">
        <w:r w:rsidR="00F0297B" w:rsidRPr="00B15824">
          <w:rPr>
            <w:rStyle w:val="ab"/>
          </w:rPr>
          <w:t>10.2.17.1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&lt;serviceSubscribedNode&gt;</w:t>
        </w:r>
        <w:r w:rsidR="00F0297B">
          <w:rPr>
            <w:webHidden/>
          </w:rPr>
          <w:tab/>
        </w:r>
        <w:r>
          <w:rPr>
            <w:webHidden/>
          </w:rPr>
          <w:fldChar w:fldCharType="begin"/>
        </w:r>
        <w:r w:rsidR="00F0297B">
          <w:rPr>
            <w:webHidden/>
          </w:rPr>
          <w:instrText xml:space="preserve"> PAGEREF _Toc430459611 \h </w:instrText>
        </w:r>
        <w:r>
          <w:rPr>
            <w:webHidden/>
          </w:rPr>
        </w:r>
        <w:r>
          <w:rPr>
            <w:webHidden/>
          </w:rPr>
          <w:fldChar w:fldCharType="separate"/>
        </w:r>
        <w:r w:rsidR="00F0297B">
          <w:rPr>
            <w:webHidden/>
          </w:rPr>
          <w:t>224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2" w:history="1">
        <w:r w:rsidR="00F0297B" w:rsidRPr="00B15824">
          <w:rPr>
            <w:rStyle w:val="ab"/>
          </w:rPr>
          <w:t>10.2.17.2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&lt;serviceSubscribedNode&gt;</w:t>
        </w:r>
        <w:r w:rsidR="00F0297B">
          <w:rPr>
            <w:webHidden/>
          </w:rPr>
          <w:tab/>
        </w:r>
        <w:r>
          <w:rPr>
            <w:webHidden/>
          </w:rPr>
          <w:fldChar w:fldCharType="begin"/>
        </w:r>
        <w:r w:rsidR="00F0297B">
          <w:rPr>
            <w:webHidden/>
          </w:rPr>
          <w:instrText xml:space="preserve"> PAGEREF _Toc430459612 \h </w:instrText>
        </w:r>
        <w:r>
          <w:rPr>
            <w:webHidden/>
          </w:rPr>
        </w:r>
        <w:r>
          <w:rPr>
            <w:webHidden/>
          </w:rPr>
          <w:fldChar w:fldCharType="separate"/>
        </w:r>
        <w:r w:rsidR="00F0297B">
          <w:rPr>
            <w:webHidden/>
          </w:rPr>
          <w:t>225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3" w:history="1">
        <w:r w:rsidR="00F0297B" w:rsidRPr="00B15824">
          <w:rPr>
            <w:rStyle w:val="ab"/>
          </w:rPr>
          <w:t>10.2.17.3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&lt;serviceSubscribedNode&gt;</w:t>
        </w:r>
        <w:r w:rsidR="00F0297B">
          <w:rPr>
            <w:webHidden/>
          </w:rPr>
          <w:tab/>
        </w:r>
        <w:r>
          <w:rPr>
            <w:webHidden/>
          </w:rPr>
          <w:fldChar w:fldCharType="begin"/>
        </w:r>
        <w:r w:rsidR="00F0297B">
          <w:rPr>
            <w:webHidden/>
          </w:rPr>
          <w:instrText xml:space="preserve"> PAGEREF _Toc430459613 \h </w:instrText>
        </w:r>
        <w:r>
          <w:rPr>
            <w:webHidden/>
          </w:rPr>
        </w:r>
        <w:r>
          <w:rPr>
            <w:webHidden/>
          </w:rPr>
          <w:fldChar w:fldCharType="separate"/>
        </w:r>
        <w:r w:rsidR="00F0297B">
          <w:rPr>
            <w:webHidden/>
          </w:rPr>
          <w:t>225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4" w:history="1">
        <w:r w:rsidR="00F0297B" w:rsidRPr="00B15824">
          <w:rPr>
            <w:rStyle w:val="ab"/>
          </w:rPr>
          <w:t>10.2.17.4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&lt;serviceSubscribedNode&gt;</w:t>
        </w:r>
        <w:r w:rsidR="00F0297B">
          <w:rPr>
            <w:webHidden/>
          </w:rPr>
          <w:tab/>
        </w:r>
        <w:r>
          <w:rPr>
            <w:webHidden/>
          </w:rPr>
          <w:fldChar w:fldCharType="begin"/>
        </w:r>
        <w:r w:rsidR="00F0297B">
          <w:rPr>
            <w:webHidden/>
          </w:rPr>
          <w:instrText xml:space="preserve"> PAGEREF _Toc430459614 \h </w:instrText>
        </w:r>
        <w:r>
          <w:rPr>
            <w:webHidden/>
          </w:rPr>
        </w:r>
        <w:r>
          <w:rPr>
            <w:webHidden/>
          </w:rPr>
          <w:fldChar w:fldCharType="separate"/>
        </w:r>
        <w:r w:rsidR="00F0297B">
          <w:rPr>
            <w:webHidden/>
          </w:rPr>
          <w:t>225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15" w:history="1">
        <w:r w:rsidR="00F0297B" w:rsidRPr="00B15824">
          <w:rPr>
            <w:rStyle w:val="ab"/>
          </w:rPr>
          <w:t>10.2.18</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 Procedures</w:t>
        </w:r>
        <w:r w:rsidR="00F0297B">
          <w:rPr>
            <w:webHidden/>
          </w:rPr>
          <w:tab/>
        </w:r>
        <w:r>
          <w:rPr>
            <w:webHidden/>
          </w:rPr>
          <w:fldChar w:fldCharType="begin"/>
        </w:r>
        <w:r w:rsidR="00F0297B">
          <w:rPr>
            <w:webHidden/>
          </w:rPr>
          <w:instrText xml:space="preserve"> PAGEREF _Toc430459615 \h </w:instrText>
        </w:r>
        <w:r>
          <w:rPr>
            <w:webHidden/>
          </w:rPr>
        </w:r>
        <w:r>
          <w:rPr>
            <w:webHidden/>
          </w:rPr>
          <w:fldChar w:fldCharType="separate"/>
        </w:r>
        <w:r w:rsidR="00F0297B">
          <w:rPr>
            <w:webHidden/>
          </w:rPr>
          <w:t>226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6" w:history="1">
        <w:r w:rsidR="00F0297B" w:rsidRPr="00B15824">
          <w:rPr>
            <w:rStyle w:val="ab"/>
          </w:rPr>
          <w:t>10.2.18.1</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Creation of an Announced Resource</w:t>
        </w:r>
        <w:r w:rsidR="00F0297B">
          <w:rPr>
            <w:webHidden/>
          </w:rPr>
          <w:tab/>
        </w:r>
        <w:r>
          <w:rPr>
            <w:webHidden/>
          </w:rPr>
          <w:fldChar w:fldCharType="begin"/>
        </w:r>
        <w:r w:rsidR="00F0297B">
          <w:rPr>
            <w:webHidden/>
          </w:rPr>
          <w:instrText xml:space="preserve"> PAGEREF _Toc430459616 \h </w:instrText>
        </w:r>
        <w:r>
          <w:rPr>
            <w:webHidden/>
          </w:rPr>
        </w:r>
        <w:r>
          <w:rPr>
            <w:webHidden/>
          </w:rPr>
          <w:fldChar w:fldCharType="separate"/>
        </w:r>
        <w:r w:rsidR="00F0297B">
          <w:rPr>
            <w:webHidden/>
          </w:rPr>
          <w:t>226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7" w:history="1">
        <w:r w:rsidR="00F0297B" w:rsidRPr="00B15824">
          <w:rPr>
            <w:rStyle w:val="ab"/>
          </w:rPr>
          <w:t>10.2.18.2</w:t>
        </w:r>
        <w:r w:rsidR="00F0297B">
          <w:rPr>
            <w:rFonts w:asciiTheme="minorHAnsi" w:eastAsiaTheme="minorEastAsia" w:hAnsiTheme="minorHAnsi" w:cstheme="minorBidi"/>
            <w:kern w:val="2"/>
            <w:sz w:val="21"/>
            <w:szCs w:val="22"/>
            <w:lang w:val="en-US" w:eastAsia="zh-CN"/>
          </w:rPr>
          <w:tab/>
        </w:r>
        <w:r w:rsidR="00F0297B" w:rsidRPr="00B15824">
          <w:rPr>
            <w:rStyle w:val="ab"/>
          </w:rPr>
          <w:t>Procedure at AE or CSE to Retrieve information from an Announced Resource</w:t>
        </w:r>
        <w:r w:rsidR="00F0297B">
          <w:rPr>
            <w:webHidden/>
          </w:rPr>
          <w:tab/>
        </w:r>
        <w:r>
          <w:rPr>
            <w:webHidden/>
          </w:rPr>
          <w:fldChar w:fldCharType="begin"/>
        </w:r>
        <w:r w:rsidR="00F0297B">
          <w:rPr>
            <w:webHidden/>
          </w:rPr>
          <w:instrText xml:space="preserve"> PAGEREF _Toc430459617 \h </w:instrText>
        </w:r>
        <w:r>
          <w:rPr>
            <w:webHidden/>
          </w:rPr>
        </w:r>
        <w:r>
          <w:rPr>
            <w:webHidden/>
          </w:rPr>
          <w:fldChar w:fldCharType="separate"/>
        </w:r>
        <w:r w:rsidR="00F0297B">
          <w:rPr>
            <w:webHidden/>
          </w:rPr>
          <w:t>227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8" w:history="1">
        <w:r w:rsidR="00F0297B" w:rsidRPr="00B15824">
          <w:rPr>
            <w:rStyle w:val="ab"/>
          </w:rPr>
          <w:t>10.2.18.3</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Deletion of an Announced Resource</w:t>
        </w:r>
        <w:r w:rsidR="00F0297B">
          <w:rPr>
            <w:webHidden/>
          </w:rPr>
          <w:tab/>
        </w:r>
        <w:r>
          <w:rPr>
            <w:webHidden/>
          </w:rPr>
          <w:fldChar w:fldCharType="begin"/>
        </w:r>
        <w:r w:rsidR="00F0297B">
          <w:rPr>
            <w:webHidden/>
          </w:rPr>
          <w:instrText xml:space="preserve"> PAGEREF _Toc430459618 \h </w:instrText>
        </w:r>
        <w:r>
          <w:rPr>
            <w:webHidden/>
          </w:rPr>
        </w:r>
        <w:r>
          <w:rPr>
            <w:webHidden/>
          </w:rPr>
          <w:fldChar w:fldCharType="separate"/>
        </w:r>
        <w:r w:rsidR="00F0297B">
          <w:rPr>
            <w:webHidden/>
          </w:rPr>
          <w:t>229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19" w:history="1">
        <w:r w:rsidR="00F0297B" w:rsidRPr="00B15824">
          <w:rPr>
            <w:rStyle w:val="ab"/>
          </w:rPr>
          <w:t>10.2.18.4</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Create an Announced Resource</w:t>
        </w:r>
        <w:r w:rsidR="00F0297B">
          <w:rPr>
            <w:webHidden/>
          </w:rPr>
          <w:tab/>
        </w:r>
        <w:r>
          <w:rPr>
            <w:webHidden/>
          </w:rPr>
          <w:fldChar w:fldCharType="begin"/>
        </w:r>
        <w:r w:rsidR="00F0297B">
          <w:rPr>
            <w:webHidden/>
          </w:rPr>
          <w:instrText xml:space="preserve"> PAGEREF _Toc430459619 \h </w:instrText>
        </w:r>
        <w:r>
          <w:rPr>
            <w:webHidden/>
          </w:rPr>
        </w:r>
        <w:r>
          <w:rPr>
            <w:webHidden/>
          </w:rPr>
          <w:fldChar w:fldCharType="separate"/>
        </w:r>
        <w:r w:rsidR="00F0297B">
          <w:rPr>
            <w:webHidden/>
          </w:rPr>
          <w:t>229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0" w:history="1">
        <w:r w:rsidR="00F0297B" w:rsidRPr="00B15824">
          <w:rPr>
            <w:rStyle w:val="ab"/>
          </w:rPr>
          <w:t>10.2.18.5</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Delete an Announced Resource</w:t>
        </w:r>
        <w:r w:rsidR="00F0297B">
          <w:rPr>
            <w:webHidden/>
          </w:rPr>
          <w:tab/>
        </w:r>
        <w:r>
          <w:rPr>
            <w:webHidden/>
          </w:rPr>
          <w:fldChar w:fldCharType="begin"/>
        </w:r>
        <w:r w:rsidR="00F0297B">
          <w:rPr>
            <w:webHidden/>
          </w:rPr>
          <w:instrText xml:space="preserve"> PAGEREF _Toc430459620 \h </w:instrText>
        </w:r>
        <w:r>
          <w:rPr>
            <w:webHidden/>
          </w:rPr>
        </w:r>
        <w:r>
          <w:rPr>
            <w:webHidden/>
          </w:rPr>
          <w:fldChar w:fldCharType="separate"/>
        </w:r>
        <w:r w:rsidR="00F0297B">
          <w:rPr>
            <w:webHidden/>
          </w:rPr>
          <w:t>231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1" w:history="1">
        <w:r w:rsidR="00F0297B" w:rsidRPr="00B15824">
          <w:rPr>
            <w:rStyle w:val="ab"/>
          </w:rPr>
          <w:t>10.2.18.6</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Creation of an Announced Attribute</w:t>
        </w:r>
        <w:r w:rsidR="00F0297B">
          <w:rPr>
            <w:webHidden/>
          </w:rPr>
          <w:tab/>
        </w:r>
        <w:r>
          <w:rPr>
            <w:webHidden/>
          </w:rPr>
          <w:fldChar w:fldCharType="begin"/>
        </w:r>
        <w:r w:rsidR="00F0297B">
          <w:rPr>
            <w:webHidden/>
          </w:rPr>
          <w:instrText xml:space="preserve"> PAGEREF _Toc430459621 \h </w:instrText>
        </w:r>
        <w:r>
          <w:rPr>
            <w:webHidden/>
          </w:rPr>
        </w:r>
        <w:r>
          <w:rPr>
            <w:webHidden/>
          </w:rPr>
          <w:fldChar w:fldCharType="separate"/>
        </w:r>
        <w:r w:rsidR="00F0297B">
          <w:rPr>
            <w:webHidden/>
          </w:rPr>
          <w:t>231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2" w:history="1">
        <w:r w:rsidR="00F0297B" w:rsidRPr="00B15824">
          <w:rPr>
            <w:rStyle w:val="ab"/>
          </w:rPr>
          <w:t>10.2.18.7</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Deletion of an Announced Attribute</w:t>
        </w:r>
        <w:r w:rsidR="00F0297B">
          <w:rPr>
            <w:webHidden/>
          </w:rPr>
          <w:tab/>
        </w:r>
        <w:r>
          <w:rPr>
            <w:webHidden/>
          </w:rPr>
          <w:fldChar w:fldCharType="begin"/>
        </w:r>
        <w:r w:rsidR="00F0297B">
          <w:rPr>
            <w:webHidden/>
          </w:rPr>
          <w:instrText xml:space="preserve"> PAGEREF _Toc430459622 \h </w:instrText>
        </w:r>
        <w:r>
          <w:rPr>
            <w:webHidden/>
          </w:rPr>
        </w:r>
        <w:r>
          <w:rPr>
            <w:webHidden/>
          </w:rPr>
          <w:fldChar w:fldCharType="separate"/>
        </w:r>
        <w:r w:rsidR="00F0297B">
          <w:rPr>
            <w:webHidden/>
          </w:rPr>
          <w:t>232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3" w:history="1">
        <w:r w:rsidR="00F0297B" w:rsidRPr="00B15824">
          <w:rPr>
            <w:rStyle w:val="ab"/>
          </w:rPr>
          <w:t>10.2.18.8</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Announcing Attributes</w:t>
        </w:r>
        <w:r w:rsidR="00F0297B">
          <w:rPr>
            <w:webHidden/>
          </w:rPr>
          <w:tab/>
        </w:r>
        <w:r>
          <w:rPr>
            <w:webHidden/>
          </w:rPr>
          <w:fldChar w:fldCharType="begin"/>
        </w:r>
        <w:r w:rsidR="00F0297B">
          <w:rPr>
            <w:webHidden/>
          </w:rPr>
          <w:instrText xml:space="preserve"> PAGEREF _Toc430459623 \h </w:instrText>
        </w:r>
        <w:r>
          <w:rPr>
            <w:webHidden/>
          </w:rPr>
        </w:r>
        <w:r>
          <w:rPr>
            <w:webHidden/>
          </w:rPr>
          <w:fldChar w:fldCharType="separate"/>
        </w:r>
        <w:r w:rsidR="00F0297B">
          <w:rPr>
            <w:webHidden/>
          </w:rPr>
          <w:t>233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4" w:history="1">
        <w:r w:rsidR="00F0297B" w:rsidRPr="00B15824">
          <w:rPr>
            <w:rStyle w:val="ab"/>
          </w:rPr>
          <w:t>10.2.18.9</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De-Announcing Attributes</w:t>
        </w:r>
        <w:r w:rsidR="00F0297B">
          <w:rPr>
            <w:webHidden/>
          </w:rPr>
          <w:tab/>
        </w:r>
        <w:r>
          <w:rPr>
            <w:webHidden/>
          </w:rPr>
          <w:fldChar w:fldCharType="begin"/>
        </w:r>
        <w:r w:rsidR="00F0297B">
          <w:rPr>
            <w:webHidden/>
          </w:rPr>
          <w:instrText xml:space="preserve"> PAGEREF _Toc430459624 \h </w:instrText>
        </w:r>
        <w:r>
          <w:rPr>
            <w:webHidden/>
          </w:rPr>
        </w:r>
        <w:r>
          <w:rPr>
            <w:webHidden/>
          </w:rPr>
          <w:fldChar w:fldCharType="separate"/>
        </w:r>
        <w:r w:rsidR="00F0297B">
          <w:rPr>
            <w:webHidden/>
          </w:rPr>
          <w:t>234</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5" w:history="1">
        <w:r w:rsidR="00F0297B" w:rsidRPr="00B15824">
          <w:rPr>
            <w:rStyle w:val="ab"/>
          </w:rPr>
          <w:t>10.2.18.10</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Updating Attributes</w:t>
        </w:r>
        <w:r w:rsidR="00F0297B">
          <w:rPr>
            <w:webHidden/>
          </w:rPr>
          <w:tab/>
        </w:r>
        <w:r>
          <w:rPr>
            <w:webHidden/>
          </w:rPr>
          <w:fldChar w:fldCharType="begin"/>
        </w:r>
        <w:r w:rsidR="00F0297B">
          <w:rPr>
            <w:webHidden/>
          </w:rPr>
          <w:instrText xml:space="preserve"> PAGEREF _Toc430459625 \h </w:instrText>
        </w:r>
        <w:r>
          <w:rPr>
            <w:webHidden/>
          </w:rPr>
        </w:r>
        <w:r>
          <w:rPr>
            <w:webHidden/>
          </w:rPr>
          <w:fldChar w:fldCharType="separate"/>
        </w:r>
        <w:r w:rsidR="00F0297B">
          <w:rPr>
            <w:webHidden/>
          </w:rPr>
          <w:t>235</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6" w:history="1">
        <w:r w:rsidR="00F0297B" w:rsidRPr="00B15824">
          <w:rPr>
            <w:rStyle w:val="ab"/>
          </w:rPr>
          <w:t>10.2.18.1</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 targeting an AE Announced Resource</w:t>
        </w:r>
        <w:r w:rsidR="00F0297B">
          <w:rPr>
            <w:webHidden/>
          </w:rPr>
          <w:tab/>
        </w:r>
        <w:r>
          <w:rPr>
            <w:webHidden/>
          </w:rPr>
          <w:fldChar w:fldCharType="begin"/>
        </w:r>
        <w:r w:rsidR="00F0297B">
          <w:rPr>
            <w:webHidden/>
          </w:rPr>
          <w:instrText xml:space="preserve"> PAGEREF _Toc430459626 \h </w:instrText>
        </w:r>
        <w:r>
          <w:rPr>
            <w:webHidden/>
          </w:rPr>
        </w:r>
        <w:r>
          <w:rPr>
            <w:webHidden/>
          </w:rPr>
          <w:fldChar w:fldCharType="separate"/>
        </w:r>
        <w:r w:rsidR="00F0297B">
          <w:rPr>
            <w:webHidden/>
          </w:rPr>
          <w:t>235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27" w:history="1">
        <w:r w:rsidR="00F0297B" w:rsidRPr="00B15824">
          <w:rPr>
            <w:rStyle w:val="ab"/>
          </w:rPr>
          <w:t>10.2.19</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Resource</w:t>
        </w:r>
        <w:r w:rsidR="00F0297B" w:rsidRPr="00B15824">
          <w:rPr>
            <w:rStyle w:val="ab"/>
          </w:rPr>
          <w:t xml:space="preserve"> Procedures</w:t>
        </w:r>
        <w:r w:rsidR="00F0297B">
          <w:rPr>
            <w:webHidden/>
          </w:rPr>
          <w:tab/>
        </w:r>
        <w:r>
          <w:rPr>
            <w:webHidden/>
          </w:rPr>
          <w:fldChar w:fldCharType="begin"/>
        </w:r>
        <w:r w:rsidR="00F0297B">
          <w:rPr>
            <w:webHidden/>
          </w:rPr>
          <w:instrText xml:space="preserve"> PAGEREF _Toc430459627 \h </w:instrText>
        </w:r>
        <w:r>
          <w:rPr>
            <w:webHidden/>
          </w:rPr>
        </w:r>
        <w:r>
          <w:rPr>
            <w:webHidden/>
          </w:rPr>
          <w:fldChar w:fldCharType="separate"/>
        </w:r>
        <w:r w:rsidR="00F0297B">
          <w:rPr>
            <w:webHidden/>
          </w:rPr>
          <w:t>236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8" w:history="1">
        <w:r w:rsidR="00F0297B" w:rsidRPr="00B15824">
          <w:rPr>
            <w:rStyle w:val="ab"/>
          </w:rPr>
          <w:t>10.2.19.</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lang w:eastAsia="zh-CN"/>
          </w:rPr>
          <w:t>Introduction</w:t>
        </w:r>
        <w:r w:rsidR="00F0297B">
          <w:rPr>
            <w:webHidden/>
          </w:rPr>
          <w:tab/>
        </w:r>
        <w:r>
          <w:rPr>
            <w:webHidden/>
          </w:rPr>
          <w:fldChar w:fldCharType="begin"/>
        </w:r>
        <w:r w:rsidR="00F0297B">
          <w:rPr>
            <w:webHidden/>
          </w:rPr>
          <w:instrText xml:space="preserve"> PAGEREF _Toc430459628 \h </w:instrText>
        </w:r>
        <w:r>
          <w:rPr>
            <w:webHidden/>
          </w:rPr>
        </w:r>
        <w:r>
          <w:rPr>
            <w:webHidden/>
          </w:rPr>
          <w:fldChar w:fldCharType="separate"/>
        </w:r>
        <w:r w:rsidR="00F0297B">
          <w:rPr>
            <w:webHidden/>
          </w:rPr>
          <w:t>236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29" w:history="1">
        <w:r w:rsidR="00F0297B" w:rsidRPr="00B15824">
          <w:rPr>
            <w:rStyle w:val="ab"/>
          </w:rPr>
          <w:t>10.2.19.</w:t>
        </w:r>
        <w:r w:rsidR="00F0297B" w:rsidRPr="00B15824">
          <w:rPr>
            <w:rStyle w:val="ab"/>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CREATE</w:t>
        </w:r>
        <w:r w:rsidR="00F0297B">
          <w:rPr>
            <w:webHidden/>
          </w:rPr>
          <w:tab/>
        </w:r>
        <w:r>
          <w:rPr>
            <w:webHidden/>
          </w:rPr>
          <w:fldChar w:fldCharType="begin"/>
        </w:r>
        <w:r w:rsidR="00F0297B">
          <w:rPr>
            <w:webHidden/>
          </w:rPr>
          <w:instrText xml:space="preserve"> PAGEREF _Toc430459629 \h </w:instrText>
        </w:r>
        <w:r>
          <w:rPr>
            <w:webHidden/>
          </w:rPr>
        </w:r>
        <w:r>
          <w:rPr>
            <w:webHidden/>
          </w:rPr>
          <w:fldChar w:fldCharType="separate"/>
        </w:r>
        <w:r w:rsidR="00F0297B">
          <w:rPr>
            <w:webHidden/>
          </w:rPr>
          <w:t>236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0" w:history="1">
        <w:r w:rsidR="00F0297B" w:rsidRPr="00B15824">
          <w:rPr>
            <w:rStyle w:val="ab"/>
          </w:rPr>
          <w:t>10.2.19.</w:t>
        </w:r>
        <w:r w:rsidR="00F0297B" w:rsidRPr="00B15824">
          <w:rPr>
            <w:rStyle w:val="ab"/>
            <w:lang w:eastAsia="zh-CN"/>
          </w:rPr>
          <w:t>3</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RETRIEVE</w:t>
        </w:r>
        <w:r w:rsidR="00F0297B">
          <w:rPr>
            <w:webHidden/>
          </w:rPr>
          <w:tab/>
        </w:r>
        <w:r>
          <w:rPr>
            <w:webHidden/>
          </w:rPr>
          <w:fldChar w:fldCharType="begin"/>
        </w:r>
        <w:r w:rsidR="00F0297B">
          <w:rPr>
            <w:webHidden/>
          </w:rPr>
          <w:instrText xml:space="preserve"> PAGEREF _Toc430459630 \h </w:instrText>
        </w:r>
        <w:r>
          <w:rPr>
            <w:webHidden/>
          </w:rPr>
        </w:r>
        <w:r>
          <w:rPr>
            <w:webHidden/>
          </w:rPr>
          <w:fldChar w:fldCharType="separate"/>
        </w:r>
        <w:r w:rsidR="00F0297B">
          <w:rPr>
            <w:webHidden/>
          </w:rPr>
          <w:t>236</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1" w:history="1">
        <w:r w:rsidR="00F0297B" w:rsidRPr="00B15824">
          <w:rPr>
            <w:rStyle w:val="ab"/>
          </w:rPr>
          <w:t>10.2.19.</w:t>
        </w:r>
        <w:r w:rsidR="00F0297B" w:rsidRPr="00B15824">
          <w:rPr>
            <w:rStyle w:val="ab"/>
            <w:lang w:eastAsia="zh-CN"/>
          </w:rPr>
          <w:t>4</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w:t>
        </w:r>
        <w:r w:rsidR="00F0297B" w:rsidRPr="00B15824">
          <w:rPr>
            <w:rStyle w:val="ab"/>
          </w:rPr>
          <w:t>UPDATE</w:t>
        </w:r>
        <w:r w:rsidR="00F0297B">
          <w:rPr>
            <w:webHidden/>
          </w:rPr>
          <w:tab/>
        </w:r>
        <w:r>
          <w:rPr>
            <w:webHidden/>
          </w:rPr>
          <w:fldChar w:fldCharType="begin"/>
        </w:r>
        <w:r w:rsidR="00F0297B">
          <w:rPr>
            <w:webHidden/>
          </w:rPr>
          <w:instrText xml:space="preserve"> PAGEREF _Toc430459631 \h </w:instrText>
        </w:r>
        <w:r>
          <w:rPr>
            <w:webHidden/>
          </w:rPr>
        </w:r>
        <w:r>
          <w:rPr>
            <w:webHidden/>
          </w:rPr>
          <w:fldChar w:fldCharType="separate"/>
        </w:r>
        <w:r w:rsidR="00F0297B">
          <w:rPr>
            <w:webHidden/>
          </w:rPr>
          <w:t>237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2" w:history="1">
        <w:r w:rsidR="00F0297B" w:rsidRPr="00B15824">
          <w:rPr>
            <w:rStyle w:val="ab"/>
          </w:rPr>
          <w:t>10.2.19.5</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DELETE</w:t>
        </w:r>
        <w:r w:rsidR="00F0297B">
          <w:rPr>
            <w:webHidden/>
          </w:rPr>
          <w:tab/>
        </w:r>
        <w:r>
          <w:rPr>
            <w:webHidden/>
          </w:rPr>
          <w:fldChar w:fldCharType="begin"/>
        </w:r>
        <w:r w:rsidR="00F0297B">
          <w:rPr>
            <w:webHidden/>
          </w:rPr>
          <w:instrText xml:space="preserve"> PAGEREF _Toc430459632 \h </w:instrText>
        </w:r>
        <w:r>
          <w:rPr>
            <w:webHidden/>
          </w:rPr>
        </w:r>
        <w:r>
          <w:rPr>
            <w:webHidden/>
          </w:rPr>
          <w:fldChar w:fldCharType="separate"/>
        </w:r>
        <w:r w:rsidR="00F0297B">
          <w:rPr>
            <w:webHidden/>
          </w:rPr>
          <w:t>237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33" w:history="1">
        <w:r w:rsidR="00F0297B" w:rsidRPr="00B15824">
          <w:rPr>
            <w:rStyle w:val="ab"/>
          </w:rPr>
          <w:t>10.2.20</w:t>
        </w:r>
        <w:r w:rsidR="00F0297B">
          <w:rPr>
            <w:rFonts w:asciiTheme="minorHAnsi" w:eastAsiaTheme="minorEastAsia" w:hAnsiTheme="minorHAnsi" w:cstheme="minorBidi"/>
            <w:kern w:val="2"/>
            <w:sz w:val="21"/>
            <w:szCs w:val="22"/>
            <w:lang w:val="en-US" w:eastAsia="zh-CN"/>
          </w:rPr>
          <w:tab/>
        </w:r>
        <w:r w:rsidR="00F0297B" w:rsidRPr="00B15824">
          <w:rPr>
            <w:rStyle w:val="ab"/>
            <w:i/>
          </w:rPr>
          <w:t>&lt;request&gt;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_Toc430459633 \h </w:instrText>
        </w:r>
        <w:r>
          <w:rPr>
            <w:webHidden/>
          </w:rPr>
        </w:r>
        <w:r>
          <w:rPr>
            <w:webHidden/>
          </w:rPr>
          <w:fldChar w:fldCharType="separate"/>
        </w:r>
        <w:r w:rsidR="00F0297B">
          <w:rPr>
            <w:webHidden/>
          </w:rPr>
          <w:t>237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4" w:history="1">
        <w:r w:rsidR="00F0297B" w:rsidRPr="00B15824">
          <w:rPr>
            <w:rStyle w:val="ab"/>
          </w:rPr>
          <w:t>10.2.20.1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&lt;request&gt;</w:t>
        </w:r>
        <w:r w:rsidR="00F0297B">
          <w:rPr>
            <w:webHidden/>
          </w:rPr>
          <w:tab/>
        </w:r>
        <w:r>
          <w:rPr>
            <w:webHidden/>
          </w:rPr>
          <w:fldChar w:fldCharType="begin"/>
        </w:r>
        <w:r w:rsidR="00F0297B">
          <w:rPr>
            <w:webHidden/>
          </w:rPr>
          <w:instrText xml:space="preserve"> PAGEREF _Toc430459634 \h </w:instrText>
        </w:r>
        <w:r>
          <w:rPr>
            <w:webHidden/>
          </w:rPr>
        </w:r>
        <w:r>
          <w:rPr>
            <w:webHidden/>
          </w:rPr>
          <w:fldChar w:fldCharType="separate"/>
        </w:r>
        <w:r w:rsidR="00F0297B">
          <w:rPr>
            <w:webHidden/>
          </w:rPr>
          <w:t>237</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5" w:history="1">
        <w:r w:rsidR="00F0297B" w:rsidRPr="00B15824">
          <w:rPr>
            <w:rStyle w:val="ab"/>
            <w:rFonts w:eastAsia="Arial Unicode MS"/>
          </w:rPr>
          <w:t>10.2.20.2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_Toc430459635 \h </w:instrText>
        </w:r>
        <w:r>
          <w:rPr>
            <w:webHidden/>
          </w:rPr>
        </w:r>
        <w:r>
          <w:rPr>
            <w:webHidden/>
          </w:rPr>
          <w:fldChar w:fldCharType="separate"/>
        </w:r>
        <w:r w:rsidR="00F0297B">
          <w:rPr>
            <w:webHidden/>
          </w:rPr>
          <w:t>239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6" w:history="1">
        <w:r w:rsidR="00F0297B" w:rsidRPr="00B15824">
          <w:rPr>
            <w:rStyle w:val="ab"/>
            <w:rFonts w:eastAsia="Arial Unicode MS"/>
          </w:rPr>
          <w:t>10.2.20.3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_Toc430459636 \h </w:instrText>
        </w:r>
        <w:r>
          <w:rPr>
            <w:webHidden/>
          </w:rPr>
        </w:r>
        <w:r>
          <w:rPr>
            <w:webHidden/>
          </w:rPr>
          <w:fldChar w:fldCharType="separate"/>
        </w:r>
        <w:r w:rsidR="00F0297B">
          <w:rPr>
            <w:webHidden/>
          </w:rPr>
          <w:t>239</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7" w:history="1">
        <w:r w:rsidR="00F0297B" w:rsidRPr="00B15824">
          <w:rPr>
            <w:rStyle w:val="ab"/>
            <w:rFonts w:eastAsia="Arial Unicode MS"/>
          </w:rPr>
          <w:t>10.2.20.4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_Toc430459637 \h </w:instrText>
        </w:r>
        <w:r>
          <w:rPr>
            <w:webHidden/>
          </w:rPr>
        </w:r>
        <w:r>
          <w:rPr>
            <w:webHidden/>
          </w:rPr>
          <w:fldChar w:fldCharType="separate"/>
        </w:r>
        <w:r w:rsidR="00F0297B">
          <w:rPr>
            <w:webHidden/>
          </w:rPr>
          <w:t>240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38"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i/>
          </w:rPr>
          <w:t>&lt;accessControlPolicy&gt;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_Toc430459638 \h </w:instrText>
        </w:r>
        <w:r>
          <w:rPr>
            <w:webHidden/>
          </w:rPr>
        </w:r>
        <w:r>
          <w:rPr>
            <w:webHidden/>
          </w:rPr>
          <w:fldChar w:fldCharType="separate"/>
        </w:r>
        <w:r w:rsidR="00F0297B">
          <w:rPr>
            <w:webHidden/>
          </w:rPr>
          <w:t>240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39" w:history="1">
        <w:r w:rsidR="00F0297B" w:rsidRPr="00B15824">
          <w:rPr>
            <w:rStyle w:val="ab"/>
          </w:rPr>
          <w:t>10.2.21.1</w:t>
        </w:r>
        <w:r w:rsidR="00F0297B">
          <w:rPr>
            <w:rFonts w:asciiTheme="minorHAnsi" w:eastAsiaTheme="minorEastAsia" w:hAnsiTheme="minorHAnsi" w:cstheme="minorBidi"/>
            <w:kern w:val="2"/>
            <w:sz w:val="21"/>
            <w:szCs w:val="22"/>
            <w:lang w:val="en-US" w:eastAsia="zh-CN"/>
          </w:rPr>
          <w:tab/>
        </w:r>
        <w:r w:rsidR="00F0297B" w:rsidRPr="00B15824">
          <w:rPr>
            <w:rStyle w:val="ab"/>
          </w:rPr>
          <w:t>Create &lt;accessControlPolicy&gt;</w:t>
        </w:r>
        <w:r w:rsidR="00F0297B">
          <w:rPr>
            <w:webHidden/>
          </w:rPr>
          <w:tab/>
        </w:r>
        <w:r>
          <w:rPr>
            <w:webHidden/>
          </w:rPr>
          <w:fldChar w:fldCharType="begin"/>
        </w:r>
        <w:r w:rsidR="00F0297B">
          <w:rPr>
            <w:webHidden/>
          </w:rPr>
          <w:instrText xml:space="preserve"> PAGEREF _Toc430459639 \h </w:instrText>
        </w:r>
        <w:r>
          <w:rPr>
            <w:webHidden/>
          </w:rPr>
        </w:r>
        <w:r>
          <w:rPr>
            <w:webHidden/>
          </w:rPr>
          <w:fldChar w:fldCharType="separate"/>
        </w:r>
        <w:r w:rsidR="00F0297B">
          <w:rPr>
            <w:webHidden/>
          </w:rPr>
          <w:t>240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0" w:history="1">
        <w:r w:rsidR="00F0297B" w:rsidRPr="00B15824">
          <w:rPr>
            <w:rStyle w:val="ab"/>
          </w:rPr>
          <w:t>10.2.21.2</w:t>
        </w:r>
        <w:r w:rsidR="00F0297B">
          <w:rPr>
            <w:rFonts w:asciiTheme="minorHAnsi" w:eastAsiaTheme="minorEastAsia" w:hAnsiTheme="minorHAnsi" w:cstheme="minorBidi"/>
            <w:kern w:val="2"/>
            <w:sz w:val="21"/>
            <w:szCs w:val="22"/>
            <w:lang w:val="en-US" w:eastAsia="zh-CN"/>
          </w:rPr>
          <w:tab/>
        </w:r>
        <w:r w:rsidR="00F0297B" w:rsidRPr="00B15824">
          <w:rPr>
            <w:rStyle w:val="ab"/>
          </w:rPr>
          <w:t>Retrieve &lt;accessControlPolicy&gt;</w:t>
        </w:r>
        <w:r w:rsidR="00F0297B">
          <w:rPr>
            <w:webHidden/>
          </w:rPr>
          <w:tab/>
        </w:r>
        <w:r>
          <w:rPr>
            <w:webHidden/>
          </w:rPr>
          <w:fldChar w:fldCharType="begin"/>
        </w:r>
        <w:r w:rsidR="00F0297B">
          <w:rPr>
            <w:webHidden/>
          </w:rPr>
          <w:instrText xml:space="preserve"> PAGEREF _Toc430459640 \h </w:instrText>
        </w:r>
        <w:r>
          <w:rPr>
            <w:webHidden/>
          </w:rPr>
        </w:r>
        <w:r>
          <w:rPr>
            <w:webHidden/>
          </w:rPr>
          <w:fldChar w:fldCharType="separate"/>
        </w:r>
        <w:r w:rsidR="00F0297B">
          <w:rPr>
            <w:webHidden/>
          </w:rPr>
          <w:t>240</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1" w:history="1">
        <w:r w:rsidR="00F0297B" w:rsidRPr="00B15824">
          <w:rPr>
            <w:rStyle w:val="ab"/>
          </w:rPr>
          <w:t>10.2.21.3</w:t>
        </w:r>
        <w:r w:rsidR="00F0297B">
          <w:rPr>
            <w:rFonts w:asciiTheme="minorHAnsi" w:eastAsiaTheme="minorEastAsia" w:hAnsiTheme="minorHAnsi" w:cstheme="minorBidi"/>
            <w:kern w:val="2"/>
            <w:sz w:val="21"/>
            <w:szCs w:val="22"/>
            <w:lang w:val="en-US" w:eastAsia="zh-CN"/>
          </w:rPr>
          <w:tab/>
        </w:r>
        <w:r w:rsidR="00F0297B" w:rsidRPr="00B15824">
          <w:rPr>
            <w:rStyle w:val="ab"/>
          </w:rPr>
          <w:t>Update &lt;accessControlPolicy&gt;</w:t>
        </w:r>
        <w:r w:rsidR="00F0297B">
          <w:rPr>
            <w:webHidden/>
          </w:rPr>
          <w:tab/>
        </w:r>
        <w:r>
          <w:rPr>
            <w:webHidden/>
          </w:rPr>
          <w:fldChar w:fldCharType="begin"/>
        </w:r>
        <w:r w:rsidR="00F0297B">
          <w:rPr>
            <w:webHidden/>
          </w:rPr>
          <w:instrText xml:space="preserve"> PAGEREF _Toc430459641 \h </w:instrText>
        </w:r>
        <w:r>
          <w:rPr>
            <w:webHidden/>
          </w:rPr>
        </w:r>
        <w:r>
          <w:rPr>
            <w:webHidden/>
          </w:rPr>
          <w:fldChar w:fldCharType="separate"/>
        </w:r>
        <w:r w:rsidR="00F0297B">
          <w:rPr>
            <w:webHidden/>
          </w:rPr>
          <w:t>241</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2" w:history="1">
        <w:r w:rsidR="00F0297B" w:rsidRPr="00B15824">
          <w:rPr>
            <w:rStyle w:val="ab"/>
          </w:rPr>
          <w:t>10.2.21.4</w:t>
        </w:r>
        <w:r w:rsidR="00F0297B">
          <w:rPr>
            <w:rFonts w:asciiTheme="minorHAnsi" w:eastAsiaTheme="minorEastAsia" w:hAnsiTheme="minorHAnsi" w:cstheme="minorBidi"/>
            <w:kern w:val="2"/>
            <w:sz w:val="21"/>
            <w:szCs w:val="22"/>
            <w:lang w:val="en-US" w:eastAsia="zh-CN"/>
          </w:rPr>
          <w:tab/>
        </w:r>
        <w:r w:rsidR="00F0297B" w:rsidRPr="00B15824">
          <w:rPr>
            <w:rStyle w:val="ab"/>
          </w:rPr>
          <w:t>Delete &lt;accessControlPolicy&gt;</w:t>
        </w:r>
        <w:r w:rsidR="00F0297B">
          <w:rPr>
            <w:webHidden/>
          </w:rPr>
          <w:tab/>
        </w:r>
        <w:r>
          <w:rPr>
            <w:webHidden/>
          </w:rPr>
          <w:fldChar w:fldCharType="begin"/>
        </w:r>
        <w:r w:rsidR="00F0297B">
          <w:rPr>
            <w:webHidden/>
          </w:rPr>
          <w:instrText xml:space="preserve"> PAGEREF _Toc430459642 \h </w:instrText>
        </w:r>
        <w:r>
          <w:rPr>
            <w:webHidden/>
          </w:rPr>
        </w:r>
        <w:r>
          <w:rPr>
            <w:webHidden/>
          </w:rPr>
          <w:fldChar w:fldCharType="separate"/>
        </w:r>
        <w:r w:rsidR="00F0297B">
          <w:rPr>
            <w:webHidden/>
          </w:rPr>
          <w:t>241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43"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i/>
          </w:rPr>
          <w:t>&lt;latest&gt;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_Toc430459643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4" w:history="1">
        <w:r w:rsidR="00F0297B" w:rsidRPr="00B15824">
          <w:rPr>
            <w:rStyle w:val="ab"/>
          </w:rPr>
          <w:t>10.2.22.0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_Toc430459644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5" w:history="1">
        <w:r w:rsidR="00F0297B" w:rsidRPr="00B15824">
          <w:rPr>
            <w:rStyle w:val="ab"/>
          </w:rPr>
          <w:t>10.2.22.1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&lt;latest&gt;</w:t>
        </w:r>
        <w:r w:rsidR="00F0297B">
          <w:rPr>
            <w:webHidden/>
          </w:rPr>
          <w:tab/>
        </w:r>
        <w:r>
          <w:rPr>
            <w:webHidden/>
          </w:rPr>
          <w:fldChar w:fldCharType="begin"/>
        </w:r>
        <w:r w:rsidR="00F0297B">
          <w:rPr>
            <w:webHidden/>
          </w:rPr>
          <w:instrText xml:space="preserve"> PAGEREF _Toc430459645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6" w:history="1">
        <w:r w:rsidR="00F0297B" w:rsidRPr="00B15824">
          <w:rPr>
            <w:rStyle w:val="ab"/>
          </w:rPr>
          <w:t>10.2.22.2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&lt;latest&gt;</w:t>
        </w:r>
        <w:r w:rsidR="00F0297B">
          <w:rPr>
            <w:webHidden/>
          </w:rPr>
          <w:tab/>
        </w:r>
        <w:r>
          <w:rPr>
            <w:webHidden/>
          </w:rPr>
          <w:fldChar w:fldCharType="begin"/>
        </w:r>
        <w:r w:rsidR="00F0297B">
          <w:rPr>
            <w:webHidden/>
          </w:rPr>
          <w:instrText xml:space="preserve"> PAGEREF _Toc430459646 \h </w:instrText>
        </w:r>
        <w:r>
          <w:rPr>
            <w:webHidden/>
          </w:rPr>
        </w:r>
        <w:r>
          <w:rPr>
            <w:webHidden/>
          </w:rPr>
          <w:fldChar w:fldCharType="separate"/>
        </w:r>
        <w:r w:rsidR="00F0297B">
          <w:rPr>
            <w:webHidden/>
          </w:rPr>
          <w:t>242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47"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i/>
          </w:rPr>
          <w:t>&lt;oldest&gt;</w:t>
        </w:r>
        <w:r w:rsidR="00F0297B" w:rsidRPr="00B15824">
          <w:rPr>
            <w:rStyle w:val="ab"/>
          </w:rPr>
          <w:t xml:space="preserve"> Resource Procedure</w:t>
        </w:r>
        <w:r w:rsidR="00F0297B">
          <w:rPr>
            <w:webHidden/>
          </w:rPr>
          <w:tab/>
        </w:r>
        <w:r>
          <w:rPr>
            <w:webHidden/>
          </w:rPr>
          <w:fldChar w:fldCharType="begin"/>
        </w:r>
        <w:r w:rsidR="00F0297B">
          <w:rPr>
            <w:webHidden/>
          </w:rPr>
          <w:instrText xml:space="preserve"> PAGEREF _Toc430459647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8" w:history="1">
        <w:r w:rsidR="00F0297B" w:rsidRPr="00B15824">
          <w:rPr>
            <w:rStyle w:val="ab"/>
          </w:rPr>
          <w:t>10.2.23.0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_Toc430459648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49" w:history="1">
        <w:r w:rsidR="00F0297B" w:rsidRPr="00B15824">
          <w:rPr>
            <w:rStyle w:val="ab"/>
          </w:rPr>
          <w:t>10.2.23.1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&lt;oldest&gt;</w:t>
        </w:r>
        <w:r w:rsidR="00F0297B">
          <w:rPr>
            <w:webHidden/>
          </w:rPr>
          <w:tab/>
        </w:r>
        <w:r>
          <w:rPr>
            <w:webHidden/>
          </w:rPr>
          <w:fldChar w:fldCharType="begin"/>
        </w:r>
        <w:r w:rsidR="00F0297B">
          <w:rPr>
            <w:webHidden/>
          </w:rPr>
          <w:instrText xml:space="preserve"> PAGEREF _Toc430459649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50" w:history="1">
        <w:r w:rsidR="00F0297B" w:rsidRPr="00B15824">
          <w:rPr>
            <w:rStyle w:val="ab"/>
          </w:rPr>
          <w:t>10.2.23.2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&lt;oldest&gt;</w:t>
        </w:r>
        <w:r w:rsidR="00F0297B">
          <w:rPr>
            <w:webHidden/>
          </w:rPr>
          <w:tab/>
        </w:r>
        <w:r>
          <w:rPr>
            <w:webHidden/>
          </w:rPr>
          <w:fldChar w:fldCharType="begin"/>
        </w:r>
        <w:r w:rsidR="00F0297B">
          <w:rPr>
            <w:webHidden/>
          </w:rPr>
          <w:instrText xml:space="preserve"> PAGEREF _Toc430459650 \h </w:instrText>
        </w:r>
        <w:r>
          <w:rPr>
            <w:webHidden/>
          </w:rPr>
        </w:r>
        <w:r>
          <w:rPr>
            <w:webHidden/>
          </w:rPr>
          <w:fldChar w:fldCharType="separate"/>
        </w:r>
        <w:r w:rsidR="00F0297B">
          <w:rPr>
            <w:webHidden/>
          </w:rPr>
          <w:t>242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51"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&lt;serviceSubscribedAppRule&gt;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_Toc430459651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52" w:history="1">
        <w:r w:rsidR="00F0297B" w:rsidRPr="00B15824">
          <w:rPr>
            <w:rStyle w:val="ab"/>
          </w:rPr>
          <w:t>10.2.24.1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&lt;serviceSubscribedAppRule&gt;</w:t>
        </w:r>
        <w:r w:rsidR="00F0297B">
          <w:rPr>
            <w:webHidden/>
          </w:rPr>
          <w:tab/>
        </w:r>
        <w:r>
          <w:rPr>
            <w:webHidden/>
          </w:rPr>
          <w:fldChar w:fldCharType="begin"/>
        </w:r>
        <w:r w:rsidR="00F0297B">
          <w:rPr>
            <w:webHidden/>
          </w:rPr>
          <w:instrText xml:space="preserve"> PAGEREF _Toc430459652 \h </w:instrText>
        </w:r>
        <w:r>
          <w:rPr>
            <w:webHidden/>
          </w:rPr>
        </w:r>
        <w:r>
          <w:rPr>
            <w:webHidden/>
          </w:rPr>
          <w:fldChar w:fldCharType="separate"/>
        </w:r>
        <w:r w:rsidR="00F0297B">
          <w:rPr>
            <w:webHidden/>
          </w:rPr>
          <w:t>242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53" w:history="1">
        <w:r w:rsidR="00F0297B" w:rsidRPr="00B15824">
          <w:rPr>
            <w:rStyle w:val="ab"/>
          </w:rPr>
          <w:t>10.2.24.2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&lt;serviceSubscribedAppRule&gt;</w:t>
        </w:r>
        <w:r w:rsidR="00F0297B">
          <w:rPr>
            <w:webHidden/>
          </w:rPr>
          <w:tab/>
        </w:r>
        <w:r>
          <w:rPr>
            <w:webHidden/>
          </w:rPr>
          <w:fldChar w:fldCharType="begin"/>
        </w:r>
        <w:r w:rsidR="00F0297B">
          <w:rPr>
            <w:webHidden/>
          </w:rPr>
          <w:instrText xml:space="preserve"> PAGEREF _Toc430459653 \h </w:instrText>
        </w:r>
        <w:r>
          <w:rPr>
            <w:webHidden/>
          </w:rPr>
        </w:r>
        <w:r>
          <w:rPr>
            <w:webHidden/>
          </w:rPr>
          <w:fldChar w:fldCharType="separate"/>
        </w:r>
        <w:r w:rsidR="00F0297B">
          <w:rPr>
            <w:webHidden/>
          </w:rPr>
          <w:t>243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54" w:history="1">
        <w:r w:rsidR="00F0297B" w:rsidRPr="00B15824">
          <w:rPr>
            <w:rStyle w:val="ab"/>
          </w:rPr>
          <w:t>10.2.24.3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&lt;serviceSubscribedAppRule&gt;</w:t>
        </w:r>
        <w:r w:rsidR="00F0297B">
          <w:rPr>
            <w:webHidden/>
          </w:rPr>
          <w:tab/>
        </w:r>
        <w:r>
          <w:rPr>
            <w:webHidden/>
          </w:rPr>
          <w:fldChar w:fldCharType="begin"/>
        </w:r>
        <w:r w:rsidR="00F0297B">
          <w:rPr>
            <w:webHidden/>
          </w:rPr>
          <w:instrText xml:space="preserve"> PAGEREF _Toc430459654 \h </w:instrText>
        </w:r>
        <w:r>
          <w:rPr>
            <w:webHidden/>
          </w:rPr>
        </w:r>
        <w:r>
          <w:rPr>
            <w:webHidden/>
          </w:rPr>
          <w:fldChar w:fldCharType="separate"/>
        </w:r>
        <w:r w:rsidR="00F0297B">
          <w:rPr>
            <w:webHidden/>
          </w:rPr>
          <w:t>243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55" w:history="1">
        <w:r w:rsidR="00F0297B" w:rsidRPr="00B15824">
          <w:rPr>
            <w:rStyle w:val="ab"/>
          </w:rPr>
          <w:t>10.2.24.4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&lt;serviceSubscribedAppRule&gt;</w:t>
        </w:r>
        <w:r w:rsidR="00F0297B">
          <w:rPr>
            <w:webHidden/>
          </w:rPr>
          <w:tab/>
        </w:r>
        <w:r>
          <w:rPr>
            <w:webHidden/>
          </w:rPr>
          <w:fldChar w:fldCharType="begin"/>
        </w:r>
        <w:r w:rsidR="00F0297B">
          <w:rPr>
            <w:webHidden/>
          </w:rPr>
          <w:instrText xml:space="preserve"> PAGEREF _Toc430459655 \h </w:instrText>
        </w:r>
        <w:r>
          <w:rPr>
            <w:webHidden/>
          </w:rPr>
        </w:r>
        <w:r>
          <w:rPr>
            <w:webHidden/>
          </w:rPr>
          <w:fldChar w:fldCharType="separate"/>
        </w:r>
        <w:r w:rsidR="00F0297B">
          <w:rPr>
            <w:webHidden/>
          </w:rPr>
          <w:t>244</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56" w:history="1">
        <w:r w:rsidR="00F0297B" w:rsidRPr="00B15824">
          <w:rPr>
            <w:rStyle w:val="ab"/>
          </w:rPr>
          <w:t>11</w:t>
        </w:r>
        <w:r w:rsidR="00F0297B">
          <w:rPr>
            <w:rFonts w:asciiTheme="minorHAnsi" w:eastAsiaTheme="minorEastAsia" w:hAnsiTheme="minorHAnsi" w:cstheme="minorBidi"/>
            <w:kern w:val="2"/>
            <w:sz w:val="21"/>
            <w:szCs w:val="22"/>
            <w:lang w:val="en-US" w:eastAsia="zh-CN"/>
          </w:rPr>
          <w:tab/>
        </w:r>
        <w:r w:rsidR="00F0297B" w:rsidRPr="00B15824">
          <w:rPr>
            <w:rStyle w:val="ab"/>
          </w:rPr>
          <w:t>Trust Enabling Architecture</w:t>
        </w:r>
        <w:r w:rsidR="00F0297B">
          <w:rPr>
            <w:webHidden/>
          </w:rPr>
          <w:tab/>
        </w:r>
        <w:r>
          <w:rPr>
            <w:webHidden/>
          </w:rPr>
          <w:fldChar w:fldCharType="begin"/>
        </w:r>
        <w:r w:rsidR="00F0297B">
          <w:rPr>
            <w:webHidden/>
          </w:rPr>
          <w:instrText xml:space="preserve"> PAGEREF _Toc430459656 \h </w:instrText>
        </w:r>
        <w:r>
          <w:rPr>
            <w:webHidden/>
          </w:rPr>
        </w:r>
        <w:r>
          <w:rPr>
            <w:webHidden/>
          </w:rPr>
          <w:fldChar w:fldCharType="separate"/>
        </w:r>
        <w:r w:rsidR="00F0297B">
          <w:rPr>
            <w:webHidden/>
          </w:rPr>
          <w:t>244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57" w:history="1">
        <w:r w:rsidR="00F0297B" w:rsidRPr="00B15824">
          <w:rPr>
            <w:rStyle w:val="ab"/>
          </w:rPr>
          <w:t>11.0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 Introduction</w:t>
        </w:r>
        <w:r w:rsidR="00F0297B">
          <w:rPr>
            <w:webHidden/>
          </w:rPr>
          <w:tab/>
        </w:r>
        <w:r>
          <w:rPr>
            <w:webHidden/>
          </w:rPr>
          <w:fldChar w:fldCharType="begin"/>
        </w:r>
        <w:r w:rsidR="00F0297B">
          <w:rPr>
            <w:webHidden/>
          </w:rPr>
          <w:instrText xml:space="preserve"> PAGEREF _Toc430459657 \h </w:instrText>
        </w:r>
        <w:r>
          <w:rPr>
            <w:webHidden/>
          </w:rPr>
        </w:r>
        <w:r>
          <w:rPr>
            <w:webHidden/>
          </w:rPr>
          <w:fldChar w:fldCharType="separate"/>
        </w:r>
        <w:r w:rsidR="00F0297B">
          <w:rPr>
            <w:webHidden/>
          </w:rPr>
          <w:t>244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58" w:history="1">
        <w:r w:rsidR="00F0297B" w:rsidRPr="00B15824">
          <w:rPr>
            <w:rStyle w:val="ab"/>
          </w:rPr>
          <w:t>11.1</w:t>
        </w:r>
        <w:r w:rsidR="00F0297B">
          <w:rPr>
            <w:rFonts w:asciiTheme="minorHAnsi" w:eastAsiaTheme="minorEastAsia" w:hAnsiTheme="minorHAnsi" w:cstheme="minorBidi"/>
            <w:kern w:val="2"/>
            <w:sz w:val="21"/>
            <w:szCs w:val="22"/>
            <w:lang w:val="en-US" w:eastAsia="zh-CN"/>
          </w:rPr>
          <w:tab/>
        </w:r>
        <w:r w:rsidR="00F0297B" w:rsidRPr="00B15824">
          <w:rPr>
            <w:rStyle w:val="ab"/>
          </w:rPr>
          <w:t>Enrolling M2M Nodes and M2M Applications for oneM2M Services</w:t>
        </w:r>
        <w:r w:rsidR="00F0297B">
          <w:rPr>
            <w:webHidden/>
          </w:rPr>
          <w:tab/>
        </w:r>
        <w:r>
          <w:rPr>
            <w:webHidden/>
          </w:rPr>
          <w:fldChar w:fldCharType="begin"/>
        </w:r>
        <w:r w:rsidR="00F0297B">
          <w:rPr>
            <w:webHidden/>
          </w:rPr>
          <w:instrText xml:space="preserve"> PAGEREF _Toc430459658 \h </w:instrText>
        </w:r>
        <w:r>
          <w:rPr>
            <w:webHidden/>
          </w:rPr>
        </w:r>
        <w:r>
          <w:rPr>
            <w:webHidden/>
          </w:rPr>
          <w:fldChar w:fldCharType="separate"/>
        </w:r>
        <w:r w:rsidR="00F0297B">
          <w:rPr>
            <w:webHidden/>
          </w:rPr>
          <w:t>244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59" w:history="1">
        <w:r w:rsidR="00F0297B" w:rsidRPr="00B15824">
          <w:rPr>
            <w:rStyle w:val="ab"/>
          </w:rPr>
          <w:t>11.2</w:t>
        </w:r>
        <w:r w:rsidR="00F0297B">
          <w:rPr>
            <w:rFonts w:asciiTheme="minorHAnsi" w:eastAsiaTheme="minorEastAsia" w:hAnsiTheme="minorHAnsi" w:cstheme="minorBidi"/>
            <w:kern w:val="2"/>
            <w:sz w:val="21"/>
            <w:szCs w:val="22"/>
            <w:lang w:val="en-US" w:eastAsia="zh-CN"/>
          </w:rPr>
          <w:tab/>
        </w:r>
        <w:r w:rsidR="00F0297B" w:rsidRPr="00B15824">
          <w:rPr>
            <w:rStyle w:val="ab"/>
          </w:rPr>
          <w:t>M2M Initial Provisioning Procedures</w:t>
        </w:r>
        <w:r w:rsidR="00F0297B">
          <w:rPr>
            <w:webHidden/>
          </w:rPr>
          <w:tab/>
        </w:r>
        <w:r>
          <w:rPr>
            <w:webHidden/>
          </w:rPr>
          <w:fldChar w:fldCharType="begin"/>
        </w:r>
        <w:r w:rsidR="00F0297B">
          <w:rPr>
            <w:webHidden/>
          </w:rPr>
          <w:instrText xml:space="preserve"> PAGEREF _Toc430459659 \h </w:instrText>
        </w:r>
        <w:r>
          <w:rPr>
            <w:webHidden/>
          </w:rPr>
        </w:r>
        <w:r>
          <w:rPr>
            <w:webHidden/>
          </w:rPr>
          <w:fldChar w:fldCharType="separate"/>
        </w:r>
        <w:r w:rsidR="00F0297B">
          <w:rPr>
            <w:webHidden/>
          </w:rPr>
          <w:t>245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0" w:history="1">
        <w:r w:rsidR="00F0297B" w:rsidRPr="00B15824">
          <w:rPr>
            <w:rStyle w:val="ab"/>
          </w:rPr>
          <w:t>11.2.1</w:t>
        </w:r>
        <w:r w:rsidR="00F0297B">
          <w:rPr>
            <w:rFonts w:asciiTheme="minorHAnsi" w:eastAsiaTheme="minorEastAsia" w:hAnsiTheme="minorHAnsi" w:cstheme="minorBidi"/>
            <w:kern w:val="2"/>
            <w:sz w:val="21"/>
            <w:szCs w:val="22"/>
            <w:lang w:val="en-US" w:eastAsia="zh-CN"/>
          </w:rPr>
          <w:tab/>
        </w:r>
        <w:r w:rsidR="00F0297B" w:rsidRPr="00B15824">
          <w:rPr>
            <w:rStyle w:val="ab"/>
          </w:rPr>
          <w:t>M2M Node Enrolment and Service Provisioning</w:t>
        </w:r>
        <w:r w:rsidR="00F0297B">
          <w:rPr>
            <w:webHidden/>
          </w:rPr>
          <w:tab/>
        </w:r>
        <w:r>
          <w:rPr>
            <w:webHidden/>
          </w:rPr>
          <w:fldChar w:fldCharType="begin"/>
        </w:r>
        <w:r w:rsidR="00F0297B">
          <w:rPr>
            <w:webHidden/>
          </w:rPr>
          <w:instrText xml:space="preserve"> PAGEREF _Toc430459660 \h </w:instrText>
        </w:r>
        <w:r>
          <w:rPr>
            <w:webHidden/>
          </w:rPr>
        </w:r>
        <w:r>
          <w:rPr>
            <w:webHidden/>
          </w:rPr>
          <w:fldChar w:fldCharType="separate"/>
        </w:r>
        <w:r w:rsidR="00F0297B">
          <w:rPr>
            <w:webHidden/>
          </w:rPr>
          <w:t>245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1" w:history="1">
        <w:r w:rsidR="00F0297B" w:rsidRPr="00B15824">
          <w:rPr>
            <w:rStyle w:val="ab"/>
          </w:rPr>
          <w:t>11.2.2</w:t>
        </w:r>
        <w:r w:rsidR="00F0297B">
          <w:rPr>
            <w:rFonts w:asciiTheme="minorHAnsi" w:eastAsiaTheme="minorEastAsia" w:hAnsiTheme="minorHAnsi" w:cstheme="minorBidi"/>
            <w:kern w:val="2"/>
            <w:sz w:val="21"/>
            <w:szCs w:val="22"/>
            <w:lang w:val="en-US" w:eastAsia="zh-CN"/>
          </w:rPr>
          <w:tab/>
        </w:r>
        <w:r w:rsidR="00F0297B" w:rsidRPr="00B15824">
          <w:rPr>
            <w:rStyle w:val="ab"/>
          </w:rPr>
          <w:t>M2M Application Enrolment</w:t>
        </w:r>
        <w:r w:rsidR="00F0297B">
          <w:rPr>
            <w:webHidden/>
          </w:rPr>
          <w:tab/>
        </w:r>
        <w:r>
          <w:rPr>
            <w:webHidden/>
          </w:rPr>
          <w:fldChar w:fldCharType="begin"/>
        </w:r>
        <w:r w:rsidR="00F0297B">
          <w:rPr>
            <w:webHidden/>
          </w:rPr>
          <w:instrText xml:space="preserve"> PAGEREF _Toc430459661 \h </w:instrText>
        </w:r>
        <w:r>
          <w:rPr>
            <w:webHidden/>
          </w:rPr>
        </w:r>
        <w:r>
          <w:rPr>
            <w:webHidden/>
          </w:rPr>
          <w:fldChar w:fldCharType="separate"/>
        </w:r>
        <w:r w:rsidR="00F0297B">
          <w:rPr>
            <w:webHidden/>
          </w:rPr>
          <w:t>245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62" w:history="1">
        <w:r w:rsidR="00F0297B" w:rsidRPr="00B15824">
          <w:rPr>
            <w:rStyle w:val="ab"/>
          </w:rPr>
          <w:t>11.3</w:t>
        </w:r>
        <w:r w:rsidR="00F0297B">
          <w:rPr>
            <w:rFonts w:asciiTheme="minorHAnsi" w:eastAsiaTheme="minorEastAsia" w:hAnsiTheme="minorHAnsi" w:cstheme="minorBidi"/>
            <w:kern w:val="2"/>
            <w:sz w:val="21"/>
            <w:szCs w:val="22"/>
            <w:lang w:val="en-US" w:eastAsia="zh-CN"/>
          </w:rPr>
          <w:tab/>
        </w:r>
        <w:r w:rsidR="00F0297B" w:rsidRPr="00B15824">
          <w:rPr>
            <w:rStyle w:val="ab"/>
          </w:rPr>
          <w:t>M2M Operational Security Procedures</w:t>
        </w:r>
        <w:r w:rsidR="00F0297B">
          <w:rPr>
            <w:webHidden/>
          </w:rPr>
          <w:tab/>
        </w:r>
        <w:r>
          <w:rPr>
            <w:webHidden/>
          </w:rPr>
          <w:fldChar w:fldCharType="begin"/>
        </w:r>
        <w:r w:rsidR="00F0297B">
          <w:rPr>
            <w:webHidden/>
          </w:rPr>
          <w:instrText xml:space="preserve"> PAGEREF _Toc430459662 \h </w:instrText>
        </w:r>
        <w:r>
          <w:rPr>
            <w:webHidden/>
          </w:rPr>
        </w:r>
        <w:r>
          <w:rPr>
            <w:webHidden/>
          </w:rPr>
          <w:fldChar w:fldCharType="separate"/>
        </w:r>
        <w:r w:rsidR="00F0297B">
          <w:rPr>
            <w:webHidden/>
          </w:rPr>
          <w:t>245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3" w:history="1">
        <w:r w:rsidR="00F0297B" w:rsidRPr="00B15824">
          <w:rPr>
            <w:rStyle w:val="ab"/>
          </w:rPr>
          <w:t>11.3.0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_Toc430459663 \h </w:instrText>
        </w:r>
        <w:r>
          <w:rPr>
            <w:webHidden/>
          </w:rPr>
        </w:r>
        <w:r>
          <w:rPr>
            <w:webHidden/>
          </w:rPr>
          <w:fldChar w:fldCharType="separate"/>
        </w:r>
        <w:r w:rsidR="00F0297B">
          <w:rPr>
            <w:webHidden/>
          </w:rPr>
          <w:t>245</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4" w:history="1">
        <w:r w:rsidR="00F0297B" w:rsidRPr="00B15824">
          <w:rPr>
            <w:rStyle w:val="ab"/>
          </w:rPr>
          <w:t>11.3.1</w:t>
        </w:r>
        <w:r w:rsidR="00F0297B">
          <w:rPr>
            <w:rFonts w:asciiTheme="minorHAnsi" w:eastAsiaTheme="minorEastAsia" w:hAnsiTheme="minorHAnsi" w:cstheme="minorBidi"/>
            <w:kern w:val="2"/>
            <w:sz w:val="21"/>
            <w:szCs w:val="22"/>
            <w:lang w:val="en-US" w:eastAsia="zh-CN"/>
          </w:rPr>
          <w:tab/>
        </w:r>
        <w:r w:rsidR="00F0297B" w:rsidRPr="00B15824">
          <w:rPr>
            <w:rStyle w:val="ab"/>
          </w:rPr>
          <w:t>Identification of CSE and AE</w:t>
        </w:r>
        <w:r w:rsidR="00F0297B">
          <w:rPr>
            <w:webHidden/>
          </w:rPr>
          <w:tab/>
        </w:r>
        <w:r>
          <w:rPr>
            <w:webHidden/>
          </w:rPr>
          <w:fldChar w:fldCharType="begin"/>
        </w:r>
        <w:r w:rsidR="00F0297B">
          <w:rPr>
            <w:webHidden/>
          </w:rPr>
          <w:instrText xml:space="preserve"> PAGEREF _Toc430459664 \h </w:instrText>
        </w:r>
        <w:r>
          <w:rPr>
            <w:webHidden/>
          </w:rPr>
        </w:r>
        <w:r>
          <w:rPr>
            <w:webHidden/>
          </w:rPr>
          <w:fldChar w:fldCharType="separate"/>
        </w:r>
        <w:r w:rsidR="00F0297B">
          <w:rPr>
            <w:webHidden/>
          </w:rPr>
          <w:t>247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5" w:history="1">
        <w:r w:rsidR="00F0297B" w:rsidRPr="00B15824">
          <w:rPr>
            <w:rStyle w:val="ab"/>
            <w:lang w:val="en-US"/>
          </w:rPr>
          <w:t>11.3.2</w:t>
        </w:r>
        <w:r w:rsidR="00F0297B">
          <w:rPr>
            <w:rFonts w:asciiTheme="minorHAnsi" w:eastAsiaTheme="minorEastAsia" w:hAnsiTheme="minorHAnsi" w:cstheme="minorBidi"/>
            <w:kern w:val="2"/>
            <w:sz w:val="21"/>
            <w:szCs w:val="22"/>
            <w:lang w:val="en-US" w:eastAsia="zh-CN"/>
          </w:rPr>
          <w:tab/>
        </w:r>
        <w:r w:rsidR="00F0297B" w:rsidRPr="00B15824">
          <w:rPr>
            <w:rStyle w:val="ab"/>
            <w:lang w:val="en-US"/>
          </w:rPr>
          <w:t>Authentication and Security Association of CSE and AE</w:t>
        </w:r>
        <w:r w:rsidR="00F0297B">
          <w:rPr>
            <w:webHidden/>
          </w:rPr>
          <w:tab/>
        </w:r>
        <w:r>
          <w:rPr>
            <w:webHidden/>
          </w:rPr>
          <w:fldChar w:fldCharType="begin"/>
        </w:r>
        <w:r w:rsidR="00F0297B">
          <w:rPr>
            <w:webHidden/>
          </w:rPr>
          <w:instrText xml:space="preserve"> PAGEREF _Toc430459665 \h </w:instrText>
        </w:r>
        <w:r>
          <w:rPr>
            <w:webHidden/>
          </w:rPr>
        </w:r>
        <w:r>
          <w:rPr>
            <w:webHidden/>
          </w:rPr>
          <w:fldChar w:fldCharType="separate"/>
        </w:r>
        <w:r w:rsidR="00F0297B">
          <w:rPr>
            <w:webHidden/>
          </w:rPr>
          <w:t>247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6" w:history="1">
        <w:r w:rsidR="00F0297B" w:rsidRPr="00B15824">
          <w:rPr>
            <w:rStyle w:val="ab"/>
          </w:rPr>
          <w:t>11.3.3</w:t>
        </w:r>
        <w:r w:rsidR="00F0297B">
          <w:rPr>
            <w:rFonts w:asciiTheme="minorHAnsi" w:eastAsiaTheme="minorEastAsia" w:hAnsiTheme="minorHAnsi" w:cstheme="minorBidi"/>
            <w:kern w:val="2"/>
            <w:sz w:val="21"/>
            <w:szCs w:val="22"/>
            <w:lang w:val="en-US" w:eastAsia="zh-CN"/>
          </w:rPr>
          <w:tab/>
        </w:r>
        <w:r w:rsidR="00F0297B" w:rsidRPr="00B15824">
          <w:rPr>
            <w:rStyle w:val="ab"/>
          </w:rPr>
          <w:t>VOID</w:t>
        </w:r>
        <w:r w:rsidR="00F0297B">
          <w:rPr>
            <w:webHidden/>
          </w:rPr>
          <w:tab/>
        </w:r>
        <w:r>
          <w:rPr>
            <w:webHidden/>
          </w:rPr>
          <w:fldChar w:fldCharType="begin"/>
        </w:r>
        <w:r w:rsidR="00F0297B">
          <w:rPr>
            <w:webHidden/>
          </w:rPr>
          <w:instrText xml:space="preserve"> PAGEREF _Toc430459666 \h </w:instrText>
        </w:r>
        <w:r>
          <w:rPr>
            <w:webHidden/>
          </w:rPr>
        </w:r>
        <w:r>
          <w:rPr>
            <w:webHidden/>
          </w:rPr>
          <w:fldChar w:fldCharType="separate"/>
        </w:r>
        <w:r w:rsidR="00F0297B">
          <w:rPr>
            <w:webHidden/>
          </w:rPr>
          <w:t>247</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67" w:history="1">
        <w:r w:rsidR="00F0297B" w:rsidRPr="00B15824">
          <w:rPr>
            <w:rStyle w:val="ab"/>
          </w:rPr>
          <w:t>11.3.4</w:t>
        </w:r>
        <w:r w:rsidR="00F0297B">
          <w:rPr>
            <w:rFonts w:asciiTheme="minorHAnsi" w:eastAsiaTheme="minorEastAsia" w:hAnsiTheme="minorHAnsi" w:cstheme="minorBidi"/>
            <w:kern w:val="2"/>
            <w:sz w:val="21"/>
            <w:szCs w:val="22"/>
            <w:lang w:val="en-US" w:eastAsia="zh-CN"/>
          </w:rPr>
          <w:tab/>
        </w:r>
        <w:r w:rsidR="00F0297B" w:rsidRPr="00B15824">
          <w:rPr>
            <w:rStyle w:val="ab"/>
          </w:rPr>
          <w:t>M2M Authorization Procedure</w:t>
        </w:r>
        <w:r w:rsidR="00F0297B">
          <w:rPr>
            <w:webHidden/>
          </w:rPr>
          <w:tab/>
        </w:r>
        <w:r>
          <w:rPr>
            <w:webHidden/>
          </w:rPr>
          <w:fldChar w:fldCharType="begin"/>
        </w:r>
        <w:r w:rsidR="00F0297B">
          <w:rPr>
            <w:webHidden/>
          </w:rPr>
          <w:instrText xml:space="preserve"> PAGEREF _Toc430459667 \h </w:instrText>
        </w:r>
        <w:r>
          <w:rPr>
            <w:webHidden/>
          </w:rPr>
        </w:r>
        <w:r>
          <w:rPr>
            <w:webHidden/>
          </w:rPr>
          <w:fldChar w:fldCharType="separate"/>
        </w:r>
        <w:r w:rsidR="00F0297B">
          <w:rPr>
            <w:webHidden/>
          </w:rPr>
          <w:t>247</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68" w:history="1">
        <w:r w:rsidR="00F0297B" w:rsidRPr="00B15824">
          <w:rPr>
            <w:rStyle w:val="ab"/>
          </w:rPr>
          <w:t>12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w:t>
        </w:r>
        <w:r w:rsidR="00F0297B">
          <w:rPr>
            <w:webHidden/>
          </w:rPr>
          <w:tab/>
        </w:r>
        <w:r>
          <w:rPr>
            <w:webHidden/>
          </w:rPr>
          <w:fldChar w:fldCharType="begin"/>
        </w:r>
        <w:r w:rsidR="00F0297B">
          <w:rPr>
            <w:webHidden/>
          </w:rPr>
          <w:instrText xml:space="preserve"> PAGEREF _Toc430459668 \h </w:instrText>
        </w:r>
        <w:r>
          <w:rPr>
            <w:webHidden/>
          </w:rPr>
        </w:r>
        <w:r>
          <w:rPr>
            <w:webHidden/>
          </w:rPr>
          <w:fldChar w:fldCharType="separate"/>
        </w:r>
        <w:r w:rsidR="00F0297B">
          <w:rPr>
            <w:webHidden/>
          </w:rPr>
          <w:t>248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69" w:history="1">
        <w:r w:rsidR="00F0297B" w:rsidRPr="00B15824">
          <w:rPr>
            <w:rStyle w:val="ab"/>
          </w:rPr>
          <w:t>12.1</w:t>
        </w:r>
        <w:r w:rsidR="00F0297B">
          <w:rPr>
            <w:rFonts w:asciiTheme="minorHAnsi" w:eastAsiaTheme="minorEastAsia" w:hAnsiTheme="minorHAnsi" w:cstheme="minorBidi"/>
            <w:kern w:val="2"/>
            <w:sz w:val="21"/>
            <w:szCs w:val="22"/>
            <w:lang w:val="en-US" w:eastAsia="zh-CN"/>
          </w:rPr>
          <w:tab/>
        </w:r>
        <w:r w:rsidR="00F0297B" w:rsidRPr="00B15824">
          <w:rPr>
            <w:rStyle w:val="ab"/>
          </w:rPr>
          <w:t>M2M Infrastructure Node (IN) Information Recording</w:t>
        </w:r>
        <w:r w:rsidR="00F0297B">
          <w:rPr>
            <w:webHidden/>
          </w:rPr>
          <w:tab/>
        </w:r>
        <w:r>
          <w:rPr>
            <w:webHidden/>
          </w:rPr>
          <w:fldChar w:fldCharType="begin"/>
        </w:r>
        <w:r w:rsidR="00F0297B">
          <w:rPr>
            <w:webHidden/>
          </w:rPr>
          <w:instrText xml:space="preserve"> PAGEREF _Toc430459669 \h </w:instrText>
        </w:r>
        <w:r>
          <w:rPr>
            <w:webHidden/>
          </w:rPr>
        </w:r>
        <w:r>
          <w:rPr>
            <w:webHidden/>
          </w:rPr>
          <w:fldChar w:fldCharType="separate"/>
        </w:r>
        <w:r w:rsidR="00F0297B">
          <w:rPr>
            <w:webHidden/>
          </w:rPr>
          <w:t>248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0" w:history="1">
        <w:r w:rsidR="00F0297B" w:rsidRPr="00B15824">
          <w:rPr>
            <w:rStyle w:val="ab"/>
          </w:rPr>
          <w:t>12.1.0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_Toc430459670 \h </w:instrText>
        </w:r>
        <w:r>
          <w:rPr>
            <w:webHidden/>
          </w:rPr>
        </w:r>
        <w:r>
          <w:rPr>
            <w:webHidden/>
          </w:rPr>
          <w:fldChar w:fldCharType="separate"/>
        </w:r>
        <w:r w:rsidR="00F0297B">
          <w:rPr>
            <w:webHidden/>
          </w:rPr>
          <w:t>248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1" w:history="1">
        <w:r w:rsidR="00F0297B" w:rsidRPr="00B15824">
          <w:rPr>
            <w:rStyle w:val="ab"/>
          </w:rPr>
          <w:t>12.1.1</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 Triggers</w:t>
        </w:r>
        <w:r w:rsidR="00F0297B">
          <w:rPr>
            <w:webHidden/>
          </w:rPr>
          <w:tab/>
        </w:r>
        <w:r>
          <w:rPr>
            <w:webHidden/>
          </w:rPr>
          <w:fldChar w:fldCharType="begin"/>
        </w:r>
        <w:r w:rsidR="00F0297B">
          <w:rPr>
            <w:webHidden/>
          </w:rPr>
          <w:instrText xml:space="preserve"> PAGEREF _Toc430459671 \h </w:instrText>
        </w:r>
        <w:r>
          <w:rPr>
            <w:webHidden/>
          </w:rPr>
        </w:r>
        <w:r>
          <w:rPr>
            <w:webHidden/>
          </w:rPr>
          <w:fldChar w:fldCharType="separate"/>
        </w:r>
        <w:r w:rsidR="00F0297B">
          <w:rPr>
            <w:webHidden/>
          </w:rPr>
          <w:t>248</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2" w:history="1">
        <w:r w:rsidR="00F0297B" w:rsidRPr="00B15824">
          <w:rPr>
            <w:rStyle w:val="ab"/>
          </w:rPr>
          <w:t>12.1.2</w:t>
        </w:r>
        <w:r w:rsidR="00F0297B">
          <w:rPr>
            <w:rFonts w:asciiTheme="minorHAnsi" w:eastAsiaTheme="minorEastAsia" w:hAnsiTheme="minorHAnsi" w:cstheme="minorBidi"/>
            <w:kern w:val="2"/>
            <w:sz w:val="21"/>
            <w:szCs w:val="22"/>
            <w:lang w:val="en-US" w:eastAsia="zh-CN"/>
          </w:rPr>
          <w:tab/>
        </w:r>
        <w:r w:rsidR="00F0297B" w:rsidRPr="00B15824">
          <w:rPr>
            <w:rStyle w:val="ab"/>
          </w:rPr>
          <w:t>M2M Recorded Information Elements</w:t>
        </w:r>
        <w:r w:rsidR="00F0297B">
          <w:rPr>
            <w:webHidden/>
          </w:rPr>
          <w:tab/>
        </w:r>
        <w:r>
          <w:rPr>
            <w:webHidden/>
          </w:rPr>
          <w:fldChar w:fldCharType="begin"/>
        </w:r>
        <w:r w:rsidR="00F0297B">
          <w:rPr>
            <w:webHidden/>
          </w:rPr>
          <w:instrText xml:space="preserve"> PAGEREF _Toc430459672 \h </w:instrText>
        </w:r>
        <w:r>
          <w:rPr>
            <w:webHidden/>
          </w:rPr>
        </w:r>
        <w:r>
          <w:rPr>
            <w:webHidden/>
          </w:rPr>
          <w:fldChar w:fldCharType="separate"/>
        </w:r>
        <w:r w:rsidR="00F0297B">
          <w:rPr>
            <w:webHidden/>
          </w:rPr>
          <w:t>248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73" w:history="1">
        <w:r w:rsidR="00F0297B" w:rsidRPr="00B15824">
          <w:rPr>
            <w:rStyle w:val="ab"/>
          </w:rPr>
          <w:t>12.1.2.1</w:t>
        </w:r>
        <w:r w:rsidR="00F0297B">
          <w:rPr>
            <w:rFonts w:asciiTheme="minorHAnsi" w:eastAsiaTheme="minorEastAsia" w:hAnsiTheme="minorHAnsi" w:cstheme="minorBidi"/>
            <w:kern w:val="2"/>
            <w:sz w:val="21"/>
            <w:szCs w:val="22"/>
            <w:lang w:val="en-US" w:eastAsia="zh-CN"/>
          </w:rPr>
          <w:tab/>
        </w:r>
        <w:r w:rsidR="00F0297B" w:rsidRPr="00B15824">
          <w:rPr>
            <w:rStyle w:val="ab"/>
          </w:rPr>
          <w:t>Unit of Recording</w:t>
        </w:r>
        <w:r w:rsidR="00F0297B">
          <w:rPr>
            <w:webHidden/>
          </w:rPr>
          <w:tab/>
        </w:r>
        <w:r>
          <w:rPr>
            <w:webHidden/>
          </w:rPr>
          <w:fldChar w:fldCharType="begin"/>
        </w:r>
        <w:r w:rsidR="00F0297B">
          <w:rPr>
            <w:webHidden/>
          </w:rPr>
          <w:instrText xml:space="preserve"> PAGEREF _Toc430459673 \h </w:instrText>
        </w:r>
        <w:r>
          <w:rPr>
            <w:webHidden/>
          </w:rPr>
        </w:r>
        <w:r>
          <w:rPr>
            <w:webHidden/>
          </w:rPr>
          <w:fldChar w:fldCharType="separate"/>
        </w:r>
        <w:r w:rsidR="00F0297B">
          <w:rPr>
            <w:webHidden/>
          </w:rPr>
          <w:t>248</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74" w:history="1">
        <w:r w:rsidR="00F0297B" w:rsidRPr="00B15824">
          <w:rPr>
            <w:rStyle w:val="ab"/>
          </w:rPr>
          <w:t>12.1.2.2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Elements within an M2M Event Record</w:t>
        </w:r>
        <w:r w:rsidR="00F0297B">
          <w:rPr>
            <w:webHidden/>
          </w:rPr>
          <w:tab/>
        </w:r>
        <w:r>
          <w:rPr>
            <w:webHidden/>
          </w:rPr>
          <w:fldChar w:fldCharType="begin"/>
        </w:r>
        <w:r w:rsidR="00F0297B">
          <w:rPr>
            <w:webHidden/>
          </w:rPr>
          <w:instrText xml:space="preserve"> PAGEREF _Toc430459674 \h </w:instrText>
        </w:r>
        <w:r>
          <w:rPr>
            <w:webHidden/>
          </w:rPr>
        </w:r>
        <w:r>
          <w:rPr>
            <w:webHidden/>
          </w:rPr>
          <w:fldChar w:fldCharType="separate"/>
        </w:r>
        <w:r w:rsidR="00F0297B">
          <w:rPr>
            <w:webHidden/>
          </w:rPr>
          <w:t>249</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5" w:history="1">
        <w:r w:rsidR="00F0297B" w:rsidRPr="00B15824">
          <w:rPr>
            <w:rStyle w:val="ab"/>
          </w:rPr>
          <w:t>12.1.3</w:t>
        </w:r>
        <w:r w:rsidR="00F0297B">
          <w:rPr>
            <w:rFonts w:asciiTheme="minorHAnsi" w:eastAsiaTheme="minorEastAsia" w:hAnsiTheme="minorHAnsi" w:cstheme="minorBidi"/>
            <w:kern w:val="2"/>
            <w:sz w:val="21"/>
            <w:szCs w:val="22"/>
            <w:lang w:val="en-US" w:eastAsia="zh-CN"/>
          </w:rPr>
          <w:tab/>
        </w:r>
        <w:r w:rsidR="00F0297B" w:rsidRPr="00B15824">
          <w:rPr>
            <w:rStyle w:val="ab"/>
          </w:rPr>
          <w:t>Identities Associations in Support of Recorded Information</w:t>
        </w:r>
        <w:r w:rsidR="00F0297B">
          <w:rPr>
            <w:webHidden/>
          </w:rPr>
          <w:tab/>
        </w:r>
        <w:r>
          <w:rPr>
            <w:webHidden/>
          </w:rPr>
          <w:fldChar w:fldCharType="begin"/>
        </w:r>
        <w:r w:rsidR="00F0297B">
          <w:rPr>
            <w:webHidden/>
          </w:rPr>
          <w:instrText xml:space="preserve"> PAGEREF _Toc430459675 \h </w:instrText>
        </w:r>
        <w:r>
          <w:rPr>
            <w:webHidden/>
          </w:rPr>
        </w:r>
        <w:r>
          <w:rPr>
            <w:webHidden/>
          </w:rPr>
          <w:fldChar w:fldCharType="separate"/>
        </w:r>
        <w:r w:rsidR="00F0297B">
          <w:rPr>
            <w:webHidden/>
          </w:rPr>
          <w:t>251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76" w:history="1">
        <w:r w:rsidR="00F0297B" w:rsidRPr="00B15824">
          <w:rPr>
            <w:rStyle w:val="ab"/>
          </w:rPr>
          <w:t>12.2</w:t>
        </w:r>
        <w:r w:rsidR="00F0297B">
          <w:rPr>
            <w:rFonts w:asciiTheme="minorHAnsi" w:eastAsiaTheme="minorEastAsia" w:hAnsiTheme="minorHAnsi" w:cstheme="minorBidi"/>
            <w:kern w:val="2"/>
            <w:sz w:val="21"/>
            <w:szCs w:val="22"/>
            <w:lang w:val="en-US" w:eastAsia="zh-CN"/>
          </w:rPr>
          <w:tab/>
        </w:r>
        <w:r w:rsidR="00F0297B" w:rsidRPr="00B15824">
          <w:rPr>
            <w:rStyle w:val="ab"/>
          </w:rPr>
          <w:t>Offline Charging</w:t>
        </w:r>
        <w:r w:rsidR="00F0297B">
          <w:rPr>
            <w:webHidden/>
          </w:rPr>
          <w:tab/>
        </w:r>
        <w:r>
          <w:rPr>
            <w:webHidden/>
          </w:rPr>
          <w:fldChar w:fldCharType="begin"/>
        </w:r>
        <w:r w:rsidR="00F0297B">
          <w:rPr>
            <w:webHidden/>
          </w:rPr>
          <w:instrText xml:space="preserve"> PAGEREF _Toc430459676 \h </w:instrText>
        </w:r>
        <w:r>
          <w:rPr>
            <w:webHidden/>
          </w:rPr>
        </w:r>
        <w:r>
          <w:rPr>
            <w:webHidden/>
          </w:rPr>
          <w:fldChar w:fldCharType="separate"/>
        </w:r>
        <w:r w:rsidR="00F0297B">
          <w:rPr>
            <w:webHidden/>
          </w:rPr>
          <w:t>251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7" w:history="1">
        <w:r w:rsidR="00F0297B" w:rsidRPr="00B15824">
          <w:rPr>
            <w:rStyle w:val="ab"/>
          </w:rPr>
          <w:t>12.2.1</w:t>
        </w:r>
        <w:r w:rsidR="00F0297B">
          <w:rPr>
            <w:rFonts w:asciiTheme="minorHAnsi" w:eastAsiaTheme="minorEastAsia" w:hAnsiTheme="minorHAnsi" w:cstheme="minorBidi"/>
            <w:kern w:val="2"/>
            <w:sz w:val="21"/>
            <w:szCs w:val="22"/>
            <w:lang w:val="en-US" w:eastAsia="zh-CN"/>
          </w:rPr>
          <w:tab/>
        </w:r>
        <w:r w:rsidR="00F0297B" w:rsidRPr="00B15824">
          <w:rPr>
            <w:rStyle w:val="ab"/>
          </w:rPr>
          <w:t>Architecture</w:t>
        </w:r>
        <w:r w:rsidR="00F0297B">
          <w:rPr>
            <w:webHidden/>
          </w:rPr>
          <w:tab/>
        </w:r>
        <w:r>
          <w:rPr>
            <w:webHidden/>
          </w:rPr>
          <w:fldChar w:fldCharType="begin"/>
        </w:r>
        <w:r w:rsidR="00F0297B">
          <w:rPr>
            <w:webHidden/>
          </w:rPr>
          <w:instrText xml:space="preserve"> PAGEREF _Toc430459677 \h </w:instrText>
        </w:r>
        <w:r>
          <w:rPr>
            <w:webHidden/>
          </w:rPr>
        </w:r>
        <w:r>
          <w:rPr>
            <w:webHidden/>
          </w:rPr>
          <w:fldChar w:fldCharType="separate"/>
        </w:r>
        <w:r w:rsidR="00F0297B">
          <w:rPr>
            <w:webHidden/>
          </w:rPr>
          <w:t>251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8" w:history="1">
        <w:r w:rsidR="00F0297B" w:rsidRPr="00B15824">
          <w:rPr>
            <w:rStyle w:val="ab"/>
          </w:rPr>
          <w:t>12.2.2</w:t>
        </w:r>
        <w:r w:rsidR="00F0297B">
          <w:rPr>
            <w:rFonts w:asciiTheme="minorHAnsi" w:eastAsiaTheme="minorEastAsia" w:hAnsiTheme="minorHAnsi" w:cstheme="minorBidi"/>
            <w:kern w:val="2"/>
            <w:sz w:val="21"/>
            <w:szCs w:val="22"/>
            <w:lang w:val="en-US" w:eastAsia="zh-CN"/>
          </w:rPr>
          <w:tab/>
        </w:r>
        <w:r w:rsidR="00F0297B" w:rsidRPr="00B15824">
          <w:rPr>
            <w:rStyle w:val="ab"/>
          </w:rPr>
          <w:t>Filtering of Recorded Information for Offline Charging</w:t>
        </w:r>
        <w:r w:rsidR="00F0297B">
          <w:rPr>
            <w:webHidden/>
          </w:rPr>
          <w:tab/>
        </w:r>
        <w:r>
          <w:rPr>
            <w:webHidden/>
          </w:rPr>
          <w:fldChar w:fldCharType="begin"/>
        </w:r>
        <w:r w:rsidR="00F0297B">
          <w:rPr>
            <w:webHidden/>
          </w:rPr>
          <w:instrText xml:space="preserve"> PAGEREF _Toc430459678 \h </w:instrText>
        </w:r>
        <w:r>
          <w:rPr>
            <w:webHidden/>
          </w:rPr>
        </w:r>
        <w:r>
          <w:rPr>
            <w:webHidden/>
          </w:rPr>
          <w:fldChar w:fldCharType="separate"/>
        </w:r>
        <w:r w:rsidR="00F0297B">
          <w:rPr>
            <w:webHidden/>
          </w:rPr>
          <w:t>252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79" w:history="1">
        <w:r w:rsidR="00F0297B" w:rsidRPr="00B15824">
          <w:rPr>
            <w:rStyle w:val="ab"/>
          </w:rPr>
          <w:t>12.2.3</w:t>
        </w:r>
        <w:r w:rsidR="00F0297B">
          <w:rPr>
            <w:rFonts w:asciiTheme="minorHAnsi" w:eastAsiaTheme="minorEastAsia" w:hAnsiTheme="minorHAnsi" w:cstheme="minorBidi"/>
            <w:kern w:val="2"/>
            <w:sz w:val="21"/>
            <w:szCs w:val="22"/>
            <w:lang w:val="en-US" w:eastAsia="zh-CN"/>
          </w:rPr>
          <w:tab/>
        </w:r>
        <w:r w:rsidR="00F0297B" w:rsidRPr="00B15824">
          <w:rPr>
            <w:rStyle w:val="ab"/>
          </w:rPr>
          <w:t>Examples of Charging Scenarios</w:t>
        </w:r>
        <w:r w:rsidR="00F0297B">
          <w:rPr>
            <w:webHidden/>
          </w:rPr>
          <w:tab/>
        </w:r>
        <w:r>
          <w:rPr>
            <w:webHidden/>
          </w:rPr>
          <w:fldChar w:fldCharType="begin"/>
        </w:r>
        <w:r w:rsidR="00F0297B">
          <w:rPr>
            <w:webHidden/>
          </w:rPr>
          <w:instrText xml:space="preserve"> PAGEREF _Toc430459679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0" w:history="1">
        <w:r w:rsidR="00F0297B" w:rsidRPr="00B15824">
          <w:rPr>
            <w:rStyle w:val="ab"/>
          </w:rPr>
          <w:t>12.2.3.0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_Toc430459680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1" w:history="1">
        <w:r w:rsidR="00F0297B" w:rsidRPr="00B15824">
          <w:rPr>
            <w:rStyle w:val="ab"/>
          </w:rPr>
          <w:t>12.2.3.1</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1 - Data Storage Resource Consumption</w:t>
        </w:r>
        <w:r w:rsidR="00F0297B">
          <w:rPr>
            <w:webHidden/>
          </w:rPr>
          <w:tab/>
        </w:r>
        <w:r>
          <w:rPr>
            <w:webHidden/>
          </w:rPr>
          <w:fldChar w:fldCharType="begin"/>
        </w:r>
        <w:r w:rsidR="00F0297B">
          <w:rPr>
            <w:webHidden/>
          </w:rPr>
          <w:instrText xml:space="preserve"> PAGEREF _Toc430459681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2" w:history="1">
        <w:r w:rsidR="00F0297B" w:rsidRPr="00B15824">
          <w:rPr>
            <w:rStyle w:val="ab"/>
          </w:rPr>
          <w:t>12.2.3.2</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2 - Data transfer</w:t>
        </w:r>
        <w:r w:rsidR="00F0297B">
          <w:rPr>
            <w:webHidden/>
          </w:rPr>
          <w:tab/>
        </w:r>
        <w:r>
          <w:rPr>
            <w:webHidden/>
          </w:rPr>
          <w:fldChar w:fldCharType="begin"/>
        </w:r>
        <w:r w:rsidR="00F0297B">
          <w:rPr>
            <w:webHidden/>
          </w:rPr>
          <w:instrText xml:space="preserve"> PAGEREF _Toc430459682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3" w:history="1">
        <w:r w:rsidR="00F0297B" w:rsidRPr="00B15824">
          <w:rPr>
            <w:rStyle w:val="ab"/>
          </w:rPr>
          <w:t>12.2.3.3</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3 - Connectivity</w:t>
        </w:r>
        <w:r w:rsidR="00F0297B">
          <w:rPr>
            <w:webHidden/>
          </w:rPr>
          <w:tab/>
        </w:r>
        <w:r>
          <w:rPr>
            <w:webHidden/>
          </w:rPr>
          <w:fldChar w:fldCharType="begin"/>
        </w:r>
        <w:r w:rsidR="00F0297B">
          <w:rPr>
            <w:webHidden/>
          </w:rPr>
          <w:instrText xml:space="preserve"> PAGEREF _Toc430459683 \h </w:instrText>
        </w:r>
        <w:r>
          <w:rPr>
            <w:webHidden/>
          </w:rPr>
        </w:r>
        <w:r>
          <w:rPr>
            <w:webHidden/>
          </w:rPr>
          <w:fldChar w:fldCharType="separate"/>
        </w:r>
        <w:r w:rsidR="00F0297B">
          <w:rPr>
            <w:webHidden/>
          </w:rPr>
          <w:t>252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84" w:history="1">
        <w:r w:rsidR="00F0297B" w:rsidRPr="00B15824">
          <w:rPr>
            <w:rStyle w:val="ab"/>
          </w:rPr>
          <w:t>12.2.4</w:t>
        </w:r>
        <w:r w:rsidR="00F0297B">
          <w:rPr>
            <w:rFonts w:asciiTheme="minorHAnsi" w:eastAsiaTheme="minorEastAsia" w:hAnsiTheme="minorHAnsi" w:cstheme="minorBidi"/>
            <w:kern w:val="2"/>
            <w:sz w:val="21"/>
            <w:szCs w:val="22"/>
            <w:lang w:val="en-US" w:eastAsia="zh-CN"/>
          </w:rPr>
          <w:tab/>
        </w:r>
        <w:r w:rsidR="00F0297B" w:rsidRPr="00B15824">
          <w:rPr>
            <w:rStyle w:val="ab"/>
          </w:rPr>
          <w:t>Definition of Charging Information</w:t>
        </w:r>
        <w:r w:rsidR="00F0297B">
          <w:rPr>
            <w:webHidden/>
          </w:rPr>
          <w:tab/>
        </w:r>
        <w:r>
          <w:rPr>
            <w:webHidden/>
          </w:rPr>
          <w:fldChar w:fldCharType="begin"/>
        </w:r>
        <w:r w:rsidR="00F0297B">
          <w:rPr>
            <w:webHidden/>
          </w:rPr>
          <w:instrText xml:space="preserve"> PAGEREF _Toc430459684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5" w:history="1">
        <w:r w:rsidR="00F0297B" w:rsidRPr="00B15824">
          <w:rPr>
            <w:rStyle w:val="ab"/>
          </w:rPr>
          <w:t>12.2.4.0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_Toc430459685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6" w:history="1">
        <w:r w:rsidR="00F0297B" w:rsidRPr="00B15824">
          <w:rPr>
            <w:rStyle w:val="ab"/>
          </w:rPr>
          <w:t>12.2.4.1</w:t>
        </w:r>
        <w:r w:rsidR="00F0297B">
          <w:rPr>
            <w:rFonts w:asciiTheme="minorHAnsi" w:eastAsiaTheme="minorEastAsia" w:hAnsiTheme="minorHAnsi" w:cstheme="minorBidi"/>
            <w:kern w:val="2"/>
            <w:sz w:val="21"/>
            <w:szCs w:val="22"/>
            <w:lang w:val="en-US" w:eastAsia="zh-CN"/>
          </w:rPr>
          <w:tab/>
        </w:r>
        <w:r w:rsidR="00F0297B" w:rsidRPr="00B15824">
          <w:rPr>
            <w:rStyle w:val="ab"/>
          </w:rPr>
          <w:t>Triggers for Charging Information</w:t>
        </w:r>
        <w:r w:rsidR="00F0297B">
          <w:rPr>
            <w:webHidden/>
          </w:rPr>
          <w:tab/>
        </w:r>
        <w:r>
          <w:rPr>
            <w:webHidden/>
          </w:rPr>
          <w:fldChar w:fldCharType="begin"/>
        </w:r>
        <w:r w:rsidR="00F0297B">
          <w:rPr>
            <w:webHidden/>
          </w:rPr>
          <w:instrText xml:space="preserve"> PAGEREF _Toc430459686 \h </w:instrText>
        </w:r>
        <w:r>
          <w:rPr>
            <w:webHidden/>
          </w:rPr>
        </w:r>
        <w:r>
          <w:rPr>
            <w:webHidden/>
          </w:rPr>
          <w:fldChar w:fldCharType="separate"/>
        </w:r>
        <w:r w:rsidR="00F0297B">
          <w:rPr>
            <w:webHidden/>
          </w:rPr>
          <w:t>252</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7" w:history="1">
        <w:r w:rsidR="00F0297B" w:rsidRPr="00B15824">
          <w:rPr>
            <w:rStyle w:val="ab"/>
          </w:rPr>
          <w:t>12.2.4.2</w:t>
        </w:r>
        <w:r w:rsidR="00F0297B">
          <w:rPr>
            <w:rFonts w:asciiTheme="minorHAnsi" w:eastAsiaTheme="minorEastAsia" w:hAnsiTheme="minorHAnsi" w:cstheme="minorBidi"/>
            <w:kern w:val="2"/>
            <w:sz w:val="21"/>
            <w:szCs w:val="22"/>
            <w:lang w:val="en-US" w:eastAsia="zh-CN"/>
          </w:rPr>
          <w:tab/>
        </w:r>
        <w:r w:rsidR="00F0297B" w:rsidRPr="00B15824">
          <w:rPr>
            <w:rStyle w:val="ab"/>
          </w:rPr>
          <w:t>Charging Messages over Mch Reference Point</w:t>
        </w:r>
        <w:r w:rsidR="00F0297B">
          <w:rPr>
            <w:webHidden/>
          </w:rPr>
          <w:tab/>
        </w:r>
        <w:r>
          <w:rPr>
            <w:webHidden/>
          </w:rPr>
          <w:fldChar w:fldCharType="begin"/>
        </w:r>
        <w:r w:rsidR="00F0297B">
          <w:rPr>
            <w:webHidden/>
          </w:rPr>
          <w:instrText xml:space="preserve"> PAGEREF _Toc430459687 \h </w:instrText>
        </w:r>
        <w:r>
          <w:rPr>
            <w:webHidden/>
          </w:rPr>
        </w:r>
        <w:r>
          <w:rPr>
            <w:webHidden/>
          </w:rPr>
          <w:fldChar w:fldCharType="separate"/>
        </w:r>
        <w:r w:rsidR="00F0297B">
          <w:rPr>
            <w:webHidden/>
          </w:rPr>
          <w:t>253</w:t>
        </w:r>
        <w:r>
          <w:rPr>
            <w:webHidden/>
          </w:rPr>
          <w:fldChar w:fldCharType="end"/>
        </w:r>
      </w:hyperlink>
    </w:p>
    <w:p w:rsidR="00F0297B" w:rsidRDefault="004C4AE1">
      <w:pPr>
        <w:pStyle w:val="41"/>
        <w:rPr>
          <w:rFonts w:asciiTheme="minorHAnsi" w:eastAsiaTheme="minorEastAsia" w:hAnsiTheme="minorHAnsi" w:cstheme="minorBidi"/>
          <w:kern w:val="2"/>
          <w:sz w:val="21"/>
          <w:szCs w:val="22"/>
          <w:lang w:val="en-US" w:eastAsia="zh-CN"/>
        </w:rPr>
      </w:pPr>
      <w:hyperlink w:anchor="_Toc430459688" w:history="1">
        <w:r w:rsidR="00F0297B" w:rsidRPr="00B15824">
          <w:rPr>
            <w:rStyle w:val="ab"/>
          </w:rPr>
          <w:t>12.2.4.3</w:t>
        </w:r>
        <w:r w:rsidR="00F0297B">
          <w:rPr>
            <w:rFonts w:asciiTheme="minorHAnsi" w:eastAsiaTheme="minorEastAsia" w:hAnsiTheme="minorHAnsi" w:cstheme="minorBidi"/>
            <w:kern w:val="2"/>
            <w:sz w:val="21"/>
            <w:szCs w:val="22"/>
            <w:lang w:val="en-US" w:eastAsia="zh-CN"/>
          </w:rPr>
          <w:tab/>
        </w:r>
        <w:r w:rsidR="00F0297B" w:rsidRPr="00B15824">
          <w:rPr>
            <w:rStyle w:val="ab"/>
          </w:rPr>
          <w:t>Structure of the Accounting Message Formats</w:t>
        </w:r>
        <w:r w:rsidR="00F0297B">
          <w:rPr>
            <w:webHidden/>
          </w:rPr>
          <w:tab/>
        </w:r>
        <w:r>
          <w:rPr>
            <w:webHidden/>
          </w:rPr>
          <w:fldChar w:fldCharType="begin"/>
        </w:r>
        <w:r w:rsidR="00F0297B">
          <w:rPr>
            <w:webHidden/>
          </w:rPr>
          <w:instrText xml:space="preserve"> PAGEREF _Toc430459688 \h </w:instrText>
        </w:r>
        <w:r>
          <w:rPr>
            <w:webHidden/>
          </w:rPr>
        </w:r>
        <w:r>
          <w:rPr>
            <w:webHidden/>
          </w:rPr>
          <w:fldChar w:fldCharType="separate"/>
        </w:r>
        <w:r w:rsidR="00F0297B">
          <w:rPr>
            <w:webHidden/>
          </w:rPr>
          <w:t>253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689" w:history="1">
        <w:r w:rsidR="00F0297B" w:rsidRPr="00B15824">
          <w:rPr>
            <w:rStyle w:val="ab"/>
          </w:rPr>
          <w:t>12.2.4.3.1</w:t>
        </w:r>
        <w:r w:rsidR="00F0297B">
          <w:rPr>
            <w:rFonts w:asciiTheme="minorHAnsi" w:eastAsiaTheme="minorEastAsia" w:hAnsiTheme="minorHAnsi" w:cstheme="minorBidi"/>
            <w:kern w:val="2"/>
            <w:sz w:val="21"/>
            <w:szCs w:val="22"/>
            <w:lang w:val="en-US" w:eastAsia="zh-CN"/>
          </w:rPr>
          <w:tab/>
        </w:r>
        <w:r w:rsidR="00F0297B" w:rsidRPr="00B15824">
          <w:rPr>
            <w:rStyle w:val="ab"/>
          </w:rPr>
          <w:t>Accounting-Request Message</w:t>
        </w:r>
        <w:r w:rsidR="00F0297B">
          <w:rPr>
            <w:webHidden/>
          </w:rPr>
          <w:tab/>
        </w:r>
        <w:r>
          <w:rPr>
            <w:webHidden/>
          </w:rPr>
          <w:fldChar w:fldCharType="begin"/>
        </w:r>
        <w:r w:rsidR="00F0297B">
          <w:rPr>
            <w:webHidden/>
          </w:rPr>
          <w:instrText xml:space="preserve"> PAGEREF _Toc430459689 \h </w:instrText>
        </w:r>
        <w:r>
          <w:rPr>
            <w:webHidden/>
          </w:rPr>
        </w:r>
        <w:r>
          <w:rPr>
            <w:webHidden/>
          </w:rPr>
          <w:fldChar w:fldCharType="separate"/>
        </w:r>
        <w:r w:rsidR="00F0297B">
          <w:rPr>
            <w:webHidden/>
          </w:rPr>
          <w:t>253</w:t>
        </w:r>
        <w:r>
          <w:rPr>
            <w:webHidden/>
          </w:rPr>
          <w:fldChar w:fldCharType="end"/>
        </w:r>
      </w:hyperlink>
    </w:p>
    <w:p w:rsidR="00F0297B" w:rsidRDefault="004C4AE1">
      <w:pPr>
        <w:pStyle w:val="51"/>
        <w:rPr>
          <w:rFonts w:asciiTheme="minorHAnsi" w:eastAsiaTheme="minorEastAsia" w:hAnsiTheme="minorHAnsi" w:cstheme="minorBidi"/>
          <w:kern w:val="2"/>
          <w:sz w:val="21"/>
          <w:szCs w:val="22"/>
          <w:lang w:val="en-US" w:eastAsia="zh-CN"/>
        </w:rPr>
      </w:pPr>
      <w:hyperlink w:anchor="_Toc430459690" w:history="1">
        <w:r w:rsidR="00F0297B" w:rsidRPr="00B15824">
          <w:rPr>
            <w:rStyle w:val="ab"/>
          </w:rPr>
          <w:t>12.2.4.3.2</w:t>
        </w:r>
        <w:r w:rsidR="00F0297B">
          <w:rPr>
            <w:rFonts w:asciiTheme="minorHAnsi" w:eastAsiaTheme="minorEastAsia" w:hAnsiTheme="minorHAnsi" w:cstheme="minorBidi"/>
            <w:kern w:val="2"/>
            <w:sz w:val="21"/>
            <w:szCs w:val="22"/>
            <w:lang w:val="en-US" w:eastAsia="zh-CN"/>
          </w:rPr>
          <w:tab/>
        </w:r>
        <w:r w:rsidR="00F0297B" w:rsidRPr="00B15824">
          <w:rPr>
            <w:rStyle w:val="ab"/>
          </w:rPr>
          <w:t>Accounting-Answer Message</w:t>
        </w:r>
        <w:r w:rsidR="00F0297B">
          <w:rPr>
            <w:webHidden/>
          </w:rPr>
          <w:tab/>
        </w:r>
        <w:r>
          <w:rPr>
            <w:webHidden/>
          </w:rPr>
          <w:fldChar w:fldCharType="begin"/>
        </w:r>
        <w:r w:rsidR="00F0297B">
          <w:rPr>
            <w:webHidden/>
          </w:rPr>
          <w:instrText xml:space="preserve"> PAGEREF _Toc430459690 \h </w:instrText>
        </w:r>
        <w:r>
          <w:rPr>
            <w:webHidden/>
          </w:rPr>
        </w:r>
        <w:r>
          <w:rPr>
            <w:webHidden/>
          </w:rPr>
          <w:fldChar w:fldCharType="separate"/>
        </w:r>
        <w:r w:rsidR="00F0297B">
          <w:rPr>
            <w:webHidden/>
          </w:rPr>
          <w:t>254</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1" w:history="1">
        <w:r w:rsidR="00F0297B" w:rsidRPr="00B15824">
          <w:rPr>
            <w:rStyle w:val="ab"/>
          </w:rPr>
          <w:t>B.1</w:t>
        </w:r>
        <w:r w:rsidR="00F0297B">
          <w:rPr>
            <w:rFonts w:asciiTheme="minorHAnsi" w:eastAsiaTheme="minorEastAsia" w:hAnsiTheme="minorHAnsi" w:cstheme="minorBidi"/>
            <w:kern w:val="2"/>
            <w:sz w:val="21"/>
            <w:szCs w:val="22"/>
            <w:lang w:val="en-US" w:eastAsia="zh-CN"/>
          </w:rPr>
          <w:tab/>
        </w:r>
        <w:r w:rsidR="00F0297B" w:rsidRPr="00B15824">
          <w:rPr>
            <w:rStyle w:val="ab"/>
          </w:rPr>
          <w:t>3GPP MTC Release-11 Underlying Network Introduction</w:t>
        </w:r>
        <w:r w:rsidR="00F0297B">
          <w:rPr>
            <w:webHidden/>
          </w:rPr>
          <w:tab/>
        </w:r>
        <w:r>
          <w:rPr>
            <w:webHidden/>
          </w:rPr>
          <w:fldChar w:fldCharType="begin"/>
        </w:r>
        <w:r w:rsidR="00F0297B">
          <w:rPr>
            <w:webHidden/>
          </w:rPr>
          <w:instrText xml:space="preserve"> PAGEREF _Toc430459691 \h </w:instrText>
        </w:r>
        <w:r>
          <w:rPr>
            <w:webHidden/>
          </w:rPr>
        </w:r>
        <w:r>
          <w:rPr>
            <w:webHidden/>
          </w:rPr>
          <w:fldChar w:fldCharType="separate"/>
        </w:r>
        <w:r w:rsidR="00F0297B">
          <w:rPr>
            <w:webHidden/>
          </w:rPr>
          <w:t>258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2" w:history="1">
        <w:r w:rsidR="00F0297B" w:rsidRPr="00B15824">
          <w:rPr>
            <w:rStyle w:val="ab"/>
          </w:rPr>
          <w:t>B.2</w:t>
        </w:r>
        <w:r w:rsidR="00F0297B">
          <w:rPr>
            <w:rFonts w:asciiTheme="minorHAnsi" w:eastAsiaTheme="minorEastAsia" w:hAnsiTheme="minorHAnsi" w:cstheme="minorBidi"/>
            <w:kern w:val="2"/>
            <w:sz w:val="21"/>
            <w:szCs w:val="22"/>
            <w:lang w:val="en-US" w:eastAsia="zh-CN"/>
          </w:rPr>
          <w:tab/>
        </w:r>
        <w:r w:rsidR="00F0297B" w:rsidRPr="00B15824">
          <w:rPr>
            <w:rStyle w:val="ab"/>
          </w:rPr>
          <w:t>3GPP Release-11 MTC Functionality</w:t>
        </w:r>
        <w:r w:rsidR="00F0297B">
          <w:rPr>
            <w:webHidden/>
          </w:rPr>
          <w:tab/>
        </w:r>
        <w:r>
          <w:rPr>
            <w:webHidden/>
          </w:rPr>
          <w:fldChar w:fldCharType="begin"/>
        </w:r>
        <w:r w:rsidR="00F0297B">
          <w:rPr>
            <w:webHidden/>
          </w:rPr>
          <w:instrText xml:space="preserve"> PAGEREF _Toc430459692 \h </w:instrText>
        </w:r>
        <w:r>
          <w:rPr>
            <w:webHidden/>
          </w:rPr>
        </w:r>
        <w:r>
          <w:rPr>
            <w:webHidden/>
          </w:rPr>
          <w:fldChar w:fldCharType="separate"/>
        </w:r>
        <w:r w:rsidR="00F0297B">
          <w:rPr>
            <w:webHidden/>
          </w:rPr>
          <w:t>258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3" w:history="1">
        <w:r w:rsidR="00F0297B" w:rsidRPr="00B15824">
          <w:rPr>
            <w:rStyle w:val="ab"/>
          </w:rPr>
          <w:t>B.3</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w:t>
        </w:r>
        <w:r w:rsidR="00F0297B">
          <w:rPr>
            <w:webHidden/>
          </w:rPr>
          <w:tab/>
        </w:r>
        <w:r>
          <w:rPr>
            <w:webHidden/>
          </w:rPr>
          <w:fldChar w:fldCharType="begin"/>
        </w:r>
        <w:r w:rsidR="00F0297B">
          <w:rPr>
            <w:webHidden/>
          </w:rPr>
          <w:instrText xml:space="preserve"> PAGEREF _Toc430459693 \h </w:instrText>
        </w:r>
        <w:r>
          <w:rPr>
            <w:webHidden/>
          </w:rPr>
        </w:r>
        <w:r>
          <w:rPr>
            <w:webHidden/>
          </w:rPr>
          <w:fldChar w:fldCharType="separate"/>
        </w:r>
        <w:r w:rsidR="00F0297B">
          <w:rPr>
            <w:webHidden/>
          </w:rPr>
          <w:t>260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94" w:history="1">
        <w:r w:rsidR="00F0297B" w:rsidRPr="00B15824">
          <w:rPr>
            <w:rStyle w:val="ab"/>
          </w:rPr>
          <w:t>B.3.0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_Toc430459694 \h </w:instrText>
        </w:r>
        <w:r>
          <w:rPr>
            <w:webHidden/>
          </w:rPr>
        </w:r>
        <w:r>
          <w:rPr>
            <w:webHidden/>
          </w:rPr>
          <w:fldChar w:fldCharType="separate"/>
        </w:r>
        <w:r w:rsidR="00F0297B">
          <w:rPr>
            <w:webHidden/>
          </w:rPr>
          <w:t>260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695" w:history="1">
        <w:r w:rsidR="00F0297B" w:rsidRPr="00B15824">
          <w:rPr>
            <w:rStyle w:val="ab"/>
          </w:rPr>
          <w:t>B.3.1</w:t>
        </w:r>
        <w:r w:rsidR="00F0297B">
          <w:rPr>
            <w:rFonts w:asciiTheme="minorHAnsi" w:eastAsiaTheme="minorEastAsia" w:hAnsiTheme="minorHAnsi" w:cstheme="minorBidi"/>
            <w:kern w:val="2"/>
            <w:sz w:val="21"/>
            <w:szCs w:val="22"/>
            <w:lang w:val="en-US" w:eastAsia="zh-CN"/>
          </w:rPr>
          <w:tab/>
        </w:r>
        <w:r w:rsidR="00F0297B" w:rsidRPr="00B15824">
          <w:rPr>
            <w:rStyle w:val="ab"/>
          </w:rPr>
          <w:t>Use of DHCP and DNS</w:t>
        </w:r>
        <w:r w:rsidR="00F0297B">
          <w:rPr>
            <w:webHidden/>
          </w:rPr>
          <w:tab/>
        </w:r>
        <w:r>
          <w:rPr>
            <w:webHidden/>
          </w:rPr>
          <w:fldChar w:fldCharType="begin"/>
        </w:r>
        <w:r w:rsidR="00F0297B">
          <w:rPr>
            <w:webHidden/>
          </w:rPr>
          <w:instrText xml:space="preserve"> PAGEREF _Toc430459695 \h </w:instrText>
        </w:r>
        <w:r>
          <w:rPr>
            <w:webHidden/>
          </w:rPr>
        </w:r>
        <w:r>
          <w:rPr>
            <w:webHidden/>
          </w:rPr>
          <w:fldChar w:fldCharType="separate"/>
        </w:r>
        <w:r w:rsidR="00F0297B">
          <w:rPr>
            <w:webHidden/>
          </w:rPr>
          <w:t>260</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696" w:history="1">
        <w:r w:rsidR="00F0297B" w:rsidRPr="00B15824">
          <w:rPr>
            <w:rStyle w:val="ab"/>
          </w:rPr>
          <w:t>B.3.2</w:t>
        </w:r>
        <w:r w:rsidR="00F0297B">
          <w:rPr>
            <w:rFonts w:asciiTheme="minorHAnsi" w:eastAsiaTheme="minorEastAsia" w:hAnsiTheme="minorHAnsi" w:cstheme="minorBidi"/>
            <w:kern w:val="2"/>
            <w:sz w:val="21"/>
            <w:szCs w:val="22"/>
            <w:lang w:val="en-US" w:eastAsia="zh-CN"/>
          </w:rPr>
          <w:tab/>
        </w:r>
        <w:r w:rsidR="00F0297B" w:rsidRPr="00B15824">
          <w:rPr>
            <w:rStyle w:val="ab"/>
          </w:rPr>
          <w:t>Pre-configuration</w:t>
        </w:r>
        <w:r w:rsidR="00F0297B">
          <w:rPr>
            <w:webHidden/>
          </w:rPr>
          <w:tab/>
        </w:r>
        <w:r>
          <w:rPr>
            <w:webHidden/>
          </w:rPr>
          <w:fldChar w:fldCharType="begin"/>
        </w:r>
        <w:r w:rsidR="00F0297B">
          <w:rPr>
            <w:webHidden/>
          </w:rPr>
          <w:instrText xml:space="preserve"> PAGEREF _Toc430459696 \h </w:instrText>
        </w:r>
        <w:r>
          <w:rPr>
            <w:webHidden/>
          </w:rPr>
        </w:r>
        <w:r>
          <w:rPr>
            <w:webHidden/>
          </w:rPr>
          <w:fldChar w:fldCharType="separate"/>
        </w:r>
        <w:r w:rsidR="00F0297B">
          <w:rPr>
            <w:webHidden/>
          </w:rPr>
          <w:t>260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7" w:history="1">
        <w:r w:rsidR="00F0297B" w:rsidRPr="00B15824">
          <w:rPr>
            <w:rStyle w:val="ab"/>
          </w:rPr>
          <w:t>B.4</w:t>
        </w:r>
        <w:r w:rsidR="00F0297B">
          <w:rPr>
            <w:rFonts w:asciiTheme="minorHAnsi" w:eastAsiaTheme="minorEastAsia" w:hAnsiTheme="minorHAnsi" w:cstheme="minorBidi"/>
            <w:kern w:val="2"/>
            <w:sz w:val="21"/>
            <w:szCs w:val="22"/>
            <w:lang w:val="en-US" w:eastAsia="zh-CN"/>
          </w:rPr>
          <w:tab/>
        </w:r>
        <w:r w:rsidR="00F0297B" w:rsidRPr="00B15824">
          <w:rPr>
            <w:rStyle w:val="ab"/>
          </w:rPr>
          <w:t>Serving IN-CSE initiated connectivity establishment</w:t>
        </w:r>
        <w:r w:rsidR="00F0297B">
          <w:rPr>
            <w:webHidden/>
          </w:rPr>
          <w:tab/>
        </w:r>
        <w:r>
          <w:rPr>
            <w:webHidden/>
          </w:rPr>
          <w:fldChar w:fldCharType="begin"/>
        </w:r>
        <w:r w:rsidR="00F0297B">
          <w:rPr>
            <w:webHidden/>
          </w:rPr>
          <w:instrText xml:space="preserve"> PAGEREF _Toc430459697 \h </w:instrText>
        </w:r>
        <w:r>
          <w:rPr>
            <w:webHidden/>
          </w:rPr>
        </w:r>
        <w:r>
          <w:rPr>
            <w:webHidden/>
          </w:rPr>
          <w:fldChar w:fldCharType="separate"/>
        </w:r>
        <w:r w:rsidR="00F0297B">
          <w:rPr>
            <w:webHidden/>
          </w:rPr>
          <w:t>261</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8" w:history="1">
        <w:r w:rsidR="00F0297B" w:rsidRPr="00B15824">
          <w:rPr>
            <w:rStyle w:val="ab"/>
          </w:rPr>
          <w:t>B.5</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between oneM2M Service Layer and 3GPP Underlying Network</w:t>
        </w:r>
        <w:r w:rsidR="00F0297B">
          <w:rPr>
            <w:webHidden/>
          </w:rPr>
          <w:tab/>
        </w:r>
        <w:r>
          <w:rPr>
            <w:webHidden/>
          </w:rPr>
          <w:fldChar w:fldCharType="begin"/>
        </w:r>
        <w:r w:rsidR="00F0297B">
          <w:rPr>
            <w:webHidden/>
          </w:rPr>
          <w:instrText xml:space="preserve"> PAGEREF _Toc430459698 \h </w:instrText>
        </w:r>
        <w:r>
          <w:rPr>
            <w:webHidden/>
          </w:rPr>
        </w:r>
        <w:r>
          <w:rPr>
            <w:webHidden/>
          </w:rPr>
          <w:fldChar w:fldCharType="separate"/>
        </w:r>
        <w:r w:rsidR="00F0297B">
          <w:rPr>
            <w:webHidden/>
          </w:rPr>
          <w:t>261</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699" w:history="1">
        <w:r w:rsidR="00F0297B" w:rsidRPr="00B15824">
          <w:rPr>
            <w:rStyle w:val="ab"/>
          </w:rPr>
          <w:t>B.6</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Establishment Procedures</w:t>
        </w:r>
        <w:r w:rsidR="00F0297B">
          <w:rPr>
            <w:webHidden/>
          </w:rPr>
          <w:tab/>
        </w:r>
        <w:r>
          <w:rPr>
            <w:webHidden/>
          </w:rPr>
          <w:fldChar w:fldCharType="begin"/>
        </w:r>
        <w:r w:rsidR="00F0297B">
          <w:rPr>
            <w:webHidden/>
          </w:rPr>
          <w:instrText xml:space="preserve"> PAGEREF _Toc430459699 \h </w:instrText>
        </w:r>
        <w:r>
          <w:rPr>
            <w:webHidden/>
          </w:rPr>
        </w:r>
        <w:r>
          <w:rPr>
            <w:webHidden/>
          </w:rPr>
          <w:fldChar w:fldCharType="separate"/>
        </w:r>
        <w:r w:rsidR="00F0297B">
          <w:rPr>
            <w:webHidden/>
          </w:rPr>
          <w:t>261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00" w:history="1">
        <w:r w:rsidR="00F0297B" w:rsidRPr="00B15824">
          <w:rPr>
            <w:rStyle w:val="ab"/>
          </w:rPr>
          <w:t>B.6.1</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_Toc430459700 \h </w:instrText>
        </w:r>
        <w:r>
          <w:rPr>
            <w:webHidden/>
          </w:rPr>
        </w:r>
        <w:r>
          <w:rPr>
            <w:webHidden/>
          </w:rPr>
          <w:fldChar w:fldCharType="separate"/>
        </w:r>
        <w:r w:rsidR="00F0297B">
          <w:rPr>
            <w:webHidden/>
          </w:rPr>
          <w:t>261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701" w:history="1">
        <w:r w:rsidR="00F0297B" w:rsidRPr="00B15824">
          <w:rPr>
            <w:rStyle w:val="ab"/>
          </w:rPr>
          <w:t>B.6.1.0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_Toc430459701 \h </w:instrText>
        </w:r>
        <w:r>
          <w:rPr>
            <w:webHidden/>
          </w:rPr>
        </w:r>
        <w:r>
          <w:rPr>
            <w:webHidden/>
          </w:rPr>
          <w:fldChar w:fldCharType="separate"/>
        </w:r>
        <w:r w:rsidR="00F0297B">
          <w:rPr>
            <w:webHidden/>
          </w:rPr>
          <w:t>261</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702" w:history="1">
        <w:r w:rsidR="00F0297B" w:rsidRPr="00B15824">
          <w:rPr>
            <w:rStyle w:val="ab"/>
          </w:rPr>
          <w:t>B.6.1.1</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 Procedure</w:t>
        </w:r>
        <w:r w:rsidR="00F0297B">
          <w:rPr>
            <w:webHidden/>
          </w:rPr>
          <w:tab/>
        </w:r>
        <w:r>
          <w:rPr>
            <w:webHidden/>
          </w:rPr>
          <w:fldChar w:fldCharType="begin"/>
        </w:r>
        <w:r w:rsidR="00F0297B">
          <w:rPr>
            <w:webHidden/>
          </w:rPr>
          <w:instrText xml:space="preserve"> PAGEREF _Toc430459702 \h </w:instrText>
        </w:r>
        <w:r>
          <w:rPr>
            <w:webHidden/>
          </w:rPr>
        </w:r>
        <w:r>
          <w:rPr>
            <w:webHidden/>
          </w:rPr>
          <w:fldChar w:fldCharType="separate"/>
        </w:r>
        <w:r w:rsidR="00F0297B">
          <w:rPr>
            <w:webHidden/>
          </w:rPr>
          <w:t>262</w:t>
        </w:r>
        <w:r>
          <w:rPr>
            <w:webHidden/>
          </w:rPr>
          <w:fldChar w:fldCharType="end"/>
        </w:r>
      </w:hyperlink>
    </w:p>
    <w:p w:rsidR="00F0297B" w:rsidRDefault="004C4AE1">
      <w:pPr>
        <w:pStyle w:val="31"/>
        <w:rPr>
          <w:rFonts w:asciiTheme="minorHAnsi" w:eastAsiaTheme="minorEastAsia" w:hAnsiTheme="minorHAnsi" w:cstheme="minorBidi"/>
          <w:kern w:val="2"/>
          <w:sz w:val="21"/>
          <w:szCs w:val="22"/>
          <w:lang w:val="en-US" w:eastAsia="zh-CN"/>
        </w:rPr>
      </w:pPr>
      <w:hyperlink w:anchor="_Toc430459703" w:history="1">
        <w:r w:rsidR="00F0297B" w:rsidRPr="00B15824">
          <w:rPr>
            <w:rStyle w:val="ab"/>
          </w:rPr>
          <w:t>B.6.1.2</w:t>
        </w:r>
        <w:r w:rsidR="00F0297B">
          <w:rPr>
            <w:rFonts w:asciiTheme="minorHAnsi" w:eastAsiaTheme="minorEastAsia" w:hAnsiTheme="minorHAnsi" w:cstheme="minorBidi"/>
            <w:kern w:val="2"/>
            <w:sz w:val="21"/>
            <w:szCs w:val="22"/>
            <w:lang w:val="en-US" w:eastAsia="zh-CN"/>
          </w:rPr>
          <w:tab/>
        </w:r>
        <w:r w:rsidR="00F0297B" w:rsidRPr="00B15824">
          <w:rPr>
            <w:rStyle w:val="ab"/>
          </w:rPr>
          <w:t>IN-CSE initiated connectivity establishment procedure over Tsp</w:t>
        </w:r>
        <w:r w:rsidR="00F0297B">
          <w:rPr>
            <w:webHidden/>
          </w:rPr>
          <w:tab/>
        </w:r>
        <w:r>
          <w:rPr>
            <w:webHidden/>
          </w:rPr>
          <w:fldChar w:fldCharType="begin"/>
        </w:r>
        <w:r w:rsidR="00F0297B">
          <w:rPr>
            <w:webHidden/>
          </w:rPr>
          <w:instrText xml:space="preserve"> PAGEREF _Toc430459703 \h </w:instrText>
        </w:r>
        <w:r>
          <w:rPr>
            <w:webHidden/>
          </w:rPr>
        </w:r>
        <w:r>
          <w:rPr>
            <w:webHidden/>
          </w:rPr>
          <w:fldChar w:fldCharType="separate"/>
        </w:r>
        <w:r w:rsidR="00F0297B">
          <w:rPr>
            <w:webHidden/>
          </w:rPr>
          <w:t>263</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04" w:history="1">
        <w:r w:rsidR="00F0297B" w:rsidRPr="00B15824">
          <w:rPr>
            <w:rStyle w:val="ab"/>
          </w:rPr>
          <w:t>C.1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_Toc430459704 \h </w:instrText>
        </w:r>
        <w:r>
          <w:rPr>
            <w:webHidden/>
          </w:rPr>
        </w:r>
        <w:r>
          <w:rPr>
            <w:webHidden/>
          </w:rPr>
          <w:fldChar w:fldCharType="separate"/>
        </w:r>
        <w:r w:rsidR="00F0297B">
          <w:rPr>
            <w:webHidden/>
          </w:rPr>
          <w:t>266</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05" w:history="1">
        <w:r w:rsidR="00F0297B" w:rsidRPr="00B15824">
          <w:rPr>
            <w:rStyle w:val="ab"/>
          </w:rPr>
          <w:t>C.2</w:t>
        </w:r>
        <w:r w:rsidR="00F0297B">
          <w:rPr>
            <w:rFonts w:asciiTheme="minorHAnsi" w:eastAsiaTheme="minorEastAsia" w:hAnsiTheme="minorHAnsi" w:cstheme="minorBidi"/>
            <w:kern w:val="2"/>
            <w:sz w:val="21"/>
            <w:szCs w:val="22"/>
            <w:lang w:val="en-US" w:eastAsia="zh-CN"/>
          </w:rPr>
          <w:tab/>
        </w:r>
        <w:r w:rsidR="00F0297B" w:rsidRPr="00B15824">
          <w:rPr>
            <w:rStyle w:val="ab"/>
          </w:rPr>
          <w:t>M2M Communication Models</w:t>
        </w:r>
        <w:r w:rsidR="00F0297B">
          <w:rPr>
            <w:webHidden/>
          </w:rPr>
          <w:tab/>
        </w:r>
        <w:r>
          <w:rPr>
            <w:webHidden/>
          </w:rPr>
          <w:fldChar w:fldCharType="begin"/>
        </w:r>
        <w:r w:rsidR="00F0297B">
          <w:rPr>
            <w:webHidden/>
          </w:rPr>
          <w:instrText xml:space="preserve"> PAGEREF _Toc430459705 \h </w:instrText>
        </w:r>
        <w:r>
          <w:rPr>
            <w:webHidden/>
          </w:rPr>
        </w:r>
        <w:r>
          <w:rPr>
            <w:webHidden/>
          </w:rPr>
          <w:fldChar w:fldCharType="separate"/>
        </w:r>
        <w:r w:rsidR="00F0297B">
          <w:rPr>
            <w:webHidden/>
          </w:rPr>
          <w:t>266</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06" w:history="1">
        <w:r w:rsidR="00F0297B" w:rsidRPr="00B15824">
          <w:rPr>
            <w:rStyle w:val="ab"/>
          </w:rPr>
          <w:t>C.3</w:t>
        </w:r>
        <w:r w:rsidR="00F0297B">
          <w:rPr>
            <w:rFonts w:asciiTheme="minorHAnsi" w:eastAsiaTheme="minorEastAsia" w:hAnsiTheme="minorHAnsi" w:cstheme="minorBidi"/>
            <w:kern w:val="2"/>
            <w:sz w:val="21"/>
            <w:szCs w:val="22"/>
            <w:lang w:val="en-US" w:eastAsia="zh-CN"/>
          </w:rPr>
          <w:tab/>
        </w:r>
        <w:r w:rsidR="00F0297B" w:rsidRPr="00B15824">
          <w:rPr>
            <w:rStyle w:val="ab"/>
          </w:rPr>
          <w:t>3GPP2 Architectural Reference Model for M2M</w:t>
        </w:r>
        <w:r w:rsidR="00F0297B">
          <w:rPr>
            <w:webHidden/>
          </w:rPr>
          <w:tab/>
        </w:r>
        <w:r>
          <w:rPr>
            <w:webHidden/>
          </w:rPr>
          <w:fldChar w:fldCharType="begin"/>
        </w:r>
        <w:r w:rsidR="00F0297B">
          <w:rPr>
            <w:webHidden/>
          </w:rPr>
          <w:instrText xml:space="preserve"> PAGEREF _Toc430459706 \h </w:instrText>
        </w:r>
        <w:r>
          <w:rPr>
            <w:webHidden/>
          </w:rPr>
        </w:r>
        <w:r>
          <w:rPr>
            <w:webHidden/>
          </w:rPr>
          <w:fldChar w:fldCharType="separate"/>
        </w:r>
        <w:r w:rsidR="00F0297B">
          <w:rPr>
            <w:webHidden/>
          </w:rPr>
          <w:t>268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07" w:history="1">
        <w:r w:rsidR="00F0297B" w:rsidRPr="00B15824">
          <w:rPr>
            <w:rStyle w:val="ab"/>
          </w:rPr>
          <w:t>C.4</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between oneM2M Service Layer and 3GPP2 Underlying Network</w:t>
        </w:r>
        <w:r w:rsidR="00F0297B">
          <w:rPr>
            <w:webHidden/>
          </w:rPr>
          <w:tab/>
        </w:r>
        <w:r>
          <w:rPr>
            <w:webHidden/>
          </w:rPr>
          <w:fldChar w:fldCharType="begin"/>
        </w:r>
        <w:r w:rsidR="00F0297B">
          <w:rPr>
            <w:webHidden/>
          </w:rPr>
          <w:instrText xml:space="preserve"> PAGEREF _Toc430459707 \h </w:instrText>
        </w:r>
        <w:r>
          <w:rPr>
            <w:webHidden/>
          </w:rPr>
        </w:r>
        <w:r>
          <w:rPr>
            <w:webHidden/>
          </w:rPr>
          <w:fldChar w:fldCharType="separate"/>
        </w:r>
        <w:r w:rsidR="00F0297B">
          <w:rPr>
            <w:webHidden/>
          </w:rPr>
          <w:t>268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08" w:history="1">
        <w:r w:rsidR="00F0297B" w:rsidRPr="00B15824">
          <w:rPr>
            <w:rStyle w:val="ab"/>
          </w:rPr>
          <w:t>C.5</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_Toc430459708 \h </w:instrText>
        </w:r>
        <w:r>
          <w:rPr>
            <w:webHidden/>
          </w:rPr>
        </w:r>
        <w:r>
          <w:rPr>
            <w:webHidden/>
          </w:rPr>
          <w:fldChar w:fldCharType="separate"/>
        </w:r>
        <w:r w:rsidR="00F0297B">
          <w:rPr>
            <w:webHidden/>
          </w:rPr>
          <w:t>269</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09" w:history="1">
        <w:r w:rsidR="00F0297B" w:rsidRPr="00B15824">
          <w:rPr>
            <w:rStyle w:val="ab"/>
          </w:rPr>
          <w:t>C.5.0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_Toc430459709 \h </w:instrText>
        </w:r>
        <w:r>
          <w:rPr>
            <w:webHidden/>
          </w:rPr>
        </w:r>
        <w:r>
          <w:rPr>
            <w:webHidden/>
          </w:rPr>
          <w:fldChar w:fldCharType="separate"/>
        </w:r>
        <w:r w:rsidR="00F0297B">
          <w:rPr>
            <w:webHidden/>
          </w:rPr>
          <w:t>269</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10" w:history="1">
        <w:r w:rsidR="00F0297B" w:rsidRPr="00B15824">
          <w:rPr>
            <w:rStyle w:val="ab"/>
          </w:rPr>
          <w:t>C.5.1</w:t>
        </w:r>
        <w:r w:rsidR="00F0297B">
          <w:rPr>
            <w:rFonts w:asciiTheme="minorHAnsi" w:eastAsiaTheme="minorEastAsia" w:hAnsiTheme="minorHAnsi" w:cstheme="minorBidi"/>
            <w:kern w:val="2"/>
            <w:sz w:val="21"/>
            <w:szCs w:val="22"/>
            <w:lang w:val="en-US" w:eastAsia="zh-CN"/>
          </w:rPr>
          <w:tab/>
        </w:r>
        <w:r w:rsidR="00F0297B" w:rsidRPr="00B15824">
          <w:rPr>
            <w:rStyle w:val="ab"/>
          </w:rPr>
          <w:t>Tsp Interface Call Flow</w:t>
        </w:r>
        <w:r w:rsidR="00F0297B">
          <w:rPr>
            <w:webHidden/>
          </w:rPr>
          <w:tab/>
        </w:r>
        <w:r>
          <w:rPr>
            <w:webHidden/>
          </w:rPr>
          <w:fldChar w:fldCharType="begin"/>
        </w:r>
        <w:r w:rsidR="00F0297B">
          <w:rPr>
            <w:webHidden/>
          </w:rPr>
          <w:instrText xml:space="preserve"> PAGEREF _Toc430459710 \h </w:instrText>
        </w:r>
        <w:r>
          <w:rPr>
            <w:webHidden/>
          </w:rPr>
        </w:r>
        <w:r>
          <w:rPr>
            <w:webHidden/>
          </w:rPr>
          <w:fldChar w:fldCharType="separate"/>
        </w:r>
        <w:r w:rsidR="00F0297B">
          <w:rPr>
            <w:webHidden/>
          </w:rPr>
          <w:t>270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11" w:history="1">
        <w:r w:rsidR="00F0297B" w:rsidRPr="00B15824">
          <w:rPr>
            <w:rStyle w:val="ab"/>
          </w:rPr>
          <w:t>C.5.2</w:t>
        </w:r>
        <w:r w:rsidR="00F0297B">
          <w:rPr>
            <w:rFonts w:asciiTheme="minorHAnsi" w:eastAsiaTheme="minorEastAsia" w:hAnsiTheme="minorHAnsi" w:cstheme="minorBidi"/>
            <w:kern w:val="2"/>
            <w:sz w:val="21"/>
            <w:szCs w:val="22"/>
            <w:lang w:val="en-US" w:eastAsia="zh-CN"/>
          </w:rPr>
          <w:tab/>
        </w:r>
        <w:r w:rsidR="00F0297B" w:rsidRPr="00B15824">
          <w:rPr>
            <w:rStyle w:val="ab"/>
          </w:rPr>
          <w:t>Point to Point Device Triggering</w:t>
        </w:r>
        <w:r w:rsidR="00F0297B">
          <w:rPr>
            <w:webHidden/>
          </w:rPr>
          <w:tab/>
        </w:r>
        <w:r>
          <w:rPr>
            <w:webHidden/>
          </w:rPr>
          <w:fldChar w:fldCharType="begin"/>
        </w:r>
        <w:r w:rsidR="00F0297B">
          <w:rPr>
            <w:webHidden/>
          </w:rPr>
          <w:instrText xml:space="preserve"> PAGEREF _Toc430459711 \h </w:instrText>
        </w:r>
        <w:r>
          <w:rPr>
            <w:webHidden/>
          </w:rPr>
        </w:r>
        <w:r>
          <w:rPr>
            <w:webHidden/>
          </w:rPr>
          <w:fldChar w:fldCharType="separate"/>
        </w:r>
        <w:r w:rsidR="00F0297B">
          <w:rPr>
            <w:webHidden/>
          </w:rPr>
          <w:t>271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12" w:history="1">
        <w:r w:rsidR="00F0297B" w:rsidRPr="00B15824">
          <w:rPr>
            <w:rStyle w:val="ab"/>
          </w:rPr>
          <w:t>C.5.3</w:t>
        </w:r>
        <w:r w:rsidR="00F0297B">
          <w:rPr>
            <w:rFonts w:asciiTheme="minorHAnsi" w:eastAsiaTheme="minorEastAsia" w:hAnsiTheme="minorHAnsi" w:cstheme="minorBidi"/>
            <w:kern w:val="2"/>
            <w:sz w:val="21"/>
            <w:szCs w:val="22"/>
            <w:lang w:val="en-US" w:eastAsia="zh-CN"/>
          </w:rPr>
          <w:tab/>
        </w:r>
        <w:r w:rsidR="00F0297B" w:rsidRPr="00B15824">
          <w:rPr>
            <w:rStyle w:val="ab"/>
          </w:rPr>
          <w:t>Broadcast Device Triggering</w:t>
        </w:r>
        <w:r w:rsidR="00F0297B">
          <w:rPr>
            <w:webHidden/>
          </w:rPr>
          <w:tab/>
        </w:r>
        <w:r>
          <w:rPr>
            <w:webHidden/>
          </w:rPr>
          <w:fldChar w:fldCharType="begin"/>
        </w:r>
        <w:r w:rsidR="00F0297B">
          <w:rPr>
            <w:webHidden/>
          </w:rPr>
          <w:instrText xml:space="preserve"> PAGEREF _Toc430459712 \h </w:instrText>
        </w:r>
        <w:r>
          <w:rPr>
            <w:webHidden/>
          </w:rPr>
        </w:r>
        <w:r>
          <w:rPr>
            <w:webHidden/>
          </w:rPr>
          <w:fldChar w:fldCharType="separate"/>
        </w:r>
        <w:r w:rsidR="00F0297B">
          <w:rPr>
            <w:webHidden/>
          </w:rPr>
          <w:t>271</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3" w:history="1">
        <w:r w:rsidR="00F0297B" w:rsidRPr="00B15824">
          <w:rPr>
            <w:rStyle w:val="ab"/>
          </w:rPr>
          <w:t>D.1</w:t>
        </w:r>
        <w:r w:rsidR="00F0297B">
          <w:rPr>
            <w:rFonts w:asciiTheme="minorHAnsi" w:eastAsiaTheme="minorEastAsia" w:hAnsiTheme="minorHAnsi" w:cstheme="minorBidi"/>
            <w:kern w:val="2"/>
            <w:sz w:val="21"/>
            <w:szCs w:val="22"/>
            <w:lang w:val="en-US" w:eastAsia="zh-CN"/>
          </w:rPr>
          <w:tab/>
        </w:r>
        <w:r w:rsidR="00F0297B" w:rsidRPr="00B15824">
          <w:rPr>
            <w:rStyle w:val="ab"/>
          </w:rPr>
          <w:t>oneM2M Management Functions</w:t>
        </w:r>
        <w:r w:rsidR="00F0297B">
          <w:rPr>
            <w:webHidden/>
          </w:rPr>
          <w:tab/>
        </w:r>
        <w:r>
          <w:rPr>
            <w:webHidden/>
          </w:rPr>
          <w:fldChar w:fldCharType="begin"/>
        </w:r>
        <w:r w:rsidR="00F0297B">
          <w:rPr>
            <w:webHidden/>
          </w:rPr>
          <w:instrText xml:space="preserve"> PAGEREF _Toc430459713 \h </w:instrText>
        </w:r>
        <w:r>
          <w:rPr>
            <w:webHidden/>
          </w:rPr>
        </w:r>
        <w:r>
          <w:rPr>
            <w:webHidden/>
          </w:rPr>
          <w:fldChar w:fldCharType="separate"/>
        </w:r>
        <w:r w:rsidR="00F0297B">
          <w:rPr>
            <w:webHidden/>
          </w:rPr>
          <w:t>272</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4" w:history="1">
        <w:r w:rsidR="00F0297B" w:rsidRPr="00B15824">
          <w:rPr>
            <w:rStyle w:val="ab"/>
          </w:rPr>
          <w:t>D.2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firmware</w:t>
        </w:r>
        <w:r w:rsidR="00F0297B">
          <w:rPr>
            <w:webHidden/>
          </w:rPr>
          <w:tab/>
        </w:r>
        <w:r>
          <w:rPr>
            <w:webHidden/>
          </w:rPr>
          <w:fldChar w:fldCharType="begin"/>
        </w:r>
        <w:r w:rsidR="00F0297B">
          <w:rPr>
            <w:webHidden/>
          </w:rPr>
          <w:instrText xml:space="preserve"> PAGEREF _Toc430459714 \h </w:instrText>
        </w:r>
        <w:r>
          <w:rPr>
            <w:webHidden/>
          </w:rPr>
        </w:r>
        <w:r>
          <w:rPr>
            <w:webHidden/>
          </w:rPr>
          <w:fldChar w:fldCharType="separate"/>
        </w:r>
        <w:r w:rsidR="00F0297B">
          <w:rPr>
            <w:webHidden/>
          </w:rPr>
          <w:t>272</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5" w:history="1">
        <w:r w:rsidR="00F0297B" w:rsidRPr="00B15824">
          <w:rPr>
            <w:rStyle w:val="ab"/>
          </w:rPr>
          <w:t>D.3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software</w:t>
        </w:r>
        <w:r w:rsidR="00F0297B">
          <w:rPr>
            <w:webHidden/>
          </w:rPr>
          <w:tab/>
        </w:r>
        <w:r>
          <w:rPr>
            <w:webHidden/>
          </w:rPr>
          <w:fldChar w:fldCharType="begin"/>
        </w:r>
        <w:r w:rsidR="00F0297B">
          <w:rPr>
            <w:webHidden/>
          </w:rPr>
          <w:instrText xml:space="preserve"> PAGEREF _Toc430459715 \h </w:instrText>
        </w:r>
        <w:r>
          <w:rPr>
            <w:webHidden/>
          </w:rPr>
        </w:r>
        <w:r>
          <w:rPr>
            <w:webHidden/>
          </w:rPr>
          <w:fldChar w:fldCharType="separate"/>
        </w:r>
        <w:r w:rsidR="00F0297B">
          <w:rPr>
            <w:webHidden/>
          </w:rPr>
          <w:t>273</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6" w:history="1">
        <w:r w:rsidR="00F0297B" w:rsidRPr="00B15824">
          <w:rPr>
            <w:rStyle w:val="ab"/>
          </w:rPr>
          <w:t>D.4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memory</w:t>
        </w:r>
        <w:r w:rsidR="00F0297B">
          <w:rPr>
            <w:webHidden/>
          </w:rPr>
          <w:tab/>
        </w:r>
        <w:r>
          <w:rPr>
            <w:webHidden/>
          </w:rPr>
          <w:fldChar w:fldCharType="begin"/>
        </w:r>
        <w:r w:rsidR="00F0297B">
          <w:rPr>
            <w:webHidden/>
          </w:rPr>
          <w:instrText xml:space="preserve"> PAGEREF _Toc430459716 \h </w:instrText>
        </w:r>
        <w:r>
          <w:rPr>
            <w:webHidden/>
          </w:rPr>
        </w:r>
        <w:r>
          <w:rPr>
            <w:webHidden/>
          </w:rPr>
          <w:fldChar w:fldCharType="separate"/>
        </w:r>
        <w:r w:rsidR="00F0297B">
          <w:rPr>
            <w:webHidden/>
          </w:rPr>
          <w:t>276</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7" w:history="1">
        <w:r w:rsidR="00F0297B" w:rsidRPr="00B15824">
          <w:rPr>
            <w:rStyle w:val="ab"/>
          </w:rPr>
          <w:t>D.5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areaNwkInfo</w:t>
        </w:r>
        <w:r w:rsidR="00F0297B">
          <w:rPr>
            <w:webHidden/>
          </w:rPr>
          <w:tab/>
        </w:r>
        <w:r>
          <w:rPr>
            <w:webHidden/>
          </w:rPr>
          <w:fldChar w:fldCharType="begin"/>
        </w:r>
        <w:r w:rsidR="00F0297B">
          <w:rPr>
            <w:webHidden/>
          </w:rPr>
          <w:instrText xml:space="preserve"> PAGEREF _Toc430459717 \h </w:instrText>
        </w:r>
        <w:r>
          <w:rPr>
            <w:webHidden/>
          </w:rPr>
        </w:r>
        <w:r>
          <w:rPr>
            <w:webHidden/>
          </w:rPr>
          <w:fldChar w:fldCharType="separate"/>
        </w:r>
        <w:r w:rsidR="00F0297B">
          <w:rPr>
            <w:webHidden/>
          </w:rPr>
          <w:t>277</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8" w:history="1">
        <w:r w:rsidR="00F0297B" w:rsidRPr="00B15824">
          <w:rPr>
            <w:rStyle w:val="ab"/>
          </w:rPr>
          <w:t>D.6</w:t>
        </w:r>
        <w:r w:rsidR="00F0297B">
          <w:rPr>
            <w:rFonts w:asciiTheme="minorHAnsi" w:eastAsiaTheme="minorEastAsia" w:hAnsiTheme="minorHAnsi" w:cstheme="minorBidi"/>
            <w:kern w:val="2"/>
            <w:sz w:val="21"/>
            <w:szCs w:val="22"/>
            <w:lang w:val="en-US" w:eastAsia="zh-CN"/>
          </w:rPr>
          <w:tab/>
        </w:r>
        <w:r w:rsidR="00F0297B" w:rsidRPr="00B15824">
          <w:rPr>
            <w:rStyle w:val="ab"/>
          </w:rPr>
          <w:t>Resource areaNwkDeviceInfo</w:t>
        </w:r>
        <w:r w:rsidR="00F0297B">
          <w:rPr>
            <w:webHidden/>
          </w:rPr>
          <w:tab/>
        </w:r>
        <w:r>
          <w:rPr>
            <w:webHidden/>
          </w:rPr>
          <w:fldChar w:fldCharType="begin"/>
        </w:r>
        <w:r w:rsidR="00F0297B">
          <w:rPr>
            <w:webHidden/>
          </w:rPr>
          <w:instrText xml:space="preserve"> PAGEREF _Toc430459718 \h </w:instrText>
        </w:r>
        <w:r>
          <w:rPr>
            <w:webHidden/>
          </w:rPr>
        </w:r>
        <w:r>
          <w:rPr>
            <w:webHidden/>
          </w:rPr>
          <w:fldChar w:fldCharType="separate"/>
        </w:r>
        <w:r w:rsidR="00F0297B">
          <w:rPr>
            <w:webHidden/>
          </w:rPr>
          <w:t>280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19" w:history="1">
        <w:r w:rsidR="00F0297B" w:rsidRPr="00B15824">
          <w:rPr>
            <w:rStyle w:val="ab"/>
          </w:rPr>
          <w:t>D.7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battery</w:t>
        </w:r>
        <w:r w:rsidR="00F0297B">
          <w:rPr>
            <w:webHidden/>
          </w:rPr>
          <w:tab/>
        </w:r>
        <w:r>
          <w:rPr>
            <w:webHidden/>
          </w:rPr>
          <w:fldChar w:fldCharType="begin"/>
        </w:r>
        <w:r w:rsidR="00F0297B">
          <w:rPr>
            <w:webHidden/>
          </w:rPr>
          <w:instrText xml:space="preserve"> PAGEREF _Toc430459719 \h </w:instrText>
        </w:r>
        <w:r>
          <w:rPr>
            <w:webHidden/>
          </w:rPr>
        </w:r>
        <w:r>
          <w:rPr>
            <w:webHidden/>
          </w:rPr>
          <w:fldChar w:fldCharType="separate"/>
        </w:r>
        <w:r w:rsidR="00F0297B">
          <w:rPr>
            <w:webHidden/>
          </w:rPr>
          <w:t>282</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20" w:history="1">
        <w:r w:rsidR="00F0297B" w:rsidRPr="00B15824">
          <w:rPr>
            <w:rStyle w:val="ab"/>
          </w:rPr>
          <w:t>D.8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deviceInfo</w:t>
        </w:r>
        <w:r w:rsidR="00F0297B">
          <w:rPr>
            <w:webHidden/>
          </w:rPr>
          <w:tab/>
        </w:r>
        <w:r>
          <w:rPr>
            <w:webHidden/>
          </w:rPr>
          <w:fldChar w:fldCharType="begin"/>
        </w:r>
        <w:r w:rsidR="00F0297B">
          <w:rPr>
            <w:webHidden/>
          </w:rPr>
          <w:instrText xml:space="preserve"> PAGEREF _Toc430459720 \h </w:instrText>
        </w:r>
        <w:r>
          <w:rPr>
            <w:webHidden/>
          </w:rPr>
        </w:r>
        <w:r>
          <w:rPr>
            <w:webHidden/>
          </w:rPr>
          <w:fldChar w:fldCharType="separate"/>
        </w:r>
        <w:r w:rsidR="00F0297B">
          <w:rPr>
            <w:webHidden/>
          </w:rPr>
          <w:t>284</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21" w:history="1">
        <w:r w:rsidR="00F0297B" w:rsidRPr="00B15824">
          <w:rPr>
            <w:rStyle w:val="ab"/>
          </w:rPr>
          <w:t>D.9</w:t>
        </w:r>
        <w:r w:rsidR="00F0297B">
          <w:rPr>
            <w:rFonts w:asciiTheme="minorHAnsi" w:eastAsiaTheme="minorEastAsia" w:hAnsiTheme="minorHAnsi" w:cstheme="minorBidi"/>
            <w:kern w:val="2"/>
            <w:sz w:val="21"/>
            <w:szCs w:val="22"/>
            <w:lang w:val="en-US" w:eastAsia="zh-CN"/>
          </w:rPr>
          <w:tab/>
        </w:r>
        <w:r w:rsidR="00F0297B" w:rsidRPr="00B15824">
          <w:rPr>
            <w:rStyle w:val="ab"/>
          </w:rPr>
          <w:t>Resource deviceCapability</w:t>
        </w:r>
        <w:r w:rsidR="00F0297B">
          <w:rPr>
            <w:webHidden/>
          </w:rPr>
          <w:tab/>
        </w:r>
        <w:r>
          <w:rPr>
            <w:webHidden/>
          </w:rPr>
          <w:fldChar w:fldCharType="begin"/>
        </w:r>
        <w:r w:rsidR="00F0297B">
          <w:rPr>
            <w:webHidden/>
          </w:rPr>
          <w:instrText xml:space="preserve"> PAGEREF _Toc430459721 \h </w:instrText>
        </w:r>
        <w:r>
          <w:rPr>
            <w:webHidden/>
          </w:rPr>
        </w:r>
        <w:r>
          <w:rPr>
            <w:webHidden/>
          </w:rPr>
          <w:fldChar w:fldCharType="separate"/>
        </w:r>
        <w:r w:rsidR="00F0297B">
          <w:rPr>
            <w:webHidden/>
          </w:rPr>
          <w:t>286</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22" w:history="1">
        <w:r w:rsidR="00F0297B" w:rsidRPr="00B15824">
          <w:rPr>
            <w:rStyle w:val="ab"/>
          </w:rPr>
          <w:t>D.10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reboot</w:t>
        </w:r>
        <w:r w:rsidR="00F0297B">
          <w:rPr>
            <w:webHidden/>
          </w:rPr>
          <w:tab/>
        </w:r>
        <w:r>
          <w:rPr>
            <w:webHidden/>
          </w:rPr>
          <w:fldChar w:fldCharType="begin"/>
        </w:r>
        <w:r w:rsidR="00F0297B">
          <w:rPr>
            <w:webHidden/>
          </w:rPr>
          <w:instrText xml:space="preserve"> PAGEREF _Toc430459722 \h </w:instrText>
        </w:r>
        <w:r>
          <w:rPr>
            <w:webHidden/>
          </w:rPr>
        </w:r>
        <w:r>
          <w:rPr>
            <w:webHidden/>
          </w:rPr>
          <w:fldChar w:fldCharType="separate"/>
        </w:r>
        <w:r w:rsidR="00F0297B">
          <w:rPr>
            <w:webHidden/>
          </w:rPr>
          <w:t>288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23" w:history="1">
        <w:r w:rsidR="00F0297B" w:rsidRPr="00B15824">
          <w:rPr>
            <w:rStyle w:val="ab"/>
          </w:rPr>
          <w:t>D.11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eventLog</w:t>
        </w:r>
        <w:r w:rsidR="00F0297B">
          <w:rPr>
            <w:webHidden/>
          </w:rPr>
          <w:tab/>
        </w:r>
        <w:r>
          <w:rPr>
            <w:webHidden/>
          </w:rPr>
          <w:fldChar w:fldCharType="begin"/>
        </w:r>
        <w:r w:rsidR="00F0297B">
          <w:rPr>
            <w:webHidden/>
          </w:rPr>
          <w:instrText xml:space="preserve"> PAGEREF _Toc430459723 \h </w:instrText>
        </w:r>
        <w:r>
          <w:rPr>
            <w:webHidden/>
          </w:rPr>
        </w:r>
        <w:r>
          <w:rPr>
            <w:webHidden/>
          </w:rPr>
          <w:fldChar w:fldCharType="separate"/>
        </w:r>
        <w:r w:rsidR="00F0297B">
          <w:rPr>
            <w:webHidden/>
          </w:rPr>
          <w:t>290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24" w:history="1">
        <w:r w:rsidR="00F0297B" w:rsidRPr="00B15824">
          <w:rPr>
            <w:rStyle w:val="ab"/>
          </w:rPr>
          <w:t>D.12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cmdhPolicy</w:t>
        </w:r>
        <w:r w:rsidR="00F0297B">
          <w:rPr>
            <w:webHidden/>
          </w:rPr>
          <w:tab/>
        </w:r>
        <w:r>
          <w:rPr>
            <w:webHidden/>
          </w:rPr>
          <w:fldChar w:fldCharType="begin"/>
        </w:r>
        <w:r w:rsidR="00F0297B">
          <w:rPr>
            <w:webHidden/>
          </w:rPr>
          <w:instrText xml:space="preserve"> PAGEREF _Toc430459724 \h </w:instrText>
        </w:r>
        <w:r>
          <w:rPr>
            <w:webHidden/>
          </w:rPr>
        </w:r>
        <w:r>
          <w:rPr>
            <w:webHidden/>
          </w:rPr>
          <w:fldChar w:fldCharType="separate"/>
        </w:r>
        <w:r w:rsidR="00F0297B">
          <w:rPr>
            <w:webHidden/>
          </w:rPr>
          <w:t>291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25" w:history="1">
        <w:r w:rsidR="00F0297B" w:rsidRPr="00B15824">
          <w:rPr>
            <w:rStyle w:val="ab"/>
          </w:rPr>
          <w:t>D.12.0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_Toc430459725 \h </w:instrText>
        </w:r>
        <w:r>
          <w:rPr>
            <w:webHidden/>
          </w:rPr>
        </w:r>
        <w:r>
          <w:rPr>
            <w:webHidden/>
          </w:rPr>
          <w:fldChar w:fldCharType="separate"/>
        </w:r>
        <w:r w:rsidR="00F0297B">
          <w:rPr>
            <w:webHidden/>
          </w:rPr>
          <w:t>291</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26" w:history="1">
        <w:r w:rsidR="00F0297B" w:rsidRPr="00B15824">
          <w:rPr>
            <w:rStyle w:val="ab"/>
          </w:rPr>
          <w:t>D.12.1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activeCmdhPolicy</w:t>
        </w:r>
        <w:r w:rsidR="00F0297B">
          <w:rPr>
            <w:webHidden/>
          </w:rPr>
          <w:tab/>
        </w:r>
        <w:r>
          <w:rPr>
            <w:webHidden/>
          </w:rPr>
          <w:fldChar w:fldCharType="begin"/>
        </w:r>
        <w:r w:rsidR="00F0297B">
          <w:rPr>
            <w:webHidden/>
          </w:rPr>
          <w:instrText xml:space="preserve"> PAGEREF _Toc430459726 \h </w:instrText>
        </w:r>
        <w:r>
          <w:rPr>
            <w:webHidden/>
          </w:rPr>
        </w:r>
        <w:r>
          <w:rPr>
            <w:webHidden/>
          </w:rPr>
          <w:fldChar w:fldCharType="separate"/>
        </w:r>
        <w:r w:rsidR="00F0297B">
          <w:rPr>
            <w:webHidden/>
          </w:rPr>
          <w:t>293</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27" w:history="1">
        <w:r w:rsidR="00F0297B" w:rsidRPr="00B15824">
          <w:rPr>
            <w:rStyle w:val="ab"/>
          </w:rPr>
          <w:t>D.12.2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cmdhDefaults</w:t>
        </w:r>
        <w:r w:rsidR="00F0297B">
          <w:rPr>
            <w:webHidden/>
          </w:rPr>
          <w:tab/>
        </w:r>
        <w:r>
          <w:rPr>
            <w:webHidden/>
          </w:rPr>
          <w:fldChar w:fldCharType="begin"/>
        </w:r>
        <w:r w:rsidR="00F0297B">
          <w:rPr>
            <w:webHidden/>
          </w:rPr>
          <w:instrText xml:space="preserve"> PAGEREF _Toc430459727 \h </w:instrText>
        </w:r>
        <w:r>
          <w:rPr>
            <w:webHidden/>
          </w:rPr>
        </w:r>
        <w:r>
          <w:rPr>
            <w:webHidden/>
          </w:rPr>
          <w:fldChar w:fldCharType="separate"/>
        </w:r>
        <w:r w:rsidR="00F0297B">
          <w:rPr>
            <w:webHidden/>
          </w:rPr>
          <w:t>294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28" w:history="1">
        <w:r w:rsidR="00F0297B" w:rsidRPr="00B15824">
          <w:rPr>
            <w:rStyle w:val="ab"/>
          </w:rPr>
          <w:t>D.12.3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cmdhDefEcValue</w:t>
        </w:r>
        <w:r w:rsidR="00F0297B">
          <w:rPr>
            <w:webHidden/>
          </w:rPr>
          <w:tab/>
        </w:r>
        <w:r>
          <w:rPr>
            <w:webHidden/>
          </w:rPr>
          <w:fldChar w:fldCharType="begin"/>
        </w:r>
        <w:r w:rsidR="00F0297B">
          <w:rPr>
            <w:webHidden/>
          </w:rPr>
          <w:instrText xml:space="preserve"> PAGEREF _Toc430459728 \h </w:instrText>
        </w:r>
        <w:r>
          <w:rPr>
            <w:webHidden/>
          </w:rPr>
        </w:r>
        <w:r>
          <w:rPr>
            <w:webHidden/>
          </w:rPr>
          <w:fldChar w:fldCharType="separate"/>
        </w:r>
        <w:r w:rsidR="00F0297B">
          <w:rPr>
            <w:webHidden/>
          </w:rPr>
          <w:t>295</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29" w:history="1">
        <w:r w:rsidR="00F0297B" w:rsidRPr="00B15824">
          <w:rPr>
            <w:rStyle w:val="ab"/>
          </w:rPr>
          <w:t>D.12.4</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cmdhEcDefParamValues</w:t>
        </w:r>
        <w:r w:rsidR="00F0297B">
          <w:rPr>
            <w:webHidden/>
          </w:rPr>
          <w:tab/>
        </w:r>
        <w:r>
          <w:rPr>
            <w:webHidden/>
          </w:rPr>
          <w:fldChar w:fldCharType="begin"/>
        </w:r>
        <w:r w:rsidR="00F0297B">
          <w:rPr>
            <w:webHidden/>
          </w:rPr>
          <w:instrText xml:space="preserve"> PAGEREF _Toc430459729 \h </w:instrText>
        </w:r>
        <w:r>
          <w:rPr>
            <w:webHidden/>
          </w:rPr>
        </w:r>
        <w:r>
          <w:rPr>
            <w:webHidden/>
          </w:rPr>
          <w:fldChar w:fldCharType="separate"/>
        </w:r>
        <w:r w:rsidR="00F0297B">
          <w:rPr>
            <w:webHidden/>
          </w:rPr>
          <w:t>298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30" w:history="1">
        <w:r w:rsidR="00F0297B" w:rsidRPr="00B15824">
          <w:rPr>
            <w:rStyle w:val="ab"/>
          </w:rPr>
          <w:t>D.12.5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cmdhLimits</w:t>
        </w:r>
        <w:r w:rsidR="00F0297B">
          <w:rPr>
            <w:webHidden/>
          </w:rPr>
          <w:tab/>
        </w:r>
        <w:r>
          <w:rPr>
            <w:webHidden/>
          </w:rPr>
          <w:fldChar w:fldCharType="begin"/>
        </w:r>
        <w:r w:rsidR="00F0297B">
          <w:rPr>
            <w:webHidden/>
          </w:rPr>
          <w:instrText xml:space="preserve"> PAGEREF _Toc430459730 \h </w:instrText>
        </w:r>
        <w:r>
          <w:rPr>
            <w:webHidden/>
          </w:rPr>
        </w:r>
        <w:r>
          <w:rPr>
            <w:webHidden/>
          </w:rPr>
          <w:fldChar w:fldCharType="separate"/>
        </w:r>
        <w:r w:rsidR="00F0297B">
          <w:rPr>
            <w:webHidden/>
          </w:rPr>
          <w:t>300</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31" w:history="1">
        <w:r w:rsidR="00F0297B" w:rsidRPr="00B15824">
          <w:rPr>
            <w:rStyle w:val="ab"/>
          </w:rPr>
          <w:t>D.12.6</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cmdhNetworkAccessRules</w:t>
        </w:r>
        <w:r w:rsidR="00F0297B">
          <w:rPr>
            <w:webHidden/>
          </w:rPr>
          <w:tab/>
        </w:r>
        <w:r>
          <w:rPr>
            <w:webHidden/>
          </w:rPr>
          <w:fldChar w:fldCharType="begin"/>
        </w:r>
        <w:r w:rsidR="00F0297B">
          <w:rPr>
            <w:webHidden/>
          </w:rPr>
          <w:instrText xml:space="preserve"> PAGEREF _Toc430459731 \h </w:instrText>
        </w:r>
        <w:r>
          <w:rPr>
            <w:webHidden/>
          </w:rPr>
        </w:r>
        <w:r>
          <w:rPr>
            <w:webHidden/>
          </w:rPr>
          <w:fldChar w:fldCharType="separate"/>
        </w:r>
        <w:r w:rsidR="00F0297B">
          <w:rPr>
            <w:webHidden/>
          </w:rPr>
          <w:t>302</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32" w:history="1">
        <w:r w:rsidR="00F0297B" w:rsidRPr="00B15824">
          <w:rPr>
            <w:rStyle w:val="ab"/>
          </w:rPr>
          <w:t>D.12.7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cmdhNwAccessRule</w:t>
        </w:r>
        <w:r w:rsidR="00F0297B">
          <w:rPr>
            <w:webHidden/>
          </w:rPr>
          <w:tab/>
        </w:r>
        <w:r>
          <w:rPr>
            <w:webHidden/>
          </w:rPr>
          <w:fldChar w:fldCharType="begin"/>
        </w:r>
        <w:r w:rsidR="00F0297B">
          <w:rPr>
            <w:webHidden/>
          </w:rPr>
          <w:instrText xml:space="preserve"> PAGEREF _Toc430459732 \h </w:instrText>
        </w:r>
        <w:r>
          <w:rPr>
            <w:webHidden/>
          </w:rPr>
        </w:r>
        <w:r>
          <w:rPr>
            <w:webHidden/>
          </w:rPr>
          <w:fldChar w:fldCharType="separate"/>
        </w:r>
        <w:r w:rsidR="00F0297B">
          <w:rPr>
            <w:webHidden/>
          </w:rPr>
          <w:t>304</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33" w:history="1">
        <w:r w:rsidR="00F0297B" w:rsidRPr="00B15824">
          <w:rPr>
            <w:rStyle w:val="ab"/>
          </w:rPr>
          <w:t>D.12.8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cmdhBuffer</w:t>
        </w:r>
        <w:r w:rsidR="00F0297B">
          <w:rPr>
            <w:webHidden/>
          </w:rPr>
          <w:tab/>
        </w:r>
        <w:r>
          <w:rPr>
            <w:webHidden/>
          </w:rPr>
          <w:fldChar w:fldCharType="begin"/>
        </w:r>
        <w:r w:rsidR="00F0297B">
          <w:rPr>
            <w:webHidden/>
          </w:rPr>
          <w:instrText xml:space="preserve"> PAGEREF _Toc430459733 \h </w:instrText>
        </w:r>
        <w:r>
          <w:rPr>
            <w:webHidden/>
          </w:rPr>
        </w:r>
        <w:r>
          <w:rPr>
            <w:webHidden/>
          </w:rPr>
          <w:fldChar w:fldCharType="separate"/>
        </w:r>
        <w:r w:rsidR="00F0297B">
          <w:rPr>
            <w:webHidden/>
          </w:rPr>
          <w:t>307</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34" w:history="1">
        <w:r w:rsidR="00F0297B" w:rsidRPr="00B15824">
          <w:rPr>
            <w:rStyle w:val="ab"/>
          </w:rPr>
          <w:t>F.1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_Toc430459734 \h </w:instrText>
        </w:r>
        <w:r>
          <w:rPr>
            <w:webHidden/>
          </w:rPr>
        </w:r>
        <w:r>
          <w:rPr>
            <w:webHidden/>
          </w:rPr>
          <w:fldChar w:fldCharType="separate"/>
        </w:r>
        <w:r w:rsidR="00F0297B">
          <w:rPr>
            <w:webHidden/>
          </w:rPr>
          <w:t>310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35" w:history="1">
        <w:r w:rsidR="00F0297B" w:rsidRPr="00B15824">
          <w:rPr>
            <w:rStyle w:val="ab"/>
          </w:rPr>
          <w:t>F.2</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with non-oneM2M solutions through specialized interworking applications</w:t>
        </w:r>
        <w:r w:rsidR="00F0297B">
          <w:rPr>
            <w:webHidden/>
          </w:rPr>
          <w:tab/>
        </w:r>
        <w:r>
          <w:rPr>
            <w:webHidden/>
          </w:rPr>
          <w:fldChar w:fldCharType="begin"/>
        </w:r>
        <w:r w:rsidR="00F0297B">
          <w:rPr>
            <w:webHidden/>
          </w:rPr>
          <w:instrText xml:space="preserve"> PAGEREF _Toc430459735 \h </w:instrText>
        </w:r>
        <w:r>
          <w:rPr>
            <w:webHidden/>
          </w:rPr>
        </w:r>
        <w:r>
          <w:rPr>
            <w:webHidden/>
          </w:rPr>
          <w:fldChar w:fldCharType="separate"/>
        </w:r>
        <w:r w:rsidR="00F0297B">
          <w:rPr>
            <w:webHidden/>
          </w:rPr>
          <w:t>310</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36" w:history="1">
        <w:r w:rsidR="00F0297B" w:rsidRPr="00B15824">
          <w:rPr>
            <w:rStyle w:val="ab"/>
          </w:rPr>
          <w:t>F.3</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versus integration of non-oneM2M solutions</w:t>
        </w:r>
        <w:r w:rsidR="00F0297B">
          <w:rPr>
            <w:webHidden/>
          </w:rPr>
          <w:tab/>
        </w:r>
        <w:r>
          <w:rPr>
            <w:webHidden/>
          </w:rPr>
          <w:fldChar w:fldCharType="begin"/>
        </w:r>
        <w:r w:rsidR="00F0297B">
          <w:rPr>
            <w:webHidden/>
          </w:rPr>
          <w:instrText xml:space="preserve"> PAGEREF _Toc430459736 \h </w:instrText>
        </w:r>
        <w:r>
          <w:rPr>
            <w:webHidden/>
          </w:rPr>
        </w:r>
        <w:r>
          <w:rPr>
            <w:webHidden/>
          </w:rPr>
          <w:fldChar w:fldCharType="separate"/>
        </w:r>
        <w:r w:rsidR="00F0297B">
          <w:rPr>
            <w:webHidden/>
          </w:rPr>
          <w:t>313</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37" w:history="1">
        <w:r w:rsidR="00F0297B" w:rsidRPr="00B15824">
          <w:rPr>
            <w:rStyle w:val="ab"/>
          </w:rPr>
          <w:t>F.4</w:t>
        </w:r>
        <w:r w:rsidR="00F0297B">
          <w:rPr>
            <w:rFonts w:asciiTheme="minorHAnsi" w:eastAsiaTheme="minorEastAsia" w:hAnsiTheme="minorHAnsi" w:cstheme="minorBidi"/>
            <w:kern w:val="2"/>
            <w:sz w:val="21"/>
            <w:szCs w:val="22"/>
            <w:lang w:val="en-US" w:eastAsia="zh-CN"/>
          </w:rPr>
          <w:tab/>
        </w:r>
        <w:r w:rsidR="00F0297B" w:rsidRPr="00B15824">
          <w:rPr>
            <w:rStyle w:val="ab"/>
          </w:rPr>
          <w:t>Entity-relation representation of non-IP based M2M Area Network</w:t>
        </w:r>
        <w:r w:rsidR="00F0297B">
          <w:rPr>
            <w:webHidden/>
          </w:rPr>
          <w:tab/>
        </w:r>
        <w:r>
          <w:rPr>
            <w:webHidden/>
          </w:rPr>
          <w:fldChar w:fldCharType="begin"/>
        </w:r>
        <w:r w:rsidR="00F0297B">
          <w:rPr>
            <w:webHidden/>
          </w:rPr>
          <w:instrText xml:space="preserve"> PAGEREF _Toc430459737 \h </w:instrText>
        </w:r>
        <w:r>
          <w:rPr>
            <w:webHidden/>
          </w:rPr>
        </w:r>
        <w:r>
          <w:rPr>
            <w:webHidden/>
          </w:rPr>
          <w:fldChar w:fldCharType="separate"/>
        </w:r>
        <w:r w:rsidR="00F0297B">
          <w:rPr>
            <w:webHidden/>
          </w:rPr>
          <w:t>313</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38" w:history="1">
        <w:r w:rsidR="00F0297B" w:rsidRPr="00B15824">
          <w:rPr>
            <w:rStyle w:val="ab"/>
          </w:rPr>
          <w:t>F.4.1</w:t>
        </w:r>
        <w:r w:rsidR="00F0297B">
          <w:rPr>
            <w:rFonts w:asciiTheme="minorHAnsi" w:eastAsiaTheme="minorEastAsia" w:hAnsiTheme="minorHAnsi" w:cstheme="minorBidi"/>
            <w:kern w:val="2"/>
            <w:sz w:val="21"/>
            <w:szCs w:val="22"/>
            <w:lang w:val="en-US" w:eastAsia="zh-CN"/>
          </w:rPr>
          <w:tab/>
        </w:r>
        <w:r w:rsidR="00F0297B" w:rsidRPr="00B15824">
          <w:rPr>
            <w:rStyle w:val="ab"/>
          </w:rPr>
          <w:t>Responsibilities of Interworking Proxy Application Entity (IPE)</w:t>
        </w:r>
        <w:r w:rsidR="00F0297B">
          <w:rPr>
            <w:webHidden/>
          </w:rPr>
          <w:tab/>
        </w:r>
        <w:r>
          <w:rPr>
            <w:webHidden/>
          </w:rPr>
          <w:fldChar w:fldCharType="begin"/>
        </w:r>
        <w:r w:rsidR="00F0297B">
          <w:rPr>
            <w:webHidden/>
          </w:rPr>
          <w:instrText xml:space="preserve"> PAGEREF _Toc430459738 \h </w:instrText>
        </w:r>
        <w:r>
          <w:rPr>
            <w:webHidden/>
          </w:rPr>
        </w:r>
        <w:r>
          <w:rPr>
            <w:webHidden/>
          </w:rPr>
          <w:fldChar w:fldCharType="separate"/>
        </w:r>
        <w:r w:rsidR="00F0297B">
          <w:rPr>
            <w:webHidden/>
          </w:rPr>
          <w:t>314</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39" w:history="1">
        <w:r w:rsidR="00F0297B" w:rsidRPr="00B15824">
          <w:rPr>
            <w:rStyle w:val="ab"/>
          </w:rPr>
          <w:t>H.1</w:t>
        </w:r>
        <w:r w:rsidR="00F0297B">
          <w:rPr>
            <w:rFonts w:asciiTheme="minorHAnsi" w:eastAsiaTheme="minorEastAsia" w:hAnsiTheme="minorHAnsi" w:cstheme="minorBidi"/>
            <w:kern w:val="2"/>
            <w:sz w:val="21"/>
            <w:szCs w:val="22"/>
            <w:lang w:val="en-US" w:eastAsia="zh-CN"/>
          </w:rPr>
          <w:tab/>
        </w:r>
        <w:r w:rsidR="00F0297B" w:rsidRPr="00B15824">
          <w:rPr>
            <w:rStyle w:val="ab"/>
          </w:rPr>
          <w:t>Overview of Object Identifier</w:t>
        </w:r>
        <w:r w:rsidR="00F0297B">
          <w:rPr>
            <w:webHidden/>
          </w:rPr>
          <w:tab/>
        </w:r>
        <w:r>
          <w:rPr>
            <w:webHidden/>
          </w:rPr>
          <w:fldChar w:fldCharType="begin"/>
        </w:r>
        <w:r w:rsidR="00F0297B">
          <w:rPr>
            <w:webHidden/>
          </w:rPr>
          <w:instrText xml:space="preserve"> PAGEREF _Toc430459739 \h </w:instrText>
        </w:r>
        <w:r>
          <w:rPr>
            <w:webHidden/>
          </w:rPr>
        </w:r>
        <w:r>
          <w:rPr>
            <w:webHidden/>
          </w:rPr>
          <w:fldChar w:fldCharType="separate"/>
        </w:r>
        <w:r w:rsidR="00F0297B">
          <w:rPr>
            <w:webHidden/>
          </w:rPr>
          <w:t>317</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40" w:history="1">
        <w:r w:rsidR="00F0297B" w:rsidRPr="00B15824">
          <w:rPr>
            <w:rStyle w:val="ab"/>
          </w:rPr>
          <w:t>H.2</w:t>
        </w:r>
        <w:r w:rsidR="00F0297B">
          <w:rPr>
            <w:rFonts w:asciiTheme="minorHAnsi" w:eastAsiaTheme="minorEastAsia" w:hAnsiTheme="minorHAnsi" w:cstheme="minorBidi"/>
            <w:kern w:val="2"/>
            <w:sz w:val="21"/>
            <w:szCs w:val="22"/>
            <w:lang w:val="en-US" w:eastAsia="zh-CN"/>
          </w:rPr>
          <w:tab/>
        </w:r>
        <w:r w:rsidR="00F0297B" w:rsidRPr="00B15824">
          <w:rPr>
            <w:rStyle w:val="ab"/>
          </w:rPr>
          <w:t>OID Based M2M Device Identifier</w:t>
        </w:r>
        <w:r w:rsidR="00F0297B">
          <w:rPr>
            <w:webHidden/>
          </w:rPr>
          <w:tab/>
        </w:r>
        <w:r>
          <w:rPr>
            <w:webHidden/>
          </w:rPr>
          <w:fldChar w:fldCharType="begin"/>
        </w:r>
        <w:r w:rsidR="00F0297B">
          <w:rPr>
            <w:webHidden/>
          </w:rPr>
          <w:instrText xml:space="preserve"> PAGEREF _Toc430459740 \h </w:instrText>
        </w:r>
        <w:r>
          <w:rPr>
            <w:webHidden/>
          </w:rPr>
        </w:r>
        <w:r>
          <w:rPr>
            <w:webHidden/>
          </w:rPr>
          <w:fldChar w:fldCharType="separate"/>
        </w:r>
        <w:r w:rsidR="00F0297B">
          <w:rPr>
            <w:webHidden/>
          </w:rPr>
          <w:t>317</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1" w:history="1">
        <w:r w:rsidR="00F0297B" w:rsidRPr="00B15824">
          <w:rPr>
            <w:rStyle w:val="ab"/>
          </w:rPr>
          <w:t>H.2.0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_Toc430459741 \h </w:instrText>
        </w:r>
        <w:r>
          <w:rPr>
            <w:webHidden/>
          </w:rPr>
        </w:r>
        <w:r>
          <w:rPr>
            <w:webHidden/>
          </w:rPr>
          <w:fldChar w:fldCharType="separate"/>
        </w:r>
        <w:r w:rsidR="00F0297B">
          <w:rPr>
            <w:webHidden/>
          </w:rPr>
          <w:t>317</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2" w:history="1">
        <w:r w:rsidR="00F0297B" w:rsidRPr="00B15824">
          <w:rPr>
            <w:rStyle w:val="ab"/>
          </w:rPr>
          <w:t>H.2.1</w:t>
        </w:r>
        <w:r w:rsidR="00F0297B">
          <w:rPr>
            <w:rFonts w:asciiTheme="minorHAnsi" w:eastAsiaTheme="minorEastAsia" w:hAnsiTheme="minorHAnsi" w:cstheme="minorBidi"/>
            <w:kern w:val="2"/>
            <w:sz w:val="21"/>
            <w:szCs w:val="22"/>
            <w:lang w:val="en-US" w:eastAsia="zh-CN"/>
          </w:rPr>
          <w:tab/>
        </w:r>
        <w:r w:rsidR="00F0297B" w:rsidRPr="00B15824">
          <w:rPr>
            <w:rStyle w:val="ab"/>
          </w:rPr>
          <w:t>M2M Device Indication ID - (higher arc)</w:t>
        </w:r>
        <w:r w:rsidR="00F0297B">
          <w:rPr>
            <w:webHidden/>
          </w:rPr>
          <w:tab/>
        </w:r>
        <w:r>
          <w:rPr>
            <w:webHidden/>
          </w:rPr>
          <w:fldChar w:fldCharType="begin"/>
        </w:r>
        <w:r w:rsidR="00F0297B">
          <w:rPr>
            <w:webHidden/>
          </w:rPr>
          <w:instrText xml:space="preserve"> PAGEREF _Toc430459742 \h </w:instrText>
        </w:r>
        <w:r>
          <w:rPr>
            <w:webHidden/>
          </w:rPr>
        </w:r>
        <w:r>
          <w:rPr>
            <w:webHidden/>
          </w:rPr>
          <w:fldChar w:fldCharType="separate"/>
        </w:r>
        <w:r w:rsidR="00F0297B">
          <w:rPr>
            <w:webHidden/>
          </w:rPr>
          <w:t>318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3" w:history="1">
        <w:r w:rsidR="00F0297B" w:rsidRPr="00B15824">
          <w:rPr>
            <w:rStyle w:val="ab"/>
          </w:rPr>
          <w:t>H.2.2</w:t>
        </w:r>
        <w:r w:rsidR="00F0297B">
          <w:rPr>
            <w:rFonts w:asciiTheme="minorHAnsi" w:eastAsiaTheme="minorEastAsia" w:hAnsiTheme="minorHAnsi" w:cstheme="minorBidi"/>
            <w:kern w:val="2"/>
            <w:sz w:val="21"/>
            <w:szCs w:val="22"/>
            <w:lang w:val="en-US" w:eastAsia="zh-CN"/>
          </w:rPr>
          <w:tab/>
        </w:r>
        <w:r w:rsidR="00F0297B" w:rsidRPr="00B15824">
          <w:rPr>
            <w:rStyle w:val="ab"/>
          </w:rPr>
          <w:t>Manufacturer ID - (x)</w:t>
        </w:r>
        <w:r w:rsidR="00F0297B">
          <w:rPr>
            <w:webHidden/>
          </w:rPr>
          <w:tab/>
        </w:r>
        <w:r>
          <w:rPr>
            <w:webHidden/>
          </w:rPr>
          <w:fldChar w:fldCharType="begin"/>
        </w:r>
        <w:r w:rsidR="00F0297B">
          <w:rPr>
            <w:webHidden/>
          </w:rPr>
          <w:instrText xml:space="preserve"> PAGEREF _Toc430459743 \h </w:instrText>
        </w:r>
        <w:r>
          <w:rPr>
            <w:webHidden/>
          </w:rPr>
        </w:r>
        <w:r>
          <w:rPr>
            <w:webHidden/>
          </w:rPr>
          <w:fldChar w:fldCharType="separate"/>
        </w:r>
        <w:r w:rsidR="00F0297B">
          <w:rPr>
            <w:webHidden/>
          </w:rPr>
          <w:t>318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4" w:history="1">
        <w:r w:rsidR="00F0297B" w:rsidRPr="00B15824">
          <w:rPr>
            <w:rStyle w:val="ab"/>
          </w:rPr>
          <w:t>H.2.3</w:t>
        </w:r>
        <w:r w:rsidR="00F0297B">
          <w:rPr>
            <w:rFonts w:asciiTheme="minorHAnsi" w:eastAsiaTheme="minorEastAsia" w:hAnsiTheme="minorHAnsi" w:cstheme="minorBidi"/>
            <w:kern w:val="2"/>
            <w:sz w:val="21"/>
            <w:szCs w:val="22"/>
            <w:lang w:val="en-US" w:eastAsia="zh-CN"/>
          </w:rPr>
          <w:tab/>
        </w:r>
        <w:r w:rsidR="00F0297B" w:rsidRPr="00B15824">
          <w:rPr>
            <w:rStyle w:val="ab"/>
          </w:rPr>
          <w:t>Model ID - (y)</w:t>
        </w:r>
        <w:r w:rsidR="00F0297B">
          <w:rPr>
            <w:webHidden/>
          </w:rPr>
          <w:tab/>
        </w:r>
        <w:r>
          <w:rPr>
            <w:webHidden/>
          </w:rPr>
          <w:fldChar w:fldCharType="begin"/>
        </w:r>
        <w:r w:rsidR="00F0297B">
          <w:rPr>
            <w:webHidden/>
          </w:rPr>
          <w:instrText xml:space="preserve"> PAGEREF _Toc430459744 \h </w:instrText>
        </w:r>
        <w:r>
          <w:rPr>
            <w:webHidden/>
          </w:rPr>
        </w:r>
        <w:r>
          <w:rPr>
            <w:webHidden/>
          </w:rPr>
          <w:fldChar w:fldCharType="separate"/>
        </w:r>
        <w:r w:rsidR="00F0297B">
          <w:rPr>
            <w:webHidden/>
          </w:rPr>
          <w:t>318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5" w:history="1">
        <w:r w:rsidR="00F0297B" w:rsidRPr="00B15824">
          <w:rPr>
            <w:rStyle w:val="ab"/>
          </w:rPr>
          <w:t>H.2.4</w:t>
        </w:r>
        <w:r w:rsidR="00F0297B">
          <w:rPr>
            <w:rFonts w:asciiTheme="minorHAnsi" w:eastAsiaTheme="minorEastAsia" w:hAnsiTheme="minorHAnsi" w:cstheme="minorBidi"/>
            <w:kern w:val="2"/>
            <w:sz w:val="21"/>
            <w:szCs w:val="22"/>
            <w:lang w:val="en-US" w:eastAsia="zh-CN"/>
          </w:rPr>
          <w:tab/>
        </w:r>
        <w:r w:rsidR="00F0297B" w:rsidRPr="00B15824">
          <w:rPr>
            <w:rStyle w:val="ab"/>
          </w:rPr>
          <w:t>Serial Number ID - (z)</w:t>
        </w:r>
        <w:r w:rsidR="00F0297B">
          <w:rPr>
            <w:webHidden/>
          </w:rPr>
          <w:tab/>
        </w:r>
        <w:r>
          <w:rPr>
            <w:webHidden/>
          </w:rPr>
          <w:fldChar w:fldCharType="begin"/>
        </w:r>
        <w:r w:rsidR="00F0297B">
          <w:rPr>
            <w:webHidden/>
          </w:rPr>
          <w:instrText xml:space="preserve"> PAGEREF _Toc430459745 \h </w:instrText>
        </w:r>
        <w:r>
          <w:rPr>
            <w:webHidden/>
          </w:rPr>
        </w:r>
        <w:r>
          <w:rPr>
            <w:webHidden/>
          </w:rPr>
          <w:fldChar w:fldCharType="separate"/>
        </w:r>
        <w:r w:rsidR="00F0297B">
          <w:rPr>
            <w:webHidden/>
          </w:rPr>
          <w:t>318</w:t>
        </w:r>
        <w:r>
          <w:rPr>
            <w:webHidden/>
          </w:rPr>
          <w:fldChar w:fldCharType="end"/>
        </w:r>
      </w:hyperlink>
    </w:p>
    <w:p w:rsidR="00F0297B" w:rsidRDefault="004C4AE1">
      <w:pPr>
        <w:pStyle w:val="20"/>
        <w:rPr>
          <w:rFonts w:asciiTheme="minorHAnsi" w:eastAsiaTheme="minorEastAsia" w:hAnsiTheme="minorHAnsi" w:cstheme="minorBidi"/>
          <w:kern w:val="2"/>
          <w:sz w:val="21"/>
          <w:szCs w:val="22"/>
          <w:lang w:val="en-US" w:eastAsia="zh-CN"/>
        </w:rPr>
      </w:pPr>
      <w:hyperlink w:anchor="_Toc430459746" w:history="1">
        <w:r w:rsidR="00F0297B" w:rsidRPr="00B15824">
          <w:rPr>
            <w:rStyle w:val="ab"/>
          </w:rPr>
          <w:t>H.2.5</w:t>
        </w:r>
        <w:r w:rsidR="00F0297B">
          <w:rPr>
            <w:rFonts w:asciiTheme="minorHAnsi" w:eastAsiaTheme="minorEastAsia" w:hAnsiTheme="minorHAnsi" w:cstheme="minorBidi"/>
            <w:kern w:val="2"/>
            <w:sz w:val="21"/>
            <w:szCs w:val="22"/>
            <w:lang w:val="en-US" w:eastAsia="zh-CN"/>
          </w:rPr>
          <w:tab/>
        </w:r>
        <w:r w:rsidR="00F0297B" w:rsidRPr="00B15824">
          <w:rPr>
            <w:rStyle w:val="ab"/>
          </w:rPr>
          <w:t>Expanded ID - (a)</w:t>
        </w:r>
        <w:r w:rsidR="00F0297B">
          <w:rPr>
            <w:webHidden/>
          </w:rPr>
          <w:tab/>
        </w:r>
        <w:r>
          <w:rPr>
            <w:webHidden/>
          </w:rPr>
          <w:fldChar w:fldCharType="begin"/>
        </w:r>
        <w:r w:rsidR="00F0297B">
          <w:rPr>
            <w:webHidden/>
          </w:rPr>
          <w:instrText xml:space="preserve"> PAGEREF _Toc430459746 \h </w:instrText>
        </w:r>
        <w:r>
          <w:rPr>
            <w:webHidden/>
          </w:rPr>
        </w:r>
        <w:r>
          <w:rPr>
            <w:webHidden/>
          </w:rPr>
          <w:fldChar w:fldCharType="separate"/>
        </w:r>
        <w:r w:rsidR="00F0297B">
          <w:rPr>
            <w:webHidden/>
          </w:rPr>
          <w:t>318</w:t>
        </w:r>
        <w:r>
          <w:rPr>
            <w:webHidden/>
          </w:rPr>
          <w:fldChar w:fldCharType="end"/>
        </w:r>
      </w:hyperlink>
    </w:p>
    <w:p w:rsidR="00F0297B" w:rsidRDefault="004C4AE1">
      <w:pPr>
        <w:pStyle w:val="10"/>
        <w:rPr>
          <w:rFonts w:asciiTheme="minorHAnsi" w:eastAsiaTheme="minorEastAsia" w:hAnsiTheme="minorHAnsi" w:cstheme="minorBidi"/>
          <w:kern w:val="2"/>
          <w:sz w:val="21"/>
          <w:szCs w:val="22"/>
          <w:lang w:val="en-US" w:eastAsia="zh-CN"/>
        </w:rPr>
      </w:pPr>
      <w:hyperlink w:anchor="_Toc430459747" w:history="1">
        <w:r w:rsidR="00F0297B" w:rsidRPr="00B15824">
          <w:rPr>
            <w:rStyle w:val="ab"/>
          </w:rPr>
          <w:t>H.3</w:t>
        </w:r>
        <w:r w:rsidR="00F0297B">
          <w:rPr>
            <w:rFonts w:asciiTheme="minorHAnsi" w:eastAsiaTheme="minorEastAsia" w:hAnsiTheme="minorHAnsi" w:cstheme="minorBidi"/>
            <w:kern w:val="2"/>
            <w:sz w:val="21"/>
            <w:szCs w:val="22"/>
            <w:lang w:val="en-US" w:eastAsia="zh-CN"/>
          </w:rPr>
          <w:tab/>
        </w:r>
        <w:r w:rsidR="00F0297B" w:rsidRPr="00B15824">
          <w:rPr>
            <w:rStyle w:val="ab"/>
          </w:rPr>
          <w:t>Example of M2M device ID based on OID</w:t>
        </w:r>
        <w:r w:rsidR="00F0297B">
          <w:rPr>
            <w:webHidden/>
          </w:rPr>
          <w:tab/>
        </w:r>
        <w:r>
          <w:rPr>
            <w:webHidden/>
          </w:rPr>
          <w:fldChar w:fldCharType="begin"/>
        </w:r>
        <w:r w:rsidR="00F0297B">
          <w:rPr>
            <w:webHidden/>
          </w:rPr>
          <w:instrText xml:space="preserve"> PAGEREF _Toc430459747 \h </w:instrText>
        </w:r>
        <w:r>
          <w:rPr>
            <w:webHidden/>
          </w:rPr>
        </w:r>
        <w:r>
          <w:rPr>
            <w:webHidden/>
          </w:rPr>
          <w:fldChar w:fldCharType="separate"/>
        </w:r>
        <w:r w:rsidR="00F0297B">
          <w:rPr>
            <w:webHidden/>
          </w:rPr>
          <w:t>318</w:t>
        </w:r>
        <w:r>
          <w:rPr>
            <w:webHidden/>
          </w:rPr>
          <w:fldChar w:fldCharType="end"/>
        </w:r>
      </w:hyperlink>
    </w:p>
    <w:p w:rsidR="00DA7B71" w:rsidRPr="00AF42AF" w:rsidRDefault="004C4AE1" w:rsidP="00DA7B71">
      <w:r>
        <w:rPr>
          <w:noProof/>
          <w:sz w:val="22"/>
        </w:rPr>
        <w:fldChar w:fldCharType="end"/>
      </w:r>
    </w:p>
    <w:p w:rsidR="00DA7B71" w:rsidRPr="00AF42AF" w:rsidRDefault="00DA7B71" w:rsidP="00DA7B71">
      <w:pPr>
        <w:pStyle w:val="1"/>
      </w:pPr>
      <w:r w:rsidRPr="00AF42AF">
        <w:br w:type="page"/>
      </w:r>
      <w:bookmarkStart w:id="3" w:name="_Toc428282956"/>
      <w:bookmarkStart w:id="4" w:name="_Toc428905043"/>
      <w:bookmarkStart w:id="5" w:name="_Toc428905489"/>
      <w:bookmarkStart w:id="6" w:name="_Toc428905934"/>
      <w:bookmarkStart w:id="7" w:name="_Toc429057092"/>
      <w:bookmarkStart w:id="8" w:name="_Toc429057593"/>
      <w:bookmarkStart w:id="9" w:name="_Toc430459260"/>
      <w:r w:rsidRPr="00AF42AF">
        <w:lastRenderedPageBreak/>
        <w:t>1</w:t>
      </w:r>
      <w:r w:rsidRPr="00AF42AF">
        <w:tab/>
        <w:t>Scope</w:t>
      </w:r>
      <w:bookmarkEnd w:id="3"/>
      <w:bookmarkEnd w:id="4"/>
      <w:bookmarkEnd w:id="5"/>
      <w:bookmarkEnd w:id="6"/>
      <w:bookmarkEnd w:id="7"/>
      <w:bookmarkEnd w:id="8"/>
      <w:bookmarkEnd w:id="9"/>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10" w:name="_Toc428282957"/>
      <w:bookmarkStart w:id="11" w:name="_Toc428905044"/>
      <w:bookmarkStart w:id="12" w:name="_Toc428905490"/>
      <w:bookmarkStart w:id="13" w:name="_Toc428905935"/>
      <w:bookmarkStart w:id="14" w:name="_Toc429057093"/>
      <w:bookmarkStart w:id="15" w:name="_Toc429057594"/>
      <w:bookmarkStart w:id="16" w:name="_Toc430459261"/>
      <w:r w:rsidRPr="00AF42AF">
        <w:t>2</w:t>
      </w:r>
      <w:r w:rsidRPr="00AF42AF">
        <w:tab/>
        <w:t>References</w:t>
      </w:r>
      <w:bookmarkEnd w:id="10"/>
      <w:bookmarkEnd w:id="11"/>
      <w:bookmarkEnd w:id="12"/>
      <w:bookmarkEnd w:id="13"/>
      <w:bookmarkEnd w:id="14"/>
      <w:bookmarkEnd w:id="15"/>
      <w:bookmarkEnd w:id="16"/>
    </w:p>
    <w:p w:rsidR="00DA7B71" w:rsidRPr="00AF42AF" w:rsidRDefault="00DA7B71" w:rsidP="00DA7B71">
      <w:pPr>
        <w:pStyle w:val="2"/>
      </w:pPr>
      <w:bookmarkStart w:id="17" w:name="_Toc428282958"/>
      <w:bookmarkStart w:id="18" w:name="_Toc428905045"/>
      <w:bookmarkStart w:id="19" w:name="_Toc428905491"/>
      <w:bookmarkStart w:id="20" w:name="_Toc428905936"/>
      <w:bookmarkStart w:id="21" w:name="_Toc429057094"/>
      <w:bookmarkStart w:id="22" w:name="_Toc429057595"/>
      <w:bookmarkStart w:id="23" w:name="_Toc430459262"/>
      <w:r w:rsidRPr="00AF42AF">
        <w:t>2.1</w:t>
      </w:r>
      <w:r w:rsidRPr="00AF42AF">
        <w:tab/>
        <w:t>Normative references</w:t>
      </w:r>
      <w:bookmarkEnd w:id="17"/>
      <w:bookmarkEnd w:id="18"/>
      <w:bookmarkEnd w:id="19"/>
      <w:bookmarkEnd w:id="20"/>
      <w:bookmarkEnd w:id="21"/>
      <w:bookmarkEnd w:id="22"/>
      <w:bookmarkEnd w:id="2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rFonts w:eastAsiaTheme="minorEastAsia"/>
          <w:lang w:eastAsia="zh-CN"/>
        </w:rPr>
      </w:pPr>
      <w:r w:rsidRPr="00AF42AF">
        <w:t>[</w:t>
      </w:r>
      <w:bookmarkStart w:id="24" w:name="REF_TS118111"/>
      <w:r w:rsidR="004C4AE1" w:rsidRPr="00AF42AF">
        <w:fldChar w:fldCharType="begin"/>
      </w:r>
      <w:r w:rsidRPr="00AF42AF">
        <w:instrText>SEQ REF</w:instrText>
      </w:r>
      <w:r w:rsidR="004C4AE1" w:rsidRPr="00AF42AF">
        <w:fldChar w:fldCharType="separate"/>
      </w:r>
      <w:r w:rsidRPr="00AF42AF">
        <w:rPr>
          <w:noProof/>
        </w:rPr>
        <w:t>1</w:t>
      </w:r>
      <w:r w:rsidR="004C4AE1" w:rsidRPr="00AF42AF">
        <w:fldChar w:fldCharType="end"/>
      </w:r>
      <w:bookmarkEnd w:id="24"/>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pPr>
      <w:r w:rsidRPr="00AF42AF">
        <w:t>[</w:t>
      </w:r>
      <w:bookmarkStart w:id="25" w:name="REF_oneM2M_TS_0004"/>
      <w:bookmarkEnd w:id="25"/>
      <w:r w:rsidR="004C4AE1">
        <w:fldChar w:fldCharType="begin"/>
      </w:r>
      <w:r>
        <w:instrText>SEQ REFI</w:instrText>
      </w:r>
      <w:r w:rsidR="004C4AE1">
        <w:fldChar w:fldCharType="separate"/>
      </w:r>
      <w:r w:rsidRPr="00AF42AF">
        <w:rPr>
          <w:noProof/>
        </w:rPr>
        <w:t>2</w:t>
      </w:r>
      <w:r w:rsidR="004C4AE1">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p>
    <w:p w:rsidR="006A7E5A" w:rsidRDefault="00954FF0">
      <w:pPr>
        <w:pStyle w:val="EX"/>
        <w:rPr>
          <w:rFonts w:eastAsiaTheme="minorEastAsia"/>
          <w:lang w:eastAsia="zh-CN"/>
        </w:rPr>
      </w:pPr>
      <w:r w:rsidRPr="00AF42AF">
        <w:t>[</w:t>
      </w:r>
      <w:bookmarkStart w:id="26" w:name="REF_oneM2M_TS_0003"/>
      <w:bookmarkEnd w:id="26"/>
      <w:r w:rsidR="004C4AE1">
        <w:fldChar w:fldCharType="begin"/>
      </w:r>
      <w:r>
        <w:instrText>SEQ REFI</w:instrText>
      </w:r>
      <w:r w:rsidR="004C4AE1">
        <w:fldChar w:fldCharType="separate"/>
      </w:r>
      <w:r w:rsidRPr="00AF42AF">
        <w:rPr>
          <w:noProof/>
        </w:rPr>
        <w:t>3</w:t>
      </w:r>
      <w:r w:rsidR="004C4AE1">
        <w:fldChar w:fldCharType="end"/>
      </w:r>
      <w:r w:rsidRPr="00AF42AF">
        <w:t>]</w:t>
      </w:r>
      <w:r w:rsidRPr="00AF42AF">
        <w:tab/>
      </w:r>
      <w:proofErr w:type="gramStart"/>
      <w:r>
        <w:t>oneM2M</w:t>
      </w:r>
      <w:proofErr w:type="gramEnd"/>
      <w:r w:rsidRPr="00AF42AF">
        <w:t xml:space="preserve"> TS</w:t>
      </w:r>
      <w:r>
        <w:t>-0003: "</w:t>
      </w:r>
      <w:r w:rsidRPr="00AF42AF">
        <w:t>Security Solutions</w:t>
      </w:r>
      <w:r>
        <w:t>".</w:t>
      </w:r>
    </w:p>
    <w:p w:rsidR="00BC0067" w:rsidRDefault="00DA7B71" w:rsidP="00BC0067">
      <w:pPr>
        <w:pStyle w:val="2"/>
      </w:pPr>
      <w:bookmarkStart w:id="27" w:name="_Toc428282959"/>
      <w:bookmarkStart w:id="28" w:name="_Toc428905046"/>
      <w:bookmarkStart w:id="29" w:name="_Toc428905492"/>
      <w:bookmarkStart w:id="30" w:name="_Toc428905937"/>
      <w:bookmarkStart w:id="31" w:name="_Toc429057095"/>
      <w:bookmarkStart w:id="32" w:name="_Toc429057596"/>
      <w:bookmarkStart w:id="33" w:name="_Toc430459263"/>
      <w:r w:rsidRPr="00AF42AF">
        <w:t>2.2</w:t>
      </w:r>
      <w:r w:rsidRPr="00AF42AF">
        <w:tab/>
        <w:t>Informative references</w:t>
      </w:r>
      <w:bookmarkEnd w:id="27"/>
      <w:bookmarkEnd w:id="28"/>
      <w:bookmarkEnd w:id="29"/>
      <w:bookmarkEnd w:id="30"/>
      <w:bookmarkEnd w:id="31"/>
      <w:bookmarkEnd w:id="32"/>
      <w:bookmarkEnd w:id="3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34" w:name="REF_TS118102"/>
      <w:r w:rsidRPr="00AF42AF">
        <w:t>i</w:t>
      </w:r>
      <w:proofErr w:type="gramStart"/>
      <w:r w:rsidRPr="00AF42AF">
        <w:t>.</w:t>
      </w:r>
      <w:proofErr w:type="gramEnd"/>
      <w:r w:rsidR="004C4AE1">
        <w:fldChar w:fldCharType="begin"/>
      </w:r>
      <w:r w:rsidR="001111E1">
        <w:instrText>SEQ REFI</w:instrText>
      </w:r>
      <w:r w:rsidR="004C4AE1">
        <w:fldChar w:fldCharType="separate"/>
      </w:r>
      <w:r w:rsidRPr="00AF42AF">
        <w:rPr>
          <w:noProof/>
        </w:rPr>
        <w:t>1</w:t>
      </w:r>
      <w:r w:rsidR="004C4AE1">
        <w:fldChar w:fldCharType="end"/>
      </w:r>
      <w:bookmarkEnd w:id="34"/>
      <w:r w:rsidRPr="00AF42AF">
        <w:t>]</w:t>
      </w:r>
      <w:r w:rsidRPr="00AF42AF">
        <w:tab/>
      </w:r>
      <w:r>
        <w:t>oneM2M</w:t>
      </w:r>
      <w:r w:rsidRPr="00AF42AF">
        <w:t xml:space="preserve"> TS</w:t>
      </w:r>
      <w:r w:rsidR="00AA35DB">
        <w:t>-0002:</w:t>
      </w:r>
      <w:r w:rsidRPr="00AF42AF">
        <w:t xml:space="preserve"> "Requirements".</w:t>
      </w:r>
    </w:p>
    <w:p w:rsidR="00DA7B71" w:rsidRPr="00AF42AF" w:rsidRDefault="00145FC1" w:rsidP="00DA7B71">
      <w:pPr>
        <w:pStyle w:val="EX"/>
      </w:pPr>
      <w:r w:rsidRPr="00AF42AF" w:rsidDel="00145FC1">
        <w:t xml:space="preserve"> </w:t>
      </w:r>
      <w:r w:rsidR="00DA7B71" w:rsidRPr="00AF42AF">
        <w:t>[i.</w:t>
      </w:r>
      <w:bookmarkStart w:id="35" w:name="REF_TR_069"/>
      <w:r w:rsidR="002B6DE6">
        <w:rPr>
          <w:rFonts w:eastAsiaTheme="minorEastAsia" w:hint="eastAsia"/>
          <w:lang w:eastAsia="zh-CN"/>
        </w:rPr>
        <w:t>2</w:t>
      </w:r>
      <w:bookmarkEnd w:id="35"/>
      <w:r w:rsidR="00DA7B71" w:rsidRPr="00AF42AF">
        <w:t>]</w:t>
      </w:r>
      <w:r w:rsidR="00DA7B71"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bookmarkStart w:id="36" w:name="REF_OMA_DM"/>
      <w:r w:rsidR="002B6DE6">
        <w:rPr>
          <w:rFonts w:eastAsiaTheme="minorEastAsia" w:hint="eastAsia"/>
          <w:lang w:eastAsia="zh-CN"/>
        </w:rPr>
        <w:t>3</w:t>
      </w:r>
      <w:bookmarkEnd w:id="36"/>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bookmarkStart w:id="37" w:name="REF_LWM2M"/>
      <w:r w:rsidR="002B6DE6">
        <w:rPr>
          <w:rFonts w:eastAsiaTheme="minorEastAsia" w:hint="eastAsia"/>
          <w:lang w:eastAsia="zh-CN"/>
        </w:rPr>
        <w:t>4</w:t>
      </w:r>
      <w:bookmarkEnd w:id="37"/>
      <w:r w:rsidRPr="00AF42AF">
        <w:t>]</w:t>
      </w:r>
      <w:r w:rsidRPr="00AF42AF">
        <w:tab/>
        <w:t xml:space="preserve">LWM2M: "OMA LightweightM2M", Version 1.0, </w:t>
      </w:r>
      <w:proofErr w:type="gramStart"/>
      <w:r w:rsidRPr="00AF42AF">
        <w:t>Open</w:t>
      </w:r>
      <w:proofErr w:type="gramEnd"/>
      <w:r w:rsidRPr="00AF42AF">
        <w:t xml:space="preserve"> Mobile Alliance.</w:t>
      </w:r>
    </w:p>
    <w:p w:rsidR="00DA7B71" w:rsidRPr="00AF42AF" w:rsidRDefault="00DA7B71" w:rsidP="00DA7B71">
      <w:pPr>
        <w:pStyle w:val="EX"/>
        <w:rPr>
          <w:lang w:val="fr-FR"/>
        </w:rPr>
      </w:pPr>
      <w:r w:rsidRPr="00AF42AF">
        <w:rPr>
          <w:lang w:val="fr-FR"/>
        </w:rPr>
        <w:t>[i.</w:t>
      </w:r>
      <w:bookmarkStart w:id="38" w:name="REF_OMA_TS_MLP_V3_4_20130226_C"/>
      <w:r w:rsidR="002B6DE6">
        <w:rPr>
          <w:rFonts w:eastAsiaTheme="minorEastAsia" w:hint="eastAsia"/>
          <w:lang w:eastAsia="zh-CN"/>
        </w:rPr>
        <w:t>5</w:t>
      </w:r>
      <w:bookmarkEnd w:id="38"/>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bookmarkStart w:id="39" w:name="REF_OMA_TS_REST__V"/>
      <w:r w:rsidR="00A43004">
        <w:rPr>
          <w:rFonts w:eastAsiaTheme="minorEastAsia" w:hint="eastAsia"/>
          <w:lang w:eastAsia="zh-CN"/>
        </w:rPr>
        <w:t>6</w:t>
      </w:r>
      <w:bookmarkEnd w:id="39"/>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bookmarkStart w:id="40" w:name="REF_IETFRFC1035"/>
      <w:r w:rsidR="00A43004">
        <w:rPr>
          <w:rFonts w:eastAsiaTheme="minorEastAsia" w:hint="eastAsia"/>
          <w:lang w:eastAsia="zh-CN"/>
        </w:rPr>
        <w:t>7</w:t>
      </w:r>
      <w:bookmarkEnd w:id="40"/>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bookmarkStart w:id="41" w:name="REF_IETFRFC3588"/>
      <w:proofErr w:type="gramEnd"/>
      <w:r w:rsidR="004C4AE1">
        <w:fldChar w:fldCharType="begin"/>
      </w:r>
      <w:r w:rsidR="00A43004">
        <w:instrText>SEQ REFI</w:instrText>
      </w:r>
      <w:r w:rsidR="004C4AE1">
        <w:fldChar w:fldCharType="separate"/>
      </w:r>
      <w:r w:rsidR="00A43004">
        <w:rPr>
          <w:rFonts w:eastAsiaTheme="minorEastAsia" w:hint="eastAsia"/>
          <w:noProof/>
          <w:lang w:eastAsia="zh-CN"/>
        </w:rPr>
        <w:t>8</w:t>
      </w:r>
      <w:r w:rsidR="004C4AE1">
        <w:fldChar w:fldCharType="end"/>
      </w:r>
      <w:bookmarkEnd w:id="41"/>
      <w:r w:rsidRPr="00AF42AF">
        <w:t>]</w:t>
      </w:r>
      <w:r w:rsidRPr="00AF42AF">
        <w:tab/>
        <w:t>IETF RFC 3588: "Diameter Base Protocol".</w:t>
      </w:r>
    </w:p>
    <w:p w:rsidR="00DA7B71" w:rsidRPr="00AF42AF" w:rsidRDefault="00DA7B71" w:rsidP="00DA7B71">
      <w:pPr>
        <w:pStyle w:val="EX"/>
      </w:pPr>
      <w:r w:rsidRPr="00AF42AF">
        <w:t>[i.</w:t>
      </w:r>
      <w:bookmarkStart w:id="42" w:name="REF_IETFRFC3596"/>
      <w:r w:rsidR="00A43004">
        <w:rPr>
          <w:rFonts w:eastAsiaTheme="minorEastAsia" w:hint="eastAsia"/>
          <w:lang w:eastAsia="zh-CN"/>
        </w:rPr>
        <w:t>9</w:t>
      </w:r>
      <w:bookmarkEnd w:id="42"/>
      <w:r w:rsidRPr="00AF42AF">
        <w:t>]</w:t>
      </w:r>
      <w:r w:rsidRPr="00AF42AF">
        <w:tab/>
        <w:t>IETF RFC 3596: "DNS Extensions to Support IP Version 6".</w:t>
      </w:r>
    </w:p>
    <w:p w:rsidR="00DA7B71" w:rsidRPr="00AF42AF" w:rsidRDefault="00DA7B71" w:rsidP="00DA7B71">
      <w:pPr>
        <w:pStyle w:val="EX"/>
      </w:pPr>
      <w:r w:rsidRPr="00AF42AF">
        <w:t>[i.</w:t>
      </w:r>
      <w:bookmarkStart w:id="43" w:name="REF_IETFRFC3986"/>
      <w:r w:rsidR="00A43004">
        <w:rPr>
          <w:rFonts w:eastAsiaTheme="minorEastAsia" w:hint="eastAsia"/>
          <w:lang w:eastAsia="zh-CN"/>
        </w:rPr>
        <w:t>10</w:t>
      </w:r>
      <w:bookmarkEnd w:id="43"/>
      <w:r w:rsidRPr="00AF42AF">
        <w:t>]</w:t>
      </w:r>
      <w:r w:rsidRPr="00AF42AF">
        <w:tab/>
        <w:t>IETF RFC 3986: "Uniform Resource Identifier (URI): General Syntax".</w:t>
      </w:r>
    </w:p>
    <w:p w:rsidR="00DA7B71" w:rsidRPr="00AF42AF" w:rsidRDefault="00DA7B71" w:rsidP="00DA7B71">
      <w:pPr>
        <w:pStyle w:val="EX"/>
      </w:pPr>
      <w:r w:rsidRPr="00AF42AF">
        <w:t>[i.</w:t>
      </w:r>
      <w:bookmarkStart w:id="44" w:name="REF_IETFRFC4006"/>
      <w:r w:rsidR="00A43004">
        <w:rPr>
          <w:rFonts w:eastAsiaTheme="minorEastAsia" w:hint="eastAsia"/>
          <w:lang w:eastAsia="zh-CN"/>
        </w:rPr>
        <w:t>11</w:t>
      </w:r>
      <w:bookmarkEnd w:id="44"/>
      <w:r w:rsidRPr="00AF42AF">
        <w:t>]</w:t>
      </w:r>
      <w:r w:rsidRPr="00AF42AF">
        <w:tab/>
        <w:t>IETF RFC 4006: "Diameter Credit-Control Application".</w:t>
      </w:r>
    </w:p>
    <w:p w:rsidR="00DA7B71" w:rsidRPr="00AF42AF" w:rsidRDefault="00DA7B71" w:rsidP="00DA7B71">
      <w:pPr>
        <w:pStyle w:val="EX"/>
      </w:pPr>
      <w:r w:rsidRPr="00AF42AF">
        <w:t>[i.</w:t>
      </w:r>
      <w:bookmarkStart w:id="45" w:name="REF_IETFRFC6895"/>
      <w:r w:rsidR="00A43004">
        <w:rPr>
          <w:rFonts w:eastAsiaTheme="minorEastAsia" w:hint="eastAsia"/>
          <w:lang w:eastAsia="zh-CN"/>
        </w:rPr>
        <w:t>12</w:t>
      </w:r>
      <w:bookmarkEnd w:id="45"/>
      <w:r w:rsidRPr="00AF42AF">
        <w:t>]</w:t>
      </w:r>
      <w:r w:rsidRPr="00AF42AF">
        <w:tab/>
        <w:t>IETF RFC 6895: "Domain Name System (DNS) IANA Considerations".</w:t>
      </w:r>
    </w:p>
    <w:p w:rsidR="00DA7B71" w:rsidRPr="00AF42AF" w:rsidRDefault="00DA7B71" w:rsidP="00DA7B71">
      <w:pPr>
        <w:pStyle w:val="EX"/>
      </w:pPr>
      <w:r w:rsidRPr="00AF42AF">
        <w:t>[i.</w:t>
      </w:r>
      <w:bookmarkStart w:id="46" w:name="REF_GSMA_IR67"/>
      <w:r w:rsidR="00A43004">
        <w:rPr>
          <w:rFonts w:eastAsiaTheme="minorEastAsia" w:hint="eastAsia"/>
          <w:lang w:eastAsia="zh-CN"/>
        </w:rPr>
        <w:t>13</w:t>
      </w:r>
      <w:bookmarkEnd w:id="46"/>
      <w:r w:rsidRPr="00AF42AF">
        <w:t>]</w:t>
      </w:r>
      <w:r w:rsidRPr="00AF42AF">
        <w:tab/>
        <w:t>GSMA-IR.67: "DNS/ENU Guidelines for Service Providers &amp; GRX/IPX Providers".</w:t>
      </w:r>
    </w:p>
    <w:p w:rsidR="00DA7B71" w:rsidRPr="00AF42AF" w:rsidRDefault="00DA7B71" w:rsidP="00DA7B71">
      <w:pPr>
        <w:pStyle w:val="EX"/>
      </w:pPr>
      <w:r w:rsidRPr="00AF42AF">
        <w:t>[</w:t>
      </w:r>
      <w:bookmarkStart w:id="47" w:name="REF_TS123682"/>
      <w:r w:rsidRPr="00AF42AF">
        <w:t>i.</w:t>
      </w:r>
      <w:bookmarkStart w:id="48" w:name="REF_3GPP23682"/>
      <w:bookmarkEnd w:id="47"/>
      <w:r w:rsidR="00A43004">
        <w:rPr>
          <w:rFonts w:eastAsiaTheme="minorEastAsia" w:hint="eastAsia"/>
          <w:lang w:eastAsia="zh-CN"/>
        </w:rPr>
        <w:t>14</w:t>
      </w:r>
      <w:bookmarkEnd w:id="48"/>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lastRenderedPageBreak/>
        <w:t>[</w:t>
      </w:r>
      <w:bookmarkStart w:id="49" w:name="REF_TS132240"/>
      <w:r w:rsidRPr="00AF42AF">
        <w:t>i.</w:t>
      </w:r>
      <w:bookmarkStart w:id="50" w:name="REF_ETSI132240"/>
      <w:bookmarkEnd w:id="49"/>
      <w:r w:rsidR="00A43004">
        <w:rPr>
          <w:rFonts w:eastAsiaTheme="minorEastAsia" w:hint="eastAsia"/>
          <w:lang w:eastAsia="zh-CN"/>
        </w:rPr>
        <w:t>15</w:t>
      </w:r>
      <w:bookmarkEnd w:id="50"/>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51" w:name="REF_TS132299"/>
      <w:r w:rsidRPr="00AF42AF">
        <w:t>i.</w:t>
      </w:r>
      <w:bookmarkStart w:id="52" w:name="REF_ETSI132299"/>
      <w:bookmarkEnd w:id="51"/>
      <w:r w:rsidR="00A43004">
        <w:rPr>
          <w:rFonts w:eastAsiaTheme="minorEastAsia" w:hint="eastAsia"/>
          <w:lang w:eastAsia="zh-CN"/>
        </w:rPr>
        <w:t>16</w:t>
      </w:r>
      <w:bookmarkEnd w:id="52"/>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bookmarkStart w:id="53" w:name="REF_3GPP2S0068"/>
      <w:r w:rsidR="00A43004">
        <w:rPr>
          <w:rFonts w:eastAsiaTheme="minorEastAsia" w:hint="eastAsia"/>
          <w:lang w:eastAsia="zh-CN"/>
        </w:rPr>
        <w:t>17</w:t>
      </w:r>
      <w:bookmarkEnd w:id="53"/>
      <w:r w:rsidRPr="00AF42AF">
        <w:t>]</w:t>
      </w:r>
      <w:r w:rsidRPr="00AF42AF">
        <w:tab/>
        <w:t>3GPP2 .S0068: "Network Enhancements for Machine to Machine (M2M)".</w:t>
      </w:r>
    </w:p>
    <w:p w:rsidR="00DA7B71" w:rsidRPr="00AF42AF" w:rsidRDefault="00BC0067" w:rsidP="00DA7B71">
      <w:pPr>
        <w:pStyle w:val="EX"/>
      </w:pPr>
      <w:r w:rsidRPr="00BC0067">
        <w:t>[i.</w:t>
      </w:r>
      <w:bookmarkStart w:id="54" w:name="REF_JNI60APISPECIFICATION"/>
      <w:r w:rsidR="00A43004">
        <w:rPr>
          <w:rFonts w:eastAsiaTheme="minorEastAsia" w:hint="eastAsia"/>
          <w:lang w:eastAsia="zh-CN"/>
        </w:rPr>
        <w:t>18</w:t>
      </w:r>
      <w:bookmarkEnd w:id="54"/>
      <w:r w:rsidRPr="00BC0067">
        <w:t>]</w:t>
      </w:r>
      <w:r w:rsidRPr="00BC0067">
        <w:tab/>
        <w:t xml:space="preserve">JNI 6.0 API Specification: "Java Native Interface 6.0 Specification". </w:t>
      </w:r>
    </w:p>
    <w:p w:rsidR="00DA7B71" w:rsidRPr="00AF42AF" w:rsidRDefault="00DA7B71" w:rsidP="00DA7B71">
      <w:pPr>
        <w:pStyle w:val="EX"/>
      </w:pPr>
      <w:r w:rsidRPr="00AF42AF">
        <w:t>[i.</w:t>
      </w:r>
      <w:bookmarkStart w:id="55" w:name="REF_3GPP23401"/>
      <w:r w:rsidR="00A43004">
        <w:rPr>
          <w:rFonts w:eastAsiaTheme="minorEastAsia" w:hint="eastAsia"/>
          <w:lang w:eastAsia="zh-CN"/>
        </w:rPr>
        <w:t>19</w:t>
      </w:r>
      <w:bookmarkEnd w:id="55"/>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bookmarkStart w:id="56" w:name="REF_3GPP23402"/>
      <w:r w:rsidR="00A43004">
        <w:rPr>
          <w:rFonts w:eastAsiaTheme="minorEastAsia" w:hint="eastAsia"/>
          <w:lang w:eastAsia="zh-CN"/>
        </w:rPr>
        <w:t>20</w:t>
      </w:r>
      <w:bookmarkEnd w:id="56"/>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bookmarkStart w:id="57" w:name="REF_3GPP23060"/>
      <w:r w:rsidR="00A43004">
        <w:rPr>
          <w:rFonts w:eastAsiaTheme="minorEastAsia" w:hint="eastAsia"/>
          <w:lang w:eastAsia="zh-CN"/>
        </w:rPr>
        <w:t>21</w:t>
      </w:r>
      <w:bookmarkEnd w:id="57"/>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58" w:name="REF_TS122368"/>
      <w:r w:rsidRPr="00AF42AF">
        <w:t>i.</w:t>
      </w:r>
      <w:bookmarkStart w:id="59" w:name="REF_3GPP23368"/>
      <w:bookmarkEnd w:id="58"/>
      <w:r w:rsidR="00A43004">
        <w:rPr>
          <w:rFonts w:eastAsiaTheme="minorEastAsia" w:hint="eastAsia"/>
          <w:lang w:eastAsia="zh-CN"/>
        </w:rPr>
        <w:t>22</w:t>
      </w:r>
      <w:bookmarkEnd w:id="59"/>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60" w:name="REF_TS123003"/>
      <w:r w:rsidRPr="00AF42AF">
        <w:t>i.</w:t>
      </w:r>
      <w:bookmarkStart w:id="61" w:name="REF_3GPP23003"/>
      <w:bookmarkEnd w:id="60"/>
      <w:r w:rsidR="00A43004">
        <w:rPr>
          <w:rFonts w:eastAsiaTheme="minorEastAsia" w:hint="eastAsia"/>
          <w:lang w:eastAsia="zh-CN"/>
        </w:rPr>
        <w:t>23</w:t>
      </w:r>
      <w:bookmarkEnd w:id="61"/>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62" w:name="REF_ITU_TX660"/>
      <w:r w:rsidRPr="00AF42AF">
        <w:t>i.</w:t>
      </w:r>
      <w:bookmarkEnd w:id="62"/>
      <w:r w:rsidR="000427D0">
        <w:rPr>
          <w:rFonts w:eastAsiaTheme="minorEastAsia"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4C4AE1">
        <w:fldChar w:fldCharType="begin"/>
      </w:r>
      <w:r w:rsidR="001111E1">
        <w:instrText>SEQ REFI</w:instrText>
      </w:r>
      <w:r w:rsidR="004C4AE1">
        <w:fldChar w:fldCharType="separate"/>
      </w:r>
      <w:r w:rsidR="004C4AE1">
        <w:fldChar w:fldCharType="end"/>
      </w:r>
      <w:bookmarkStart w:id="63" w:name="REF_ONEM2MTR_0008"/>
      <w:r w:rsidR="006A7E5A">
        <w:rPr>
          <w:rFonts w:eastAsiaTheme="minorEastAsia" w:hint="eastAsia"/>
          <w:lang w:eastAsia="zh-CN"/>
        </w:rPr>
        <w:t>25</w:t>
      </w:r>
      <w:bookmarkEnd w:id="63"/>
      <w:r w:rsidRPr="00AF42AF">
        <w:t>]</w:t>
      </w:r>
      <w:r w:rsidRPr="00AF42AF">
        <w:tab/>
        <w:t>oneM2M TR-0008: "Analysis of Security Solutions for oneM2M System".</w:t>
      </w:r>
    </w:p>
    <w:p w:rsidR="00DA7B71" w:rsidRPr="00AF42AF" w:rsidRDefault="00DA7B71" w:rsidP="00DA7B71">
      <w:pPr>
        <w:pStyle w:val="EX"/>
      </w:pPr>
      <w:r w:rsidRPr="00AF42AF">
        <w:t>[i.</w:t>
      </w:r>
      <w:bookmarkStart w:id="64" w:name="REF_IETFRFC4122"/>
      <w:r w:rsidR="006A7E5A">
        <w:rPr>
          <w:rFonts w:eastAsiaTheme="minorEastAsia" w:hint="eastAsia"/>
          <w:lang w:eastAsia="zh-CN"/>
        </w:rPr>
        <w:t>26</w:t>
      </w:r>
      <w:bookmarkEnd w:id="64"/>
      <w:r w:rsidRPr="00AF42AF">
        <w:t>]</w:t>
      </w:r>
      <w:r w:rsidRPr="00AF42AF">
        <w:tab/>
        <w:t>IETF RFC 4122: "A Universally Unique IDentifier (UUID) URN Namespace".</w:t>
      </w:r>
    </w:p>
    <w:p w:rsidR="00DA7B71" w:rsidRDefault="00DA7B71" w:rsidP="00DA7B71">
      <w:pPr>
        <w:pStyle w:val="EX"/>
        <w:rPr>
          <w:lang w:eastAsia="zh-CN"/>
        </w:rPr>
      </w:pPr>
      <w:proofErr w:type="gramStart"/>
      <w:r w:rsidRPr="00AF42AF">
        <w:t>[i.</w:t>
      </w:r>
      <w:bookmarkStart w:id="65" w:name="REF_oneM2MDraftRule"/>
      <w:r w:rsidR="006A7E5A">
        <w:rPr>
          <w:rFonts w:eastAsiaTheme="minorEastAsia" w:hint="eastAsia"/>
          <w:lang w:eastAsia="zh-CN"/>
        </w:rPr>
        <w:t>27</w:t>
      </w:r>
      <w:bookmarkEnd w:id="65"/>
      <w:r w:rsidRPr="00AF42AF">
        <w:t>]</w:t>
      </w:r>
      <w:r w:rsidRPr="00AF42AF">
        <w:tab/>
        <w:t>oneM2M Drafting Rules.</w:t>
      </w:r>
      <w:proofErr w:type="gramEnd"/>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bookmarkStart w:id="66" w:name="REF_IETFRFC6838"/>
      <w:r w:rsidR="006A7E5A">
        <w:rPr>
          <w:rFonts w:eastAsiaTheme="minorEastAsia" w:hint="eastAsia"/>
          <w:lang w:eastAsia="zh-CN"/>
        </w:rPr>
        <w:t>28</w:t>
      </w:r>
      <w:bookmarkEnd w:id="66"/>
      <w:r w:rsidRPr="00AF42AF">
        <w:t>]</w:t>
      </w:r>
      <w:r w:rsidRPr="00AF42AF">
        <w:tab/>
        <w:t>IETF RFC 6838: "Media Type Specifications and Registration Procedures".</w:t>
      </w:r>
    </w:p>
    <w:p w:rsidR="00DA7B71" w:rsidRPr="00AF42AF" w:rsidRDefault="00DA7B71" w:rsidP="00DA7B71">
      <w:pPr>
        <w:pStyle w:val="1"/>
      </w:pPr>
      <w:bookmarkStart w:id="67" w:name="_Toc428282960"/>
      <w:bookmarkStart w:id="68" w:name="_Toc428905047"/>
      <w:bookmarkStart w:id="69" w:name="_Toc428905493"/>
      <w:bookmarkStart w:id="70" w:name="_Toc428905938"/>
      <w:bookmarkStart w:id="71" w:name="_Toc429057096"/>
      <w:bookmarkStart w:id="72" w:name="_Toc429057597"/>
      <w:bookmarkStart w:id="73" w:name="_Toc430459264"/>
      <w:r w:rsidRPr="00AF42AF">
        <w:t>3</w:t>
      </w:r>
      <w:r w:rsidRPr="00AF42AF">
        <w:tab/>
        <w:t>Definitions, abbreviations and acronyms</w:t>
      </w:r>
      <w:bookmarkEnd w:id="67"/>
      <w:bookmarkEnd w:id="68"/>
      <w:bookmarkEnd w:id="69"/>
      <w:bookmarkEnd w:id="70"/>
      <w:bookmarkEnd w:id="71"/>
      <w:bookmarkEnd w:id="72"/>
      <w:bookmarkEnd w:id="73"/>
    </w:p>
    <w:p w:rsidR="00DA7B71" w:rsidRPr="00AF42AF" w:rsidRDefault="00DA7B71" w:rsidP="00DA7B71">
      <w:pPr>
        <w:pStyle w:val="2"/>
      </w:pPr>
      <w:bookmarkStart w:id="74" w:name="_Toc429057097"/>
      <w:bookmarkStart w:id="75" w:name="_Toc429057598"/>
      <w:bookmarkStart w:id="76" w:name="_Toc430459265"/>
      <w:r w:rsidRPr="00AF42AF">
        <w:t>3.0</w:t>
      </w:r>
      <w:r w:rsidRPr="00AF42AF">
        <w:tab/>
        <w:t>Introduction</w:t>
      </w:r>
      <w:bookmarkEnd w:id="74"/>
      <w:bookmarkEnd w:id="75"/>
      <w:bookmarkEnd w:id="76"/>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77" w:name="_Toc428282961"/>
      <w:bookmarkStart w:id="78" w:name="_Toc428905048"/>
      <w:bookmarkStart w:id="79" w:name="_Toc428905494"/>
      <w:bookmarkStart w:id="80" w:name="_Toc428905939"/>
      <w:bookmarkStart w:id="81" w:name="_Toc429057098"/>
      <w:bookmarkStart w:id="82" w:name="_Toc429057599"/>
      <w:bookmarkStart w:id="83" w:name="_Toc430459266"/>
      <w:r w:rsidRPr="00AF42AF">
        <w:t>3.1</w:t>
      </w:r>
      <w:r w:rsidRPr="00AF42AF">
        <w:tab/>
        <w:t>Definitions</w:t>
      </w:r>
      <w:bookmarkEnd w:id="77"/>
      <w:bookmarkEnd w:id="78"/>
      <w:bookmarkEnd w:id="79"/>
      <w:bookmarkEnd w:id="80"/>
      <w:bookmarkEnd w:id="81"/>
      <w:bookmarkEnd w:id="82"/>
      <w:bookmarkEnd w:id="83"/>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lastRenderedPageBreak/>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DA7B71">
      <w:pPr>
        <w:pStyle w:val="2"/>
      </w:pPr>
      <w:bookmarkStart w:id="84" w:name="_Toc428282962"/>
      <w:bookmarkStart w:id="85" w:name="_Toc428905049"/>
      <w:bookmarkStart w:id="86" w:name="_Toc428905495"/>
      <w:bookmarkStart w:id="87" w:name="_Toc428905940"/>
      <w:bookmarkStart w:id="88" w:name="_Toc429057099"/>
      <w:bookmarkStart w:id="89" w:name="_Toc429057600"/>
      <w:bookmarkStart w:id="90" w:name="_Toc430459267"/>
      <w:r w:rsidRPr="00AF42AF">
        <w:t>3.</w:t>
      </w:r>
      <w:r w:rsidR="00BC0067" w:rsidRPr="00BC0067">
        <w:t>2</w:t>
      </w:r>
      <w:r w:rsidRPr="00AF42AF">
        <w:tab/>
        <w:t>Abbreviations</w:t>
      </w:r>
      <w:bookmarkEnd w:id="84"/>
      <w:bookmarkEnd w:id="85"/>
      <w:bookmarkEnd w:id="86"/>
      <w:bookmarkEnd w:id="87"/>
      <w:bookmarkEnd w:id="88"/>
      <w:bookmarkEnd w:id="89"/>
      <w:r>
        <w:t xml:space="preserve"> </w:t>
      </w:r>
      <w:r w:rsidRPr="004634E7">
        <w:rPr>
          <w:lang w:val="en-US"/>
        </w:rPr>
        <w:t>and</w:t>
      </w:r>
      <w:r>
        <w:t xml:space="preserve"> Acronyms</w:t>
      </w:r>
      <w:bookmarkEnd w:id="90"/>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lastRenderedPageBreak/>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lastRenderedPageBreak/>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91" w:name="_Toc428282963"/>
      <w:bookmarkStart w:id="92" w:name="_Toc428905050"/>
      <w:bookmarkStart w:id="93" w:name="_Toc428905496"/>
      <w:bookmarkStart w:id="94" w:name="_Toc428905941"/>
      <w:bookmarkStart w:id="95" w:name="_Toc429057100"/>
      <w:bookmarkStart w:id="96" w:name="_Toc429057601"/>
      <w:bookmarkStart w:id="97" w:name="_Toc430459268"/>
      <w:r w:rsidRPr="00AF42AF">
        <w:t>4</w:t>
      </w:r>
      <w:r w:rsidRPr="00AF42AF">
        <w:tab/>
        <w:t>Conventions</w:t>
      </w:r>
      <w:bookmarkEnd w:id="91"/>
      <w:bookmarkEnd w:id="92"/>
      <w:bookmarkEnd w:id="93"/>
      <w:bookmarkEnd w:id="94"/>
      <w:bookmarkEnd w:id="95"/>
      <w:bookmarkEnd w:id="96"/>
      <w:bookmarkEnd w:id="97"/>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rsidR="00DA7B71" w:rsidRPr="00AF42AF" w:rsidRDefault="00DA7B71" w:rsidP="00DA7B71">
      <w:pPr>
        <w:pStyle w:val="1"/>
      </w:pPr>
      <w:bookmarkStart w:id="98" w:name="_Toc428282964"/>
      <w:bookmarkStart w:id="99" w:name="_Toc428905051"/>
      <w:bookmarkStart w:id="100" w:name="_Toc428905497"/>
      <w:bookmarkStart w:id="101" w:name="_Toc428905942"/>
      <w:bookmarkStart w:id="102" w:name="_Toc429057101"/>
      <w:bookmarkStart w:id="103" w:name="_Toc429057602"/>
      <w:bookmarkStart w:id="104" w:name="_Toc430459269"/>
      <w:r w:rsidRPr="00AF42AF">
        <w:t>5</w:t>
      </w:r>
      <w:r w:rsidRPr="00AF42AF">
        <w:tab/>
        <w:t>Architecture Model</w:t>
      </w:r>
      <w:bookmarkEnd w:id="98"/>
      <w:bookmarkEnd w:id="99"/>
      <w:bookmarkEnd w:id="100"/>
      <w:bookmarkEnd w:id="101"/>
      <w:bookmarkEnd w:id="102"/>
      <w:bookmarkEnd w:id="103"/>
      <w:bookmarkEnd w:id="104"/>
    </w:p>
    <w:p w:rsidR="00DA7B71" w:rsidRPr="00AF42AF" w:rsidRDefault="00DA7B71" w:rsidP="00DA7B71">
      <w:pPr>
        <w:pStyle w:val="2"/>
      </w:pPr>
      <w:bookmarkStart w:id="105" w:name="_Toc428282965"/>
      <w:bookmarkStart w:id="106" w:name="_Toc428905052"/>
      <w:bookmarkStart w:id="107" w:name="_Toc428905498"/>
      <w:bookmarkStart w:id="108" w:name="_Toc428905943"/>
      <w:bookmarkStart w:id="109" w:name="_Toc429057102"/>
      <w:bookmarkStart w:id="110" w:name="_Toc429057603"/>
      <w:bookmarkStart w:id="111" w:name="_Toc430459270"/>
      <w:r w:rsidRPr="00AF42AF">
        <w:t>5.1</w:t>
      </w:r>
      <w:r w:rsidRPr="00AF42AF">
        <w:tab/>
        <w:t>General Concepts</w:t>
      </w:r>
      <w:bookmarkEnd w:id="105"/>
      <w:bookmarkEnd w:id="106"/>
      <w:bookmarkEnd w:id="107"/>
      <w:bookmarkEnd w:id="108"/>
      <w:bookmarkEnd w:id="109"/>
      <w:bookmarkEnd w:id="110"/>
      <w:bookmarkEnd w:id="111"/>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05pt;height:176.85pt" o:ole="">
            <v:imagedata r:id="rId10" o:title=""/>
          </v:shape>
          <o:OLEObject Type="Embed" ProgID="Visio.Drawing.11" ShapeID="_x0000_i1030" DrawAspect="Content" ObjectID="_1504201667"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112" w:name="_Toc428282966"/>
      <w:bookmarkStart w:id="113" w:name="_Toc428905053"/>
      <w:bookmarkStart w:id="114" w:name="_Toc428905499"/>
      <w:bookmarkStart w:id="115" w:name="_Toc428905944"/>
      <w:bookmarkStart w:id="116" w:name="_Toc429057103"/>
      <w:bookmarkStart w:id="117" w:name="_Toc429057604"/>
      <w:bookmarkStart w:id="118" w:name="_Toc430459271"/>
      <w:r w:rsidRPr="00AF42AF">
        <w:t>5.2</w:t>
      </w:r>
      <w:r w:rsidRPr="00AF42AF">
        <w:tab/>
        <w:t>Architecture Reference Model</w:t>
      </w:r>
      <w:bookmarkEnd w:id="112"/>
      <w:bookmarkEnd w:id="113"/>
      <w:bookmarkEnd w:id="114"/>
      <w:bookmarkEnd w:id="115"/>
      <w:bookmarkEnd w:id="116"/>
      <w:bookmarkEnd w:id="117"/>
      <w:bookmarkEnd w:id="118"/>
    </w:p>
    <w:p w:rsidR="00DA7B71" w:rsidRPr="00AF42AF" w:rsidRDefault="00DA7B71" w:rsidP="00DA7B71">
      <w:pPr>
        <w:pStyle w:val="30"/>
      </w:pPr>
      <w:bookmarkStart w:id="119" w:name="_Toc428282967"/>
      <w:bookmarkStart w:id="120" w:name="_Toc428905054"/>
      <w:bookmarkStart w:id="121" w:name="_Toc428905500"/>
      <w:bookmarkStart w:id="122" w:name="_Toc428905945"/>
      <w:bookmarkStart w:id="123" w:name="_Toc429057104"/>
      <w:bookmarkStart w:id="124" w:name="_Toc429057605"/>
      <w:bookmarkStart w:id="125" w:name="_Toc430459272"/>
      <w:r w:rsidRPr="00AF42AF">
        <w:t>5.2.1</w:t>
      </w:r>
      <w:r w:rsidRPr="00AF42AF">
        <w:tab/>
        <w:t>Functional Architecture</w:t>
      </w:r>
      <w:bookmarkEnd w:id="119"/>
      <w:bookmarkEnd w:id="120"/>
      <w:bookmarkEnd w:id="121"/>
      <w:bookmarkEnd w:id="122"/>
      <w:bookmarkEnd w:id="123"/>
      <w:bookmarkEnd w:id="124"/>
      <w:bookmarkEnd w:id="125"/>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5.8pt;height:263.8pt" o:ole="">
            <v:imagedata r:id="rId12" o:title=""/>
          </v:shape>
          <o:OLEObject Type="Embed" ProgID="Visio.Drawing.11" ShapeID="_x0000_i1031" DrawAspect="Content" ObjectID="_1504201668"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lastRenderedPageBreak/>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126" w:name="_Toc428282968"/>
      <w:bookmarkStart w:id="127" w:name="_Toc428905055"/>
      <w:bookmarkStart w:id="128" w:name="_Toc428905501"/>
      <w:bookmarkStart w:id="129" w:name="_Toc428905946"/>
      <w:bookmarkStart w:id="130" w:name="_Toc429057105"/>
      <w:bookmarkStart w:id="131" w:name="_Toc429057606"/>
      <w:bookmarkStart w:id="132" w:name="_Toc430459273"/>
      <w:r w:rsidRPr="00AF42AF">
        <w:t>5.2.2</w:t>
      </w:r>
      <w:r w:rsidRPr="00AF42AF">
        <w:tab/>
        <w:t>Reference Points</w:t>
      </w:r>
      <w:bookmarkEnd w:id="126"/>
      <w:bookmarkEnd w:id="127"/>
      <w:bookmarkEnd w:id="128"/>
      <w:bookmarkEnd w:id="129"/>
      <w:bookmarkEnd w:id="130"/>
      <w:bookmarkEnd w:id="131"/>
      <w:bookmarkEnd w:id="132"/>
    </w:p>
    <w:p w:rsidR="00DA7B71" w:rsidRPr="00AF42AF" w:rsidRDefault="00DA7B71" w:rsidP="00DA7B71">
      <w:pPr>
        <w:pStyle w:val="40"/>
      </w:pPr>
      <w:bookmarkStart w:id="133" w:name="_Toc429057106"/>
      <w:bookmarkStart w:id="134" w:name="_Toc429057607"/>
      <w:bookmarkStart w:id="135" w:name="_Toc430459274"/>
      <w:r w:rsidRPr="00AF42AF">
        <w:t>5.2.2.0</w:t>
      </w:r>
      <w:r w:rsidRPr="00AF42AF">
        <w:tab/>
        <w:t>Introduction</w:t>
      </w:r>
      <w:bookmarkEnd w:id="133"/>
      <w:bookmarkEnd w:id="134"/>
      <w:bookmarkEnd w:id="135"/>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136" w:name="_Toc428282969"/>
      <w:bookmarkStart w:id="137" w:name="_Toc428905056"/>
      <w:bookmarkStart w:id="138" w:name="_Toc428905502"/>
      <w:bookmarkStart w:id="139" w:name="_Toc428905947"/>
      <w:bookmarkStart w:id="140" w:name="_Toc429057107"/>
      <w:bookmarkStart w:id="141" w:name="_Toc429057608"/>
      <w:bookmarkStart w:id="142" w:name="_Toc430459275"/>
      <w:r w:rsidRPr="00AF42AF">
        <w:t>5.2.2.1</w:t>
      </w:r>
      <w:r w:rsidRPr="00AF42AF">
        <w:tab/>
        <w:t>Mca Reference Point</w:t>
      </w:r>
      <w:bookmarkEnd w:id="136"/>
      <w:bookmarkEnd w:id="137"/>
      <w:bookmarkEnd w:id="138"/>
      <w:bookmarkEnd w:id="139"/>
      <w:bookmarkEnd w:id="140"/>
      <w:bookmarkEnd w:id="141"/>
      <w:bookmarkEnd w:id="142"/>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143" w:name="_Toc428282970"/>
      <w:bookmarkStart w:id="144" w:name="_Toc428905057"/>
      <w:bookmarkStart w:id="145" w:name="_Toc428905503"/>
      <w:bookmarkStart w:id="146" w:name="_Toc428905948"/>
      <w:bookmarkStart w:id="147" w:name="_Toc429057108"/>
      <w:bookmarkStart w:id="148" w:name="_Toc429057609"/>
      <w:bookmarkStart w:id="149" w:name="_Toc430459276"/>
      <w:r w:rsidRPr="00AF42AF">
        <w:t>5.2.2.2</w:t>
      </w:r>
      <w:r w:rsidRPr="00AF42AF">
        <w:tab/>
        <w:t>Mcc Reference Point</w:t>
      </w:r>
      <w:bookmarkEnd w:id="143"/>
      <w:bookmarkEnd w:id="144"/>
      <w:bookmarkEnd w:id="145"/>
      <w:bookmarkEnd w:id="146"/>
      <w:bookmarkEnd w:id="147"/>
      <w:bookmarkEnd w:id="148"/>
      <w:bookmarkEnd w:id="149"/>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150" w:name="_Toc428282971"/>
      <w:bookmarkStart w:id="151" w:name="_Toc428905058"/>
      <w:bookmarkStart w:id="152" w:name="_Toc428905504"/>
      <w:bookmarkStart w:id="153" w:name="_Toc428905949"/>
      <w:bookmarkStart w:id="154" w:name="_Toc429057109"/>
      <w:bookmarkStart w:id="155" w:name="_Toc429057610"/>
      <w:bookmarkStart w:id="156" w:name="_Toc430459277"/>
      <w:r w:rsidRPr="00AF42AF">
        <w:t>5.2.2.3</w:t>
      </w:r>
      <w:r w:rsidRPr="00AF42AF">
        <w:tab/>
        <w:t>Mcn Reference Point</w:t>
      </w:r>
      <w:bookmarkEnd w:id="150"/>
      <w:bookmarkEnd w:id="151"/>
      <w:bookmarkEnd w:id="152"/>
      <w:bookmarkEnd w:id="153"/>
      <w:bookmarkEnd w:id="154"/>
      <w:bookmarkEnd w:id="155"/>
      <w:bookmarkEnd w:id="156"/>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157" w:name="_Toc428282972"/>
      <w:bookmarkStart w:id="158" w:name="_Toc428905059"/>
      <w:bookmarkStart w:id="159" w:name="_Toc428905505"/>
      <w:bookmarkStart w:id="160" w:name="_Toc428905950"/>
      <w:bookmarkStart w:id="161" w:name="_Toc429057110"/>
      <w:bookmarkStart w:id="162" w:name="_Toc429057611"/>
      <w:bookmarkStart w:id="163" w:name="_Toc430459278"/>
      <w:r w:rsidRPr="00AF42AF">
        <w:t>5.2.2.4</w:t>
      </w:r>
      <w:r w:rsidRPr="00AF42AF">
        <w:tab/>
        <w:t>Mcc' Reference Point</w:t>
      </w:r>
      <w:bookmarkEnd w:id="157"/>
      <w:bookmarkEnd w:id="158"/>
      <w:bookmarkEnd w:id="159"/>
      <w:bookmarkEnd w:id="160"/>
      <w:bookmarkEnd w:id="161"/>
      <w:bookmarkEnd w:id="162"/>
      <w:bookmarkEnd w:id="163"/>
    </w:p>
    <w:p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164" w:name="_Toc428282973"/>
      <w:bookmarkStart w:id="165" w:name="_Toc428905060"/>
      <w:bookmarkStart w:id="166" w:name="_Toc428905506"/>
      <w:bookmarkStart w:id="167" w:name="_Toc428905951"/>
      <w:bookmarkStart w:id="168" w:name="_Toc429057111"/>
      <w:bookmarkStart w:id="169" w:name="_Toc429057612"/>
      <w:bookmarkStart w:id="170" w:name="_Toc430459279"/>
      <w:r w:rsidRPr="00AF42AF">
        <w:t>5.2.2.5</w:t>
      </w:r>
      <w:r w:rsidRPr="00AF42AF">
        <w:tab/>
      </w:r>
      <w:r w:rsidR="00BC0067" w:rsidRPr="00BC0067">
        <w:t>Other Reference Points and Interfaces</w:t>
      </w:r>
      <w:bookmarkEnd w:id="164"/>
      <w:bookmarkEnd w:id="165"/>
      <w:bookmarkEnd w:id="166"/>
      <w:bookmarkEnd w:id="167"/>
      <w:bookmarkEnd w:id="168"/>
      <w:bookmarkEnd w:id="169"/>
      <w:bookmarkEnd w:id="170"/>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171" w:name="_Toc428282974"/>
      <w:bookmarkStart w:id="172" w:name="_Toc428905061"/>
      <w:bookmarkStart w:id="173" w:name="_Toc428905507"/>
      <w:bookmarkStart w:id="174" w:name="_Toc428905952"/>
      <w:bookmarkStart w:id="175" w:name="_Toc429057112"/>
      <w:bookmarkStart w:id="176" w:name="_Toc429057613"/>
      <w:bookmarkStart w:id="177" w:name="_Toc430459280"/>
      <w:r w:rsidRPr="00AF42AF">
        <w:t>6</w:t>
      </w:r>
      <w:r w:rsidRPr="00AF42AF">
        <w:tab/>
        <w:t>oneM2M Architecture Aspects</w:t>
      </w:r>
      <w:bookmarkEnd w:id="171"/>
      <w:bookmarkEnd w:id="172"/>
      <w:bookmarkEnd w:id="173"/>
      <w:bookmarkEnd w:id="174"/>
      <w:bookmarkEnd w:id="175"/>
      <w:bookmarkEnd w:id="176"/>
      <w:bookmarkEnd w:id="177"/>
    </w:p>
    <w:p w:rsidR="00DA7B71" w:rsidRPr="00AF42AF" w:rsidRDefault="00DA7B71" w:rsidP="00DA7B71">
      <w:pPr>
        <w:pStyle w:val="2"/>
      </w:pPr>
      <w:bookmarkStart w:id="178" w:name="_Toc428282975"/>
      <w:bookmarkStart w:id="179" w:name="_Toc428905062"/>
      <w:bookmarkStart w:id="180" w:name="_Toc428905508"/>
      <w:bookmarkStart w:id="181" w:name="_Toc428905953"/>
      <w:bookmarkStart w:id="182" w:name="_Toc429057113"/>
      <w:bookmarkStart w:id="183" w:name="_Toc429057614"/>
      <w:bookmarkStart w:id="184" w:name="_Toc430459281"/>
      <w:r w:rsidRPr="00AF42AF">
        <w:t>6.1</w:t>
      </w:r>
      <w:r w:rsidRPr="00AF42AF">
        <w:tab/>
      </w:r>
      <w:r w:rsidR="00BC0067" w:rsidRPr="00BC0067">
        <w:t>Configurations supported by oneM2M Architecture</w:t>
      </w:r>
      <w:bookmarkEnd w:id="178"/>
      <w:bookmarkEnd w:id="179"/>
      <w:bookmarkEnd w:id="180"/>
      <w:bookmarkEnd w:id="181"/>
      <w:bookmarkEnd w:id="182"/>
      <w:bookmarkEnd w:id="183"/>
      <w:bookmarkEnd w:id="184"/>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7pt;height:315.05pt" o:ole="">
            <v:imagedata r:id="rId14" o:title=""/>
          </v:shape>
          <o:OLEObject Type="Embed" ProgID="Visio.Drawing.11" ShapeID="_x0000_i1032" DrawAspect="Content" ObjectID="_1504201669"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oneM2MAEs. The ADN and Non-oneM2M Node are examples of Non-CSE-Capable Nodes.</w:t>
      </w:r>
    </w:p>
    <w:p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lastRenderedPageBreak/>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185" w:name="_Toc428282976"/>
      <w:bookmarkStart w:id="186" w:name="_Toc428905063"/>
      <w:bookmarkStart w:id="187" w:name="_Toc428905509"/>
      <w:bookmarkStart w:id="188" w:name="_Toc428905954"/>
      <w:bookmarkStart w:id="189" w:name="_Toc429057114"/>
      <w:bookmarkStart w:id="190" w:name="_Toc429057615"/>
      <w:bookmarkStart w:id="191" w:name="_Toc430459282"/>
      <w:r w:rsidRPr="00AF42AF">
        <w:t>6.2</w:t>
      </w:r>
      <w:r w:rsidRPr="00AF42AF">
        <w:tab/>
        <w:t>Common Services Functions</w:t>
      </w:r>
      <w:bookmarkEnd w:id="185"/>
      <w:bookmarkEnd w:id="186"/>
      <w:bookmarkEnd w:id="187"/>
      <w:bookmarkEnd w:id="188"/>
      <w:bookmarkEnd w:id="189"/>
      <w:bookmarkEnd w:id="190"/>
      <w:bookmarkEnd w:id="191"/>
    </w:p>
    <w:p w:rsidR="00DA7B71" w:rsidRPr="00AF42AF" w:rsidRDefault="00DA7B71" w:rsidP="00DA7B71">
      <w:pPr>
        <w:pStyle w:val="30"/>
      </w:pPr>
      <w:bookmarkStart w:id="192" w:name="_Toc429057115"/>
      <w:bookmarkStart w:id="193" w:name="_Toc429057616"/>
      <w:bookmarkStart w:id="194" w:name="_Toc430459283"/>
      <w:r w:rsidRPr="00AF42AF">
        <w:t>6.2.0</w:t>
      </w:r>
      <w:r w:rsidRPr="00AF42AF">
        <w:tab/>
        <w:t>Introduction</w:t>
      </w:r>
      <w:bookmarkEnd w:id="192"/>
      <w:bookmarkEnd w:id="193"/>
      <w:bookmarkEnd w:id="194"/>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5pt;height:258.05pt" o:ole="">
            <v:imagedata r:id="rId16" o:title=""/>
          </v:shape>
          <o:OLEObject Type="Embed" ProgID="Visio.Drawing.11" ShapeID="_x0000_i1033" DrawAspect="Content" ObjectID="_1504201670" r:id="rId17"/>
        </w:object>
      </w:r>
      <w:fldSimple w:instr=""/>
      <w:r w:rsidRPr="00AF42AF">
        <w:t>Figure 6.2-1: Common Services Functions</w:t>
      </w:r>
    </w:p>
    <w:p w:rsidR="00DA7B71" w:rsidRPr="00AF42AF" w:rsidRDefault="00DA7B71" w:rsidP="00DA7B71">
      <w:pPr>
        <w:pStyle w:val="30"/>
      </w:pPr>
      <w:bookmarkStart w:id="195" w:name="_Toc428282977"/>
      <w:bookmarkStart w:id="196" w:name="_Toc428905064"/>
      <w:bookmarkStart w:id="197" w:name="_Toc428905510"/>
      <w:bookmarkStart w:id="198" w:name="_Toc428905955"/>
      <w:bookmarkStart w:id="199" w:name="_Toc429057116"/>
      <w:bookmarkStart w:id="200" w:name="_Toc429057617"/>
      <w:bookmarkStart w:id="201" w:name="_Toc430459284"/>
      <w:r w:rsidRPr="00AF42AF">
        <w:t>6.2.1</w:t>
      </w:r>
      <w:r w:rsidRPr="00AF42AF">
        <w:tab/>
        <w:t>Application and Service Layer Management</w:t>
      </w:r>
      <w:bookmarkEnd w:id="195"/>
      <w:bookmarkEnd w:id="196"/>
      <w:bookmarkEnd w:id="197"/>
      <w:bookmarkEnd w:id="198"/>
      <w:bookmarkEnd w:id="199"/>
      <w:bookmarkEnd w:id="200"/>
      <w:bookmarkEnd w:id="201"/>
    </w:p>
    <w:p w:rsidR="00DA7B71" w:rsidRPr="00AF42AF" w:rsidRDefault="00DA7B71" w:rsidP="00DA7B71">
      <w:pPr>
        <w:pStyle w:val="40"/>
      </w:pPr>
      <w:bookmarkStart w:id="202" w:name="_Toc428282978"/>
      <w:bookmarkStart w:id="203" w:name="_Toc428905065"/>
      <w:bookmarkStart w:id="204" w:name="_Toc428905511"/>
      <w:bookmarkStart w:id="205" w:name="_Toc428905956"/>
      <w:bookmarkStart w:id="206" w:name="_Toc429057117"/>
      <w:bookmarkStart w:id="207" w:name="_Toc429057618"/>
      <w:bookmarkStart w:id="208" w:name="_Toc430459285"/>
      <w:r w:rsidRPr="00AF42AF">
        <w:t>6.2.1.1</w:t>
      </w:r>
      <w:r w:rsidRPr="00AF42AF">
        <w:tab/>
        <w:t>General Concepts</w:t>
      </w:r>
      <w:bookmarkEnd w:id="202"/>
      <w:bookmarkEnd w:id="203"/>
      <w:bookmarkEnd w:id="204"/>
      <w:bookmarkEnd w:id="205"/>
      <w:bookmarkEnd w:id="206"/>
      <w:bookmarkEnd w:id="207"/>
      <w:bookmarkEnd w:id="208"/>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09" w:name="_Toc428282979"/>
      <w:bookmarkStart w:id="210" w:name="_Toc428905066"/>
      <w:bookmarkStart w:id="211" w:name="_Toc428905512"/>
      <w:bookmarkStart w:id="212" w:name="_Toc428905957"/>
      <w:bookmarkStart w:id="213" w:name="_Toc429057118"/>
      <w:bookmarkStart w:id="214" w:name="_Toc429057619"/>
      <w:bookmarkStart w:id="215" w:name="_Toc430459286"/>
      <w:r w:rsidRPr="00AF42AF">
        <w:lastRenderedPageBreak/>
        <w:t>6.2.1.2</w:t>
      </w:r>
      <w:r w:rsidRPr="00AF42AF">
        <w:tab/>
        <w:t>Detailed Descriptions</w:t>
      </w:r>
      <w:bookmarkEnd w:id="209"/>
      <w:bookmarkEnd w:id="210"/>
      <w:bookmarkEnd w:id="211"/>
      <w:bookmarkEnd w:id="212"/>
      <w:bookmarkEnd w:id="213"/>
      <w:bookmarkEnd w:id="214"/>
      <w:bookmarkEnd w:id="215"/>
    </w:p>
    <w:p w:rsidR="00DA7B71" w:rsidRPr="00AF42AF" w:rsidRDefault="00DA7B71" w:rsidP="00DA7B71">
      <w:pPr>
        <w:pStyle w:val="50"/>
      </w:pPr>
      <w:bookmarkStart w:id="216" w:name="_Toc429057119"/>
      <w:bookmarkStart w:id="217" w:name="_Toc429057620"/>
      <w:bookmarkStart w:id="218" w:name="_Toc430459287"/>
      <w:r w:rsidRPr="00AF42AF">
        <w:t>6.2.1.2.0</w:t>
      </w:r>
      <w:r w:rsidRPr="00AF42AF">
        <w:tab/>
        <w:t>Introduction</w:t>
      </w:r>
      <w:bookmarkEnd w:id="216"/>
      <w:bookmarkEnd w:id="217"/>
      <w:bookmarkEnd w:id="218"/>
    </w:p>
    <w:p w:rsidR="00DA7B71" w:rsidRPr="00AF42AF" w:rsidRDefault="00DA7B71" w:rsidP="00DA7B71">
      <w:pPr>
        <w:keepNext/>
        <w:keepLines/>
      </w:pPr>
      <w:r w:rsidRPr="00AF42AF">
        <w:t>The ASM CSF provides management capabilities for CSEs and AEs.</w:t>
      </w:r>
    </w:p>
    <w:p w:rsidR="00BC0067" w:rsidRDefault="00DA7B71" w:rsidP="00BC0067">
      <w:pPr>
        <w:pStyle w:val="FL"/>
      </w:pPr>
      <w:r w:rsidRPr="009809F0">
        <w:object w:dxaOrig="3834" w:dyaOrig="2319">
          <v:shape id="_x0000_i1034" type="#_x0000_t75" style="width:191.25pt;height:116.35pt" o:ole="">
            <v:imagedata r:id="rId18" o:title=""/>
          </v:shape>
          <o:OLEObject Type="Embed" ProgID="Visio.Drawing.11" ShapeID="_x0000_i1034" DrawAspect="Content" ObjectID="_1504201671" r:id="rId19"/>
        </w:object>
      </w:r>
      <w:fldSimple w:instr=""/>
      <w:r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19" w:name="_Toc428282980"/>
      <w:bookmarkStart w:id="220" w:name="_Toc428905067"/>
      <w:bookmarkStart w:id="221" w:name="_Toc428905513"/>
      <w:bookmarkStart w:id="222" w:name="_Toc428905958"/>
      <w:bookmarkStart w:id="223" w:name="_Toc429057120"/>
      <w:bookmarkStart w:id="224" w:name="_Toc429057621"/>
      <w:bookmarkStart w:id="225" w:name="_Toc430459288"/>
      <w:r w:rsidRPr="00AF42AF">
        <w:t>6.2.1.2.</w:t>
      </w:r>
      <w:r w:rsidR="00BC0067" w:rsidRPr="00BC0067">
        <w:t>1</w:t>
      </w:r>
      <w:r w:rsidRPr="00AF42AF">
        <w:tab/>
        <w:t>Software Management Function</w:t>
      </w:r>
      <w:bookmarkEnd w:id="219"/>
      <w:bookmarkEnd w:id="220"/>
      <w:bookmarkEnd w:id="221"/>
      <w:bookmarkEnd w:id="222"/>
      <w:bookmarkEnd w:id="223"/>
      <w:bookmarkEnd w:id="224"/>
      <w:bookmarkEnd w:id="225"/>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26" w:name="_Toc428282981"/>
      <w:bookmarkStart w:id="227" w:name="_Toc428905068"/>
      <w:bookmarkStart w:id="228" w:name="_Toc428905514"/>
      <w:bookmarkStart w:id="229" w:name="_Toc428905959"/>
      <w:bookmarkStart w:id="230" w:name="_Toc429057121"/>
      <w:bookmarkStart w:id="231" w:name="_Toc429057622"/>
      <w:bookmarkStart w:id="232" w:name="_Toc430459289"/>
      <w:r w:rsidRPr="00AF42AF">
        <w:t>6.2.2</w:t>
      </w:r>
      <w:r w:rsidRPr="00AF42AF">
        <w:tab/>
        <w:t>Communication Management and Delivery Handling</w:t>
      </w:r>
      <w:bookmarkEnd w:id="226"/>
      <w:bookmarkEnd w:id="227"/>
      <w:bookmarkEnd w:id="228"/>
      <w:bookmarkEnd w:id="229"/>
      <w:bookmarkEnd w:id="230"/>
      <w:bookmarkEnd w:id="231"/>
      <w:bookmarkEnd w:id="232"/>
    </w:p>
    <w:p w:rsidR="00DA7B71" w:rsidRPr="00AF42AF" w:rsidRDefault="00DA7B71" w:rsidP="00DA7B71">
      <w:pPr>
        <w:pStyle w:val="40"/>
      </w:pPr>
      <w:bookmarkStart w:id="233" w:name="_Toc428282982"/>
      <w:bookmarkStart w:id="234" w:name="_Toc428905069"/>
      <w:bookmarkStart w:id="235" w:name="_Toc428905515"/>
      <w:bookmarkStart w:id="236" w:name="_Toc428905960"/>
      <w:bookmarkStart w:id="237" w:name="_Toc429057122"/>
      <w:bookmarkStart w:id="238" w:name="_Toc429057623"/>
      <w:bookmarkStart w:id="239" w:name="_Toc430459290"/>
      <w:r w:rsidRPr="00AF42AF">
        <w:t>6.2.2.1</w:t>
      </w:r>
      <w:r w:rsidRPr="00AF42AF">
        <w:tab/>
        <w:t>General Concepts</w:t>
      </w:r>
      <w:bookmarkEnd w:id="233"/>
      <w:bookmarkEnd w:id="234"/>
      <w:bookmarkEnd w:id="235"/>
      <w:bookmarkEnd w:id="236"/>
      <w:bookmarkEnd w:id="237"/>
      <w:bookmarkEnd w:id="238"/>
      <w:bookmarkEnd w:id="239"/>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40" w:name="_Toc428282983"/>
      <w:bookmarkStart w:id="241" w:name="_Toc428905070"/>
      <w:bookmarkStart w:id="242" w:name="_Toc428905516"/>
      <w:bookmarkStart w:id="243" w:name="_Toc428905961"/>
      <w:bookmarkStart w:id="244" w:name="_Toc429057123"/>
      <w:bookmarkStart w:id="245" w:name="_Toc429057624"/>
      <w:bookmarkStart w:id="246" w:name="_Toc430459291"/>
      <w:r w:rsidRPr="00AF42AF">
        <w:lastRenderedPageBreak/>
        <w:t>6.2.2.2</w:t>
      </w:r>
      <w:r w:rsidRPr="00AF42AF">
        <w:tab/>
        <w:t>Detailed Descriptions</w:t>
      </w:r>
      <w:bookmarkEnd w:id="240"/>
      <w:bookmarkEnd w:id="241"/>
      <w:bookmarkEnd w:id="242"/>
      <w:bookmarkEnd w:id="243"/>
      <w:bookmarkEnd w:id="244"/>
      <w:bookmarkEnd w:id="245"/>
      <w:bookmarkEnd w:id="246"/>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47" w:name="_Toc428282984"/>
      <w:bookmarkStart w:id="248" w:name="_Toc428905071"/>
      <w:bookmarkStart w:id="249" w:name="_Toc428905517"/>
      <w:bookmarkStart w:id="250" w:name="_Toc428905962"/>
      <w:bookmarkStart w:id="251" w:name="_Toc429057124"/>
      <w:bookmarkStart w:id="252" w:name="_Toc429057625"/>
      <w:bookmarkStart w:id="253" w:name="_Toc430459292"/>
      <w:r w:rsidRPr="00AF42AF">
        <w:t>6.2.3</w:t>
      </w:r>
      <w:r w:rsidRPr="00AF42AF">
        <w:tab/>
        <w:t>Data Management and Repository</w:t>
      </w:r>
      <w:bookmarkEnd w:id="247"/>
      <w:bookmarkEnd w:id="248"/>
      <w:bookmarkEnd w:id="249"/>
      <w:bookmarkEnd w:id="250"/>
      <w:bookmarkEnd w:id="251"/>
      <w:bookmarkEnd w:id="252"/>
      <w:bookmarkEnd w:id="253"/>
    </w:p>
    <w:p w:rsidR="00DA7B71" w:rsidRPr="00AF42AF" w:rsidRDefault="00DA7B71" w:rsidP="00DA7B71">
      <w:pPr>
        <w:pStyle w:val="40"/>
      </w:pPr>
      <w:bookmarkStart w:id="254" w:name="_Toc428282985"/>
      <w:bookmarkStart w:id="255" w:name="_Toc428905072"/>
      <w:bookmarkStart w:id="256" w:name="_Toc428905518"/>
      <w:bookmarkStart w:id="257" w:name="_Toc428905963"/>
      <w:bookmarkStart w:id="258" w:name="_Toc429057125"/>
      <w:bookmarkStart w:id="259" w:name="_Toc429057626"/>
      <w:bookmarkStart w:id="260" w:name="_Toc430459293"/>
      <w:r w:rsidRPr="00AF42AF">
        <w:t>6.2.3.1</w:t>
      </w:r>
      <w:r w:rsidRPr="00AF42AF">
        <w:tab/>
        <w:t>General Concepts</w:t>
      </w:r>
      <w:bookmarkEnd w:id="254"/>
      <w:bookmarkEnd w:id="255"/>
      <w:bookmarkEnd w:id="256"/>
      <w:bookmarkEnd w:id="257"/>
      <w:bookmarkEnd w:id="258"/>
      <w:bookmarkEnd w:id="259"/>
      <w:bookmarkEnd w:id="260"/>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61" w:name="_Toc428282986"/>
      <w:bookmarkStart w:id="262" w:name="_Toc428905073"/>
      <w:bookmarkStart w:id="263" w:name="_Toc428905519"/>
      <w:bookmarkStart w:id="264" w:name="_Toc428905964"/>
      <w:bookmarkStart w:id="265" w:name="_Toc429057126"/>
      <w:bookmarkStart w:id="266" w:name="_Toc429057627"/>
      <w:bookmarkStart w:id="267" w:name="_Toc430459294"/>
      <w:r w:rsidRPr="00AF42AF">
        <w:t>6.2.3.2</w:t>
      </w:r>
      <w:r w:rsidRPr="00AF42AF">
        <w:tab/>
        <w:t>Detailed Descriptions</w:t>
      </w:r>
      <w:bookmarkEnd w:id="261"/>
      <w:bookmarkEnd w:id="262"/>
      <w:bookmarkEnd w:id="263"/>
      <w:bookmarkEnd w:id="264"/>
      <w:bookmarkEnd w:id="265"/>
      <w:bookmarkEnd w:id="266"/>
      <w:bookmarkEnd w:id="267"/>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68" w:name="_Toc428282987"/>
      <w:bookmarkStart w:id="269" w:name="_Toc428905074"/>
      <w:bookmarkStart w:id="270" w:name="_Toc428905520"/>
      <w:bookmarkStart w:id="271" w:name="_Toc428905965"/>
      <w:bookmarkStart w:id="272" w:name="_Toc429057127"/>
      <w:bookmarkStart w:id="273" w:name="_Toc429057628"/>
      <w:bookmarkStart w:id="274" w:name="_Toc430459295"/>
      <w:r w:rsidRPr="00AF42AF">
        <w:t>6.2.4</w:t>
      </w:r>
      <w:r w:rsidRPr="00AF42AF">
        <w:tab/>
        <w:t>Device Management</w:t>
      </w:r>
      <w:bookmarkEnd w:id="268"/>
      <w:bookmarkEnd w:id="269"/>
      <w:bookmarkEnd w:id="270"/>
      <w:bookmarkEnd w:id="271"/>
      <w:bookmarkEnd w:id="272"/>
      <w:bookmarkEnd w:id="273"/>
      <w:bookmarkEnd w:id="274"/>
    </w:p>
    <w:p w:rsidR="00DA7B71" w:rsidRPr="00AF42AF" w:rsidRDefault="00DA7B71" w:rsidP="00DA7B71">
      <w:pPr>
        <w:pStyle w:val="40"/>
      </w:pPr>
      <w:bookmarkStart w:id="275" w:name="_Toc428282988"/>
      <w:bookmarkStart w:id="276" w:name="_Toc428905075"/>
      <w:bookmarkStart w:id="277" w:name="_Toc428905521"/>
      <w:bookmarkStart w:id="278" w:name="_Toc428905966"/>
      <w:bookmarkStart w:id="279" w:name="_Toc429057128"/>
      <w:bookmarkStart w:id="280" w:name="_Toc429057629"/>
      <w:bookmarkStart w:id="281" w:name="_Toc430459296"/>
      <w:r w:rsidRPr="00AF42AF">
        <w:t>6.2.4.1</w:t>
      </w:r>
      <w:r w:rsidRPr="00AF42AF">
        <w:tab/>
        <w:t>General Concepts</w:t>
      </w:r>
      <w:bookmarkEnd w:id="275"/>
      <w:bookmarkEnd w:id="276"/>
      <w:bookmarkEnd w:id="277"/>
      <w:bookmarkEnd w:id="278"/>
      <w:bookmarkEnd w:id="279"/>
      <w:bookmarkEnd w:id="280"/>
      <w:bookmarkEnd w:id="281"/>
    </w:p>
    <w:p w:rsidR="00DA7B71" w:rsidRPr="00AF42AF" w:rsidRDefault="00DA7B71" w:rsidP="00DA7B71">
      <w:pPr>
        <w:pStyle w:val="50"/>
      </w:pPr>
      <w:bookmarkStart w:id="282" w:name="_Toc429057129"/>
      <w:bookmarkStart w:id="283" w:name="_Toc429057630"/>
      <w:bookmarkStart w:id="284" w:name="_Toc430459297"/>
      <w:r w:rsidRPr="00AF42AF">
        <w:t>6.2.4.1.0</w:t>
      </w:r>
      <w:r w:rsidRPr="00AF42AF">
        <w:tab/>
        <w:t>Introduction</w:t>
      </w:r>
      <w:bookmarkEnd w:id="282"/>
      <w:bookmarkEnd w:id="283"/>
      <w:bookmarkEnd w:id="284"/>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85" w:name="_Toc428282989"/>
      <w:bookmarkStart w:id="286" w:name="_Toc428905076"/>
      <w:bookmarkStart w:id="287" w:name="_Toc428905522"/>
      <w:bookmarkStart w:id="288" w:name="_Toc428905967"/>
      <w:bookmarkStart w:id="289" w:name="_Toc429057130"/>
      <w:bookmarkStart w:id="290" w:name="_Toc429057631"/>
      <w:bookmarkStart w:id="291" w:name="_Toc430459298"/>
      <w:r w:rsidRPr="00AF42AF">
        <w:t>6.2.4.1.1</w:t>
      </w:r>
      <w:r w:rsidRPr="00AF42AF">
        <w:tab/>
        <w:t>Device Management Architecture</w:t>
      </w:r>
      <w:bookmarkEnd w:id="285"/>
      <w:bookmarkEnd w:id="286"/>
      <w:bookmarkEnd w:id="287"/>
      <w:bookmarkEnd w:id="288"/>
      <w:bookmarkEnd w:id="289"/>
      <w:bookmarkEnd w:id="290"/>
      <w:bookmarkEnd w:id="291"/>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hyperlink w:anchor="REF_TR_069" w:history="1">
        <w:r w:rsidR="002B6DE6" w:rsidRPr="002B6DE6">
          <w:rPr>
            <w:rStyle w:val="ab"/>
            <w:rFonts w:eastAsiaTheme="minorEastAsia" w:hint="eastAsia"/>
            <w:lang w:eastAsia="zh-CN"/>
          </w:rPr>
          <w:t>i.2</w:t>
        </w:r>
      </w:hyperlink>
      <w:r w:rsidR="002B6DE6" w:rsidRPr="00AF42AF">
        <w:t>]</w:t>
      </w:r>
      <w:r w:rsidRPr="00AF42AF">
        <w:t>, OMA-DM [</w:t>
      </w:r>
      <w:r w:rsidR="00454E87">
        <w:rPr>
          <w:rFonts w:eastAsiaTheme="minorEastAsia" w:hint="eastAsia"/>
          <w:lang w:eastAsia="zh-CN"/>
        </w:rPr>
        <w:t>i.</w:t>
      </w:r>
      <w:hyperlink w:anchor="REF_OMA_DM" w:history="1">
        <w:r w:rsidR="006A7E5A" w:rsidRPr="006A7E5A">
          <w:rPr>
            <w:rStyle w:val="ab"/>
            <w:rFonts w:eastAsiaTheme="minorEastAsia" w:hint="eastAsia"/>
            <w:lang w:eastAsia="zh-CN"/>
          </w:rPr>
          <w:t>3</w:t>
        </w:r>
      </w:hyperlink>
      <w:r w:rsidRPr="00AF42AF">
        <w:t>], and LWM2M [</w:t>
      </w:r>
      <w:r w:rsidR="00454E87">
        <w:rPr>
          <w:rFonts w:eastAsiaTheme="minorEastAsia" w:hint="eastAsia"/>
          <w:lang w:eastAsia="zh-CN"/>
        </w:rPr>
        <w:t>i.</w:t>
      </w:r>
      <w:hyperlink w:anchor="REF_LWM2M" w:history="1">
        <w:r w:rsidR="006A7E5A" w:rsidRPr="006A7E5A">
          <w:rPr>
            <w:rStyle w:val="ab"/>
            <w:rFonts w:eastAsiaTheme="minorEastAsia" w:hint="eastAsia"/>
            <w:lang w:eastAsia="zh-CN"/>
          </w:rPr>
          <w:t>4</w:t>
        </w:r>
      </w:hyperlink>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r w:rsidR="00454E87">
        <w:rPr>
          <w:rFonts w:eastAsiaTheme="minorEastAsia" w:hint="eastAsia"/>
          <w:lang w:eastAsia="zh-CN"/>
        </w:rPr>
        <w:t>i.</w:t>
      </w:r>
      <w:hyperlink w:anchor="REF_TR_069" w:history="1">
        <w:r w:rsidR="006A7E5A" w:rsidRPr="006A7E5A">
          <w:rPr>
            <w:rStyle w:val="ab"/>
            <w:rFonts w:eastAsiaTheme="minorEastAsia" w:hint="eastAsia"/>
            <w:lang w:eastAsia="zh-CN"/>
          </w:rPr>
          <w:t>2</w:t>
        </w:r>
      </w:hyperlink>
      <w:r w:rsidRPr="00AF42AF">
        <w:t xml:space="preserve">] </w:t>
      </w:r>
      <w:proofErr w:type="gramStart"/>
      <w:r w:rsidRPr="00AF42AF">
        <w:t>or</w:t>
      </w:r>
      <w:proofErr w:type="gramEnd"/>
      <w:r w:rsidRPr="00AF42AF">
        <w:t xml:space="preserve"> LWM2M [</w:t>
      </w:r>
      <w:r w:rsidR="00454E87">
        <w:rPr>
          <w:rFonts w:eastAsiaTheme="minorEastAsia" w:hint="eastAsia"/>
          <w:lang w:eastAsia="zh-CN"/>
        </w:rPr>
        <w:t>i.</w:t>
      </w:r>
      <w:hyperlink w:anchor="REF_LWM2M" w:history="1">
        <w:r w:rsidR="006A7E5A" w:rsidRPr="006A7E5A">
          <w:rPr>
            <w:rStyle w:val="ab"/>
            <w:rFonts w:eastAsiaTheme="minorEastAsia" w:hint="eastAsia"/>
            <w:lang w:eastAsia="zh-CN"/>
          </w:rPr>
          <w:t>4</w:t>
        </w:r>
      </w:hyperlink>
      <w:r w:rsidRPr="00AF42AF">
        <w:t xml:space="preserve">]). </w:t>
      </w:r>
      <w:proofErr w:type="gramStart"/>
      <w:r w:rsidRPr="00AF42AF">
        <w:t>The</w:t>
      </w:r>
      <w:proofErr w:type="gramEnd"/>
      <w:r w:rsidRPr="00AF42AF">
        <w:t xml:space="preserv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7.7pt;height:158.4pt" o:ole="">
            <v:imagedata r:id="rId20" o:title=""/>
          </v:shape>
          <o:OLEObject Type="Embed" ProgID="Visio.Drawing.11" ShapeID="_x0000_i1035" DrawAspect="Content" ObjectID="_1504201672" r:id="rId21"/>
        </w:object>
      </w:r>
      <w:fldSimple w:instr=""/>
      <w:r w:rsidRPr="00AF42AF">
        <w:t>Figure 6.2.4.1.1-1: Device Management Architecture</w:t>
      </w:r>
    </w:p>
    <w:p w:rsidR="00DA7B71" w:rsidRPr="00AF42AF" w:rsidRDefault="00DA7B71" w:rsidP="00DA7B71">
      <w:pPr>
        <w:pStyle w:val="50"/>
      </w:pPr>
      <w:bookmarkStart w:id="292" w:name="_Toc428282990"/>
      <w:bookmarkStart w:id="293" w:name="_Toc428905077"/>
      <w:bookmarkStart w:id="294" w:name="_Toc428905523"/>
      <w:bookmarkStart w:id="295" w:name="_Toc428905968"/>
      <w:bookmarkStart w:id="296" w:name="_Toc429057131"/>
      <w:bookmarkStart w:id="297" w:name="_Toc429057632"/>
      <w:bookmarkStart w:id="298" w:name="_Toc430459299"/>
      <w:r w:rsidRPr="00AF42AF">
        <w:t>6.2.4.1.2</w:t>
      </w:r>
      <w:r w:rsidRPr="00AF42AF">
        <w:tab/>
        <w:t>Management Server Interaction</w:t>
      </w:r>
      <w:bookmarkEnd w:id="292"/>
      <w:bookmarkEnd w:id="293"/>
      <w:bookmarkEnd w:id="294"/>
      <w:bookmarkEnd w:id="295"/>
      <w:bookmarkEnd w:id="296"/>
      <w:bookmarkEnd w:id="297"/>
      <w:bookmarkEnd w:id="298"/>
    </w:p>
    <w:p w:rsidR="00BC0067" w:rsidRDefault="00DA7B71" w:rsidP="00BC0067">
      <w:pPr>
        <w:pStyle w:val="H6"/>
      </w:pPr>
      <w:bookmarkStart w:id="299" w:name="_Toc428282991"/>
      <w:r w:rsidRPr="00AF42AF">
        <w:t>6.2.4.1.2.1</w:t>
      </w:r>
      <w:r w:rsidRPr="00AF42AF">
        <w:tab/>
        <w:t>Overview</w:t>
      </w:r>
      <w:bookmarkEnd w:id="299"/>
    </w:p>
    <w:p w:rsidR="00DA7B71" w:rsidRPr="00AF42AF" w:rsidRDefault="00DA7B71" w:rsidP="00DA7B71">
      <w:r w:rsidRPr="00AF42AF">
        <w:t>The DMG CSF in the IN has the capability to utilize Management Servers from existing device management technologies (e.g. TR-069 [</w:t>
      </w:r>
      <w:r w:rsidR="00454E87">
        <w:rPr>
          <w:rFonts w:eastAsiaTheme="minorEastAsia" w:hint="eastAsia"/>
          <w:lang w:eastAsia="zh-CN"/>
        </w:rPr>
        <w:t>i.</w:t>
      </w:r>
      <w:hyperlink w:anchor="REF_TR_069" w:history="1">
        <w:r w:rsidR="006A7E5A" w:rsidRPr="006A7E5A">
          <w:rPr>
            <w:rStyle w:val="ab"/>
            <w:rFonts w:eastAsiaTheme="minorEastAsia" w:hint="eastAsia"/>
            <w:lang w:eastAsia="zh-CN"/>
          </w:rPr>
          <w:t>2</w:t>
        </w:r>
      </w:hyperlink>
      <w:r w:rsidRPr="00AF42AF">
        <w:t>], OMA DM [</w:t>
      </w:r>
      <w:r w:rsidR="00454E87">
        <w:rPr>
          <w:rFonts w:eastAsiaTheme="minorEastAsia" w:hint="eastAsia"/>
          <w:lang w:eastAsia="zh-CN"/>
        </w:rPr>
        <w:t>i.</w:t>
      </w:r>
      <w:hyperlink w:anchor="REF_OMA_DM" w:history="1">
        <w:r w:rsidR="006A7E5A" w:rsidRPr="006A7E5A">
          <w:rPr>
            <w:rStyle w:val="ab"/>
            <w:rFonts w:eastAsiaTheme="minorEastAsia" w:hint="eastAsia"/>
            <w:lang w:eastAsia="zh-CN"/>
          </w:rPr>
          <w:t>3</w:t>
        </w:r>
      </w:hyperlink>
      <w:r w:rsidRPr="00AF42AF">
        <w:t>], LWM2M [</w:t>
      </w:r>
      <w:r w:rsidR="00454E87">
        <w:rPr>
          <w:rFonts w:eastAsiaTheme="minorEastAsia" w:hint="eastAsia"/>
          <w:lang w:eastAsia="zh-CN"/>
        </w:rPr>
        <w:t>i.</w:t>
      </w:r>
      <w:hyperlink w:anchor="REF_LWM2M" w:history="1">
        <w:proofErr w:type="gramStart"/>
        <w:r w:rsidR="006A7E5A" w:rsidRPr="006A7E5A">
          <w:rPr>
            <w:rStyle w:val="ab"/>
            <w:rFonts w:eastAsiaTheme="minorEastAsia" w:hint="eastAsia"/>
            <w:lang w:eastAsia="zh-CN"/>
          </w:rPr>
          <w:t>4</w:t>
        </w:r>
      </w:hyperlink>
      <w:r w:rsidRPr="00AF42AF">
        <w:t>]) to implement the Device Management functions.</w:t>
      </w:r>
      <w:proofErr w:type="gramEnd"/>
      <w:r w:rsidRPr="00AF42AF">
        <w:t xml:space="preserve">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9pt;height:165.9pt" o:ole="">
            <v:imagedata r:id="rId22" o:title=""/>
          </v:shape>
          <o:OLEObject Type="Embed" ProgID="Visio.Drawing.11" ShapeID="_x0000_i1036" DrawAspect="Content" ObjectID="_1504201673"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5pt;height:172.8pt" o:ole="">
            <v:imagedata r:id="rId24" o:title=""/>
          </v:shape>
          <o:OLEObject Type="Embed" ProgID="Visio.Drawing.11" ShapeID="_x0000_i1037" DrawAspect="Content" ObjectID="_1504201674"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300" w:name="_Toc428282992"/>
      <w:r w:rsidRPr="00AF42AF">
        <w:t>6.2.4.1.2.2</w:t>
      </w:r>
      <w:r w:rsidRPr="00AF42AF">
        <w:tab/>
        <w:t>Management Server - Access Permissions</w:t>
      </w:r>
      <w:bookmarkEnd w:id="300"/>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301" w:name="_Toc428282993"/>
      <w:bookmarkStart w:id="302" w:name="_Toc428905078"/>
      <w:bookmarkStart w:id="303" w:name="_Toc428905524"/>
      <w:bookmarkStart w:id="304" w:name="_Toc428905969"/>
      <w:bookmarkStart w:id="305" w:name="_Toc429057132"/>
      <w:bookmarkStart w:id="306" w:name="_Toc429057633"/>
      <w:bookmarkStart w:id="307" w:name="_Toc430459300"/>
      <w:r w:rsidRPr="00AF42AF">
        <w:t>6.2.4.1.3</w:t>
      </w:r>
      <w:r w:rsidRPr="00AF42AF">
        <w:tab/>
        <w:t>Management Client Interaction</w:t>
      </w:r>
      <w:bookmarkEnd w:id="301"/>
      <w:bookmarkEnd w:id="302"/>
      <w:bookmarkEnd w:id="303"/>
      <w:bookmarkEnd w:id="304"/>
      <w:bookmarkEnd w:id="305"/>
      <w:bookmarkEnd w:id="306"/>
      <w:bookmarkEnd w:id="307"/>
    </w:p>
    <w:p w:rsidR="00BC0067" w:rsidRDefault="00DA7B71" w:rsidP="00BC0067">
      <w:pPr>
        <w:pStyle w:val="H6"/>
      </w:pPr>
      <w:bookmarkStart w:id="308" w:name="_Toc428282994"/>
      <w:r w:rsidRPr="00AF42AF">
        <w:t>6.2.4.1.3.1</w:t>
      </w:r>
      <w:r w:rsidRPr="00AF42AF">
        <w:tab/>
        <w:t>Overview</w:t>
      </w:r>
      <w:bookmarkEnd w:id="308"/>
    </w:p>
    <w:p w:rsidR="00DA7B71" w:rsidRPr="00AF42AF" w:rsidRDefault="00DA7B71" w:rsidP="00DA7B71">
      <w:r w:rsidRPr="00AF42AF">
        <w:t>The DMG CSF in the MN or ASN can use the Management Client from existing management technologies (e.g. TR</w:t>
      </w:r>
      <w:r w:rsidRPr="00AF42AF">
        <w:noBreakHyphen/>
        <w:t>069 [</w:t>
      </w:r>
      <w:r w:rsidR="00454E87">
        <w:rPr>
          <w:rFonts w:eastAsiaTheme="minorEastAsia" w:hint="eastAsia"/>
          <w:lang w:eastAsia="zh-CN"/>
        </w:rPr>
        <w:t>i.</w:t>
      </w:r>
      <w:hyperlink w:anchor="REF_TR_069" w:history="1">
        <w:r w:rsidR="00E503D6" w:rsidRPr="00E503D6">
          <w:rPr>
            <w:rStyle w:val="ab"/>
            <w:rFonts w:eastAsiaTheme="minorEastAsia" w:hint="eastAsia"/>
            <w:lang w:eastAsia="zh-CN"/>
          </w:rPr>
          <w:t>2</w:t>
        </w:r>
      </w:hyperlink>
      <w:r w:rsidRPr="00AF42AF">
        <w:t>], OMA DM [</w:t>
      </w:r>
      <w:r w:rsidR="00454E87">
        <w:rPr>
          <w:rFonts w:eastAsiaTheme="minorEastAsia" w:hint="eastAsia"/>
          <w:lang w:eastAsia="zh-CN"/>
        </w:rPr>
        <w:t>i.</w:t>
      </w:r>
      <w:hyperlink w:anchor="REF_OMA_DM" w:history="1">
        <w:r w:rsidR="00E503D6" w:rsidRPr="00E503D6">
          <w:rPr>
            <w:rStyle w:val="ab"/>
            <w:rFonts w:eastAsiaTheme="minorEastAsia" w:hint="eastAsia"/>
            <w:lang w:eastAsia="zh-CN"/>
          </w:rPr>
          <w:t>3</w:t>
        </w:r>
      </w:hyperlink>
      <w:r w:rsidRPr="00AF42AF">
        <w:t>], LWM2M [</w:t>
      </w:r>
      <w:r w:rsidR="00454E87">
        <w:rPr>
          <w:rFonts w:eastAsiaTheme="minorEastAsia" w:hint="eastAsia"/>
          <w:lang w:eastAsia="zh-CN"/>
        </w:rPr>
        <w:t>i.</w:t>
      </w:r>
      <w:hyperlink w:anchor="REF_LWM2M" w:history="1">
        <w:proofErr w:type="gramStart"/>
        <w:r w:rsidR="00E503D6" w:rsidRPr="00E503D6">
          <w:rPr>
            <w:rStyle w:val="ab"/>
            <w:rFonts w:eastAsiaTheme="minorEastAsia" w:hint="eastAsia"/>
            <w:lang w:eastAsia="zh-CN"/>
          </w:rPr>
          <w:t>4</w:t>
        </w:r>
      </w:hyperlink>
      <w:r w:rsidRPr="00AF42AF">
        <w:t>]) to implement the Device Management functions.</w:t>
      </w:r>
      <w:proofErr w:type="gramEnd"/>
      <w:r w:rsidRPr="00AF42AF">
        <w:t xml:space="preserve"> The MN-DMG-MA or ASN-DMG-MA communicates with the Management Client using the </w:t>
      </w:r>
      <w:r w:rsidRPr="00AF42AF">
        <w:rPr>
          <w:b/>
        </w:rPr>
        <w:t>la</w:t>
      </w:r>
      <w:r w:rsidRPr="00AF42AF">
        <w:t xml:space="preserve"> interface (e.g. DM-7, 8, 9 ClientAPI in OMA DM [</w:t>
      </w:r>
      <w:r w:rsidR="00454E87">
        <w:rPr>
          <w:rFonts w:eastAsiaTheme="minorEastAsia" w:hint="eastAsia"/>
          <w:lang w:eastAsia="zh-CN"/>
        </w:rPr>
        <w:t>i.</w:t>
      </w:r>
      <w:hyperlink w:anchor="REF_OMA_DM" w:history="1">
        <w:proofErr w:type="gramStart"/>
        <w:r w:rsidR="00E503D6" w:rsidRPr="00E503D6">
          <w:rPr>
            <w:rStyle w:val="ab"/>
            <w:rFonts w:eastAsiaTheme="minorEastAsia" w:hint="eastAsia"/>
            <w:lang w:eastAsia="zh-CN"/>
          </w:rPr>
          <w:t>3</w:t>
        </w:r>
      </w:hyperlink>
      <w:r w:rsidRPr="00AF42AF">
        <w:t>]) that is provided by the Management Client.</w:t>
      </w:r>
      <w:proofErr w:type="gramEnd"/>
      <w:r w:rsidRPr="00AF42AF">
        <w:t xml:space="preserve">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15pt;height:168.75pt" o:ole="">
            <v:imagedata r:id="rId26" o:title=""/>
          </v:shape>
          <o:OLEObject Type="Embed" ProgID="Visio.Drawing.11" ShapeID="_x0000_i1038" DrawAspect="Content" ObjectID="_1504201675"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309" w:name="_Toc428282995"/>
      <w:bookmarkStart w:id="310" w:name="_Toc428905079"/>
      <w:bookmarkStart w:id="311" w:name="_Toc428905525"/>
      <w:bookmarkStart w:id="312" w:name="_Toc428905970"/>
      <w:bookmarkStart w:id="313" w:name="_Toc429057133"/>
      <w:bookmarkStart w:id="314" w:name="_Toc429057634"/>
      <w:bookmarkStart w:id="315" w:name="_Toc430459301"/>
      <w:r w:rsidRPr="00AF42AF">
        <w:t>6.2.4.1.4</w:t>
      </w:r>
      <w:r w:rsidRPr="00AF42AF">
        <w:tab/>
        <w:t>Device Management Resource Lifecycle</w:t>
      </w:r>
      <w:bookmarkEnd w:id="309"/>
      <w:bookmarkEnd w:id="310"/>
      <w:bookmarkEnd w:id="311"/>
      <w:bookmarkEnd w:id="312"/>
      <w:bookmarkEnd w:id="313"/>
      <w:bookmarkEnd w:id="314"/>
      <w:bookmarkEnd w:id="315"/>
    </w:p>
    <w:p w:rsidR="00BC0067" w:rsidRDefault="00DA7B71" w:rsidP="00BC0067">
      <w:pPr>
        <w:pStyle w:val="H6"/>
      </w:pPr>
      <w:bookmarkStart w:id="316" w:name="_Toc428282996"/>
      <w:r w:rsidRPr="00AF42AF">
        <w:t>6.2.4.1.4.1</w:t>
      </w:r>
      <w:r w:rsidRPr="00AF42AF">
        <w:tab/>
        <w:t>Resource Attributes from Device Management Resources</w:t>
      </w:r>
      <w:bookmarkEnd w:id="316"/>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317" w:name="_Toc428282997"/>
      <w:r w:rsidRPr="00AF42AF">
        <w:t>6.2.4.1.4.2</w:t>
      </w:r>
      <w:r w:rsidRPr="00AF42AF">
        <w:tab/>
        <w:t>Overview</w:t>
      </w:r>
      <w:bookmarkEnd w:id="317"/>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318" w:name="_Toc428282998"/>
      <w:r w:rsidRPr="00AF42AF">
        <w:lastRenderedPageBreak/>
        <w:t>6.2.4.1.4.3</w:t>
      </w:r>
      <w:r w:rsidRPr="00AF42AF">
        <w:tab/>
        <w:t>Procedures for Creation, Update and Deletion of Device Management Resources</w:t>
      </w:r>
      <w:bookmarkEnd w:id="318"/>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319" w:name="_Toc428282999"/>
      <w:bookmarkStart w:id="320" w:name="_Toc428905080"/>
      <w:bookmarkStart w:id="321" w:name="_Toc428905526"/>
      <w:bookmarkStart w:id="322" w:name="_Toc428905971"/>
      <w:bookmarkStart w:id="323" w:name="_Toc429057134"/>
      <w:bookmarkStart w:id="324" w:name="_Toc429057635"/>
      <w:bookmarkStart w:id="325" w:name="_Toc430459302"/>
      <w:r w:rsidRPr="00AF42AF">
        <w:t>6.2.4.2</w:t>
      </w:r>
      <w:r w:rsidRPr="00AF42AF">
        <w:tab/>
        <w:t>Detailed Descriptions</w:t>
      </w:r>
      <w:bookmarkEnd w:id="319"/>
      <w:bookmarkEnd w:id="320"/>
      <w:bookmarkEnd w:id="321"/>
      <w:bookmarkEnd w:id="322"/>
      <w:bookmarkEnd w:id="323"/>
      <w:bookmarkEnd w:id="324"/>
      <w:bookmarkEnd w:id="325"/>
    </w:p>
    <w:p w:rsidR="00DA7B71" w:rsidRPr="00AF42AF" w:rsidRDefault="00DA7B71" w:rsidP="00DA7B71">
      <w:pPr>
        <w:pStyle w:val="50"/>
      </w:pPr>
      <w:bookmarkStart w:id="326" w:name="_Toc429057135"/>
      <w:bookmarkStart w:id="327" w:name="_Toc429057636"/>
      <w:bookmarkStart w:id="328" w:name="_Toc430459303"/>
      <w:r w:rsidRPr="00AF42AF">
        <w:t>6.2.4.2.0</w:t>
      </w:r>
      <w:r w:rsidRPr="00AF42AF">
        <w:tab/>
        <w:t>Introduction</w:t>
      </w:r>
      <w:bookmarkEnd w:id="326"/>
      <w:bookmarkEnd w:id="327"/>
      <w:bookmarkEnd w:id="328"/>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2pt;height:195.25pt" o:ole="">
            <v:imagedata r:id="rId28" o:title=""/>
          </v:shape>
          <o:OLEObject Type="Embed" ProgID="Visio.Drawing.11" ShapeID="_x0000_i1039" DrawAspect="Content" ObjectID="_1504201676"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329" w:name="_Toc428283000"/>
      <w:bookmarkStart w:id="330" w:name="_Toc428905081"/>
      <w:bookmarkStart w:id="331" w:name="_Toc428905527"/>
      <w:bookmarkStart w:id="332" w:name="_Toc428905972"/>
      <w:bookmarkStart w:id="333" w:name="_Toc429057136"/>
      <w:bookmarkStart w:id="334" w:name="_Toc429057637"/>
      <w:bookmarkStart w:id="335" w:name="_Toc430459304"/>
      <w:r w:rsidRPr="00AF42AF">
        <w:t>6.2.4.2.1</w:t>
      </w:r>
      <w:r w:rsidRPr="00AF42AF">
        <w:tab/>
        <w:t>Device Configuration Function</w:t>
      </w:r>
      <w:bookmarkEnd w:id="329"/>
      <w:bookmarkEnd w:id="330"/>
      <w:bookmarkEnd w:id="331"/>
      <w:bookmarkEnd w:id="332"/>
      <w:bookmarkEnd w:id="333"/>
      <w:bookmarkEnd w:id="334"/>
      <w:bookmarkEnd w:id="335"/>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336" w:name="_Toc428283001"/>
      <w:bookmarkStart w:id="337" w:name="_Toc428905082"/>
      <w:bookmarkStart w:id="338" w:name="_Toc428905528"/>
      <w:bookmarkStart w:id="339" w:name="_Toc428905973"/>
      <w:bookmarkStart w:id="340" w:name="_Toc429057137"/>
      <w:bookmarkStart w:id="341" w:name="_Toc429057638"/>
      <w:bookmarkStart w:id="342" w:name="_Toc430459305"/>
      <w:r w:rsidRPr="00AF42AF">
        <w:t>6.2.4.2.2</w:t>
      </w:r>
      <w:r w:rsidRPr="00AF42AF">
        <w:tab/>
        <w:t>Device Diagnostics and Monitoring Function</w:t>
      </w:r>
      <w:bookmarkEnd w:id="336"/>
      <w:bookmarkEnd w:id="337"/>
      <w:bookmarkEnd w:id="338"/>
      <w:bookmarkEnd w:id="339"/>
      <w:bookmarkEnd w:id="340"/>
      <w:bookmarkEnd w:id="341"/>
      <w:bookmarkEnd w:id="342"/>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343" w:name="_Toc428283002"/>
      <w:bookmarkStart w:id="344" w:name="_Toc428905083"/>
      <w:bookmarkStart w:id="345" w:name="_Toc428905529"/>
      <w:bookmarkStart w:id="346" w:name="_Toc428905974"/>
      <w:bookmarkStart w:id="347" w:name="_Toc429057138"/>
      <w:bookmarkStart w:id="348" w:name="_Toc429057639"/>
      <w:bookmarkStart w:id="349" w:name="_Toc430459306"/>
      <w:r w:rsidRPr="00AF42AF">
        <w:t>6.2.4.2.3</w:t>
      </w:r>
      <w:r w:rsidRPr="00AF42AF">
        <w:tab/>
        <w:t>Device Firmware Management Function</w:t>
      </w:r>
      <w:bookmarkEnd w:id="343"/>
      <w:bookmarkEnd w:id="344"/>
      <w:bookmarkEnd w:id="345"/>
      <w:bookmarkEnd w:id="346"/>
      <w:bookmarkEnd w:id="347"/>
      <w:bookmarkEnd w:id="348"/>
      <w:bookmarkEnd w:id="349"/>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350" w:name="_Toc428283003"/>
      <w:bookmarkStart w:id="351" w:name="_Toc428905084"/>
      <w:bookmarkStart w:id="352" w:name="_Toc428905530"/>
      <w:bookmarkStart w:id="353" w:name="_Toc428905975"/>
      <w:bookmarkStart w:id="354" w:name="_Toc429057139"/>
      <w:bookmarkStart w:id="355" w:name="_Toc429057640"/>
      <w:bookmarkStart w:id="356" w:name="_Toc430459307"/>
      <w:r w:rsidRPr="00AF42AF">
        <w:t>6.2.4.2.4</w:t>
      </w:r>
      <w:r w:rsidRPr="00AF42AF">
        <w:tab/>
        <w:t>Device Topology Management Function</w:t>
      </w:r>
      <w:bookmarkEnd w:id="350"/>
      <w:bookmarkEnd w:id="351"/>
      <w:bookmarkEnd w:id="352"/>
      <w:bookmarkEnd w:id="353"/>
      <w:bookmarkEnd w:id="354"/>
      <w:bookmarkEnd w:id="355"/>
      <w:bookmarkEnd w:id="356"/>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357" w:name="_Toc428283004"/>
      <w:bookmarkStart w:id="358" w:name="_Toc428905085"/>
      <w:bookmarkStart w:id="359" w:name="_Toc428905531"/>
      <w:bookmarkStart w:id="360" w:name="_Toc428905976"/>
      <w:bookmarkStart w:id="361" w:name="_Toc429057140"/>
      <w:bookmarkStart w:id="362" w:name="_Toc429057641"/>
      <w:bookmarkStart w:id="363" w:name="_Toc430459308"/>
      <w:r w:rsidRPr="00AF42AF">
        <w:t>6.2.5</w:t>
      </w:r>
      <w:r w:rsidRPr="00AF42AF">
        <w:tab/>
        <w:t>Discovery</w:t>
      </w:r>
      <w:bookmarkEnd w:id="357"/>
      <w:bookmarkEnd w:id="358"/>
      <w:bookmarkEnd w:id="359"/>
      <w:bookmarkEnd w:id="360"/>
      <w:bookmarkEnd w:id="361"/>
      <w:bookmarkEnd w:id="362"/>
      <w:bookmarkEnd w:id="363"/>
    </w:p>
    <w:p w:rsidR="00DA7B71" w:rsidRPr="00AF42AF" w:rsidRDefault="00DA7B71" w:rsidP="00DA7B71">
      <w:pPr>
        <w:pStyle w:val="40"/>
      </w:pPr>
      <w:bookmarkStart w:id="364" w:name="_Toc428283005"/>
      <w:bookmarkStart w:id="365" w:name="_Toc428905086"/>
      <w:bookmarkStart w:id="366" w:name="_Toc428905532"/>
      <w:bookmarkStart w:id="367" w:name="_Toc428905977"/>
      <w:bookmarkStart w:id="368" w:name="_Toc429057141"/>
      <w:bookmarkStart w:id="369" w:name="_Toc429057642"/>
      <w:bookmarkStart w:id="370" w:name="_Toc430459309"/>
      <w:r w:rsidRPr="00AF42AF">
        <w:t>6.2.5.1</w:t>
      </w:r>
      <w:r w:rsidRPr="00AF42AF">
        <w:tab/>
        <w:t>General Concepts</w:t>
      </w:r>
      <w:bookmarkEnd w:id="364"/>
      <w:bookmarkEnd w:id="365"/>
      <w:bookmarkEnd w:id="366"/>
      <w:bookmarkEnd w:id="367"/>
      <w:bookmarkEnd w:id="368"/>
      <w:bookmarkEnd w:id="369"/>
      <w:bookmarkEnd w:id="370"/>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371" w:name="_Toc428283006"/>
      <w:bookmarkStart w:id="372" w:name="_Toc428905087"/>
      <w:bookmarkStart w:id="373" w:name="_Toc428905533"/>
      <w:bookmarkStart w:id="374" w:name="_Toc428905978"/>
      <w:bookmarkStart w:id="375" w:name="_Toc429057142"/>
      <w:bookmarkStart w:id="376" w:name="_Toc429057643"/>
      <w:bookmarkStart w:id="377" w:name="_Toc430459310"/>
      <w:r w:rsidRPr="00AF42AF">
        <w:lastRenderedPageBreak/>
        <w:t>6.2.5.2</w:t>
      </w:r>
      <w:r w:rsidRPr="00AF42AF">
        <w:tab/>
        <w:t>Detailed Descriptions</w:t>
      </w:r>
      <w:bookmarkEnd w:id="371"/>
      <w:bookmarkEnd w:id="372"/>
      <w:bookmarkEnd w:id="373"/>
      <w:bookmarkEnd w:id="374"/>
      <w:bookmarkEnd w:id="375"/>
      <w:bookmarkEnd w:id="376"/>
      <w:bookmarkEnd w:id="377"/>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378" w:name="_Toc428283007"/>
      <w:bookmarkStart w:id="379" w:name="_Toc428905088"/>
      <w:bookmarkStart w:id="380" w:name="_Toc428905534"/>
      <w:bookmarkStart w:id="381" w:name="_Toc428905979"/>
      <w:bookmarkStart w:id="382" w:name="_Toc429057143"/>
      <w:bookmarkStart w:id="383" w:name="_Toc429057644"/>
      <w:bookmarkStart w:id="384" w:name="_Toc430459311"/>
      <w:r w:rsidRPr="00AF42AF">
        <w:t>6.2.6</w:t>
      </w:r>
      <w:r w:rsidRPr="00AF42AF">
        <w:tab/>
        <w:t>Group Management</w:t>
      </w:r>
      <w:bookmarkEnd w:id="378"/>
      <w:bookmarkEnd w:id="379"/>
      <w:bookmarkEnd w:id="380"/>
      <w:bookmarkEnd w:id="381"/>
      <w:bookmarkEnd w:id="382"/>
      <w:bookmarkEnd w:id="383"/>
      <w:bookmarkEnd w:id="384"/>
    </w:p>
    <w:p w:rsidR="00DA7B71" w:rsidRPr="00AF42AF" w:rsidRDefault="00DA7B71" w:rsidP="00DA7B71">
      <w:pPr>
        <w:pStyle w:val="40"/>
      </w:pPr>
      <w:bookmarkStart w:id="385" w:name="_Toc428283008"/>
      <w:bookmarkStart w:id="386" w:name="_Toc428905089"/>
      <w:bookmarkStart w:id="387" w:name="_Toc428905535"/>
      <w:bookmarkStart w:id="388" w:name="_Toc428905980"/>
      <w:bookmarkStart w:id="389" w:name="_Toc429057144"/>
      <w:bookmarkStart w:id="390" w:name="_Toc429057645"/>
      <w:bookmarkStart w:id="391" w:name="_Toc430459312"/>
      <w:r w:rsidRPr="00AF42AF">
        <w:t>6.2.6.1</w:t>
      </w:r>
      <w:r w:rsidRPr="00AF42AF">
        <w:tab/>
        <w:t>General Concepts</w:t>
      </w:r>
      <w:bookmarkEnd w:id="385"/>
      <w:bookmarkEnd w:id="386"/>
      <w:bookmarkEnd w:id="387"/>
      <w:bookmarkEnd w:id="388"/>
      <w:bookmarkEnd w:id="389"/>
      <w:bookmarkEnd w:id="390"/>
      <w:bookmarkEnd w:id="391"/>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392" w:name="_Toc428283009"/>
      <w:bookmarkStart w:id="393" w:name="_Toc428905090"/>
      <w:bookmarkStart w:id="394" w:name="_Toc428905536"/>
      <w:bookmarkStart w:id="395" w:name="_Toc428905981"/>
      <w:bookmarkStart w:id="396" w:name="_Toc429057145"/>
      <w:bookmarkStart w:id="397" w:name="_Toc429057646"/>
      <w:bookmarkStart w:id="398" w:name="_Toc430459313"/>
      <w:r w:rsidRPr="00AF42AF">
        <w:t>6.2.6.2</w:t>
      </w:r>
      <w:r w:rsidRPr="00AF42AF">
        <w:tab/>
        <w:t>Detailed Descriptions</w:t>
      </w:r>
      <w:bookmarkEnd w:id="392"/>
      <w:bookmarkEnd w:id="393"/>
      <w:bookmarkEnd w:id="394"/>
      <w:bookmarkEnd w:id="395"/>
      <w:bookmarkEnd w:id="396"/>
      <w:bookmarkEnd w:id="397"/>
      <w:bookmarkEnd w:id="398"/>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399" w:name="_Toc428283010"/>
      <w:bookmarkStart w:id="400" w:name="_Toc428905091"/>
      <w:bookmarkStart w:id="401" w:name="_Toc428905537"/>
      <w:bookmarkStart w:id="402" w:name="_Toc428905982"/>
      <w:bookmarkStart w:id="403" w:name="_Toc429057146"/>
      <w:bookmarkStart w:id="404" w:name="_Toc429057647"/>
      <w:bookmarkStart w:id="405" w:name="_Toc430459314"/>
      <w:r w:rsidRPr="00AF42AF">
        <w:t>6.2.7</w:t>
      </w:r>
      <w:r w:rsidRPr="00AF42AF">
        <w:tab/>
        <w:t>Location</w:t>
      </w:r>
      <w:bookmarkEnd w:id="399"/>
      <w:bookmarkEnd w:id="400"/>
      <w:bookmarkEnd w:id="401"/>
      <w:bookmarkEnd w:id="402"/>
      <w:bookmarkEnd w:id="403"/>
      <w:bookmarkEnd w:id="404"/>
      <w:bookmarkEnd w:id="405"/>
    </w:p>
    <w:p w:rsidR="00DA7B71" w:rsidRPr="00AF42AF" w:rsidRDefault="00DA7B71" w:rsidP="00DA7B71">
      <w:pPr>
        <w:pStyle w:val="40"/>
      </w:pPr>
      <w:bookmarkStart w:id="406" w:name="_Toc428283011"/>
      <w:bookmarkStart w:id="407" w:name="_Toc428905092"/>
      <w:bookmarkStart w:id="408" w:name="_Toc428905538"/>
      <w:bookmarkStart w:id="409" w:name="_Toc428905983"/>
      <w:bookmarkStart w:id="410" w:name="_Toc429057147"/>
      <w:bookmarkStart w:id="411" w:name="_Toc429057648"/>
      <w:bookmarkStart w:id="412" w:name="_Toc430459315"/>
      <w:r w:rsidRPr="00AF42AF">
        <w:t>6.2.7.1</w:t>
      </w:r>
      <w:r w:rsidRPr="00AF42AF">
        <w:tab/>
        <w:t>General Concepts</w:t>
      </w:r>
      <w:bookmarkEnd w:id="406"/>
      <w:bookmarkEnd w:id="407"/>
      <w:bookmarkEnd w:id="408"/>
      <w:bookmarkEnd w:id="409"/>
      <w:bookmarkEnd w:id="410"/>
      <w:bookmarkEnd w:id="411"/>
      <w:bookmarkEnd w:id="412"/>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413" w:name="_Toc428283012"/>
      <w:bookmarkStart w:id="414" w:name="_Toc428905093"/>
      <w:bookmarkStart w:id="415" w:name="_Toc428905539"/>
      <w:bookmarkStart w:id="416" w:name="_Toc428905984"/>
      <w:bookmarkStart w:id="417" w:name="_Toc429057148"/>
      <w:bookmarkStart w:id="418" w:name="_Toc429057649"/>
      <w:bookmarkStart w:id="419" w:name="_Toc430459316"/>
      <w:r w:rsidRPr="00AF42AF">
        <w:t>6.2.7.2</w:t>
      </w:r>
      <w:r w:rsidRPr="00AF42AF">
        <w:tab/>
        <w:t>Detailed Descriptions</w:t>
      </w:r>
      <w:bookmarkEnd w:id="413"/>
      <w:bookmarkEnd w:id="414"/>
      <w:bookmarkEnd w:id="415"/>
      <w:bookmarkEnd w:id="416"/>
      <w:bookmarkEnd w:id="417"/>
      <w:bookmarkEnd w:id="418"/>
      <w:bookmarkEnd w:id="419"/>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420" w:name="_Toc428283013"/>
      <w:bookmarkStart w:id="421" w:name="_Toc428905094"/>
      <w:bookmarkStart w:id="422" w:name="_Toc428905540"/>
      <w:bookmarkStart w:id="423" w:name="_Toc428905985"/>
      <w:bookmarkStart w:id="424" w:name="_Toc429057149"/>
      <w:bookmarkStart w:id="425" w:name="_Toc429057650"/>
      <w:bookmarkStart w:id="426" w:name="_Toc430459317"/>
      <w:r w:rsidRPr="00AF42AF">
        <w:t>6.2.8</w:t>
      </w:r>
      <w:r w:rsidRPr="00AF42AF">
        <w:tab/>
        <w:t>Network Service Exposure, Service Execution and Triggering</w:t>
      </w:r>
      <w:bookmarkEnd w:id="420"/>
      <w:bookmarkEnd w:id="421"/>
      <w:bookmarkEnd w:id="422"/>
      <w:bookmarkEnd w:id="423"/>
      <w:bookmarkEnd w:id="424"/>
      <w:bookmarkEnd w:id="425"/>
      <w:bookmarkEnd w:id="426"/>
    </w:p>
    <w:p w:rsidR="00DA7B71" w:rsidRPr="00AF42AF" w:rsidRDefault="00DA7B71" w:rsidP="00DA7B71">
      <w:pPr>
        <w:pStyle w:val="40"/>
      </w:pPr>
      <w:bookmarkStart w:id="427" w:name="_Toc428283014"/>
      <w:bookmarkStart w:id="428" w:name="_Toc428905095"/>
      <w:bookmarkStart w:id="429" w:name="_Toc428905541"/>
      <w:bookmarkStart w:id="430" w:name="_Toc428905986"/>
      <w:bookmarkStart w:id="431" w:name="_Toc429057150"/>
      <w:bookmarkStart w:id="432" w:name="_Toc429057651"/>
      <w:bookmarkStart w:id="433" w:name="_Toc430459318"/>
      <w:r w:rsidRPr="00AF42AF">
        <w:t>6.2.8.1</w:t>
      </w:r>
      <w:r w:rsidRPr="00AF42AF">
        <w:tab/>
        <w:t>General Concepts</w:t>
      </w:r>
      <w:bookmarkEnd w:id="427"/>
      <w:bookmarkEnd w:id="428"/>
      <w:bookmarkEnd w:id="429"/>
      <w:bookmarkEnd w:id="430"/>
      <w:bookmarkEnd w:id="431"/>
      <w:bookmarkEnd w:id="432"/>
      <w:bookmarkEnd w:id="433"/>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434" w:name="_Toc428283015"/>
      <w:bookmarkStart w:id="435" w:name="_Toc428905096"/>
      <w:bookmarkStart w:id="436" w:name="_Toc428905542"/>
      <w:bookmarkStart w:id="437" w:name="_Toc428905987"/>
      <w:bookmarkStart w:id="438" w:name="_Toc429057151"/>
      <w:bookmarkStart w:id="439" w:name="_Toc429057652"/>
      <w:bookmarkStart w:id="440" w:name="_Toc430459319"/>
      <w:r w:rsidRPr="00AF42AF">
        <w:t>6.2.8.2</w:t>
      </w:r>
      <w:r w:rsidRPr="00AF42AF">
        <w:tab/>
        <w:t>Detailed Descriptions</w:t>
      </w:r>
      <w:bookmarkEnd w:id="434"/>
      <w:bookmarkEnd w:id="435"/>
      <w:bookmarkEnd w:id="436"/>
      <w:bookmarkEnd w:id="437"/>
      <w:bookmarkEnd w:id="438"/>
      <w:bookmarkEnd w:id="439"/>
      <w:bookmarkEnd w:id="440"/>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441" w:name="_Toc428283016"/>
      <w:bookmarkStart w:id="442" w:name="_Toc428905097"/>
      <w:bookmarkStart w:id="443" w:name="_Toc428905543"/>
      <w:bookmarkStart w:id="444" w:name="_Toc428905988"/>
      <w:bookmarkStart w:id="445" w:name="_Toc429057152"/>
      <w:bookmarkStart w:id="446" w:name="_Toc429057653"/>
      <w:bookmarkStart w:id="447" w:name="_Toc430459320"/>
      <w:r w:rsidRPr="00AF42AF">
        <w:t>6.2.9</w:t>
      </w:r>
      <w:r w:rsidRPr="00AF42AF">
        <w:tab/>
        <w:t>Registration</w:t>
      </w:r>
      <w:bookmarkEnd w:id="441"/>
      <w:bookmarkEnd w:id="442"/>
      <w:bookmarkEnd w:id="443"/>
      <w:bookmarkEnd w:id="444"/>
      <w:bookmarkEnd w:id="445"/>
      <w:bookmarkEnd w:id="446"/>
      <w:bookmarkEnd w:id="447"/>
    </w:p>
    <w:p w:rsidR="00DA7B71" w:rsidRPr="00AF42AF" w:rsidRDefault="00DA7B71" w:rsidP="00DA7B71">
      <w:pPr>
        <w:pStyle w:val="40"/>
      </w:pPr>
      <w:bookmarkStart w:id="448" w:name="_Toc428283017"/>
      <w:bookmarkStart w:id="449" w:name="_Toc428905098"/>
      <w:bookmarkStart w:id="450" w:name="_Toc428905544"/>
      <w:bookmarkStart w:id="451" w:name="_Toc428905989"/>
      <w:bookmarkStart w:id="452" w:name="_Toc429057153"/>
      <w:bookmarkStart w:id="453" w:name="_Toc429057654"/>
      <w:bookmarkStart w:id="454" w:name="_Toc430459321"/>
      <w:r w:rsidRPr="00AF42AF">
        <w:t>6.2.9.1</w:t>
      </w:r>
      <w:r w:rsidRPr="00AF42AF">
        <w:tab/>
        <w:t>General Concepts</w:t>
      </w:r>
      <w:bookmarkEnd w:id="448"/>
      <w:bookmarkEnd w:id="449"/>
      <w:bookmarkEnd w:id="450"/>
      <w:bookmarkEnd w:id="451"/>
      <w:bookmarkEnd w:id="452"/>
      <w:bookmarkEnd w:id="453"/>
      <w:bookmarkEnd w:id="454"/>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455" w:name="_Toc428283018"/>
      <w:bookmarkStart w:id="456" w:name="_Toc428905099"/>
      <w:bookmarkStart w:id="457" w:name="_Toc428905545"/>
      <w:bookmarkStart w:id="458" w:name="_Toc428905990"/>
      <w:bookmarkStart w:id="459" w:name="_Toc429057154"/>
      <w:bookmarkStart w:id="460" w:name="_Toc429057655"/>
      <w:bookmarkStart w:id="461" w:name="_Toc430459322"/>
      <w:r w:rsidRPr="00AF42AF">
        <w:t>6.2.9.2</w:t>
      </w:r>
      <w:r w:rsidRPr="00AF42AF">
        <w:tab/>
        <w:t>Detailed Descriptions</w:t>
      </w:r>
      <w:bookmarkEnd w:id="455"/>
      <w:bookmarkEnd w:id="456"/>
      <w:bookmarkEnd w:id="457"/>
      <w:bookmarkEnd w:id="458"/>
      <w:bookmarkEnd w:id="459"/>
      <w:bookmarkEnd w:id="460"/>
      <w:bookmarkEnd w:id="461"/>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462" w:name="_Toc428283019"/>
      <w:bookmarkStart w:id="463" w:name="_Toc428905100"/>
      <w:bookmarkStart w:id="464" w:name="_Toc428905546"/>
      <w:bookmarkStart w:id="465" w:name="_Toc428905991"/>
      <w:bookmarkStart w:id="466" w:name="_Toc429057155"/>
      <w:bookmarkStart w:id="467" w:name="_Toc429057656"/>
      <w:bookmarkStart w:id="468" w:name="_Toc430459323"/>
      <w:r w:rsidRPr="00AF42AF">
        <w:t>6.2.10</w:t>
      </w:r>
      <w:r w:rsidRPr="00AF42AF">
        <w:tab/>
        <w:t>Security</w:t>
      </w:r>
      <w:bookmarkEnd w:id="462"/>
      <w:bookmarkEnd w:id="463"/>
      <w:bookmarkEnd w:id="464"/>
      <w:bookmarkEnd w:id="465"/>
      <w:bookmarkEnd w:id="466"/>
      <w:bookmarkEnd w:id="467"/>
      <w:bookmarkEnd w:id="468"/>
    </w:p>
    <w:p w:rsidR="00DA7B71" w:rsidRPr="00AF42AF" w:rsidRDefault="00DA7B71" w:rsidP="00DA7B71">
      <w:pPr>
        <w:pStyle w:val="40"/>
      </w:pPr>
      <w:bookmarkStart w:id="469" w:name="_Toc428283020"/>
      <w:bookmarkStart w:id="470" w:name="_Toc428905101"/>
      <w:bookmarkStart w:id="471" w:name="_Toc428905547"/>
      <w:bookmarkStart w:id="472" w:name="_Toc428905992"/>
      <w:bookmarkStart w:id="473" w:name="_Toc429057156"/>
      <w:bookmarkStart w:id="474" w:name="_Toc429057657"/>
      <w:bookmarkStart w:id="475" w:name="_Toc430459324"/>
      <w:r w:rsidRPr="00AF42AF">
        <w:t>6.2.10.1</w:t>
      </w:r>
      <w:r w:rsidRPr="00AF42AF">
        <w:tab/>
        <w:t>General Concepts</w:t>
      </w:r>
      <w:bookmarkEnd w:id="469"/>
      <w:bookmarkEnd w:id="470"/>
      <w:bookmarkEnd w:id="471"/>
      <w:bookmarkEnd w:id="472"/>
      <w:bookmarkEnd w:id="473"/>
      <w:bookmarkEnd w:id="474"/>
      <w:bookmarkEnd w:id="475"/>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fldSimple w:instr="REF REF_TS118103 \h  \* MERGEFORMAT ">
        <w:r w:rsidR="000E6529">
          <w:rPr>
            <w:rFonts w:eastAsiaTheme="minorEastAsia" w:hint="eastAsia"/>
            <w:lang w:eastAsia="zh-CN"/>
          </w:rPr>
          <w:t>3</w:t>
        </w:r>
      </w:fldSimple>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476" w:name="_Toc428283021"/>
      <w:bookmarkStart w:id="477" w:name="_Toc428905102"/>
      <w:bookmarkStart w:id="478" w:name="_Toc428905548"/>
      <w:bookmarkStart w:id="479" w:name="_Toc428905993"/>
      <w:bookmarkStart w:id="480" w:name="_Toc429057157"/>
      <w:bookmarkStart w:id="481" w:name="_Toc429057658"/>
      <w:bookmarkStart w:id="482" w:name="_Toc430459325"/>
      <w:r w:rsidRPr="00AF42AF">
        <w:t>6.2.10.2</w:t>
      </w:r>
      <w:r w:rsidRPr="00AF42AF">
        <w:tab/>
        <w:t>Detailed Descriptions</w:t>
      </w:r>
      <w:bookmarkEnd w:id="476"/>
      <w:bookmarkEnd w:id="477"/>
      <w:bookmarkEnd w:id="478"/>
      <w:bookmarkEnd w:id="479"/>
      <w:bookmarkEnd w:id="480"/>
      <w:bookmarkEnd w:id="481"/>
      <w:bookmarkEnd w:id="482"/>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30"/>
      </w:pPr>
      <w:bookmarkStart w:id="483" w:name="_Toc428283022"/>
      <w:bookmarkStart w:id="484" w:name="_Toc428905103"/>
      <w:bookmarkStart w:id="485" w:name="_Toc428905549"/>
      <w:bookmarkStart w:id="486" w:name="_Toc428905994"/>
      <w:bookmarkStart w:id="487" w:name="_Toc429057158"/>
      <w:bookmarkStart w:id="488" w:name="_Toc429057659"/>
      <w:bookmarkStart w:id="489" w:name="_Toc430459326"/>
      <w:r w:rsidRPr="00AF42AF">
        <w:t>6.2.11</w:t>
      </w:r>
      <w:r w:rsidRPr="00AF42AF">
        <w:tab/>
        <w:t>Service Charging and Accounting</w:t>
      </w:r>
      <w:bookmarkEnd w:id="483"/>
      <w:bookmarkEnd w:id="484"/>
      <w:bookmarkEnd w:id="485"/>
      <w:bookmarkEnd w:id="486"/>
      <w:bookmarkEnd w:id="487"/>
      <w:bookmarkEnd w:id="488"/>
      <w:bookmarkEnd w:id="489"/>
    </w:p>
    <w:p w:rsidR="00DA7B71" w:rsidRPr="00AF42AF" w:rsidRDefault="00DA7B71" w:rsidP="00DA7B71">
      <w:pPr>
        <w:pStyle w:val="40"/>
      </w:pPr>
      <w:bookmarkStart w:id="490" w:name="_Toc428283023"/>
      <w:bookmarkStart w:id="491" w:name="_Toc428905104"/>
      <w:bookmarkStart w:id="492" w:name="_Toc428905550"/>
      <w:bookmarkStart w:id="493" w:name="_Toc428905995"/>
      <w:bookmarkStart w:id="494" w:name="_Toc429057159"/>
      <w:bookmarkStart w:id="495" w:name="_Toc429057660"/>
      <w:bookmarkStart w:id="496" w:name="_Toc430459327"/>
      <w:r w:rsidRPr="00AF42AF">
        <w:t>6.2.11.1</w:t>
      </w:r>
      <w:r w:rsidRPr="00AF42AF">
        <w:tab/>
        <w:t>General Concepts</w:t>
      </w:r>
      <w:bookmarkEnd w:id="490"/>
      <w:bookmarkEnd w:id="491"/>
      <w:bookmarkEnd w:id="492"/>
      <w:bookmarkEnd w:id="493"/>
      <w:bookmarkEnd w:id="494"/>
      <w:bookmarkEnd w:id="495"/>
      <w:bookmarkEnd w:id="496"/>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497" w:name="_Toc428283024"/>
      <w:bookmarkStart w:id="498" w:name="_Toc428905105"/>
      <w:bookmarkStart w:id="499" w:name="_Toc428905551"/>
      <w:bookmarkStart w:id="500" w:name="_Toc428905996"/>
      <w:bookmarkStart w:id="501" w:name="_Toc429057160"/>
      <w:bookmarkStart w:id="502" w:name="_Toc429057661"/>
      <w:bookmarkStart w:id="503" w:name="_Toc430459328"/>
      <w:r w:rsidRPr="00AF42AF">
        <w:t>6.2.11.2</w:t>
      </w:r>
      <w:r w:rsidRPr="00AF42AF">
        <w:tab/>
        <w:t>Detailed Descriptions</w:t>
      </w:r>
      <w:bookmarkEnd w:id="497"/>
      <w:bookmarkEnd w:id="498"/>
      <w:bookmarkEnd w:id="499"/>
      <w:bookmarkEnd w:id="500"/>
      <w:bookmarkEnd w:id="501"/>
      <w:bookmarkEnd w:id="502"/>
      <w:bookmarkEnd w:id="503"/>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504" w:name="_Toc428283025"/>
      <w:bookmarkStart w:id="505" w:name="_Toc428905106"/>
      <w:bookmarkStart w:id="506" w:name="_Toc428905552"/>
      <w:bookmarkStart w:id="507" w:name="_Toc428905997"/>
      <w:bookmarkStart w:id="508" w:name="_Toc429057161"/>
      <w:bookmarkStart w:id="509" w:name="_Toc429057662"/>
      <w:bookmarkStart w:id="510" w:name="_Toc430459329"/>
      <w:r w:rsidRPr="00AF42AF">
        <w:t>6.2.12</w:t>
      </w:r>
      <w:r w:rsidRPr="00AF42AF">
        <w:tab/>
        <w:t>Subscription and Notification</w:t>
      </w:r>
      <w:bookmarkEnd w:id="504"/>
      <w:bookmarkEnd w:id="505"/>
      <w:bookmarkEnd w:id="506"/>
      <w:bookmarkEnd w:id="507"/>
      <w:bookmarkEnd w:id="508"/>
      <w:bookmarkEnd w:id="509"/>
      <w:bookmarkEnd w:id="510"/>
    </w:p>
    <w:p w:rsidR="00DA7B71" w:rsidRPr="00AF42AF" w:rsidRDefault="00DA7B71" w:rsidP="00DA7B71">
      <w:pPr>
        <w:pStyle w:val="40"/>
      </w:pPr>
      <w:bookmarkStart w:id="511" w:name="_Toc428283026"/>
      <w:bookmarkStart w:id="512" w:name="_Toc428905107"/>
      <w:bookmarkStart w:id="513" w:name="_Toc428905553"/>
      <w:bookmarkStart w:id="514" w:name="_Toc428905998"/>
      <w:bookmarkStart w:id="515" w:name="_Toc429057162"/>
      <w:bookmarkStart w:id="516" w:name="_Toc429057663"/>
      <w:bookmarkStart w:id="517" w:name="_Toc430459330"/>
      <w:r w:rsidRPr="00AF42AF">
        <w:t>6.2.12.1</w:t>
      </w:r>
      <w:r w:rsidRPr="00AF42AF">
        <w:tab/>
        <w:t>General Concepts</w:t>
      </w:r>
      <w:bookmarkEnd w:id="511"/>
      <w:bookmarkEnd w:id="512"/>
      <w:bookmarkEnd w:id="513"/>
      <w:bookmarkEnd w:id="514"/>
      <w:bookmarkEnd w:id="515"/>
      <w:bookmarkEnd w:id="516"/>
      <w:bookmarkEnd w:id="517"/>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DA7B71">
      <w:pPr>
        <w:pStyle w:val="40"/>
      </w:pPr>
      <w:bookmarkStart w:id="518" w:name="_Toc428283027"/>
      <w:bookmarkStart w:id="519" w:name="_Toc428905108"/>
      <w:bookmarkStart w:id="520" w:name="_Toc428905554"/>
      <w:bookmarkStart w:id="521" w:name="_Toc428905999"/>
      <w:bookmarkStart w:id="522" w:name="_Toc429057163"/>
      <w:bookmarkStart w:id="523" w:name="_Toc429057664"/>
      <w:bookmarkStart w:id="524" w:name="_Toc430459331"/>
      <w:r w:rsidRPr="00AF42AF">
        <w:t>6.2.12.2</w:t>
      </w:r>
      <w:r w:rsidRPr="00AF42AF">
        <w:tab/>
        <w:t>Detailed Descriptions</w:t>
      </w:r>
      <w:bookmarkEnd w:id="518"/>
      <w:bookmarkEnd w:id="519"/>
      <w:bookmarkEnd w:id="520"/>
      <w:bookmarkEnd w:id="521"/>
      <w:bookmarkEnd w:id="522"/>
      <w:bookmarkEnd w:id="523"/>
      <w:bookmarkEnd w:id="524"/>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525" w:name="_Toc428283028"/>
      <w:bookmarkStart w:id="526" w:name="_Toc428905109"/>
      <w:bookmarkStart w:id="527" w:name="_Toc428905555"/>
      <w:bookmarkStart w:id="528" w:name="_Toc428906000"/>
      <w:bookmarkStart w:id="529" w:name="_Toc429057164"/>
      <w:bookmarkStart w:id="530" w:name="_Toc429057665"/>
      <w:bookmarkStart w:id="531" w:name="_Toc430459332"/>
      <w:r w:rsidRPr="00AF42AF">
        <w:lastRenderedPageBreak/>
        <w:t>6.</w:t>
      </w:r>
      <w:r w:rsidR="00BC0067" w:rsidRPr="00BC0067">
        <w:t>3</w:t>
      </w:r>
      <w:r w:rsidRPr="00AF42AF">
        <w:tab/>
        <w:t>Security Aspects</w:t>
      </w:r>
      <w:bookmarkEnd w:id="525"/>
      <w:bookmarkEnd w:id="526"/>
      <w:bookmarkEnd w:id="527"/>
      <w:bookmarkEnd w:id="528"/>
      <w:bookmarkEnd w:id="529"/>
      <w:bookmarkEnd w:id="530"/>
      <w:bookmarkEnd w:id="531"/>
    </w:p>
    <w:p w:rsidR="00DA7B71" w:rsidRPr="00AF42AF" w:rsidRDefault="00DA7B71" w:rsidP="00DA7B71">
      <w:pPr>
        <w:keepNext/>
        <w:keepLines/>
      </w:pPr>
      <w:r w:rsidRPr="00AF42AF">
        <w:t>The Technical Report TR-0008 [</w:t>
      </w:r>
      <w:hyperlink w:anchor="REF_ONEM2MTR_0008" w:history="1">
        <w:r w:rsidR="00994664" w:rsidRPr="00994664">
          <w:rPr>
            <w:rStyle w:val="ab"/>
            <w:rFonts w:eastAsiaTheme="minorEastAsia" w:hint="eastAsia"/>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fldSimple w:instr="REF REF_TS118103 \h  \* MERGEFORMAT ">
        <w:r w:rsidR="00AC5324">
          <w:rPr>
            <w:rFonts w:eastAsiaTheme="minorEastAsia" w:hint="eastAsia"/>
            <w:lang w:eastAsia="zh-CN"/>
          </w:rPr>
          <w:t>3</w:t>
        </w:r>
      </w:fldSimple>
      <w:r w:rsidRPr="00AF42AF">
        <w:t>].</w:t>
      </w:r>
    </w:p>
    <w:p w:rsidR="00DA7B71" w:rsidRPr="00AF42AF" w:rsidRDefault="00BC0067" w:rsidP="00DA7B71">
      <w:pPr>
        <w:pStyle w:val="2"/>
      </w:pPr>
      <w:bookmarkStart w:id="532" w:name="_Toc428283029"/>
      <w:bookmarkStart w:id="533" w:name="_Toc428905110"/>
      <w:bookmarkStart w:id="534" w:name="_Toc428905556"/>
      <w:bookmarkStart w:id="535" w:name="_Toc428906001"/>
      <w:bookmarkStart w:id="536" w:name="_Toc429057165"/>
      <w:bookmarkStart w:id="537" w:name="_Toc429057666"/>
      <w:bookmarkStart w:id="538" w:name="_Toc430459333"/>
      <w:r w:rsidRPr="00BC0067">
        <w:t>6.4</w:t>
      </w:r>
      <w:r w:rsidRPr="00BC0067">
        <w:tab/>
        <w:t>Intra-M2M SP Communication</w:t>
      </w:r>
      <w:bookmarkEnd w:id="532"/>
      <w:bookmarkEnd w:id="533"/>
      <w:bookmarkEnd w:id="534"/>
      <w:bookmarkEnd w:id="535"/>
      <w:bookmarkEnd w:id="536"/>
      <w:bookmarkEnd w:id="537"/>
      <w:bookmarkEnd w:id="538"/>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DA7B71">
      <w:pPr>
        <w:pStyle w:val="2"/>
      </w:pPr>
      <w:bookmarkStart w:id="539" w:name="_Toc428283030"/>
      <w:bookmarkStart w:id="540" w:name="_Toc428905111"/>
      <w:bookmarkStart w:id="541" w:name="_Toc428905557"/>
      <w:bookmarkStart w:id="542" w:name="_Toc428906002"/>
      <w:bookmarkStart w:id="543" w:name="_Toc429057166"/>
      <w:bookmarkStart w:id="544" w:name="_Toc429057667"/>
      <w:bookmarkStart w:id="545" w:name="_Toc430459334"/>
      <w:r w:rsidRPr="00AF42AF">
        <w:lastRenderedPageBreak/>
        <w:t>6.</w:t>
      </w:r>
      <w:r w:rsidR="00BC0067" w:rsidRPr="00BC0067">
        <w:t>5</w:t>
      </w:r>
      <w:r w:rsidRPr="00AF42AF">
        <w:tab/>
        <w:t>Inter-M2M SP Communication</w:t>
      </w:r>
      <w:bookmarkEnd w:id="539"/>
      <w:bookmarkEnd w:id="540"/>
      <w:bookmarkEnd w:id="541"/>
      <w:bookmarkEnd w:id="542"/>
      <w:bookmarkEnd w:id="543"/>
      <w:bookmarkEnd w:id="544"/>
      <w:bookmarkEnd w:id="545"/>
    </w:p>
    <w:p w:rsidR="00DA7B71" w:rsidRPr="00AF42AF" w:rsidRDefault="00DA7B71" w:rsidP="00DA7B71">
      <w:pPr>
        <w:pStyle w:val="30"/>
      </w:pPr>
      <w:bookmarkStart w:id="546" w:name="_Toc428283031"/>
      <w:bookmarkStart w:id="547" w:name="_Toc428905112"/>
      <w:bookmarkStart w:id="548" w:name="_Toc428905558"/>
      <w:bookmarkStart w:id="549" w:name="_Toc428906003"/>
      <w:bookmarkStart w:id="550" w:name="_Toc429057167"/>
      <w:bookmarkStart w:id="551" w:name="_Toc429057668"/>
      <w:bookmarkStart w:id="552"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546"/>
      <w:bookmarkEnd w:id="547"/>
      <w:bookmarkEnd w:id="548"/>
      <w:bookmarkEnd w:id="549"/>
      <w:bookmarkEnd w:id="550"/>
      <w:bookmarkEnd w:id="551"/>
      <w:bookmarkEnd w:id="552"/>
    </w:p>
    <w:p w:rsidR="00DA7B71" w:rsidRPr="00AF42AF" w:rsidRDefault="00DA7B71" w:rsidP="00DA7B71">
      <w:pPr>
        <w:pStyle w:val="40"/>
      </w:pPr>
      <w:bookmarkStart w:id="553" w:name="_Toc429057168"/>
      <w:bookmarkStart w:id="554" w:name="_Toc429057669"/>
      <w:bookmarkStart w:id="555" w:name="_Toc430459336"/>
      <w:r w:rsidRPr="00AF42AF">
        <w:t>6.5.1.0</w:t>
      </w:r>
      <w:r w:rsidRPr="00AF42AF">
        <w:tab/>
        <w:t>Introduction</w:t>
      </w:r>
      <w:bookmarkEnd w:id="553"/>
      <w:bookmarkEnd w:id="554"/>
      <w:bookmarkEnd w:id="555"/>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DA7B71">
      <w:pPr>
        <w:pStyle w:val="40"/>
      </w:pPr>
      <w:bookmarkStart w:id="556" w:name="_Toc428283032"/>
      <w:bookmarkStart w:id="557" w:name="_Toc428905113"/>
      <w:bookmarkStart w:id="558" w:name="_Toc428905559"/>
      <w:bookmarkStart w:id="559" w:name="_Toc428906004"/>
      <w:bookmarkStart w:id="560" w:name="_Toc429057169"/>
      <w:bookmarkStart w:id="561" w:name="_Toc429057670"/>
      <w:bookmarkStart w:id="562" w:name="_Toc430459337"/>
      <w:r w:rsidRPr="00AF42AF">
        <w:t>6.</w:t>
      </w:r>
      <w:r w:rsidR="00BC0067" w:rsidRPr="00BC0067">
        <w:t>5</w:t>
      </w:r>
      <w:r w:rsidRPr="00AF42AF">
        <w:t>.1.1</w:t>
      </w:r>
      <w:r w:rsidRPr="00AF42AF">
        <w:tab/>
        <w:t>Public Domain Names and CSEs</w:t>
      </w:r>
      <w:bookmarkEnd w:id="556"/>
      <w:bookmarkEnd w:id="557"/>
      <w:bookmarkEnd w:id="558"/>
      <w:bookmarkEnd w:id="559"/>
      <w:bookmarkEnd w:id="560"/>
      <w:bookmarkEnd w:id="561"/>
      <w:bookmarkEnd w:id="562"/>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563" w:name="_Toc428283033"/>
      <w:bookmarkStart w:id="564" w:name="_Toc428905114"/>
      <w:bookmarkStart w:id="565" w:name="_Toc428905560"/>
      <w:bookmarkStart w:id="566" w:name="_Toc428906005"/>
      <w:bookmarkStart w:id="567" w:name="_Toc429057170"/>
      <w:bookmarkStart w:id="568" w:name="_Toc429057671"/>
      <w:bookmarkStart w:id="569" w:name="_Toc430459338"/>
      <w:r w:rsidRPr="00AF42AF">
        <w:t>6.</w:t>
      </w:r>
      <w:r w:rsidR="00BC0067" w:rsidRPr="00BC0067">
        <w:t>5</w:t>
      </w:r>
      <w:r w:rsidRPr="00AF42AF">
        <w:t>.2</w:t>
      </w:r>
      <w:r w:rsidRPr="00AF42AF">
        <w:tab/>
        <w:t>Inter M2M SP Generic Procedures</w:t>
      </w:r>
      <w:bookmarkEnd w:id="563"/>
      <w:bookmarkEnd w:id="564"/>
      <w:bookmarkEnd w:id="565"/>
      <w:bookmarkEnd w:id="566"/>
      <w:bookmarkEnd w:id="567"/>
      <w:bookmarkEnd w:id="568"/>
      <w:bookmarkEnd w:id="569"/>
    </w:p>
    <w:p w:rsidR="00DA7B71" w:rsidRPr="00AF42AF" w:rsidRDefault="00DA7B71" w:rsidP="00DA7B71">
      <w:pPr>
        <w:pStyle w:val="40"/>
      </w:pPr>
      <w:bookmarkStart w:id="570" w:name="_Toc429057171"/>
      <w:bookmarkStart w:id="571" w:name="_Toc429057672"/>
      <w:bookmarkStart w:id="572" w:name="_Toc430459339"/>
      <w:r w:rsidRPr="00AF42AF">
        <w:t>6.5.2.0</w:t>
      </w:r>
      <w:r w:rsidRPr="00AF42AF">
        <w:tab/>
        <w:t>Introduction</w:t>
      </w:r>
      <w:bookmarkEnd w:id="570"/>
      <w:bookmarkEnd w:id="571"/>
      <w:bookmarkEnd w:id="572"/>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573" w:name="_Toc428283034"/>
      <w:bookmarkStart w:id="574" w:name="_Toc428905115"/>
      <w:bookmarkStart w:id="575" w:name="_Toc428905561"/>
      <w:bookmarkStart w:id="576" w:name="_Toc428906006"/>
      <w:bookmarkStart w:id="577" w:name="_Toc429057172"/>
      <w:bookmarkStart w:id="578" w:name="_Toc429057673"/>
      <w:bookmarkStart w:id="579"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573"/>
      <w:bookmarkEnd w:id="574"/>
      <w:bookmarkEnd w:id="575"/>
      <w:bookmarkEnd w:id="576"/>
      <w:bookmarkEnd w:id="577"/>
      <w:bookmarkEnd w:id="578"/>
      <w:bookmarkEnd w:id="579"/>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580" w:name="_Toc428283035"/>
      <w:bookmarkStart w:id="581" w:name="_Toc428905116"/>
      <w:bookmarkStart w:id="582" w:name="_Toc428905562"/>
      <w:bookmarkStart w:id="583" w:name="_Toc428906007"/>
      <w:bookmarkStart w:id="584" w:name="_Toc429057173"/>
      <w:bookmarkStart w:id="585" w:name="_Toc429057674"/>
      <w:bookmarkStart w:id="586" w:name="_Toc430459341"/>
      <w:r w:rsidRPr="00AF42AF">
        <w:t>6.</w:t>
      </w:r>
      <w:r w:rsidR="00BC0067" w:rsidRPr="00BC0067">
        <w:t>5</w:t>
      </w:r>
      <w:r w:rsidRPr="00AF42AF">
        <w:t>.2.2</w:t>
      </w:r>
      <w:r w:rsidR="00BC0067" w:rsidRPr="00BC0067">
        <w:tab/>
      </w:r>
      <w:r w:rsidRPr="00AF42AF">
        <w:t>Actions of the Receiving CSE in the Originating Domain</w:t>
      </w:r>
      <w:bookmarkEnd w:id="580"/>
      <w:bookmarkEnd w:id="581"/>
      <w:bookmarkEnd w:id="582"/>
      <w:bookmarkEnd w:id="583"/>
      <w:bookmarkEnd w:id="584"/>
      <w:bookmarkEnd w:id="585"/>
      <w:bookmarkEnd w:id="586"/>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587" w:name="_Toc428283036"/>
      <w:bookmarkStart w:id="588" w:name="_Toc428905117"/>
      <w:bookmarkStart w:id="589" w:name="_Toc428905563"/>
      <w:bookmarkStart w:id="590" w:name="_Toc428906008"/>
      <w:bookmarkStart w:id="591" w:name="_Toc429057174"/>
      <w:bookmarkStart w:id="592" w:name="_Toc429057675"/>
      <w:bookmarkStart w:id="593"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587"/>
      <w:bookmarkEnd w:id="588"/>
      <w:bookmarkEnd w:id="589"/>
      <w:bookmarkEnd w:id="590"/>
      <w:bookmarkEnd w:id="591"/>
      <w:bookmarkEnd w:id="592"/>
      <w:bookmarkEnd w:id="593"/>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594" w:name="_Toc428283037"/>
      <w:bookmarkStart w:id="595" w:name="_Toc428905118"/>
      <w:bookmarkStart w:id="596" w:name="_Toc428905564"/>
      <w:bookmarkStart w:id="597" w:name="_Toc428906009"/>
      <w:bookmarkStart w:id="598" w:name="_Toc429057175"/>
      <w:bookmarkStart w:id="599" w:name="_Toc429057676"/>
      <w:bookmarkStart w:id="600" w:name="_Toc430459343"/>
      <w:r w:rsidRPr="00AF42AF">
        <w:t>6.</w:t>
      </w:r>
      <w:r w:rsidR="00BC0067" w:rsidRPr="00BC0067">
        <w:t>5</w:t>
      </w:r>
      <w:r w:rsidRPr="00AF42AF">
        <w:t>.3</w:t>
      </w:r>
      <w:r w:rsidR="00BC0067" w:rsidRPr="00BC0067">
        <w:tab/>
      </w:r>
      <w:r w:rsidRPr="00AF42AF">
        <w:t>DNS Provisioning for Inter-M2M SP Communication</w:t>
      </w:r>
      <w:bookmarkEnd w:id="594"/>
      <w:bookmarkEnd w:id="595"/>
      <w:bookmarkEnd w:id="596"/>
      <w:bookmarkEnd w:id="597"/>
      <w:bookmarkEnd w:id="598"/>
      <w:bookmarkEnd w:id="599"/>
      <w:bookmarkEnd w:id="600"/>
    </w:p>
    <w:p w:rsidR="00DA7B71" w:rsidRPr="00AF42AF" w:rsidRDefault="00DA7B71" w:rsidP="00DA7B71">
      <w:pPr>
        <w:pStyle w:val="40"/>
      </w:pPr>
      <w:bookmarkStart w:id="601" w:name="_Toc429057176"/>
      <w:bookmarkStart w:id="602" w:name="_Toc429057677"/>
      <w:bookmarkStart w:id="603" w:name="_Toc430459344"/>
      <w:r w:rsidRPr="00AF42AF">
        <w:t>6.5.3.0</w:t>
      </w:r>
      <w:r w:rsidRPr="00AF42AF">
        <w:tab/>
        <w:t>Introduction</w:t>
      </w:r>
      <w:bookmarkEnd w:id="601"/>
      <w:bookmarkEnd w:id="602"/>
      <w:bookmarkEnd w:id="603"/>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604" w:name="_Toc428283038"/>
      <w:bookmarkStart w:id="605" w:name="_Toc428905119"/>
      <w:bookmarkStart w:id="606" w:name="_Toc428905565"/>
      <w:bookmarkStart w:id="607" w:name="_Toc428906010"/>
      <w:bookmarkStart w:id="608" w:name="_Toc429057177"/>
      <w:bookmarkStart w:id="609" w:name="_Toc429057678"/>
      <w:bookmarkStart w:id="610" w:name="_Toc430459345"/>
      <w:r w:rsidRPr="00AF42AF">
        <w:t>6.</w:t>
      </w:r>
      <w:r w:rsidR="00BC0067" w:rsidRPr="00BC0067">
        <w:t>5</w:t>
      </w:r>
      <w:r w:rsidRPr="00AF42AF">
        <w:t>.3.1</w:t>
      </w:r>
      <w:r w:rsidR="00BC0067" w:rsidRPr="00BC0067">
        <w:tab/>
      </w:r>
      <w:r w:rsidRPr="00AF42AF">
        <w:t>Inter-M2M SP Communication Access Control Policies</w:t>
      </w:r>
      <w:bookmarkEnd w:id="604"/>
      <w:bookmarkEnd w:id="605"/>
      <w:bookmarkEnd w:id="606"/>
      <w:bookmarkEnd w:id="607"/>
      <w:bookmarkEnd w:id="608"/>
      <w:bookmarkEnd w:id="609"/>
      <w:bookmarkEnd w:id="610"/>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611" w:name="_Toc428283039"/>
      <w:bookmarkStart w:id="612" w:name="_Toc428905120"/>
      <w:bookmarkStart w:id="613" w:name="_Toc428905566"/>
      <w:bookmarkStart w:id="614" w:name="_Toc428906011"/>
      <w:bookmarkStart w:id="615" w:name="_Toc429057178"/>
      <w:bookmarkStart w:id="616" w:name="_Toc429057679"/>
      <w:bookmarkStart w:id="617" w:name="_Toc430459346"/>
      <w:r w:rsidRPr="00AF42AF">
        <w:t>6.</w:t>
      </w:r>
      <w:r w:rsidR="00BC0067" w:rsidRPr="00BC0067">
        <w:t>5</w:t>
      </w:r>
      <w:r w:rsidRPr="00AF42AF">
        <w:t>.</w:t>
      </w:r>
      <w:r w:rsidR="00BC0067" w:rsidRPr="00BC0067">
        <w:t>4</w:t>
      </w:r>
      <w:r w:rsidRPr="00AF42AF">
        <w:tab/>
        <w:t>Conditional Inter-M2M Service Provider CSE Registration</w:t>
      </w:r>
      <w:bookmarkEnd w:id="611"/>
      <w:bookmarkEnd w:id="612"/>
      <w:bookmarkEnd w:id="613"/>
      <w:bookmarkEnd w:id="614"/>
      <w:bookmarkEnd w:id="615"/>
      <w:bookmarkEnd w:id="616"/>
      <w:bookmarkEnd w:id="617"/>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618" w:name="_Toc428283040"/>
      <w:bookmarkStart w:id="619" w:name="_Toc428905121"/>
      <w:bookmarkStart w:id="620" w:name="_Toc428905567"/>
      <w:bookmarkStart w:id="621" w:name="_Toc428906012"/>
      <w:bookmarkStart w:id="622" w:name="_Toc429057179"/>
      <w:bookmarkStart w:id="623" w:name="_Toc429057680"/>
      <w:bookmarkStart w:id="624" w:name="_Toc430459347"/>
      <w:r w:rsidRPr="00AF42AF">
        <w:t>6.</w:t>
      </w:r>
      <w:r w:rsidR="00BC0067" w:rsidRPr="00BC0067">
        <w:t>6</w:t>
      </w:r>
      <w:r w:rsidRPr="00AF42AF">
        <w:tab/>
        <w:t>M2M Service Subscription</w:t>
      </w:r>
      <w:bookmarkEnd w:id="618"/>
      <w:bookmarkEnd w:id="619"/>
      <w:bookmarkEnd w:id="620"/>
      <w:bookmarkEnd w:id="621"/>
      <w:bookmarkEnd w:id="622"/>
      <w:bookmarkEnd w:id="623"/>
      <w:bookmarkEnd w:id="624"/>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r w:rsidR="006C7807">
        <w:rPr>
          <w:rFonts w:eastAsiaTheme="minorEastAsia" w:hint="eastAsia"/>
          <w:lang w:eastAsia="zh-CN"/>
        </w:rPr>
        <w:t>one</w:t>
      </w:r>
      <w:r w:rsidR="006C7807">
        <w:t>M2M TS 0003</w:t>
      </w:r>
      <w:r w:rsidRPr="00AF42AF">
        <w:t> [</w:t>
      </w:r>
      <w:fldSimple w:instr="REF REF_ONEM2MT2_0003TS118103  \h  \* MERGEFORMAT ">
        <w:r w:rsidR="00AC5324">
          <w:rPr>
            <w:rFonts w:eastAsiaTheme="minorEastAsia" w:hint="eastAsia"/>
            <w:lang w:eastAsia="zh-CN"/>
          </w:rPr>
          <w:t>3</w:t>
        </w:r>
      </w:fldSimple>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DA7B71">
      <w:pPr>
        <w:pStyle w:val="1"/>
      </w:pPr>
      <w:bookmarkStart w:id="625" w:name="_Toc428283041"/>
      <w:bookmarkStart w:id="626" w:name="_Toc428905122"/>
      <w:bookmarkStart w:id="627" w:name="_Toc428905568"/>
      <w:bookmarkStart w:id="628" w:name="_Toc428906013"/>
      <w:bookmarkStart w:id="629" w:name="_Toc429057180"/>
      <w:bookmarkStart w:id="630" w:name="_Toc429057681"/>
      <w:bookmarkStart w:id="631" w:name="_Toc430459348"/>
      <w:r w:rsidRPr="00AF42AF">
        <w:t>7</w:t>
      </w:r>
      <w:r w:rsidRPr="00AF42AF">
        <w:tab/>
        <w:t>M2M Entities and Object Identification</w:t>
      </w:r>
      <w:bookmarkEnd w:id="625"/>
      <w:bookmarkEnd w:id="626"/>
      <w:bookmarkEnd w:id="627"/>
      <w:bookmarkEnd w:id="628"/>
      <w:bookmarkEnd w:id="629"/>
      <w:bookmarkEnd w:id="630"/>
      <w:bookmarkEnd w:id="631"/>
    </w:p>
    <w:p w:rsidR="00DA7B71" w:rsidRPr="00AF42AF" w:rsidRDefault="00DA7B71" w:rsidP="00DA7B71">
      <w:pPr>
        <w:pStyle w:val="2"/>
      </w:pPr>
      <w:bookmarkStart w:id="632" w:name="_Toc428283042"/>
      <w:bookmarkStart w:id="633" w:name="_Toc428905123"/>
      <w:bookmarkStart w:id="634" w:name="_Toc428905569"/>
      <w:bookmarkStart w:id="635" w:name="_Toc428906014"/>
      <w:bookmarkStart w:id="636" w:name="_Toc429057181"/>
      <w:bookmarkStart w:id="637" w:name="_Toc429057682"/>
      <w:bookmarkStart w:id="638" w:name="_Toc430459349"/>
      <w:r w:rsidRPr="00AF42AF">
        <w:t>7.1</w:t>
      </w:r>
      <w:r w:rsidRPr="00AF42AF">
        <w:tab/>
        <w:t>M2M Identifiers</w:t>
      </w:r>
      <w:bookmarkEnd w:id="632"/>
      <w:bookmarkEnd w:id="633"/>
      <w:bookmarkEnd w:id="634"/>
      <w:bookmarkEnd w:id="635"/>
      <w:bookmarkEnd w:id="636"/>
      <w:bookmarkEnd w:id="637"/>
      <w:bookmarkEnd w:id="638"/>
    </w:p>
    <w:p w:rsidR="00DA7B71" w:rsidRPr="00AF42AF" w:rsidRDefault="00DA7B71" w:rsidP="00DA7B71">
      <w:pPr>
        <w:pStyle w:val="30"/>
      </w:pPr>
      <w:bookmarkStart w:id="639" w:name="_Toc429057182"/>
      <w:bookmarkStart w:id="640" w:name="_Toc429057683"/>
      <w:bookmarkStart w:id="641" w:name="_Toc430459350"/>
      <w:r w:rsidRPr="00AF42AF">
        <w:t>7.1.0</w:t>
      </w:r>
      <w:r w:rsidRPr="00AF42AF">
        <w:tab/>
        <w:t>Introduction</w:t>
      </w:r>
      <w:bookmarkEnd w:id="639"/>
      <w:bookmarkEnd w:id="640"/>
      <w:bookmarkEnd w:id="641"/>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642" w:name="_Toc428283043"/>
      <w:bookmarkStart w:id="643" w:name="_Toc428905124"/>
      <w:bookmarkStart w:id="644" w:name="_Toc428905570"/>
      <w:bookmarkStart w:id="645" w:name="_Toc428906015"/>
      <w:bookmarkStart w:id="646" w:name="_Toc429057183"/>
      <w:bookmarkStart w:id="647" w:name="_Toc429057684"/>
      <w:bookmarkStart w:id="648" w:name="_Toc430459351"/>
      <w:r w:rsidRPr="00AF42AF">
        <w:t>7.1.1</w:t>
      </w:r>
      <w:r w:rsidRPr="00AF42AF">
        <w:tab/>
        <w:t>M2M Service Provider Identifier (M2M-SP-ID)</w:t>
      </w:r>
      <w:bookmarkEnd w:id="642"/>
      <w:bookmarkEnd w:id="643"/>
      <w:bookmarkEnd w:id="644"/>
      <w:bookmarkEnd w:id="645"/>
      <w:bookmarkEnd w:id="646"/>
      <w:bookmarkEnd w:id="647"/>
      <w:bookmarkEnd w:id="648"/>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649" w:name="_Toc428283044"/>
      <w:bookmarkStart w:id="650" w:name="_Toc428905125"/>
      <w:bookmarkStart w:id="651" w:name="_Toc428905571"/>
      <w:bookmarkStart w:id="652" w:name="_Toc428906016"/>
      <w:bookmarkStart w:id="653" w:name="_Toc429057184"/>
      <w:bookmarkStart w:id="654" w:name="_Toc429057685"/>
      <w:bookmarkStart w:id="655" w:name="_Toc430459352"/>
      <w:r w:rsidRPr="00BC0067">
        <w:rPr>
          <w:lang w:val="fr-FR"/>
        </w:rPr>
        <w:t>7.1.2</w:t>
      </w:r>
      <w:r w:rsidRPr="00BC0067">
        <w:rPr>
          <w:lang w:val="fr-FR"/>
        </w:rPr>
        <w:tab/>
        <w:t>Application Entity Identifier (AE-ID)</w:t>
      </w:r>
      <w:bookmarkEnd w:id="649"/>
      <w:bookmarkEnd w:id="650"/>
      <w:bookmarkEnd w:id="651"/>
      <w:bookmarkEnd w:id="652"/>
      <w:bookmarkEnd w:id="653"/>
      <w:bookmarkEnd w:id="654"/>
      <w:bookmarkEnd w:id="655"/>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656" w:name="_Toc428283045"/>
      <w:bookmarkStart w:id="657" w:name="_Toc428905126"/>
      <w:bookmarkStart w:id="658" w:name="_Toc428905572"/>
      <w:bookmarkStart w:id="659" w:name="_Toc428906017"/>
      <w:bookmarkStart w:id="660" w:name="_Toc429057185"/>
      <w:bookmarkStart w:id="661" w:name="_Toc429057686"/>
      <w:bookmarkStart w:id="662" w:name="_Toc430459353"/>
      <w:r w:rsidRPr="00AF42AF">
        <w:t>7.1.3</w:t>
      </w:r>
      <w:r w:rsidRPr="00AF42AF">
        <w:tab/>
        <w:t>Application Identifier (App-ID)</w:t>
      </w:r>
      <w:bookmarkEnd w:id="656"/>
      <w:bookmarkEnd w:id="657"/>
      <w:bookmarkEnd w:id="658"/>
      <w:bookmarkEnd w:id="659"/>
      <w:bookmarkEnd w:id="660"/>
      <w:bookmarkEnd w:id="661"/>
      <w:bookmarkEnd w:id="662"/>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663" w:name="_Toc428283046"/>
      <w:bookmarkStart w:id="664" w:name="_Toc428905127"/>
      <w:bookmarkStart w:id="665" w:name="_Toc428905573"/>
      <w:bookmarkStart w:id="666" w:name="_Toc428906018"/>
      <w:bookmarkStart w:id="667" w:name="_Toc429057186"/>
      <w:bookmarkStart w:id="668" w:name="_Toc429057687"/>
      <w:bookmarkStart w:id="669" w:name="_Toc430459354"/>
      <w:r w:rsidRPr="00AF42AF">
        <w:t>7.1.4</w:t>
      </w:r>
      <w:r w:rsidRPr="00AF42AF">
        <w:tab/>
        <w:t>CSE Identifier (CSE-ID)</w:t>
      </w:r>
      <w:bookmarkEnd w:id="663"/>
      <w:bookmarkEnd w:id="664"/>
      <w:bookmarkEnd w:id="665"/>
      <w:bookmarkEnd w:id="666"/>
      <w:bookmarkEnd w:id="667"/>
      <w:bookmarkEnd w:id="668"/>
      <w:bookmarkEnd w:id="669"/>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670" w:name="_Toc428283047"/>
      <w:bookmarkStart w:id="671" w:name="_Toc428905128"/>
      <w:bookmarkStart w:id="672" w:name="_Toc428905574"/>
      <w:bookmarkStart w:id="673" w:name="_Toc428906019"/>
      <w:bookmarkStart w:id="674" w:name="_Toc429057187"/>
      <w:bookmarkStart w:id="675" w:name="_Toc429057688"/>
      <w:bookmarkStart w:id="676" w:name="_Toc430459355"/>
      <w:r w:rsidRPr="00BC0067">
        <w:rPr>
          <w:lang w:val="fr-FR"/>
        </w:rPr>
        <w:t>7.1.5</w:t>
      </w:r>
      <w:r w:rsidRPr="00BC0067">
        <w:rPr>
          <w:lang w:val="fr-FR"/>
        </w:rPr>
        <w:tab/>
        <w:t>M2M Node Identifier (M2M-Node-ID)</w:t>
      </w:r>
      <w:bookmarkEnd w:id="670"/>
      <w:bookmarkEnd w:id="671"/>
      <w:bookmarkEnd w:id="672"/>
      <w:bookmarkEnd w:id="673"/>
      <w:bookmarkEnd w:id="674"/>
      <w:bookmarkEnd w:id="675"/>
      <w:bookmarkEnd w:id="676"/>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677" w:name="_Toc428283048"/>
      <w:bookmarkStart w:id="678" w:name="_Toc428905129"/>
      <w:bookmarkStart w:id="679" w:name="_Toc428905575"/>
      <w:bookmarkStart w:id="680" w:name="_Toc428906020"/>
      <w:bookmarkStart w:id="681" w:name="_Toc429057188"/>
      <w:bookmarkStart w:id="682" w:name="_Toc429057689"/>
      <w:bookmarkStart w:id="683" w:name="_Toc430459356"/>
      <w:r w:rsidRPr="00AF42AF">
        <w:t>7.1.6</w:t>
      </w:r>
      <w:r w:rsidRPr="00AF42AF">
        <w:tab/>
        <w:t>M2M Service Subscription Identifier (M2M-Sub-ID)</w:t>
      </w:r>
      <w:bookmarkEnd w:id="677"/>
      <w:bookmarkEnd w:id="678"/>
      <w:bookmarkEnd w:id="679"/>
      <w:bookmarkEnd w:id="680"/>
      <w:bookmarkEnd w:id="681"/>
      <w:bookmarkEnd w:id="682"/>
      <w:bookmarkEnd w:id="683"/>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684" w:name="_Toc428283049"/>
      <w:bookmarkStart w:id="685" w:name="_Toc428905130"/>
      <w:bookmarkStart w:id="686" w:name="_Toc428905576"/>
      <w:bookmarkStart w:id="687" w:name="_Toc428906021"/>
      <w:bookmarkStart w:id="688" w:name="_Toc429057189"/>
      <w:bookmarkStart w:id="689" w:name="_Toc429057690"/>
      <w:bookmarkStart w:id="690" w:name="_Toc430459357"/>
      <w:r w:rsidRPr="00AF42AF">
        <w:t>7.1.7</w:t>
      </w:r>
      <w:r w:rsidRPr="00AF42AF">
        <w:tab/>
        <w:t>M2M Request Identifier (M2M-Request-ID)</w:t>
      </w:r>
      <w:bookmarkEnd w:id="684"/>
      <w:bookmarkEnd w:id="685"/>
      <w:bookmarkEnd w:id="686"/>
      <w:bookmarkEnd w:id="687"/>
      <w:bookmarkEnd w:id="688"/>
      <w:bookmarkEnd w:id="689"/>
      <w:bookmarkEnd w:id="690"/>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691" w:name="_Toc428283050"/>
      <w:bookmarkStart w:id="692" w:name="_Toc428905131"/>
      <w:bookmarkStart w:id="693" w:name="_Toc428905577"/>
      <w:bookmarkStart w:id="694" w:name="_Toc428906022"/>
      <w:bookmarkStart w:id="695" w:name="_Toc429057190"/>
      <w:bookmarkStart w:id="696" w:name="_Toc429057691"/>
      <w:bookmarkStart w:id="697" w:name="_Toc430459358"/>
      <w:r w:rsidRPr="00AF42AF">
        <w:t>7.1.8</w:t>
      </w:r>
      <w:r w:rsidRPr="00AF42AF">
        <w:tab/>
        <w:t>M2M External Identifier (M2M-Ext-ID)</w:t>
      </w:r>
      <w:bookmarkEnd w:id="691"/>
      <w:bookmarkEnd w:id="692"/>
      <w:bookmarkEnd w:id="693"/>
      <w:bookmarkEnd w:id="694"/>
      <w:bookmarkEnd w:id="695"/>
      <w:bookmarkEnd w:id="696"/>
      <w:bookmarkEnd w:id="697"/>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698" w:name="_Toc428283051"/>
      <w:bookmarkStart w:id="699" w:name="_Toc428905132"/>
      <w:bookmarkStart w:id="700" w:name="_Toc428905578"/>
      <w:bookmarkStart w:id="701" w:name="_Toc428906023"/>
      <w:bookmarkStart w:id="702" w:name="_Toc429057191"/>
      <w:bookmarkStart w:id="703" w:name="_Toc429057692"/>
      <w:bookmarkStart w:id="704" w:name="_Toc430459359"/>
      <w:r w:rsidRPr="00AF42AF">
        <w:t>7.1.9</w:t>
      </w:r>
      <w:r w:rsidRPr="00AF42AF">
        <w:tab/>
        <w:t>Underlying Network Identifier (UNetwork-ID)</w:t>
      </w:r>
      <w:bookmarkEnd w:id="698"/>
      <w:bookmarkEnd w:id="699"/>
      <w:bookmarkEnd w:id="700"/>
      <w:bookmarkEnd w:id="701"/>
      <w:bookmarkEnd w:id="702"/>
      <w:bookmarkEnd w:id="703"/>
      <w:bookmarkEnd w:id="704"/>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705" w:name="_Toc428283052"/>
      <w:bookmarkStart w:id="706" w:name="_Toc428905133"/>
      <w:bookmarkStart w:id="707" w:name="_Toc428905579"/>
      <w:bookmarkStart w:id="708" w:name="_Toc428906024"/>
      <w:bookmarkStart w:id="709" w:name="_Toc429057192"/>
      <w:bookmarkStart w:id="710" w:name="_Toc429057693"/>
      <w:bookmarkStart w:id="711" w:name="_Toc430459360"/>
      <w:r w:rsidRPr="00AF42AF">
        <w:t>7.1.10</w:t>
      </w:r>
      <w:r w:rsidRPr="00AF42AF">
        <w:tab/>
        <w:t>Trigger Recipient Identifier (Trigger-Recipient-ID)</w:t>
      </w:r>
      <w:bookmarkEnd w:id="705"/>
      <w:bookmarkEnd w:id="706"/>
      <w:bookmarkEnd w:id="707"/>
      <w:bookmarkEnd w:id="708"/>
      <w:bookmarkEnd w:id="709"/>
      <w:bookmarkEnd w:id="710"/>
      <w:bookmarkEnd w:id="711"/>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994664" w:rsidRPr="00994664">
          <w:rPr>
            <w:rStyle w:val="ab"/>
            <w:rFonts w:eastAsiaTheme="minorEastAsia" w:hint="eastAsia"/>
            <w:lang w:eastAsia="zh-CN"/>
          </w:rPr>
          <w:t>i.14</w:t>
        </w:r>
      </w:hyperlink>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712" w:name="_Toc428283053"/>
      <w:bookmarkStart w:id="713" w:name="_Toc428905134"/>
      <w:bookmarkStart w:id="714" w:name="_Toc428905580"/>
      <w:bookmarkStart w:id="715" w:name="_Toc428906025"/>
      <w:bookmarkStart w:id="716" w:name="_Toc429057193"/>
      <w:bookmarkStart w:id="717" w:name="_Toc429057694"/>
      <w:bookmarkStart w:id="718" w:name="_Toc430459361"/>
      <w:r w:rsidRPr="00AF42AF">
        <w:t>7.1.11</w:t>
      </w:r>
      <w:r w:rsidRPr="00AF42AF">
        <w:tab/>
        <w:t>M2M Service Identifier (M2M-Serv-ID)</w:t>
      </w:r>
      <w:bookmarkEnd w:id="712"/>
      <w:bookmarkEnd w:id="713"/>
      <w:bookmarkEnd w:id="714"/>
      <w:bookmarkEnd w:id="715"/>
      <w:bookmarkEnd w:id="716"/>
      <w:bookmarkEnd w:id="717"/>
      <w:bookmarkEnd w:id="718"/>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719" w:name="_Toc428283054"/>
      <w:bookmarkStart w:id="720" w:name="_Toc428905135"/>
      <w:bookmarkStart w:id="721" w:name="_Toc428905581"/>
      <w:bookmarkStart w:id="722" w:name="_Toc428906026"/>
      <w:bookmarkStart w:id="723" w:name="_Toc429057194"/>
      <w:bookmarkStart w:id="724" w:name="_Toc429057695"/>
      <w:bookmarkStart w:id="725"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719"/>
      <w:bookmarkEnd w:id="720"/>
      <w:bookmarkEnd w:id="721"/>
      <w:bookmarkEnd w:id="722"/>
      <w:bookmarkEnd w:id="723"/>
      <w:bookmarkEnd w:id="724"/>
      <w:bookmarkEnd w:id="725"/>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726" w:name="_Toc428283055"/>
      <w:bookmarkStart w:id="727" w:name="_Toc428905136"/>
      <w:bookmarkStart w:id="728" w:name="_Toc428905582"/>
      <w:bookmarkStart w:id="729" w:name="_Toc428906027"/>
      <w:bookmarkStart w:id="730" w:name="_Toc429057195"/>
      <w:bookmarkStart w:id="731" w:name="_Toc429057696"/>
      <w:bookmarkStart w:id="732" w:name="_Toc430459363"/>
      <w:r w:rsidRPr="00BC0067">
        <w:rPr>
          <w:lang w:val="fr-FR"/>
        </w:rPr>
        <w:t>7.1.1</w:t>
      </w:r>
      <w:r w:rsidR="00DA7B71" w:rsidRPr="00AF42AF">
        <w:rPr>
          <w:lang w:val="fr-FR"/>
        </w:rPr>
        <w:t>3</w:t>
      </w:r>
      <w:r w:rsidRPr="00BC0067">
        <w:rPr>
          <w:lang w:val="fr-FR"/>
        </w:rPr>
        <w:tab/>
        <w:t>M2M Service Profile Identifier (M2M-Service-Profile-ID)</w:t>
      </w:r>
      <w:bookmarkEnd w:id="726"/>
      <w:bookmarkEnd w:id="727"/>
      <w:bookmarkEnd w:id="728"/>
      <w:bookmarkEnd w:id="729"/>
      <w:bookmarkEnd w:id="730"/>
      <w:bookmarkEnd w:id="731"/>
      <w:bookmarkEnd w:id="732"/>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733" w:name="_Toc428283056"/>
      <w:bookmarkStart w:id="734" w:name="_Toc428905137"/>
      <w:bookmarkStart w:id="735" w:name="_Toc428905583"/>
      <w:bookmarkStart w:id="736" w:name="_Toc428906028"/>
      <w:bookmarkStart w:id="737" w:name="_Toc429057196"/>
      <w:bookmarkStart w:id="738" w:name="_Toc429057697"/>
      <w:bookmarkStart w:id="739"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733"/>
      <w:bookmarkEnd w:id="734"/>
      <w:bookmarkEnd w:id="735"/>
      <w:bookmarkEnd w:id="736"/>
      <w:bookmarkEnd w:id="737"/>
      <w:bookmarkEnd w:id="738"/>
      <w:bookmarkEnd w:id="739"/>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hyperlink w:anchor="REF_IETFRFC1035" w:history="1">
              <w:r w:rsidR="00B61360" w:rsidRPr="00B61360">
                <w:rPr>
                  <w:rStyle w:val="ab"/>
                  <w:rFonts w:eastAsiaTheme="minorEastAsia" w:hint="eastAsia"/>
                  <w:lang w:eastAsia="zh-CN"/>
                </w:rPr>
                <w:t>i.7</w:t>
              </w:r>
            </w:hyperlink>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740" w:name="_Toc430459365"/>
            <w:r>
              <w:rPr>
                <w:rFonts w:eastAsia="Malgun Gothic"/>
              </w:rPr>
              <w:t>Examples:</w:t>
            </w:r>
            <w:bookmarkEnd w:id="740"/>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741" w:name="_Toc430459366"/>
            <w:r>
              <w:rPr>
                <w:rFonts w:eastAsia="Malgun Gothic"/>
              </w:rPr>
              <w:t>www.m2mprovider.com</w:t>
            </w:r>
            <w:r w:rsidR="00BC0067" w:rsidRPr="00BC0067">
              <w:rPr>
                <w:rFonts w:eastAsia="Malgun Gothic"/>
              </w:rPr>
              <w:t>/C3219</w:t>
            </w:r>
            <w:bookmarkEnd w:id="741"/>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742" w:name="_Toc430459367"/>
            <w:r>
              <w:rPr>
                <w:rFonts w:eastAsia="Malgun Gothic"/>
              </w:rPr>
              <w:t>m2m.thingscompany.com/ab3f124a</w:t>
            </w:r>
            <w:bookmarkEnd w:id="742"/>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743"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743"/>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744" w:name="_Toc430459369"/>
            <w:r>
              <w:rPr>
                <w:rFonts w:eastAsia="Malgun Gothic"/>
              </w:rPr>
              <w:t>The CSE-relative Resource Identifier is unique in the context of the CSE hosting the resource.</w:t>
            </w:r>
            <w:bookmarkEnd w:id="744"/>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745"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745"/>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746"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746"/>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lastRenderedPageBreak/>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B61360" w:rsidRPr="00B61360">
                <w:rPr>
                  <w:rStyle w:val="ab"/>
                  <w:rFonts w:eastAsiaTheme="minorEastAsia" w:hint="eastAsia"/>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747" w:name="_Toc428283057"/>
      <w:bookmarkStart w:id="748" w:name="_Toc428905138"/>
      <w:bookmarkStart w:id="749" w:name="_Toc428905584"/>
      <w:bookmarkStart w:id="750" w:name="_Toc428906029"/>
      <w:bookmarkStart w:id="751" w:name="_Toc429057197"/>
      <w:bookmarkStart w:id="752" w:name="_Toc429057698"/>
      <w:bookmarkStart w:id="753" w:name="_Toc430459372"/>
      <w:r w:rsidRPr="00AF42AF">
        <w:lastRenderedPageBreak/>
        <w:t>7.</w:t>
      </w:r>
      <w:r w:rsidR="00BC0067" w:rsidRPr="00BC0067">
        <w:t>3</w:t>
      </w:r>
      <w:r w:rsidRPr="00AF42AF">
        <w:tab/>
        <w:t>M2M Identifiers lifecycle and characteristics</w:t>
      </w:r>
      <w:bookmarkEnd w:id="747"/>
      <w:bookmarkEnd w:id="748"/>
      <w:bookmarkEnd w:id="749"/>
      <w:bookmarkEnd w:id="750"/>
      <w:bookmarkEnd w:id="751"/>
      <w:bookmarkEnd w:id="752"/>
      <w:bookmarkEnd w:id="753"/>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754" w:name="_Toc428283058"/>
      <w:bookmarkStart w:id="755" w:name="_Toc428905139"/>
      <w:bookmarkStart w:id="756" w:name="_Toc428905585"/>
      <w:bookmarkStart w:id="757" w:name="_Toc428906030"/>
      <w:bookmarkStart w:id="758" w:name="_Toc429057198"/>
      <w:bookmarkStart w:id="759" w:name="_Toc429057699"/>
      <w:bookmarkStart w:id="760" w:name="_Toc430459373"/>
      <w:r w:rsidRPr="00AF42AF">
        <w:lastRenderedPageBreak/>
        <w:t>8</w:t>
      </w:r>
      <w:r w:rsidRPr="00AF42AF">
        <w:tab/>
        <w:t>Description and Flows of Reference Points</w:t>
      </w:r>
      <w:bookmarkEnd w:id="754"/>
      <w:bookmarkEnd w:id="755"/>
      <w:bookmarkEnd w:id="756"/>
      <w:bookmarkEnd w:id="757"/>
      <w:bookmarkEnd w:id="758"/>
      <w:bookmarkEnd w:id="759"/>
      <w:bookmarkEnd w:id="760"/>
    </w:p>
    <w:p w:rsidR="00DA7B71" w:rsidRPr="00AF42AF" w:rsidRDefault="00DA7B71" w:rsidP="00DA7B71">
      <w:pPr>
        <w:pStyle w:val="2"/>
      </w:pPr>
      <w:bookmarkStart w:id="761" w:name="_Toc428283059"/>
      <w:bookmarkStart w:id="762" w:name="_Toc428905140"/>
      <w:bookmarkStart w:id="763" w:name="_Toc428905586"/>
      <w:bookmarkStart w:id="764" w:name="_Toc428906031"/>
      <w:bookmarkStart w:id="765" w:name="_Toc429057199"/>
      <w:bookmarkStart w:id="766" w:name="_Toc429057700"/>
      <w:bookmarkStart w:id="767" w:name="_Toc430459374"/>
      <w:r w:rsidRPr="00AF42AF">
        <w:t>8.1</w:t>
      </w:r>
      <w:r w:rsidRPr="00AF42AF">
        <w:tab/>
        <w:t>General Communication Flow Scheme on Mca and Mcc Reference Points</w:t>
      </w:r>
      <w:bookmarkEnd w:id="761"/>
      <w:bookmarkEnd w:id="762"/>
      <w:bookmarkEnd w:id="763"/>
      <w:bookmarkEnd w:id="764"/>
      <w:bookmarkEnd w:id="765"/>
      <w:bookmarkEnd w:id="766"/>
      <w:bookmarkEnd w:id="767"/>
    </w:p>
    <w:p w:rsidR="00DA7B71" w:rsidRPr="00AF42AF" w:rsidRDefault="00DA7B71" w:rsidP="00DA7B71">
      <w:pPr>
        <w:pStyle w:val="30"/>
      </w:pPr>
      <w:bookmarkStart w:id="768" w:name="_Toc429057200"/>
      <w:bookmarkStart w:id="769" w:name="_Toc429057701"/>
      <w:bookmarkStart w:id="770" w:name="_Toc430459375"/>
      <w:r w:rsidRPr="00AF42AF">
        <w:t>8.1.0</w:t>
      </w:r>
      <w:r w:rsidRPr="00AF42AF">
        <w:tab/>
        <w:t>Introduction</w:t>
      </w:r>
      <w:bookmarkEnd w:id="768"/>
      <w:bookmarkEnd w:id="769"/>
      <w:bookmarkEnd w:id="770"/>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771" w:name="_Toc428283060"/>
      <w:bookmarkStart w:id="772" w:name="_Toc428905141"/>
      <w:bookmarkStart w:id="773" w:name="_Toc428905587"/>
      <w:bookmarkStart w:id="774" w:name="_Toc428906032"/>
      <w:bookmarkStart w:id="775" w:name="_Toc429057201"/>
      <w:bookmarkStart w:id="776" w:name="_Toc429057702"/>
      <w:bookmarkStart w:id="777" w:name="_Toc430459376"/>
      <w:r w:rsidRPr="00AF42AF">
        <w:t>8.1.1</w:t>
      </w:r>
      <w:r w:rsidRPr="00AF42AF">
        <w:tab/>
        <w:t>Description</w:t>
      </w:r>
      <w:bookmarkEnd w:id="771"/>
      <w:bookmarkEnd w:id="772"/>
      <w:bookmarkEnd w:id="773"/>
      <w:bookmarkEnd w:id="774"/>
      <w:bookmarkEnd w:id="775"/>
      <w:bookmarkEnd w:id="776"/>
      <w:bookmarkEnd w:id="777"/>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40" type="#_x0000_t75" style="width:243.05pt;height:131.35pt" o:ole="">
            <v:imagedata r:id="rId30" o:title=""/>
          </v:shape>
          <o:OLEObject Type="Embed" ProgID="Visio.Drawing.11" ShapeID="_x0000_i1040" DrawAspect="Content" ObjectID="_1504201677" r:id="rId31"/>
        </w:object>
      </w:r>
      <w:fldSimple w:instr=""/>
      <w:r w:rsidRPr="00AF42AF">
        <w:t>Figure 8.1.1-1: General Flow</w:t>
      </w:r>
    </w:p>
    <w:p w:rsidR="00DA7B71" w:rsidRPr="00AF42AF" w:rsidRDefault="00DA7B71" w:rsidP="00DA7B71">
      <w:pPr>
        <w:pStyle w:val="30"/>
      </w:pPr>
      <w:bookmarkStart w:id="778" w:name="_Toc428283061"/>
      <w:bookmarkStart w:id="779" w:name="_Toc428905142"/>
      <w:bookmarkStart w:id="780" w:name="_Toc428905588"/>
      <w:bookmarkStart w:id="781" w:name="_Toc428906033"/>
      <w:bookmarkStart w:id="782" w:name="_Toc429057202"/>
      <w:bookmarkStart w:id="783" w:name="_Toc429057703"/>
      <w:bookmarkStart w:id="784" w:name="_Toc430459377"/>
      <w:r w:rsidRPr="00AF42AF">
        <w:t>8.1.2</w:t>
      </w:r>
      <w:r w:rsidRPr="00AF42AF">
        <w:tab/>
        <w:t>Request</w:t>
      </w:r>
      <w:bookmarkEnd w:id="778"/>
      <w:bookmarkEnd w:id="779"/>
      <w:bookmarkEnd w:id="780"/>
      <w:bookmarkEnd w:id="781"/>
      <w:bookmarkEnd w:id="782"/>
      <w:bookmarkEnd w:id="783"/>
      <w:bookmarkEnd w:id="784"/>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r w:rsidR="006C7807">
        <w:rPr>
          <w:rFonts w:eastAsiaTheme="minorEastAsia" w:hint="eastAsia"/>
          <w:lang w:eastAsia="zh-CN"/>
        </w:rPr>
        <w:t>one</w:t>
      </w:r>
      <w:r w:rsidR="006C7807">
        <w:t>M2M TS 0003</w:t>
      </w:r>
      <w:r w:rsidRPr="00AF42AF">
        <w:t xml:space="preserve"> [</w:t>
      </w:r>
      <w:fldSimple w:instr="REF REF_TS118103  \h  \* MERGEFORMAT ">
        <w:r w:rsidR="00AC5324">
          <w:rPr>
            <w:rFonts w:eastAsiaTheme="minorEastAsia" w:hint="eastAsia"/>
            <w:lang w:eastAsia="zh-CN"/>
          </w:rPr>
          <w:t>3</w:t>
        </w:r>
      </w:fldSimple>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proofErr w:type="gramStart"/>
      <w:r w:rsidRPr="00AF42AF">
        <w:t>:</w:t>
      </w:r>
      <w:proofErr w:type="gramEnd"/>
      <w:r w:rsidRPr="00AF42AF">
        <w:br/>
        <w:t xml:space="preserve">CRUD requests using this category shall undergo normal CMDH processing as outlined further below in the present document and in </w:t>
      </w:r>
      <w:r>
        <w:t xml:space="preserve">oneM2M TS-0004 </w:t>
      </w:r>
      <w:r w:rsidRPr="00D353FB">
        <w:t>[</w:t>
      </w:r>
      <w:r w:rsidR="004C4AE1">
        <w:fldChar w:fldCharType="begin"/>
      </w:r>
      <w:r w:rsidR="000E6529">
        <w:instrText xml:space="preserve"> REF </w:instrText>
      </w:r>
      <w:r w:rsidR="000E6529" w:rsidRPr="003609CC">
        <w:instrText>REF_ONEM2MT2_0004</w:instrText>
      </w:r>
      <w:r w:rsidR="000E6529">
        <w:instrText xml:space="preserve"> \h </w:instrText>
      </w:r>
      <w:r w:rsidR="004C4AE1">
        <w:fldChar w:fldCharType="separate"/>
      </w:r>
      <w:r w:rsidR="000E6529">
        <w:rPr>
          <w:rFonts w:eastAsiaTheme="minorEastAsia" w:hint="eastAsia"/>
          <w:lang w:eastAsia="zh-CN"/>
        </w:rPr>
        <w:t>2</w:t>
      </w:r>
      <w:r w:rsidR="004C4AE1">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proofErr w:type="gramStart"/>
      <w:r w:rsidRPr="00AF42AF">
        <w:t>:</w:t>
      </w:r>
      <w:proofErr w:type="gramEnd"/>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4C4AE1">
        <w:fldChar w:fldCharType="begin"/>
      </w:r>
      <w:r w:rsidR="000E6529">
        <w:instrText xml:space="preserve"> REF </w:instrText>
      </w:r>
      <w:r w:rsidR="000E6529" w:rsidRPr="003609CC">
        <w:instrText>REF_ONEM2MT2_0004</w:instrText>
      </w:r>
      <w:r w:rsidR="000E6529">
        <w:instrText xml:space="preserve"> \h </w:instrText>
      </w:r>
      <w:r w:rsidR="004C4AE1">
        <w:fldChar w:fldCharType="separate"/>
      </w:r>
      <w:r w:rsidR="000E6529">
        <w:rPr>
          <w:rFonts w:eastAsiaTheme="minorEastAsia" w:hint="eastAsia"/>
          <w:lang w:eastAsia="zh-CN"/>
        </w:rPr>
        <w:t>2</w:t>
      </w:r>
      <w:r w:rsidR="004C4AE1">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lastRenderedPageBreak/>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785" w:name="_Toc428283062"/>
      <w:bookmarkStart w:id="786" w:name="_Toc428905143"/>
      <w:bookmarkStart w:id="787" w:name="_Toc428905589"/>
      <w:bookmarkStart w:id="788" w:name="_Toc428906034"/>
      <w:bookmarkStart w:id="789" w:name="_Toc429057203"/>
      <w:bookmarkStart w:id="790" w:name="_Toc429057704"/>
      <w:bookmarkStart w:id="791" w:name="_Toc430459378"/>
      <w:r w:rsidRPr="00AF42AF">
        <w:t>8.1.3</w:t>
      </w:r>
      <w:r w:rsidRPr="00AF42AF">
        <w:tab/>
        <w:t>Response</w:t>
      </w:r>
      <w:bookmarkEnd w:id="785"/>
      <w:bookmarkEnd w:id="786"/>
      <w:bookmarkEnd w:id="787"/>
      <w:bookmarkEnd w:id="788"/>
      <w:bookmarkEnd w:id="789"/>
      <w:bookmarkEnd w:id="790"/>
      <w:bookmarkEnd w:id="791"/>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fldSimple w:instr="REF REF_TS118104  \h  \* MERGEFORMAT ">
        <w:r w:rsidR="000E6529">
          <w:rPr>
            <w:rFonts w:eastAsiaTheme="minorEastAsia" w:hint="eastAsia"/>
            <w:lang w:eastAsia="zh-CN"/>
          </w:rPr>
          <w:t>2</w:t>
        </w:r>
      </w:fldSimple>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792" w:name="_Toc428283063"/>
      <w:bookmarkStart w:id="793" w:name="_Toc428905144"/>
      <w:bookmarkStart w:id="794" w:name="_Toc428905590"/>
      <w:bookmarkStart w:id="795" w:name="_Toc428906035"/>
      <w:bookmarkStart w:id="796" w:name="_Toc429057204"/>
      <w:bookmarkStart w:id="797" w:name="_Toc429057705"/>
      <w:bookmarkStart w:id="798" w:name="_Toc430459379"/>
      <w:r w:rsidRPr="00AF42AF">
        <w:lastRenderedPageBreak/>
        <w:t>8.2</w:t>
      </w:r>
      <w:r w:rsidRPr="00AF42AF">
        <w:tab/>
        <w:t>Procedures for Accessing Resources</w:t>
      </w:r>
      <w:bookmarkEnd w:id="792"/>
      <w:bookmarkEnd w:id="793"/>
      <w:bookmarkEnd w:id="794"/>
      <w:bookmarkEnd w:id="795"/>
      <w:bookmarkEnd w:id="796"/>
      <w:bookmarkEnd w:id="797"/>
      <w:bookmarkEnd w:id="798"/>
    </w:p>
    <w:p w:rsidR="00DA7B71" w:rsidRPr="00AF42AF" w:rsidRDefault="00DA7B71" w:rsidP="00DA7B71">
      <w:pPr>
        <w:pStyle w:val="30"/>
      </w:pPr>
      <w:bookmarkStart w:id="799" w:name="_Toc429057205"/>
      <w:bookmarkStart w:id="800" w:name="_Toc429057706"/>
      <w:bookmarkStart w:id="801" w:name="_Toc430459380"/>
      <w:r w:rsidRPr="00AF42AF">
        <w:t>8.2.0</w:t>
      </w:r>
      <w:r w:rsidRPr="00AF42AF">
        <w:tab/>
        <w:t>Introduction</w:t>
      </w:r>
      <w:bookmarkEnd w:id="799"/>
      <w:bookmarkEnd w:id="800"/>
      <w:bookmarkEnd w:id="801"/>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802" w:name="_Toc428283064"/>
      <w:bookmarkStart w:id="803" w:name="_Toc428905145"/>
      <w:bookmarkStart w:id="804" w:name="_Toc428905591"/>
      <w:bookmarkStart w:id="805" w:name="_Toc428906036"/>
      <w:bookmarkStart w:id="806" w:name="_Toc429057206"/>
      <w:bookmarkStart w:id="807" w:name="_Toc429057707"/>
      <w:bookmarkStart w:id="808" w:name="_Toc430459381"/>
      <w:r w:rsidRPr="00AF42AF">
        <w:t>8.2.1</w:t>
      </w:r>
      <w:r w:rsidRPr="00AF42AF">
        <w:tab/>
        <w:t>Accessing Resources in CSEs - Blocking Requests</w:t>
      </w:r>
      <w:bookmarkEnd w:id="802"/>
      <w:bookmarkEnd w:id="803"/>
      <w:bookmarkEnd w:id="804"/>
      <w:bookmarkEnd w:id="805"/>
      <w:bookmarkEnd w:id="806"/>
      <w:bookmarkEnd w:id="807"/>
      <w:bookmarkEnd w:id="808"/>
    </w:p>
    <w:p w:rsidR="00DA7B71" w:rsidRPr="00AF42AF" w:rsidRDefault="00DA7B71" w:rsidP="00DA7B71">
      <w:pPr>
        <w:pStyle w:val="40"/>
      </w:pPr>
      <w:bookmarkStart w:id="809" w:name="_Toc429057207"/>
      <w:bookmarkStart w:id="810" w:name="_Toc429057708"/>
      <w:bookmarkStart w:id="811" w:name="_Toc430459382"/>
      <w:r w:rsidRPr="00AF42AF">
        <w:t>8.2.1.0</w:t>
      </w:r>
      <w:r w:rsidRPr="00AF42AF">
        <w:tab/>
        <w:t>General</w:t>
      </w:r>
      <w:bookmarkEnd w:id="809"/>
      <w:bookmarkEnd w:id="810"/>
      <w:bookmarkEnd w:id="811"/>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7.8pt" o:ole="">
            <v:imagedata r:id="rId32" o:title=""/>
          </v:shape>
          <o:OLEObject Type="Embed" ProgID="Visio.Drawing.11" ShapeID="_x0000_i1041" DrawAspect="Content" ObjectID="_1504201678" r:id="rId33"/>
        </w:object>
      </w:r>
    </w:p>
    <w:p w:rsidR="00BC0067" w:rsidRDefault="004C4AE1"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5pt;height:414.7pt" o:ole="">
            <v:imagedata r:id="rId34" o:title=""/>
          </v:shape>
          <o:OLEObject Type="Embed" ProgID="Visio.Drawing.11" ShapeID="_x0000_i1042" DrawAspect="Content" ObjectID="_1504201679" r:id="rId35"/>
        </w:object>
      </w:r>
    </w:p>
    <w:p w:rsidR="00BC0067" w:rsidRDefault="004C4AE1"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9pt;height:619.8pt" o:ole="">
            <v:imagedata r:id="rId36" o:title=""/>
          </v:shape>
          <o:OLEObject Type="Embed" ProgID="Visio.Drawing.11" ShapeID="_x0000_i1043" DrawAspect="Content" ObjectID="_1504201680"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812" w:name="_Toc428283065"/>
      <w:bookmarkStart w:id="813" w:name="_Toc428905146"/>
      <w:bookmarkStart w:id="814" w:name="_Toc428905592"/>
      <w:bookmarkStart w:id="815" w:name="_Toc428906037"/>
      <w:bookmarkStart w:id="816" w:name="_Toc429057208"/>
      <w:bookmarkStart w:id="817" w:name="_Toc429057709"/>
      <w:bookmarkStart w:id="818" w:name="_Toc430459383"/>
      <w:r w:rsidRPr="00AF42AF">
        <w:t>8.2.1.1</w:t>
      </w:r>
      <w:r w:rsidR="00BC0067" w:rsidRPr="00BC0067">
        <w:tab/>
      </w:r>
      <w:r w:rsidRPr="00AF42AF">
        <w:t>M2M Requests Routing Policies</w:t>
      </w:r>
      <w:bookmarkEnd w:id="812"/>
      <w:bookmarkEnd w:id="813"/>
      <w:bookmarkEnd w:id="814"/>
      <w:bookmarkEnd w:id="815"/>
      <w:bookmarkEnd w:id="816"/>
      <w:bookmarkEnd w:id="817"/>
      <w:bookmarkEnd w:id="818"/>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819" w:name="_Toc428283066"/>
      <w:bookmarkStart w:id="820" w:name="_Toc428905147"/>
      <w:bookmarkStart w:id="821" w:name="_Toc428905593"/>
      <w:bookmarkStart w:id="822" w:name="_Toc428906038"/>
      <w:bookmarkStart w:id="823" w:name="_Toc429057209"/>
      <w:bookmarkStart w:id="824" w:name="_Toc429057710"/>
      <w:bookmarkStart w:id="825" w:name="_Toc430459384"/>
      <w:r w:rsidRPr="00AF42AF">
        <w:t>8.2.2</w:t>
      </w:r>
      <w:r w:rsidRPr="00AF42AF">
        <w:tab/>
        <w:t>Accessing Resources in CSEs - Non-Blocking Requests</w:t>
      </w:r>
      <w:bookmarkEnd w:id="819"/>
      <w:bookmarkEnd w:id="820"/>
      <w:bookmarkEnd w:id="821"/>
      <w:bookmarkEnd w:id="822"/>
      <w:bookmarkEnd w:id="823"/>
      <w:bookmarkEnd w:id="824"/>
      <w:bookmarkEnd w:id="825"/>
    </w:p>
    <w:p w:rsidR="00DA7B71" w:rsidRPr="00AF42AF" w:rsidRDefault="00DA7B71" w:rsidP="00DA7B71">
      <w:pPr>
        <w:pStyle w:val="40"/>
      </w:pPr>
      <w:bookmarkStart w:id="826" w:name="_Toc428283067"/>
      <w:bookmarkStart w:id="827" w:name="_Toc428905148"/>
      <w:bookmarkStart w:id="828" w:name="_Toc428905594"/>
      <w:bookmarkStart w:id="829" w:name="_Toc428906039"/>
      <w:bookmarkStart w:id="830" w:name="_Toc429057210"/>
      <w:bookmarkStart w:id="831" w:name="_Toc429057711"/>
      <w:bookmarkStart w:id="832"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826"/>
      <w:bookmarkEnd w:id="827"/>
      <w:bookmarkEnd w:id="828"/>
      <w:bookmarkEnd w:id="829"/>
      <w:bookmarkEnd w:id="830"/>
      <w:bookmarkEnd w:id="831"/>
      <w:bookmarkEnd w:id="832"/>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833" w:name="_Toc428283068"/>
      <w:bookmarkStart w:id="834" w:name="_Toc428905149"/>
      <w:bookmarkStart w:id="835" w:name="_Toc428905595"/>
      <w:bookmarkStart w:id="836" w:name="_Toc428906040"/>
      <w:bookmarkStart w:id="837" w:name="_Toc429057211"/>
      <w:bookmarkStart w:id="838" w:name="_Toc429057712"/>
      <w:bookmarkStart w:id="839" w:name="_Toc430459386"/>
      <w:r w:rsidRPr="00AF42AF">
        <w:t>8.2.2.2</w:t>
      </w:r>
      <w:r w:rsidRPr="00AF42AF">
        <w:tab/>
        <w:t>Synchronous Case</w:t>
      </w:r>
      <w:bookmarkEnd w:id="833"/>
      <w:bookmarkEnd w:id="834"/>
      <w:bookmarkEnd w:id="835"/>
      <w:bookmarkEnd w:id="836"/>
      <w:bookmarkEnd w:id="837"/>
      <w:bookmarkEnd w:id="838"/>
      <w:bookmarkEnd w:id="839"/>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5.85pt;height:400.3pt" o:ole="">
            <v:imagedata r:id="rId38" o:title=""/>
          </v:shape>
          <o:OLEObject Type="Embed" ProgID="Visio.Drawing.11" ShapeID="_x0000_i1044" DrawAspect="Content" ObjectID="_1504201681" r:id="rId39"/>
        </w:object>
      </w:r>
    </w:p>
    <w:p w:rsidR="00DA7B71" w:rsidRPr="00AF42AF" w:rsidRDefault="004C4AE1"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2pt;height:589.25pt" o:ole="">
            <v:imagedata r:id="rId40" o:title=""/>
          </v:shape>
          <o:OLEObject Type="Embed" ProgID="Visio.Drawing.11" ShapeID="_x0000_i1045" DrawAspect="Content" ObjectID="_1504201682"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840" w:name="_Toc428283069"/>
      <w:bookmarkStart w:id="841" w:name="_Toc428905150"/>
      <w:bookmarkStart w:id="842" w:name="_Toc428905596"/>
      <w:bookmarkStart w:id="843" w:name="_Toc428906041"/>
      <w:bookmarkStart w:id="844" w:name="_Toc429057212"/>
      <w:bookmarkStart w:id="845" w:name="_Toc429057713"/>
      <w:bookmarkStart w:id="846" w:name="_Toc430459387"/>
      <w:r w:rsidRPr="00AF42AF">
        <w:lastRenderedPageBreak/>
        <w:t>8.2.2.3</w:t>
      </w:r>
      <w:r w:rsidRPr="00AF42AF">
        <w:tab/>
        <w:t>Asynchronous Case</w:t>
      </w:r>
      <w:bookmarkEnd w:id="840"/>
      <w:bookmarkEnd w:id="841"/>
      <w:bookmarkEnd w:id="842"/>
      <w:bookmarkEnd w:id="843"/>
      <w:bookmarkEnd w:id="844"/>
      <w:bookmarkEnd w:id="845"/>
      <w:bookmarkEnd w:id="846"/>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25pt;height:363.45pt" o:ole="">
            <v:imagedata r:id="rId42" o:title=""/>
          </v:shape>
          <o:OLEObject Type="Embed" ProgID="Visio.Drawing.11" ShapeID="_x0000_i1046" DrawAspect="Content" ObjectID="_1504201683"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847" w:name="_Toc428283070"/>
      <w:bookmarkStart w:id="848" w:name="_Toc428905151"/>
      <w:bookmarkStart w:id="849" w:name="_Toc428905597"/>
      <w:bookmarkStart w:id="850" w:name="_Toc428906042"/>
      <w:bookmarkStart w:id="851" w:name="_Toc429057213"/>
      <w:bookmarkStart w:id="852" w:name="_Toc429057714"/>
      <w:bookmarkStart w:id="853" w:name="_Toc430459388"/>
      <w:r w:rsidRPr="00AF42AF">
        <w:lastRenderedPageBreak/>
        <w:t>8.3</w:t>
      </w:r>
      <w:r w:rsidRPr="00AF42AF">
        <w:tab/>
        <w:t>Description and Flows on Mcn Reference Point</w:t>
      </w:r>
      <w:bookmarkEnd w:id="847"/>
      <w:bookmarkEnd w:id="848"/>
      <w:bookmarkEnd w:id="849"/>
      <w:bookmarkEnd w:id="850"/>
      <w:bookmarkEnd w:id="851"/>
      <w:bookmarkEnd w:id="852"/>
      <w:bookmarkEnd w:id="853"/>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854" w:name="_Toc428283071"/>
      <w:bookmarkStart w:id="855" w:name="_Toc428905152"/>
      <w:bookmarkStart w:id="856" w:name="_Toc428905598"/>
      <w:bookmarkStart w:id="857" w:name="_Toc428906043"/>
      <w:bookmarkStart w:id="858" w:name="_Toc429057214"/>
      <w:bookmarkStart w:id="859" w:name="_Toc429057715"/>
      <w:bookmarkStart w:id="860" w:name="_Toc430459389"/>
      <w:r w:rsidRPr="00AF42AF">
        <w:t>8.4</w:t>
      </w:r>
      <w:r w:rsidRPr="00AF42AF">
        <w:tab/>
        <w:t>Device Triggering</w:t>
      </w:r>
      <w:bookmarkEnd w:id="854"/>
      <w:bookmarkEnd w:id="855"/>
      <w:bookmarkEnd w:id="856"/>
      <w:bookmarkEnd w:id="857"/>
      <w:bookmarkEnd w:id="858"/>
      <w:bookmarkEnd w:id="859"/>
      <w:bookmarkEnd w:id="860"/>
    </w:p>
    <w:p w:rsidR="00DA7B71" w:rsidRPr="00AF42AF" w:rsidRDefault="00DA7B71" w:rsidP="00DA7B71">
      <w:pPr>
        <w:pStyle w:val="30"/>
      </w:pPr>
      <w:bookmarkStart w:id="861" w:name="_Toc428283072"/>
      <w:bookmarkStart w:id="862" w:name="_Toc428905153"/>
      <w:bookmarkStart w:id="863" w:name="_Toc428905599"/>
      <w:bookmarkStart w:id="864" w:name="_Toc428906044"/>
      <w:bookmarkStart w:id="865" w:name="_Toc429057215"/>
      <w:bookmarkStart w:id="866" w:name="_Toc429057716"/>
      <w:bookmarkStart w:id="867" w:name="_Toc430459390"/>
      <w:r w:rsidRPr="00AF42AF">
        <w:t>8.4.1</w:t>
      </w:r>
      <w:r w:rsidRPr="00AF42AF">
        <w:tab/>
        <w:t>Definition and scope</w:t>
      </w:r>
      <w:bookmarkEnd w:id="861"/>
      <w:bookmarkEnd w:id="862"/>
      <w:bookmarkEnd w:id="863"/>
      <w:bookmarkEnd w:id="864"/>
      <w:bookmarkEnd w:id="865"/>
      <w:bookmarkEnd w:id="866"/>
      <w:bookmarkEnd w:id="867"/>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994664" w:rsidRPr="00994664">
          <w:rPr>
            <w:rStyle w:val="ab"/>
            <w:rFonts w:eastAsiaTheme="minorEastAsia" w:hint="eastAsia"/>
            <w:lang w:eastAsia="zh-CN"/>
          </w:rPr>
          <w:t>i.14</w:t>
        </w:r>
      </w:hyperlink>
      <w:r w:rsidRPr="00AF42AF">
        <w:t>] and 3GPP2 X.S0068 [</w:t>
      </w:r>
      <w:hyperlink w:anchor="REF_3GPP2S0068" w:history="1">
        <w:r w:rsidR="00994664" w:rsidRPr="00994664">
          <w:rPr>
            <w:rStyle w:val="ab"/>
            <w:rFonts w:eastAsiaTheme="minorEastAsia" w:hint="eastAsia"/>
            <w:lang w:eastAsia="zh-CN"/>
          </w:rPr>
          <w:t>i.17</w:t>
        </w:r>
      </w:hyperlink>
      <w:r w:rsidRPr="00AF42AF">
        <w:t>]. Access specific mechanisms are covered in the annexes B and C.</w:t>
      </w:r>
    </w:p>
    <w:p w:rsidR="00DA7B71" w:rsidRPr="00AF42AF" w:rsidRDefault="00DA7B71" w:rsidP="00DA7B71">
      <w:pPr>
        <w:pStyle w:val="30"/>
      </w:pPr>
      <w:bookmarkStart w:id="868" w:name="_Toc428283073"/>
      <w:bookmarkStart w:id="869" w:name="_Toc428905154"/>
      <w:bookmarkStart w:id="870" w:name="_Toc428905600"/>
      <w:bookmarkStart w:id="871" w:name="_Toc428906045"/>
      <w:bookmarkStart w:id="872" w:name="_Toc429057216"/>
      <w:bookmarkStart w:id="873" w:name="_Toc429057717"/>
      <w:bookmarkStart w:id="874" w:name="_Toc430459391"/>
      <w:r w:rsidRPr="00AF42AF">
        <w:t>8.4.2</w:t>
      </w:r>
      <w:r w:rsidRPr="00AF42AF">
        <w:tab/>
        <w:t>General Procedure for Device Triggering</w:t>
      </w:r>
      <w:bookmarkEnd w:id="868"/>
      <w:bookmarkEnd w:id="869"/>
      <w:bookmarkEnd w:id="870"/>
      <w:bookmarkEnd w:id="871"/>
      <w:bookmarkEnd w:id="872"/>
      <w:bookmarkEnd w:id="873"/>
      <w:bookmarkEnd w:id="874"/>
    </w:p>
    <w:p w:rsidR="00DA7B71" w:rsidRPr="00AF42AF" w:rsidRDefault="00DA7B71" w:rsidP="00DA7B71">
      <w:pPr>
        <w:pStyle w:val="40"/>
      </w:pPr>
      <w:bookmarkStart w:id="875" w:name="_Toc429057217"/>
      <w:bookmarkStart w:id="876" w:name="_Toc429057718"/>
      <w:bookmarkStart w:id="877" w:name="_Toc430459392"/>
      <w:r w:rsidRPr="00AF42AF">
        <w:t>8.4.2.0</w:t>
      </w:r>
      <w:r w:rsidRPr="00AF42AF">
        <w:tab/>
        <w:t>Introduction</w:t>
      </w:r>
      <w:bookmarkEnd w:id="875"/>
      <w:bookmarkEnd w:id="876"/>
      <w:bookmarkEnd w:id="877"/>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878" w:name="_Toc428283074"/>
      <w:bookmarkStart w:id="879" w:name="_Toc428905155"/>
      <w:bookmarkStart w:id="880" w:name="_Toc428905601"/>
      <w:bookmarkStart w:id="881" w:name="_Toc428906046"/>
      <w:bookmarkStart w:id="882" w:name="_Toc429057218"/>
      <w:bookmarkStart w:id="883" w:name="_Toc429057719"/>
      <w:bookmarkStart w:id="884" w:name="_Toc430459393"/>
      <w:r w:rsidRPr="00AF42AF">
        <w:lastRenderedPageBreak/>
        <w:t>8.4.2.1</w:t>
      </w:r>
      <w:r w:rsidRPr="00AF42AF">
        <w:tab/>
        <w:t>Triggering procedure for targeting ASN/MN-CSE</w:t>
      </w:r>
      <w:bookmarkEnd w:id="878"/>
      <w:bookmarkEnd w:id="879"/>
      <w:bookmarkEnd w:id="880"/>
      <w:bookmarkEnd w:id="881"/>
      <w:bookmarkEnd w:id="882"/>
      <w:bookmarkEnd w:id="883"/>
      <w:bookmarkEnd w:id="884"/>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5pt" o:ole="">
            <v:imagedata r:id="rId44" o:title=""/>
          </v:shape>
          <o:OLEObject Type="Embed" ProgID="Visio.Drawing.11" ShapeID="_x0000_i1047" DrawAspect="Content" ObjectID="_1504201684"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885" w:name="_Toc428283075"/>
      <w:bookmarkStart w:id="886" w:name="_Toc428905156"/>
      <w:bookmarkStart w:id="887" w:name="_Toc428905602"/>
      <w:bookmarkStart w:id="888" w:name="_Toc428906047"/>
      <w:bookmarkStart w:id="889" w:name="_Toc429057219"/>
      <w:bookmarkStart w:id="890" w:name="_Toc429057720"/>
      <w:bookmarkStart w:id="891" w:name="_Toc430459394"/>
      <w:r w:rsidRPr="00AF42AF">
        <w:t>8.5</w:t>
      </w:r>
      <w:r w:rsidRPr="00AF42AF">
        <w:tab/>
        <w:t>Location Request</w:t>
      </w:r>
      <w:bookmarkEnd w:id="885"/>
      <w:bookmarkEnd w:id="886"/>
      <w:bookmarkEnd w:id="887"/>
      <w:bookmarkEnd w:id="888"/>
      <w:bookmarkEnd w:id="889"/>
      <w:bookmarkEnd w:id="890"/>
      <w:bookmarkEnd w:id="891"/>
    </w:p>
    <w:p w:rsidR="00DA7B71" w:rsidRPr="00AF42AF" w:rsidRDefault="00DA7B71" w:rsidP="00DA7B71">
      <w:pPr>
        <w:pStyle w:val="30"/>
      </w:pPr>
      <w:bookmarkStart w:id="892" w:name="_Toc428283076"/>
      <w:bookmarkStart w:id="893" w:name="_Toc428905157"/>
      <w:bookmarkStart w:id="894" w:name="_Toc428905603"/>
      <w:bookmarkStart w:id="895" w:name="_Toc428906048"/>
      <w:bookmarkStart w:id="896" w:name="_Toc429057220"/>
      <w:bookmarkStart w:id="897" w:name="_Toc429057721"/>
      <w:bookmarkStart w:id="898" w:name="_Toc430459395"/>
      <w:r w:rsidRPr="00AF42AF">
        <w:t>8.5.1</w:t>
      </w:r>
      <w:r w:rsidRPr="00AF42AF">
        <w:tab/>
        <w:t>Definition and Scope</w:t>
      </w:r>
      <w:bookmarkEnd w:id="892"/>
      <w:bookmarkEnd w:id="893"/>
      <w:bookmarkEnd w:id="894"/>
      <w:bookmarkEnd w:id="895"/>
      <w:bookmarkEnd w:id="896"/>
      <w:bookmarkEnd w:id="897"/>
      <w:bookmarkEnd w:id="898"/>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899" w:name="_Toc428283077"/>
      <w:bookmarkStart w:id="900" w:name="_Toc428905158"/>
      <w:bookmarkStart w:id="901" w:name="_Toc428905604"/>
      <w:bookmarkStart w:id="902" w:name="_Toc428906049"/>
      <w:bookmarkStart w:id="903" w:name="_Toc429057221"/>
      <w:bookmarkStart w:id="904" w:name="_Toc429057722"/>
      <w:bookmarkStart w:id="905" w:name="_Toc430459396"/>
      <w:r w:rsidRPr="00AF42AF">
        <w:lastRenderedPageBreak/>
        <w:t>8.5.2</w:t>
      </w:r>
      <w:r w:rsidRPr="00AF42AF">
        <w:tab/>
        <w:t>General Procedure for Location Request</w:t>
      </w:r>
      <w:bookmarkEnd w:id="899"/>
      <w:bookmarkEnd w:id="900"/>
      <w:bookmarkEnd w:id="901"/>
      <w:bookmarkEnd w:id="902"/>
      <w:bookmarkEnd w:id="903"/>
      <w:bookmarkEnd w:id="904"/>
      <w:bookmarkEnd w:id="905"/>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15pt;height:266.7pt" o:ole="">
            <v:imagedata r:id="rId46" o:title=""/>
          </v:shape>
          <o:OLEObject Type="Embed" ProgID="Visio.Drawing.11" ShapeID="_x0000_i1048" DrawAspect="Content" ObjectID="_1504201685" r:id="rId47"/>
        </w:object>
      </w:r>
    </w:p>
    <w:p w:rsidR="00DA7B71" w:rsidRPr="00AF42AF" w:rsidRDefault="004C4AE1"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906" w:name="_Toc428283078"/>
      <w:bookmarkStart w:id="907" w:name="_Toc428905159"/>
      <w:bookmarkStart w:id="908" w:name="_Toc428905605"/>
      <w:bookmarkStart w:id="909" w:name="_Toc428906050"/>
      <w:bookmarkStart w:id="910" w:name="_Toc429057222"/>
      <w:bookmarkStart w:id="911" w:name="_Toc429057723"/>
      <w:bookmarkStart w:id="912" w:name="_Toc430459397"/>
      <w:r w:rsidRPr="00AF42AF">
        <w:t>8.</w:t>
      </w:r>
      <w:r w:rsidR="00BC0067" w:rsidRPr="00BC0067">
        <w:t>6</w:t>
      </w:r>
      <w:r w:rsidRPr="00AF42AF">
        <w:tab/>
        <w:t>Connection Request</w:t>
      </w:r>
      <w:bookmarkEnd w:id="906"/>
      <w:bookmarkEnd w:id="907"/>
      <w:bookmarkEnd w:id="908"/>
      <w:bookmarkEnd w:id="909"/>
      <w:bookmarkEnd w:id="910"/>
      <w:bookmarkEnd w:id="911"/>
      <w:bookmarkEnd w:id="912"/>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913" w:name="_Toc428283079"/>
      <w:bookmarkStart w:id="914" w:name="_Toc428905160"/>
      <w:bookmarkStart w:id="915" w:name="_Toc428905606"/>
      <w:bookmarkStart w:id="916" w:name="_Toc428906051"/>
      <w:bookmarkStart w:id="917" w:name="_Toc429057223"/>
      <w:bookmarkStart w:id="918" w:name="_Toc429057724"/>
      <w:bookmarkStart w:id="919" w:name="_Toc430459398"/>
      <w:r w:rsidRPr="00AF42AF">
        <w:t>8.</w:t>
      </w:r>
      <w:r w:rsidR="00BC0067" w:rsidRPr="00BC0067">
        <w:t>7</w:t>
      </w:r>
      <w:r w:rsidRPr="00AF42AF">
        <w:tab/>
        <w:t>Device Management</w:t>
      </w:r>
      <w:bookmarkEnd w:id="913"/>
      <w:bookmarkEnd w:id="914"/>
      <w:bookmarkEnd w:id="915"/>
      <w:bookmarkEnd w:id="916"/>
      <w:bookmarkEnd w:id="917"/>
      <w:bookmarkEnd w:id="918"/>
      <w:bookmarkEnd w:id="919"/>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920" w:name="_Toc428283080"/>
      <w:bookmarkStart w:id="921" w:name="_Toc428905161"/>
      <w:bookmarkStart w:id="922" w:name="_Toc428905607"/>
      <w:bookmarkStart w:id="923" w:name="_Toc428906052"/>
      <w:bookmarkStart w:id="924" w:name="_Toc429057224"/>
      <w:bookmarkStart w:id="925" w:name="_Toc429057725"/>
      <w:bookmarkStart w:id="926" w:name="_Toc430459399"/>
      <w:r w:rsidRPr="00AF42AF">
        <w:t>9</w:t>
      </w:r>
      <w:r w:rsidRPr="00AF42AF">
        <w:tab/>
        <w:t>Resource Management</w:t>
      </w:r>
      <w:bookmarkEnd w:id="920"/>
      <w:bookmarkEnd w:id="921"/>
      <w:bookmarkEnd w:id="922"/>
      <w:bookmarkEnd w:id="923"/>
      <w:bookmarkEnd w:id="924"/>
      <w:bookmarkEnd w:id="925"/>
      <w:bookmarkEnd w:id="926"/>
    </w:p>
    <w:p w:rsidR="00DA7B71" w:rsidRPr="00AF42AF" w:rsidRDefault="00DA7B71" w:rsidP="00DA7B71">
      <w:pPr>
        <w:pStyle w:val="2"/>
      </w:pPr>
      <w:bookmarkStart w:id="927" w:name="_Toc429057225"/>
      <w:bookmarkStart w:id="928" w:name="_Toc429057726"/>
      <w:bookmarkStart w:id="929" w:name="_Toc430459400"/>
      <w:r w:rsidRPr="00AF42AF">
        <w:t>9.0</w:t>
      </w:r>
      <w:r w:rsidRPr="00AF42AF">
        <w:tab/>
        <w:t>Introduction</w:t>
      </w:r>
      <w:bookmarkEnd w:id="927"/>
      <w:bookmarkEnd w:id="928"/>
      <w:bookmarkEnd w:id="929"/>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930" w:name="_Toc428283081"/>
      <w:bookmarkStart w:id="931" w:name="_Toc428905162"/>
      <w:bookmarkStart w:id="932" w:name="_Toc428905608"/>
      <w:bookmarkStart w:id="933" w:name="_Toc428906053"/>
      <w:bookmarkStart w:id="934" w:name="_Toc429057226"/>
      <w:bookmarkStart w:id="935" w:name="_Toc429057727"/>
      <w:bookmarkStart w:id="936" w:name="_Toc430459401"/>
      <w:r w:rsidRPr="00AF42AF">
        <w:t>9.1</w:t>
      </w:r>
      <w:r w:rsidRPr="00AF42AF">
        <w:tab/>
        <w:t>General Principles</w:t>
      </w:r>
      <w:bookmarkEnd w:id="930"/>
      <w:bookmarkEnd w:id="931"/>
      <w:bookmarkEnd w:id="932"/>
      <w:bookmarkEnd w:id="933"/>
      <w:bookmarkEnd w:id="934"/>
      <w:bookmarkEnd w:id="935"/>
      <w:bookmarkEnd w:id="936"/>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937" w:name="_Toc428283082"/>
      <w:bookmarkStart w:id="938" w:name="_Toc428905163"/>
      <w:bookmarkStart w:id="939" w:name="_Toc428905609"/>
      <w:bookmarkStart w:id="940" w:name="_Toc428906054"/>
      <w:bookmarkStart w:id="941" w:name="_Toc429057227"/>
      <w:bookmarkStart w:id="942" w:name="_Toc429057728"/>
      <w:bookmarkStart w:id="943" w:name="_Toc430459402"/>
      <w:r w:rsidRPr="00AF42AF">
        <w:lastRenderedPageBreak/>
        <w:t>9.2</w:t>
      </w:r>
      <w:r w:rsidRPr="00AF42AF">
        <w:tab/>
        <w:t>Resources</w:t>
      </w:r>
      <w:bookmarkEnd w:id="937"/>
      <w:bookmarkEnd w:id="938"/>
      <w:bookmarkEnd w:id="939"/>
      <w:bookmarkEnd w:id="940"/>
      <w:bookmarkEnd w:id="941"/>
      <w:bookmarkEnd w:id="942"/>
      <w:bookmarkEnd w:id="943"/>
    </w:p>
    <w:p w:rsidR="00DA7B71" w:rsidRPr="00AF42AF" w:rsidRDefault="00DA7B71" w:rsidP="00DA7B71">
      <w:pPr>
        <w:pStyle w:val="30"/>
      </w:pPr>
      <w:bookmarkStart w:id="944" w:name="_Toc429057228"/>
      <w:bookmarkStart w:id="945" w:name="_Toc429057729"/>
      <w:bookmarkStart w:id="946" w:name="_Toc430459403"/>
      <w:r w:rsidRPr="00AF42AF">
        <w:t>9.2.0</w:t>
      </w:r>
      <w:r w:rsidRPr="00AF42AF">
        <w:tab/>
        <w:t>Introduction</w:t>
      </w:r>
      <w:bookmarkEnd w:id="944"/>
      <w:bookmarkEnd w:id="945"/>
      <w:bookmarkEnd w:id="946"/>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947" w:name="_Toc428283083"/>
      <w:bookmarkStart w:id="948" w:name="_Toc428905164"/>
      <w:bookmarkStart w:id="949" w:name="_Toc428905610"/>
      <w:bookmarkStart w:id="950" w:name="_Toc428906055"/>
      <w:bookmarkStart w:id="951" w:name="_Toc429057229"/>
      <w:bookmarkStart w:id="952" w:name="_Toc429057730"/>
      <w:bookmarkStart w:id="953" w:name="_Toc430459404"/>
      <w:r w:rsidRPr="00AF42AF">
        <w:t>9.2.1</w:t>
      </w:r>
      <w:r w:rsidRPr="00AF42AF">
        <w:tab/>
        <w:t>Normal Resources</w:t>
      </w:r>
      <w:bookmarkEnd w:id="947"/>
      <w:bookmarkEnd w:id="948"/>
      <w:bookmarkEnd w:id="949"/>
      <w:bookmarkEnd w:id="950"/>
      <w:bookmarkEnd w:id="951"/>
      <w:bookmarkEnd w:id="952"/>
      <w:bookmarkEnd w:id="953"/>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954" w:name="_Toc428283084"/>
      <w:bookmarkStart w:id="955" w:name="_Toc428905165"/>
      <w:bookmarkStart w:id="956" w:name="_Toc428905611"/>
      <w:bookmarkStart w:id="957" w:name="_Toc428906056"/>
      <w:bookmarkStart w:id="958" w:name="_Toc429057230"/>
      <w:bookmarkStart w:id="959" w:name="_Toc429057731"/>
      <w:bookmarkStart w:id="960" w:name="_Toc430459405"/>
      <w:r w:rsidRPr="00AF42AF">
        <w:t>9.2.2</w:t>
      </w:r>
      <w:r w:rsidRPr="00AF42AF">
        <w:tab/>
        <w:t>Virtual Resources and Attributes</w:t>
      </w:r>
      <w:bookmarkEnd w:id="954"/>
      <w:bookmarkEnd w:id="955"/>
      <w:bookmarkEnd w:id="956"/>
      <w:bookmarkEnd w:id="957"/>
      <w:bookmarkEnd w:id="958"/>
      <w:bookmarkEnd w:id="959"/>
      <w:bookmarkEnd w:id="960"/>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961" w:name="_Toc428283085"/>
      <w:bookmarkStart w:id="962" w:name="_Toc428905166"/>
      <w:bookmarkStart w:id="963" w:name="_Toc428905612"/>
      <w:bookmarkStart w:id="964" w:name="_Toc428906057"/>
      <w:bookmarkStart w:id="965" w:name="_Toc429057231"/>
      <w:bookmarkStart w:id="966" w:name="_Toc429057732"/>
      <w:bookmarkStart w:id="967" w:name="_Toc430459406"/>
      <w:r w:rsidRPr="00AF42AF">
        <w:t>9.3</w:t>
      </w:r>
      <w:r w:rsidRPr="00AF42AF">
        <w:tab/>
        <w:t>Resource Addressing</w:t>
      </w:r>
      <w:bookmarkEnd w:id="961"/>
      <w:bookmarkEnd w:id="962"/>
      <w:bookmarkEnd w:id="963"/>
      <w:bookmarkEnd w:id="964"/>
      <w:bookmarkEnd w:id="965"/>
      <w:bookmarkEnd w:id="966"/>
      <w:bookmarkEnd w:id="967"/>
    </w:p>
    <w:p w:rsidR="00DA7B71" w:rsidRPr="00AF42AF" w:rsidRDefault="00DA7B71" w:rsidP="00DA7B71">
      <w:pPr>
        <w:pStyle w:val="30"/>
      </w:pPr>
      <w:bookmarkStart w:id="968" w:name="_Toc428283086"/>
      <w:bookmarkStart w:id="969" w:name="_Toc428905167"/>
      <w:bookmarkStart w:id="970" w:name="_Toc428905613"/>
      <w:bookmarkStart w:id="971" w:name="_Toc428906058"/>
      <w:bookmarkStart w:id="972" w:name="_Toc429057232"/>
      <w:bookmarkStart w:id="973" w:name="_Toc429057733"/>
      <w:bookmarkStart w:id="974" w:name="_Toc430459407"/>
      <w:r w:rsidRPr="00AF42AF">
        <w:t>9.3.1</w:t>
      </w:r>
      <w:r w:rsidR="00BC0067" w:rsidRPr="00BC0067">
        <w:tab/>
      </w:r>
      <w:r w:rsidRPr="00AF42AF">
        <w:t xml:space="preserve">Generic </w:t>
      </w:r>
      <w:r w:rsidR="00BC0067" w:rsidRPr="00BC0067">
        <w:t>P</w:t>
      </w:r>
      <w:r w:rsidRPr="00AF42AF">
        <w:t>rinciples</w:t>
      </w:r>
      <w:bookmarkEnd w:id="968"/>
      <w:bookmarkEnd w:id="969"/>
      <w:bookmarkEnd w:id="970"/>
      <w:bookmarkEnd w:id="971"/>
      <w:bookmarkEnd w:id="972"/>
      <w:bookmarkEnd w:id="973"/>
      <w:bookmarkEnd w:id="974"/>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975" w:name="_Toc428283087"/>
      <w:bookmarkStart w:id="976" w:name="_Toc428905168"/>
      <w:bookmarkStart w:id="977" w:name="_Toc428905614"/>
      <w:bookmarkStart w:id="978" w:name="_Toc428906059"/>
      <w:bookmarkStart w:id="979" w:name="_Toc429057233"/>
      <w:bookmarkStart w:id="980" w:name="_Toc429057734"/>
      <w:bookmarkStart w:id="981" w:name="_Toc430459408"/>
      <w:r w:rsidRPr="00BC0067">
        <w:t>9</w:t>
      </w:r>
      <w:r w:rsidR="00DA7B71" w:rsidRPr="00AF42AF">
        <w:t>.3</w:t>
      </w:r>
      <w:r w:rsidRPr="00BC0067">
        <w:t>.2</w:t>
      </w:r>
      <w:r w:rsidR="00DA7B71" w:rsidRPr="00AF42AF">
        <w:tab/>
        <w:t>Addressing an Application Entity</w:t>
      </w:r>
      <w:bookmarkEnd w:id="975"/>
      <w:bookmarkEnd w:id="976"/>
      <w:bookmarkEnd w:id="977"/>
      <w:bookmarkEnd w:id="978"/>
      <w:bookmarkEnd w:id="979"/>
      <w:bookmarkEnd w:id="980"/>
      <w:bookmarkEnd w:id="981"/>
    </w:p>
    <w:p w:rsidR="00DA7B71" w:rsidRPr="00AF42AF" w:rsidRDefault="00BC0067" w:rsidP="00DA7B71">
      <w:pPr>
        <w:pStyle w:val="40"/>
      </w:pPr>
      <w:bookmarkStart w:id="982" w:name="_Toc428283088"/>
      <w:bookmarkStart w:id="983" w:name="_Toc428905169"/>
      <w:bookmarkStart w:id="984" w:name="_Toc428905615"/>
      <w:bookmarkStart w:id="985" w:name="_Toc428906060"/>
      <w:bookmarkStart w:id="986" w:name="_Toc429057234"/>
      <w:bookmarkStart w:id="987" w:name="_Toc429057735"/>
      <w:bookmarkStart w:id="988" w:name="_Toc430459409"/>
      <w:r w:rsidRPr="00BC0067">
        <w:t>9</w:t>
      </w:r>
      <w:r w:rsidR="00DA7B71" w:rsidRPr="00AF42AF">
        <w:t>.3.</w:t>
      </w:r>
      <w:r w:rsidRPr="00BC0067">
        <w:t>2.1</w:t>
      </w:r>
      <w:r w:rsidR="00DA7B71" w:rsidRPr="00AF42AF">
        <w:tab/>
        <w:t>Application Entity Addressing</w:t>
      </w:r>
      <w:bookmarkEnd w:id="982"/>
      <w:bookmarkEnd w:id="983"/>
      <w:bookmarkEnd w:id="984"/>
      <w:bookmarkEnd w:id="985"/>
      <w:bookmarkEnd w:id="986"/>
      <w:bookmarkEnd w:id="987"/>
      <w:bookmarkEnd w:id="988"/>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989" w:name="_Toc428283089"/>
      <w:bookmarkStart w:id="990" w:name="_Toc428905170"/>
      <w:bookmarkStart w:id="991" w:name="_Toc428905616"/>
      <w:bookmarkStart w:id="992" w:name="_Toc428906061"/>
      <w:bookmarkStart w:id="993" w:name="_Toc429057235"/>
      <w:bookmarkStart w:id="994" w:name="_Toc429057736"/>
      <w:bookmarkStart w:id="995" w:name="_Toc430459410"/>
      <w:r w:rsidRPr="00BC0067">
        <w:t>9</w:t>
      </w:r>
      <w:r w:rsidR="00DA7B71" w:rsidRPr="00AF42AF">
        <w:t>.3.2</w:t>
      </w:r>
      <w:r w:rsidRPr="00BC0067">
        <w:t>.2</w:t>
      </w:r>
      <w:r w:rsidR="00DA7B71" w:rsidRPr="00AF42AF">
        <w:tab/>
        <w:t>Application Entity Reachability</w:t>
      </w:r>
      <w:bookmarkEnd w:id="989"/>
      <w:bookmarkEnd w:id="990"/>
      <w:bookmarkEnd w:id="991"/>
      <w:bookmarkEnd w:id="992"/>
      <w:bookmarkEnd w:id="993"/>
      <w:bookmarkEnd w:id="994"/>
      <w:bookmarkEnd w:id="995"/>
    </w:p>
    <w:p w:rsidR="00DA7B71" w:rsidRPr="00AF42AF" w:rsidRDefault="00BC0067" w:rsidP="00DA7B71">
      <w:pPr>
        <w:pStyle w:val="50"/>
      </w:pPr>
      <w:bookmarkStart w:id="996" w:name="_Toc428283090"/>
      <w:bookmarkStart w:id="997" w:name="_Toc428905171"/>
      <w:bookmarkStart w:id="998" w:name="_Toc428905617"/>
      <w:bookmarkStart w:id="999" w:name="_Toc428906062"/>
      <w:bookmarkStart w:id="1000" w:name="_Toc429057236"/>
      <w:bookmarkStart w:id="1001" w:name="_Toc429057737"/>
      <w:bookmarkStart w:id="1002" w:name="_Toc430459411"/>
      <w:r w:rsidRPr="00BC0067">
        <w:t>9</w:t>
      </w:r>
      <w:r w:rsidR="00DA7B71" w:rsidRPr="00AF42AF">
        <w:t>.3.2.</w:t>
      </w:r>
      <w:r w:rsidRPr="00BC0067">
        <w:t>2.1</w:t>
      </w:r>
      <w:r w:rsidR="00DA7B71" w:rsidRPr="00AF42AF">
        <w:tab/>
        <w:t>CSE Point of Access (CSE-PoA)</w:t>
      </w:r>
      <w:bookmarkEnd w:id="996"/>
      <w:bookmarkEnd w:id="997"/>
      <w:bookmarkEnd w:id="998"/>
      <w:bookmarkEnd w:id="999"/>
      <w:bookmarkEnd w:id="1000"/>
      <w:bookmarkEnd w:id="1001"/>
      <w:bookmarkEnd w:id="1002"/>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1003" w:name="_Toc428283091"/>
      <w:bookmarkStart w:id="1004" w:name="_Toc428905172"/>
      <w:bookmarkStart w:id="1005" w:name="_Toc428905618"/>
      <w:bookmarkStart w:id="1006" w:name="_Toc428906063"/>
      <w:bookmarkStart w:id="1007" w:name="_Toc429057237"/>
      <w:bookmarkStart w:id="1008" w:name="_Toc429057738"/>
      <w:bookmarkStart w:id="1009"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1003"/>
      <w:bookmarkEnd w:id="1004"/>
      <w:bookmarkEnd w:id="1005"/>
      <w:bookmarkEnd w:id="1006"/>
      <w:bookmarkEnd w:id="1007"/>
      <w:bookmarkEnd w:id="1008"/>
      <w:bookmarkEnd w:id="1009"/>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1010" w:name="_Toc428283092"/>
      <w:bookmarkStart w:id="1011" w:name="_Toc428905173"/>
      <w:bookmarkStart w:id="1012" w:name="_Toc428905619"/>
      <w:bookmarkStart w:id="1013" w:name="_Toc428906064"/>
      <w:bookmarkStart w:id="1014" w:name="_Toc429057238"/>
      <w:bookmarkStart w:id="1015" w:name="_Toc429057739"/>
      <w:bookmarkStart w:id="1016" w:name="_Toc430459413"/>
      <w:r w:rsidRPr="00BC0067">
        <w:t>9</w:t>
      </w:r>
      <w:r w:rsidR="00DA7B71" w:rsidRPr="00AF42AF">
        <w:t>.3.2.</w:t>
      </w:r>
      <w:r w:rsidRPr="00BC0067">
        <w:t>2.</w:t>
      </w:r>
      <w:r w:rsidR="00DA7B71" w:rsidRPr="00AF42AF">
        <w:t>3</w:t>
      </w:r>
      <w:r w:rsidR="00DA7B71" w:rsidRPr="00AF42AF">
        <w:tab/>
        <w:t>Usage of CSE-PoA by the M2M System</w:t>
      </w:r>
      <w:bookmarkEnd w:id="1010"/>
      <w:bookmarkEnd w:id="1011"/>
      <w:bookmarkEnd w:id="1012"/>
      <w:bookmarkEnd w:id="1013"/>
      <w:bookmarkEnd w:id="1014"/>
      <w:bookmarkEnd w:id="1015"/>
      <w:bookmarkEnd w:id="1016"/>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hyperlink w:anchor="REF_IETFRFC3986" w:history="1">
        <w:r w:rsidR="00B61360" w:rsidRPr="00B61360">
          <w:rPr>
            <w:rStyle w:val="ab"/>
            <w:rFonts w:eastAsiaTheme="minorEastAsia" w:hint="eastAsia"/>
            <w:lang w:eastAsia="zh-CN"/>
          </w:rPr>
          <w:t>i.10</w:t>
        </w:r>
      </w:hyperlink>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994664" w:rsidRPr="00994664">
          <w:rPr>
            <w:rStyle w:val="ab"/>
            <w:rFonts w:eastAsiaTheme="minorEastAsia" w:hint="eastAsia"/>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1017" w:name="_Toc428283093"/>
      <w:bookmarkStart w:id="1018" w:name="_Toc428905174"/>
      <w:bookmarkStart w:id="1019" w:name="_Toc428905620"/>
      <w:bookmarkStart w:id="1020" w:name="_Toc428906065"/>
      <w:bookmarkStart w:id="1021" w:name="_Toc429057239"/>
      <w:bookmarkStart w:id="1022" w:name="_Toc429057740"/>
      <w:bookmarkStart w:id="1023" w:name="_Toc430459414"/>
      <w:r w:rsidRPr="00BC0067">
        <w:lastRenderedPageBreak/>
        <w:t>9</w:t>
      </w:r>
      <w:r w:rsidR="00DA7B71" w:rsidRPr="00AF42AF">
        <w:t>.3.</w:t>
      </w:r>
      <w:r w:rsidRPr="00BC0067">
        <w:t>2.</w:t>
      </w:r>
      <w:r w:rsidR="00DA7B71" w:rsidRPr="00AF42AF">
        <w:t>3</w:t>
      </w:r>
      <w:r w:rsidR="00DA7B71" w:rsidRPr="00AF42AF">
        <w:tab/>
        <w:t>Notification Re-targeting</w:t>
      </w:r>
      <w:bookmarkEnd w:id="1017"/>
      <w:bookmarkEnd w:id="1018"/>
      <w:bookmarkEnd w:id="1019"/>
      <w:bookmarkEnd w:id="1020"/>
      <w:bookmarkEnd w:id="1021"/>
      <w:bookmarkEnd w:id="1022"/>
      <w:bookmarkEnd w:id="1023"/>
    </w:p>
    <w:p w:rsidR="00DA7B71" w:rsidRPr="00AF42AF" w:rsidRDefault="00BC0067" w:rsidP="00DA7B71">
      <w:pPr>
        <w:pStyle w:val="50"/>
      </w:pPr>
      <w:bookmarkStart w:id="1024" w:name="_Toc428283094"/>
      <w:bookmarkStart w:id="1025" w:name="_Toc428905175"/>
      <w:bookmarkStart w:id="1026" w:name="_Toc428905621"/>
      <w:bookmarkStart w:id="1027" w:name="_Toc428906066"/>
      <w:bookmarkStart w:id="1028" w:name="_Toc429057240"/>
      <w:bookmarkStart w:id="1029" w:name="_Toc429057741"/>
      <w:bookmarkStart w:id="1030" w:name="_Toc430459415"/>
      <w:r w:rsidRPr="00BC0067">
        <w:t>9</w:t>
      </w:r>
      <w:r w:rsidR="00DA7B71" w:rsidRPr="00AF42AF">
        <w:t>.3.</w:t>
      </w:r>
      <w:r w:rsidRPr="00BC0067">
        <w:t>2.</w:t>
      </w:r>
      <w:r w:rsidR="00DA7B71" w:rsidRPr="00AF42AF">
        <w:t>3.1</w:t>
      </w:r>
      <w:r w:rsidR="00DA7B71" w:rsidRPr="00AF42AF">
        <w:tab/>
        <w:t>Application Entity Point of Access (AE-PoA)</w:t>
      </w:r>
      <w:bookmarkEnd w:id="1024"/>
      <w:bookmarkEnd w:id="1025"/>
      <w:bookmarkEnd w:id="1026"/>
      <w:bookmarkEnd w:id="1027"/>
      <w:bookmarkEnd w:id="1028"/>
      <w:bookmarkEnd w:id="1029"/>
      <w:bookmarkEnd w:id="1030"/>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5pt;height:322.55pt" o:ole="">
            <v:imagedata r:id="rId48" o:title=""/>
          </v:shape>
          <o:OLEObject Type="Embed" ProgID="Visio.Drawing.11" ShapeID="_x0000_i1049" DrawAspect="Content" ObjectID="_1504201686" r:id="rId49"/>
        </w:object>
      </w:r>
    </w:p>
    <w:p w:rsidR="00DA7B71" w:rsidRPr="00AF42AF" w:rsidRDefault="004C4AE1" w:rsidP="004E2A64">
      <w:pPr>
        <w:pStyle w:val="FL"/>
      </w:pPr>
      <w:fldSimple w:instr=""/>
      <w:r w:rsidR="00DA7B71" w:rsidRPr="00AF42AF">
        <w:t>Figure 9.3.2.3-1: Re-targeting a notification request to an AE</w:t>
      </w:r>
    </w:p>
    <w:p w:rsidR="00DA7B71" w:rsidRPr="00AF42AF" w:rsidRDefault="00DA7B71" w:rsidP="00DA7B71">
      <w:pPr>
        <w:pStyle w:val="2"/>
      </w:pPr>
      <w:bookmarkStart w:id="1031" w:name="_Toc428283095"/>
      <w:bookmarkStart w:id="1032" w:name="_Toc428905176"/>
      <w:bookmarkStart w:id="1033" w:name="_Toc428905622"/>
      <w:bookmarkStart w:id="1034" w:name="_Toc428906067"/>
      <w:bookmarkStart w:id="1035" w:name="_Toc429057241"/>
      <w:bookmarkStart w:id="1036" w:name="_Toc429057742"/>
      <w:bookmarkStart w:id="1037" w:name="_Toc430459416"/>
      <w:r w:rsidRPr="00AF42AF">
        <w:t>9.4</w:t>
      </w:r>
      <w:r w:rsidRPr="00AF42AF">
        <w:tab/>
        <w:t>Resource Structure</w:t>
      </w:r>
      <w:bookmarkEnd w:id="1031"/>
      <w:bookmarkEnd w:id="1032"/>
      <w:bookmarkEnd w:id="1033"/>
      <w:bookmarkEnd w:id="1034"/>
      <w:bookmarkEnd w:id="1035"/>
      <w:bookmarkEnd w:id="1036"/>
      <w:bookmarkEnd w:id="1037"/>
    </w:p>
    <w:p w:rsidR="00DA7B71" w:rsidRPr="00AF42AF" w:rsidRDefault="00DA7B71" w:rsidP="00DA7B71">
      <w:pPr>
        <w:pStyle w:val="30"/>
      </w:pPr>
      <w:bookmarkStart w:id="1038" w:name="_Toc428283096"/>
      <w:bookmarkStart w:id="1039" w:name="_Toc428905177"/>
      <w:bookmarkStart w:id="1040" w:name="_Toc428905623"/>
      <w:bookmarkStart w:id="1041" w:name="_Toc428906068"/>
      <w:bookmarkStart w:id="1042" w:name="_Toc429057242"/>
      <w:bookmarkStart w:id="1043" w:name="_Toc429057743"/>
      <w:bookmarkStart w:id="1044"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1038"/>
      <w:bookmarkEnd w:id="1039"/>
      <w:bookmarkEnd w:id="1040"/>
      <w:bookmarkEnd w:id="1041"/>
      <w:bookmarkEnd w:id="1042"/>
      <w:bookmarkEnd w:id="1043"/>
      <w:bookmarkEnd w:id="1044"/>
    </w:p>
    <w:p w:rsidR="00DA7B71" w:rsidRDefault="00DA7B71" w:rsidP="00DA7B71">
      <w:pPr>
        <w:pStyle w:val="FL"/>
      </w:pPr>
      <w:r w:rsidRPr="00D80814">
        <w:rPr>
          <w:lang w:val="en-US"/>
        </w:rPr>
        <w:object w:dxaOrig="6313" w:dyaOrig="4118">
          <v:shape id="_x0000_i1050" type="#_x0000_t75" style="width:315.05pt;height:205.65pt" o:ole="">
            <v:imagedata r:id="rId50" o:title=""/>
          </v:shape>
          <o:OLEObject Type="Embed" ProgID="Visio.Drawing.11" ShapeID="_x0000_i1050" DrawAspect="Content" ObjectID="_1504201687" r:id="rId51"/>
        </w:object>
      </w:r>
    </w:p>
    <w:p w:rsidR="00BC0067" w:rsidRDefault="004C4AE1"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1045" w:name="_Toc428283097"/>
      <w:bookmarkStart w:id="1046" w:name="_Toc428905178"/>
      <w:bookmarkStart w:id="1047" w:name="_Toc428905624"/>
      <w:bookmarkStart w:id="1048" w:name="_Toc428906069"/>
      <w:bookmarkStart w:id="1049" w:name="_Toc429057243"/>
      <w:bookmarkStart w:id="1050" w:name="_Toc429057744"/>
      <w:bookmarkStart w:id="1051" w:name="_Toc430459418"/>
      <w:r w:rsidRPr="00AF42AF">
        <w:lastRenderedPageBreak/>
        <w:t>9.4.2</w:t>
      </w:r>
      <w:r w:rsidRPr="00AF42AF">
        <w:tab/>
        <w:t xml:space="preserve">Link </w:t>
      </w:r>
      <w:r w:rsidR="00BC0067" w:rsidRPr="00BC0067">
        <w:t>Relations</w:t>
      </w:r>
      <w:bookmarkEnd w:id="1045"/>
      <w:bookmarkEnd w:id="1046"/>
      <w:bookmarkEnd w:id="1047"/>
      <w:bookmarkEnd w:id="1048"/>
      <w:bookmarkEnd w:id="1049"/>
      <w:bookmarkEnd w:id="1050"/>
      <w:bookmarkEnd w:id="1051"/>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1052" w:name="_Toc428283098"/>
      <w:bookmarkStart w:id="1053" w:name="_Toc428905179"/>
      <w:bookmarkStart w:id="1054" w:name="_Toc428905625"/>
      <w:bookmarkStart w:id="1055" w:name="_Toc428906070"/>
      <w:bookmarkStart w:id="1056" w:name="_Toc429057244"/>
      <w:bookmarkStart w:id="1057" w:name="_Toc429057745"/>
      <w:bookmarkStart w:id="1058"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1052"/>
      <w:bookmarkEnd w:id="1053"/>
      <w:bookmarkEnd w:id="1054"/>
      <w:bookmarkEnd w:id="1055"/>
      <w:bookmarkEnd w:id="1056"/>
      <w:bookmarkEnd w:id="1057"/>
      <w:bookmarkEnd w:id="1058"/>
    </w:p>
    <w:p w:rsidR="00DA7B71" w:rsidRPr="00AF42AF" w:rsidRDefault="00DA7B71" w:rsidP="00DA7B71">
      <w:pPr>
        <w:pStyle w:val="30"/>
      </w:pPr>
      <w:bookmarkStart w:id="1059" w:name="_Toc429057245"/>
      <w:bookmarkStart w:id="1060" w:name="_Toc429057746"/>
      <w:bookmarkStart w:id="1061" w:name="_Toc430459420"/>
      <w:r w:rsidRPr="00AF42AF">
        <w:t>9.5.0</w:t>
      </w:r>
      <w:r w:rsidRPr="00AF42AF">
        <w:tab/>
        <w:t>Introduction</w:t>
      </w:r>
      <w:bookmarkEnd w:id="1059"/>
      <w:bookmarkEnd w:id="1060"/>
      <w:bookmarkEnd w:id="1061"/>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55pt;height:265.55pt" o:ole="">
            <v:imagedata r:id="rId52" o:title=""/>
          </v:shape>
          <o:OLEObject Type="Embed" ProgID="Visio.Drawing.11" ShapeID="_x0000_i1051" DrawAspect="Content" ObjectID="_1504201688" r:id="rId53"/>
        </w:object>
      </w:r>
    </w:p>
    <w:p w:rsidR="00BC0067" w:rsidRDefault="004C4AE1"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DA7B71">
      <w:pPr>
        <w:pStyle w:val="30"/>
      </w:pPr>
      <w:bookmarkStart w:id="1062" w:name="_Toc428283099"/>
      <w:bookmarkStart w:id="1063" w:name="_Toc428905180"/>
      <w:bookmarkStart w:id="1064" w:name="_Toc428905626"/>
      <w:bookmarkStart w:id="1065" w:name="_Toc428906071"/>
      <w:bookmarkStart w:id="1066" w:name="_Toc429057246"/>
      <w:bookmarkStart w:id="1067" w:name="_Toc429057747"/>
      <w:bookmarkStart w:id="1068" w:name="_Toc430459421"/>
      <w:r w:rsidRPr="00AF42AF">
        <w:t>9.5.</w:t>
      </w:r>
      <w:r w:rsidR="00BC0067" w:rsidRPr="00BC0067">
        <w:t>1</w:t>
      </w:r>
      <w:r w:rsidRPr="00AF42AF">
        <w:tab/>
        <w:t>Handling of Unsupported Resources/Attributes/Sub-resources within the M2M System</w:t>
      </w:r>
      <w:bookmarkEnd w:id="1062"/>
      <w:bookmarkEnd w:id="1063"/>
      <w:bookmarkEnd w:id="1064"/>
      <w:bookmarkEnd w:id="1065"/>
      <w:bookmarkEnd w:id="1066"/>
      <w:bookmarkEnd w:id="1067"/>
      <w:bookmarkEnd w:id="1068"/>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1069" w:name="_Toc428283100"/>
      <w:bookmarkStart w:id="1070" w:name="_Toc428905181"/>
      <w:bookmarkStart w:id="1071" w:name="_Toc428905627"/>
      <w:bookmarkStart w:id="1072" w:name="_Toc428906072"/>
      <w:bookmarkStart w:id="1073" w:name="_Toc429057247"/>
      <w:bookmarkStart w:id="1074" w:name="_Toc429057748"/>
      <w:bookmarkStart w:id="1075" w:name="_Toc430459422"/>
      <w:r w:rsidRPr="00BC0067">
        <w:t>9</w:t>
      </w:r>
      <w:r w:rsidR="00DA7B71" w:rsidRPr="00AF42AF">
        <w:t>.6</w:t>
      </w:r>
      <w:r w:rsidR="00DA7B71" w:rsidRPr="00AF42AF">
        <w:tab/>
        <w:t>Resource Types</w:t>
      </w:r>
      <w:bookmarkEnd w:id="1069"/>
      <w:bookmarkEnd w:id="1070"/>
      <w:bookmarkEnd w:id="1071"/>
      <w:bookmarkEnd w:id="1072"/>
      <w:bookmarkEnd w:id="1073"/>
      <w:bookmarkEnd w:id="1074"/>
      <w:bookmarkEnd w:id="1075"/>
    </w:p>
    <w:p w:rsidR="00DA7B71" w:rsidRPr="00AF42AF" w:rsidRDefault="00DA7B71" w:rsidP="00DA7B71">
      <w:pPr>
        <w:pStyle w:val="30"/>
      </w:pPr>
      <w:bookmarkStart w:id="1076" w:name="_Toc428283101"/>
      <w:bookmarkStart w:id="1077" w:name="_Toc428905182"/>
      <w:bookmarkStart w:id="1078" w:name="_Toc428905628"/>
      <w:bookmarkStart w:id="1079" w:name="_Toc428906073"/>
      <w:bookmarkStart w:id="1080" w:name="_Toc429057248"/>
      <w:bookmarkStart w:id="1081" w:name="_Toc429057749"/>
      <w:bookmarkStart w:id="1082" w:name="_Toc430459423"/>
      <w:r w:rsidRPr="00AF42AF">
        <w:t>9.6.</w:t>
      </w:r>
      <w:r w:rsidR="00BC0067" w:rsidRPr="00BC0067">
        <w:t>1</w:t>
      </w:r>
      <w:r w:rsidR="00BC0067" w:rsidRPr="00BC0067">
        <w:tab/>
      </w:r>
      <w:r w:rsidRPr="00AF42AF">
        <w:t>Overview</w:t>
      </w:r>
      <w:bookmarkEnd w:id="1076"/>
      <w:bookmarkEnd w:id="1077"/>
      <w:bookmarkEnd w:id="1078"/>
      <w:bookmarkEnd w:id="1079"/>
      <w:bookmarkEnd w:id="1080"/>
      <w:bookmarkEnd w:id="1081"/>
      <w:bookmarkEnd w:id="1082"/>
    </w:p>
    <w:p w:rsidR="00DA7B71" w:rsidRPr="00AF42AF" w:rsidRDefault="00DA7B71" w:rsidP="00DA7B71">
      <w:pPr>
        <w:pStyle w:val="40"/>
      </w:pPr>
      <w:bookmarkStart w:id="1083" w:name="_Toc428283102"/>
      <w:bookmarkStart w:id="1084" w:name="_Toc428905183"/>
      <w:bookmarkStart w:id="1085" w:name="_Toc428905629"/>
      <w:bookmarkStart w:id="1086" w:name="_Toc428906074"/>
      <w:bookmarkStart w:id="1087" w:name="_Toc429057249"/>
      <w:bookmarkStart w:id="1088" w:name="_Toc429057750"/>
      <w:bookmarkStart w:id="1089" w:name="_Toc430459424"/>
      <w:r w:rsidRPr="00AF42AF">
        <w:t>9.6.1.1</w:t>
      </w:r>
      <w:r w:rsidR="00BC0067" w:rsidRPr="00BC0067">
        <w:tab/>
      </w:r>
      <w:r w:rsidRPr="00AF42AF">
        <w:t>Resource Type Summary</w:t>
      </w:r>
      <w:bookmarkEnd w:id="1083"/>
      <w:bookmarkEnd w:id="1084"/>
      <w:bookmarkEnd w:id="1085"/>
      <w:bookmarkEnd w:id="1086"/>
      <w:bookmarkEnd w:id="1087"/>
      <w:bookmarkEnd w:id="1088"/>
      <w:bookmarkEnd w:id="1089"/>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1090" w:name="_Toc428283103"/>
      <w:bookmarkStart w:id="1091" w:name="_Toc428905184"/>
      <w:bookmarkStart w:id="1092" w:name="_Toc428905630"/>
      <w:bookmarkStart w:id="1093" w:name="_Toc428906075"/>
      <w:bookmarkStart w:id="1094" w:name="_Toc429057250"/>
      <w:bookmarkStart w:id="1095" w:name="_Toc429057751"/>
      <w:bookmarkStart w:id="1096" w:name="_Toc430459425"/>
      <w:r w:rsidRPr="00AF42AF">
        <w:t>9.6.1.2</w:t>
      </w:r>
      <w:r w:rsidRPr="00AF42AF">
        <w:tab/>
        <w:t xml:space="preserve">Resource Type </w:t>
      </w:r>
      <w:r w:rsidR="00BC0067" w:rsidRPr="00BC0067">
        <w:t>S</w:t>
      </w:r>
      <w:r w:rsidRPr="00AF42AF">
        <w:t>pecializations</w:t>
      </w:r>
      <w:bookmarkEnd w:id="1090"/>
      <w:bookmarkEnd w:id="1091"/>
      <w:bookmarkEnd w:id="1092"/>
      <w:bookmarkEnd w:id="1093"/>
      <w:bookmarkEnd w:id="1094"/>
      <w:bookmarkEnd w:id="1095"/>
      <w:bookmarkEnd w:id="1096"/>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1097" w:name="_Toc428283104"/>
      <w:bookmarkStart w:id="1098" w:name="_Toc428905185"/>
      <w:bookmarkStart w:id="1099" w:name="_Toc428905631"/>
      <w:bookmarkStart w:id="1100" w:name="_Toc428906076"/>
      <w:bookmarkStart w:id="1101" w:name="_Toc429057251"/>
      <w:bookmarkStart w:id="1102" w:name="_Toc429057752"/>
      <w:bookmarkStart w:id="1103" w:name="_Toc430459426"/>
      <w:r w:rsidRPr="00AF42AF">
        <w:t>9.6.1</w:t>
      </w:r>
      <w:r w:rsidR="00BC0067" w:rsidRPr="00BC0067">
        <w:t>.3</w:t>
      </w:r>
      <w:r w:rsidRPr="00AF42AF">
        <w:tab/>
        <w:t>Common</w:t>
      </w:r>
      <w:r w:rsidR="00BC0067" w:rsidRPr="00BC0067">
        <w:t>ly Used</w:t>
      </w:r>
      <w:r w:rsidRPr="00AF42AF">
        <w:t xml:space="preserve"> Attributes</w:t>
      </w:r>
      <w:bookmarkEnd w:id="1097"/>
      <w:bookmarkEnd w:id="1098"/>
      <w:bookmarkEnd w:id="1099"/>
      <w:bookmarkEnd w:id="1100"/>
      <w:bookmarkEnd w:id="1101"/>
      <w:bookmarkEnd w:id="1102"/>
      <w:bookmarkEnd w:id="1103"/>
    </w:p>
    <w:p w:rsidR="00DA7B71" w:rsidRPr="00AF42AF" w:rsidRDefault="00DA7B71" w:rsidP="00DA7B71">
      <w:pPr>
        <w:pStyle w:val="50"/>
      </w:pPr>
      <w:bookmarkStart w:id="1104" w:name="_Toc429057252"/>
      <w:bookmarkStart w:id="1105" w:name="_Toc429057753"/>
      <w:bookmarkStart w:id="1106" w:name="_Toc430459427"/>
      <w:r w:rsidRPr="00AF42AF">
        <w:t>9.6.1.3.0</w:t>
      </w:r>
      <w:r w:rsidRPr="00AF42AF">
        <w:tab/>
        <w:t>Introduction</w:t>
      </w:r>
      <w:bookmarkEnd w:id="1104"/>
      <w:bookmarkEnd w:id="1105"/>
      <w:bookmarkEnd w:id="1106"/>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1107" w:name="_Toc428283105"/>
      <w:bookmarkStart w:id="1108" w:name="_Toc428905186"/>
      <w:bookmarkStart w:id="1109" w:name="_Toc428905632"/>
      <w:bookmarkStart w:id="1110" w:name="_Toc428906077"/>
      <w:bookmarkStart w:id="1111" w:name="_Toc429057253"/>
      <w:bookmarkStart w:id="1112" w:name="_Toc429057754"/>
      <w:bookmarkStart w:id="1113" w:name="_Toc430459428"/>
      <w:r w:rsidRPr="00AF42AF">
        <w:lastRenderedPageBreak/>
        <w:t>9.6.1.3.1</w:t>
      </w:r>
      <w:r w:rsidRPr="00AF42AF">
        <w:tab/>
        <w:t>Universal attributes</w:t>
      </w:r>
      <w:bookmarkEnd w:id="1107"/>
      <w:bookmarkEnd w:id="1108"/>
      <w:bookmarkEnd w:id="1109"/>
      <w:bookmarkEnd w:id="1110"/>
      <w:bookmarkEnd w:id="1111"/>
      <w:bookmarkEnd w:id="1112"/>
      <w:bookmarkEnd w:id="1113"/>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1114" w:name="_Toc428283106"/>
      <w:bookmarkStart w:id="1115" w:name="_Toc428905187"/>
      <w:bookmarkStart w:id="1116" w:name="_Toc428905633"/>
      <w:bookmarkStart w:id="1117" w:name="_Toc428906078"/>
      <w:bookmarkStart w:id="1118" w:name="_Toc429057254"/>
      <w:bookmarkStart w:id="1119" w:name="_Toc429057755"/>
      <w:bookmarkStart w:id="1120" w:name="_Toc430459429"/>
      <w:r w:rsidRPr="00AF42AF">
        <w:t>9.6.1.3.2</w:t>
      </w:r>
      <w:r w:rsidRPr="00AF42AF">
        <w:tab/>
        <w:t>Common attributes</w:t>
      </w:r>
      <w:bookmarkEnd w:id="1114"/>
      <w:bookmarkEnd w:id="1115"/>
      <w:bookmarkEnd w:id="1116"/>
      <w:bookmarkEnd w:id="1117"/>
      <w:bookmarkEnd w:id="1118"/>
      <w:bookmarkEnd w:id="1119"/>
      <w:bookmarkEnd w:id="1120"/>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1121" w:name="_Toc428283107"/>
      <w:bookmarkStart w:id="1122" w:name="_Toc428905188"/>
      <w:bookmarkStart w:id="1123" w:name="_Toc428905634"/>
      <w:bookmarkStart w:id="1124" w:name="_Toc428906079"/>
      <w:bookmarkStart w:id="1125" w:name="_Toc429057255"/>
      <w:bookmarkStart w:id="1126" w:name="_Toc429057756"/>
      <w:bookmarkStart w:id="1127" w:name="_Toc430459430"/>
      <w:r w:rsidRPr="00AF42AF">
        <w:t>9.6.2</w:t>
      </w:r>
      <w:r w:rsidRPr="00AF42AF">
        <w:tab/>
        <w:t xml:space="preserve">Resource Type </w:t>
      </w:r>
      <w:r w:rsidRPr="00AF42AF">
        <w:rPr>
          <w:i/>
        </w:rPr>
        <w:t>accessControlPolicy</w:t>
      </w:r>
      <w:bookmarkEnd w:id="1121"/>
      <w:bookmarkEnd w:id="1122"/>
      <w:bookmarkEnd w:id="1123"/>
      <w:bookmarkEnd w:id="1124"/>
      <w:bookmarkEnd w:id="1125"/>
      <w:bookmarkEnd w:id="1126"/>
      <w:bookmarkEnd w:id="1127"/>
    </w:p>
    <w:p w:rsidR="00DA7B71" w:rsidRPr="00AF42AF" w:rsidRDefault="00DA7B71" w:rsidP="00DA7B71">
      <w:pPr>
        <w:pStyle w:val="40"/>
      </w:pPr>
      <w:bookmarkStart w:id="1128" w:name="_Toc429057256"/>
      <w:bookmarkStart w:id="1129" w:name="_Toc429057757"/>
      <w:bookmarkStart w:id="1130" w:name="_Toc430459431"/>
      <w:r w:rsidRPr="00AF42AF">
        <w:t>9.6.2.0</w:t>
      </w:r>
      <w:r w:rsidRPr="00AF42AF">
        <w:tab/>
        <w:t>Introduction</w:t>
      </w:r>
      <w:bookmarkEnd w:id="1128"/>
      <w:bookmarkEnd w:id="1129"/>
      <w:bookmarkEnd w:id="1130"/>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4C4AE1">
        <w:fldChar w:fldCharType="begin"/>
      </w:r>
      <w:r w:rsidR="00AC5324">
        <w:instrText xml:space="preserve"> REF </w:instrText>
      </w:r>
      <w:r w:rsidR="00AC5324" w:rsidRPr="000671B6">
        <w:instrText>REF_ONEM2MT2_0003</w:instrText>
      </w:r>
      <w:r w:rsidR="00AC5324">
        <w:instrText xml:space="preserve"> \h </w:instrText>
      </w:r>
      <w:r w:rsidR="004C4AE1">
        <w:fldChar w:fldCharType="separate"/>
      </w:r>
      <w:r w:rsidR="00AC5324">
        <w:rPr>
          <w:rFonts w:eastAsiaTheme="minorEastAsia" w:hint="eastAsia"/>
          <w:lang w:eastAsia="zh-CN"/>
        </w:rPr>
        <w:t>3</w:t>
      </w:r>
      <w:r w:rsidR="004C4AE1">
        <w:fldChar w:fldCharType="end"/>
      </w:r>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4pt;height:128.45pt" o:ole="">
            <v:imagedata r:id="rId54" o:title=""/>
          </v:shape>
          <o:OLEObject Type="Embed" ProgID="Visio.Drawing.11" ShapeID="_x0000_i1052" DrawAspect="Content" ObjectID="_1504201689" r:id="rId55"/>
        </w:object>
      </w:r>
    </w:p>
    <w:p w:rsidR="00DA7B71" w:rsidRPr="00AF42AF" w:rsidRDefault="004C4AE1"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25416">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725416">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4C4AE1">
        <w:fldChar w:fldCharType="begin"/>
      </w:r>
      <w:r w:rsidR="00AC5324">
        <w:instrText xml:space="preserve"> REF </w:instrText>
      </w:r>
      <w:r w:rsidR="00AC5324" w:rsidRPr="00A25ACC">
        <w:instrText>REF_ONEM2MT2_0003</w:instrText>
      </w:r>
      <w:r w:rsidR="00AC5324">
        <w:instrText xml:space="preserve"> \h </w:instrText>
      </w:r>
      <w:r w:rsidR="004C4AE1">
        <w:fldChar w:fldCharType="separate"/>
      </w:r>
      <w:r w:rsidR="00AC5324">
        <w:rPr>
          <w:rFonts w:eastAsiaTheme="minorEastAsia" w:hint="eastAsia"/>
          <w:lang w:eastAsia="zh-CN"/>
        </w:rPr>
        <w:t>3</w:t>
      </w:r>
      <w:r w:rsidR="004C4AE1">
        <w:fldChar w:fldCharType="end"/>
      </w:r>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1131" w:name="_Toc428283108"/>
      <w:bookmarkStart w:id="1132" w:name="_Toc428905189"/>
      <w:bookmarkStart w:id="1133" w:name="_Toc428905635"/>
      <w:bookmarkStart w:id="1134" w:name="_Toc428906080"/>
      <w:bookmarkStart w:id="1135" w:name="_Toc429057257"/>
      <w:bookmarkStart w:id="1136" w:name="_Toc429057758"/>
      <w:bookmarkStart w:id="1137" w:name="_Toc430459432"/>
      <w:r w:rsidRPr="00AF42AF">
        <w:t>9.6.2.1</w:t>
      </w:r>
      <w:r w:rsidRPr="00AF42AF">
        <w:tab/>
      </w:r>
      <w:proofErr w:type="gramStart"/>
      <w:r w:rsidR="00BC0067" w:rsidRPr="00BC0067">
        <w:t>accessControlOriginators</w:t>
      </w:r>
      <w:bookmarkEnd w:id="1131"/>
      <w:bookmarkEnd w:id="1132"/>
      <w:bookmarkEnd w:id="1133"/>
      <w:bookmarkEnd w:id="1134"/>
      <w:bookmarkEnd w:id="1135"/>
      <w:bookmarkEnd w:id="1136"/>
      <w:bookmarkEnd w:id="1137"/>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1138" w:name="_Toc428905190"/>
      <w:bookmarkStart w:id="1139" w:name="_Toc428905636"/>
      <w:bookmarkStart w:id="1140" w:name="_Toc428906081"/>
      <w:bookmarkStart w:id="1141" w:name="_Toc429057258"/>
      <w:bookmarkStart w:id="1142" w:name="_Toc429057759"/>
      <w:bookmarkStart w:id="1143" w:name="_Toc430459433"/>
      <w:bookmarkStart w:id="1144" w:name="_Toc428283109"/>
      <w:r w:rsidRPr="00BC0067">
        <w:t>9.6.2.2</w:t>
      </w:r>
      <w:r w:rsidRPr="00BC0067">
        <w:tab/>
      </w:r>
      <w:proofErr w:type="gramStart"/>
      <w:r w:rsidRPr="00BC0067">
        <w:t>accessControlContexts</w:t>
      </w:r>
      <w:bookmarkEnd w:id="1138"/>
      <w:bookmarkEnd w:id="1139"/>
      <w:bookmarkEnd w:id="1140"/>
      <w:bookmarkEnd w:id="1141"/>
      <w:bookmarkEnd w:id="1142"/>
      <w:bookmarkEnd w:id="1143"/>
      <w:proofErr w:type="gramEnd"/>
      <w:r w:rsidRPr="00BC0067">
        <w:t xml:space="preserve"> </w:t>
      </w:r>
      <w:bookmarkEnd w:id="1144"/>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1145" w:name="_Toc428283110"/>
      <w:bookmarkStart w:id="1146" w:name="_Toc428905191"/>
      <w:bookmarkStart w:id="1147" w:name="_Toc428905637"/>
      <w:bookmarkStart w:id="1148" w:name="_Toc428906082"/>
      <w:bookmarkStart w:id="1149" w:name="_Toc429057259"/>
      <w:bookmarkStart w:id="1150" w:name="_Toc429057760"/>
      <w:bookmarkStart w:id="1151" w:name="_Toc430459434"/>
      <w:r w:rsidRPr="00BC0067">
        <w:t>9.6.2.3</w:t>
      </w:r>
      <w:r w:rsidRPr="00BC0067">
        <w:tab/>
      </w:r>
      <w:proofErr w:type="gramStart"/>
      <w:r w:rsidRPr="00BC0067">
        <w:t>accessControlOperations</w:t>
      </w:r>
      <w:bookmarkEnd w:id="1145"/>
      <w:bookmarkEnd w:id="1146"/>
      <w:bookmarkEnd w:id="1147"/>
      <w:bookmarkEnd w:id="1148"/>
      <w:bookmarkEnd w:id="1149"/>
      <w:bookmarkEnd w:id="1150"/>
      <w:bookmarkEnd w:id="1151"/>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1152" w:name="_Toc428283111"/>
      <w:bookmarkStart w:id="1153" w:name="_Toc428905192"/>
      <w:bookmarkStart w:id="1154" w:name="_Toc428905638"/>
      <w:bookmarkStart w:id="1155" w:name="_Toc428906083"/>
      <w:bookmarkStart w:id="1156" w:name="_Toc429057260"/>
      <w:bookmarkStart w:id="1157" w:name="_Toc429057761"/>
      <w:bookmarkStart w:id="1158" w:name="_Toc430459435"/>
      <w:r w:rsidRPr="00AF42AF">
        <w:t>9.6.3</w:t>
      </w:r>
      <w:r w:rsidRPr="00AF42AF">
        <w:tab/>
        <w:t xml:space="preserve">Resource Type </w:t>
      </w:r>
      <w:r w:rsidRPr="00AF42AF">
        <w:rPr>
          <w:i/>
        </w:rPr>
        <w:t>CSEBase</w:t>
      </w:r>
      <w:bookmarkEnd w:id="1152"/>
      <w:bookmarkEnd w:id="1153"/>
      <w:bookmarkEnd w:id="1154"/>
      <w:bookmarkEnd w:id="1155"/>
      <w:bookmarkEnd w:id="1156"/>
      <w:bookmarkEnd w:id="1157"/>
      <w:bookmarkEnd w:id="1158"/>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A7B71" w:rsidP="00DA7B71">
      <w:pPr>
        <w:pStyle w:val="FL"/>
      </w:pPr>
      <w:r w:rsidRPr="00AF42AF">
        <w:object w:dxaOrig="4755" w:dyaOrig="13665">
          <v:shape id="_x0000_i1053" type="#_x0000_t75" style="width:237.9pt;height:683.15pt" o:ole="">
            <v:imagedata r:id="rId56" o:title=""/>
          </v:shape>
          <o:OLEObject Type="Embed" ProgID="Visio.Drawing.11" ShapeID="_x0000_i1053" DrawAspect="Content" ObjectID="_1504201690" r:id="rId57"/>
        </w:object>
      </w:r>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1159" w:name="_Toc428283112"/>
      <w:bookmarkStart w:id="1160" w:name="_Toc428905193"/>
      <w:bookmarkStart w:id="1161" w:name="_Toc428905639"/>
      <w:bookmarkStart w:id="1162" w:name="_Toc428906084"/>
      <w:bookmarkStart w:id="1163" w:name="_Toc429057261"/>
      <w:bookmarkStart w:id="1164" w:name="_Toc429057762"/>
      <w:bookmarkStart w:id="1165" w:name="_Toc430459436"/>
      <w:r w:rsidRPr="00AF42AF">
        <w:t>9.6.4</w:t>
      </w:r>
      <w:r w:rsidRPr="00AF42AF">
        <w:tab/>
        <w:t xml:space="preserve">Resource Type </w:t>
      </w:r>
      <w:r w:rsidRPr="00AF42AF">
        <w:rPr>
          <w:i/>
        </w:rPr>
        <w:t>remoteCSE</w:t>
      </w:r>
      <w:bookmarkEnd w:id="1159"/>
      <w:bookmarkEnd w:id="1160"/>
      <w:bookmarkEnd w:id="1161"/>
      <w:bookmarkEnd w:id="1162"/>
      <w:bookmarkEnd w:id="1163"/>
      <w:bookmarkEnd w:id="1164"/>
      <w:bookmarkEnd w:id="1165"/>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1pt;height:505.75pt" o:ole="">
            <v:imagedata r:id="rId58" o:title=""/>
          </v:shape>
          <o:OLEObject Type="Embed" ProgID="Visio.Drawing.11" ShapeID="_x0000_i1054" DrawAspect="Content" ObjectID="_1504201691" r:id="rId59"/>
        </w:object>
      </w:r>
    </w:p>
    <w:p w:rsidR="00DA7B71" w:rsidRPr="00AF42AF" w:rsidRDefault="004C4AE1"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71325B">
            <w:pPr>
              <w:pStyle w:val="TAC"/>
              <w:keepNext w:val="0"/>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71325B">
            <w:pPr>
              <w:pStyle w:val="TAL"/>
              <w:keepNext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1166" w:name="_Toc428283113"/>
      <w:bookmarkStart w:id="1167" w:name="_Toc428905194"/>
      <w:bookmarkStart w:id="1168" w:name="_Toc428905640"/>
      <w:bookmarkStart w:id="1169" w:name="_Toc428906085"/>
      <w:bookmarkStart w:id="1170" w:name="_Toc429057262"/>
      <w:bookmarkStart w:id="1171" w:name="_Toc429057763"/>
      <w:bookmarkStart w:id="1172" w:name="_Toc430459437"/>
      <w:r w:rsidRPr="00AF42AF">
        <w:t>9.6.5</w:t>
      </w:r>
      <w:r w:rsidRPr="00AF42AF">
        <w:tab/>
        <w:t xml:space="preserve">Resource Type </w:t>
      </w:r>
      <w:r w:rsidRPr="00AF42AF">
        <w:rPr>
          <w:i/>
        </w:rPr>
        <w:t>AE</w:t>
      </w:r>
      <w:bookmarkEnd w:id="1166"/>
      <w:bookmarkEnd w:id="1167"/>
      <w:bookmarkEnd w:id="1168"/>
      <w:bookmarkEnd w:id="1169"/>
      <w:bookmarkEnd w:id="1170"/>
      <w:bookmarkEnd w:id="1171"/>
      <w:bookmarkEnd w:id="1172"/>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4pt;height:443.5pt" o:ole="">
            <v:imagedata r:id="rId60" o:title=""/>
          </v:shape>
          <o:OLEObject Type="Embed" ProgID="Visio.Drawing.11" ShapeID="_x0000_i1055" DrawAspect="Content" ObjectID="_1504201692" r:id="rId61"/>
        </w:object>
      </w:r>
    </w:p>
    <w:p w:rsidR="00DA7B71" w:rsidRPr="00AF42AF" w:rsidRDefault="004C4AE1"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71325B">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73" w:name="_Toc428283114"/>
      <w:bookmarkStart w:id="1174" w:name="_Toc428905195"/>
      <w:bookmarkStart w:id="1175" w:name="_Toc428905641"/>
      <w:bookmarkStart w:id="1176" w:name="_Toc428906086"/>
      <w:bookmarkStart w:id="1177" w:name="_Toc429057263"/>
      <w:bookmarkStart w:id="1178" w:name="_Toc429057764"/>
      <w:bookmarkStart w:id="1179" w:name="_Toc430459438"/>
      <w:r w:rsidRPr="00AF42AF">
        <w:lastRenderedPageBreak/>
        <w:t>9.6.6</w:t>
      </w:r>
      <w:r w:rsidRPr="00AF42AF">
        <w:tab/>
        <w:t xml:space="preserve">Resource Type </w:t>
      </w:r>
      <w:r w:rsidRPr="00AF42AF">
        <w:rPr>
          <w:i/>
        </w:rPr>
        <w:t>container</w:t>
      </w:r>
      <w:bookmarkEnd w:id="1173"/>
      <w:bookmarkEnd w:id="1174"/>
      <w:bookmarkEnd w:id="1175"/>
      <w:bookmarkEnd w:id="1176"/>
      <w:bookmarkEnd w:id="1177"/>
      <w:bookmarkEnd w:id="1178"/>
      <w:bookmarkEnd w:id="1179"/>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29.8pt;height:459.65pt" o:ole="">
            <v:imagedata r:id="rId62" o:title=""/>
          </v:shape>
          <o:OLEObject Type="Embed" ProgID="Visio.Drawing.11" ShapeID="_x0000_i1056" DrawAspect="Content" ObjectID="_1504201693" r:id="rId63"/>
        </w:object>
      </w:r>
    </w:p>
    <w:p w:rsidR="00DA7B71" w:rsidRPr="00AF42AF" w:rsidRDefault="004C4AE1"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71325B">
            <w:pPr>
              <w:pStyle w:val="TAC"/>
              <w:keepNext w:val="0"/>
              <w:keepLines w:val="0"/>
              <w:rPr>
                <w:rFonts w:eastAsia="Arial Unicode MS"/>
                <w:lang w:eastAsia="zh-CN"/>
              </w:rPr>
            </w:pPr>
            <w:r>
              <w:rPr>
                <w:rFonts w:eastAsia="Arial Unicode MS" w:hint="eastAsia"/>
                <w:lang w:eastAsia="zh-CN"/>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71325B">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 </w:t>
            </w:r>
            <w:r>
              <w:rPr>
                <w:rFonts w:eastAsia="Arial Unicode MS"/>
                <w:i/>
              </w:rPr>
              <w:t>maxNrOfInstances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1180" w:name="_Toc428283115"/>
      <w:bookmarkStart w:id="1181" w:name="_Toc428905196"/>
      <w:bookmarkStart w:id="1182" w:name="_Toc428905642"/>
      <w:bookmarkStart w:id="1183" w:name="_Toc428906087"/>
      <w:bookmarkStart w:id="1184" w:name="_Toc429057264"/>
      <w:bookmarkStart w:id="1185" w:name="_Toc429057765"/>
      <w:bookmarkStart w:id="1186" w:name="_Toc430459439"/>
      <w:r w:rsidRPr="00AF42AF">
        <w:t>9.6.7</w:t>
      </w:r>
      <w:r w:rsidRPr="00AF42AF">
        <w:tab/>
        <w:t xml:space="preserve">Resource Type </w:t>
      </w:r>
      <w:r w:rsidR="00BC0067" w:rsidRPr="00BC0067">
        <w:rPr>
          <w:i/>
        </w:rPr>
        <w:t>contentI</w:t>
      </w:r>
      <w:r w:rsidRPr="00AF42AF">
        <w:rPr>
          <w:i/>
        </w:rPr>
        <w:t>nstance</w:t>
      </w:r>
      <w:bookmarkEnd w:id="1180"/>
      <w:bookmarkEnd w:id="1181"/>
      <w:bookmarkEnd w:id="1182"/>
      <w:bookmarkEnd w:id="1183"/>
      <w:bookmarkEnd w:id="1184"/>
      <w:bookmarkEnd w:id="1185"/>
      <w:bookmarkEnd w:id="1186"/>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4pt;height:221.2pt" o:ole="">
            <v:imagedata r:id="rId64" o:title=""/>
          </v:shape>
          <o:OLEObject Type="Embed" ProgID="Visio.Drawing.11" ShapeID="_x0000_i1057" DrawAspect="Content" ObjectID="_1504201694" r:id="rId65"/>
        </w:object>
      </w:r>
    </w:p>
    <w:p w:rsidR="00DA7B71" w:rsidRPr="00AF42AF" w:rsidRDefault="004C4AE1"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864382">
            <w:pPr>
              <w:pStyle w:val="TAL"/>
              <w:jc w:val="center"/>
              <w:rPr>
                <w:rFonts w:eastAsia="Arial Unicode MS"/>
                <w:lang w:eastAsia="zh-CN"/>
              </w:rPr>
            </w:pPr>
            <w:r>
              <w:rPr>
                <w:rFonts w:eastAsia="Arial Unicode MS" w:hint="eastAsia"/>
                <w:lang w:eastAsia="zh-CN"/>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hyperlink w:anchor="REF_IETFRFC6838" w:history="1">
              <w:r w:rsidR="00994664" w:rsidRPr="00994664">
                <w:rPr>
                  <w:rStyle w:val="ab"/>
                  <w:rFonts w:eastAsiaTheme="minorEastAsia" w:hint="eastAsia"/>
                  <w:lang w:eastAsia="zh-CN"/>
                </w:rPr>
                <w:t>i.28</w:t>
              </w:r>
            </w:hyperlink>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r w:rsidR="004C4AE1" w:rsidRPr="00FC0033">
              <w:rPr>
                <w:rFonts w:eastAsia="Arial Unicode MS"/>
              </w:rPr>
              <w:fldChar w:fldCharType="begin"/>
            </w:r>
            <w:r w:rsidR="000E6529" w:rsidRPr="00FC0033">
              <w:rPr>
                <w:rFonts w:eastAsia="Arial Unicode MS"/>
              </w:rPr>
              <w:instrText xml:space="preserve"> REF REF_ONEM2MT2_0004 \h </w:instrText>
            </w:r>
            <w:r w:rsidR="004C4AE1" w:rsidRPr="00FC0033">
              <w:rPr>
                <w:rFonts w:eastAsia="Arial Unicode MS"/>
              </w:rPr>
            </w:r>
            <w:r w:rsidR="004C4AE1" w:rsidRPr="00FC0033">
              <w:rPr>
                <w:rFonts w:eastAsia="Arial Unicode MS"/>
              </w:rPr>
              <w:fldChar w:fldCharType="separate"/>
            </w:r>
            <w:r w:rsidR="000E6529">
              <w:rPr>
                <w:rFonts w:eastAsiaTheme="minorEastAsia" w:hint="eastAsia"/>
                <w:lang w:eastAsia="zh-CN"/>
              </w:rPr>
              <w:t>2</w:t>
            </w:r>
            <w:r w:rsidR="004C4AE1" w:rsidRPr="00FC0033">
              <w:rPr>
                <w:rFonts w:eastAsia="Arial Unicode MS"/>
              </w:rPr>
              <w:fldChar w:fldCharType="end"/>
            </w:r>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1187" w:name="_Toc430459440"/>
            <w:r>
              <w:rPr>
                <w:rFonts w:eastAsia="Arial Unicode MS"/>
              </w:rPr>
              <w:lastRenderedPageBreak/>
              <w:t>OA</w:t>
            </w:r>
            <w:bookmarkEnd w:id="1187"/>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88" w:name="_Toc428283116"/>
      <w:bookmarkStart w:id="1189" w:name="_Toc428905197"/>
      <w:bookmarkStart w:id="1190" w:name="_Toc428905643"/>
      <w:bookmarkStart w:id="1191" w:name="_Toc428906088"/>
      <w:bookmarkStart w:id="1192" w:name="_Toc429057265"/>
      <w:bookmarkStart w:id="1193" w:name="_Toc429057766"/>
      <w:bookmarkStart w:id="1194" w:name="_Toc430459441"/>
      <w:r w:rsidRPr="00AF42AF">
        <w:t>9.6.8</w:t>
      </w:r>
      <w:r w:rsidRPr="00AF42AF">
        <w:tab/>
        <w:t>Resource Type</w:t>
      </w:r>
      <w:r w:rsidRPr="00AF42AF">
        <w:rPr>
          <w:i/>
        </w:rPr>
        <w:t xml:space="preserve"> subscription</w:t>
      </w:r>
      <w:bookmarkEnd w:id="1188"/>
      <w:bookmarkEnd w:id="1189"/>
      <w:bookmarkEnd w:id="1190"/>
      <w:bookmarkEnd w:id="1191"/>
      <w:bookmarkEnd w:id="1192"/>
      <w:bookmarkEnd w:id="1193"/>
      <w:bookmarkEnd w:id="1194"/>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29.8pt;height:555.25pt" o:ole="">
            <v:imagedata r:id="rId66" o:title=""/>
          </v:shape>
          <o:OLEObject Type="Embed" ProgID="Visio.Drawing.11" ShapeID="_x0000_i1058" DrawAspect="Content" ObjectID="_1504201695" r:id="rId67"/>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71325B">
            <w:pPr>
              <w:pStyle w:val="TAC"/>
              <w:keepNext w:val="0"/>
              <w:rPr>
                <w:rFonts w:eastAsia="Arial Unicode MS"/>
                <w:lang w:eastAsia="zh-CN"/>
              </w:rPr>
            </w:pPr>
            <w:r>
              <w:rPr>
                <w:rFonts w:eastAsia="Arial Unicode MS" w:hint="eastAsia"/>
                <w:lang w:eastAsia="zh-CN"/>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1195" w:name="_Toc428283117"/>
      <w:bookmarkStart w:id="1196" w:name="_Toc428905198"/>
      <w:bookmarkStart w:id="1197" w:name="_Toc428905644"/>
      <w:bookmarkStart w:id="1198" w:name="_Toc428906089"/>
      <w:bookmarkStart w:id="1199" w:name="_Toc429057266"/>
      <w:bookmarkStart w:id="1200" w:name="_Toc429057767"/>
      <w:bookmarkStart w:id="1201" w:name="_Toc430459442"/>
      <w:r w:rsidRPr="00AF42AF">
        <w:t>9.6.9</w:t>
      </w:r>
      <w:r w:rsidRPr="00AF42AF">
        <w:tab/>
        <w:t xml:space="preserve">Resource Type </w:t>
      </w:r>
      <w:r w:rsidRPr="00AF42AF">
        <w:rPr>
          <w:i/>
        </w:rPr>
        <w:t>schedule</w:t>
      </w:r>
      <w:bookmarkEnd w:id="1195"/>
      <w:bookmarkEnd w:id="1196"/>
      <w:bookmarkEnd w:id="1197"/>
      <w:bookmarkEnd w:id="1198"/>
      <w:bookmarkEnd w:id="1199"/>
      <w:bookmarkEnd w:id="1200"/>
      <w:bookmarkEnd w:id="1201"/>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4pt;height:99.05pt" o:ole="">
            <v:imagedata r:id="rId68" o:title=""/>
          </v:shape>
          <o:OLEObject Type="Embed" ProgID="Visio.Drawing.11" ShapeID="_x0000_i1059" DrawAspect="Content" ObjectID="_1504201696" r:id="rId69"/>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02" w:name="_Toc428283118"/>
      <w:bookmarkStart w:id="1203" w:name="_Toc428905199"/>
      <w:bookmarkStart w:id="1204" w:name="_Toc428905645"/>
      <w:bookmarkStart w:id="1205" w:name="_Toc428906090"/>
      <w:bookmarkStart w:id="1206" w:name="_Toc429057267"/>
      <w:bookmarkStart w:id="1207" w:name="_Toc429057768"/>
      <w:bookmarkStart w:id="1208" w:name="_Toc430459443"/>
      <w:r w:rsidRPr="00AF42AF">
        <w:t>9.6.10</w:t>
      </w:r>
      <w:r w:rsidRPr="00AF42AF">
        <w:tab/>
        <w:t xml:space="preserve">Resource Type </w:t>
      </w:r>
      <w:r w:rsidRPr="00AF42AF">
        <w:rPr>
          <w:i/>
        </w:rPr>
        <w:t>locationPolicy</w:t>
      </w:r>
      <w:bookmarkEnd w:id="1202"/>
      <w:bookmarkEnd w:id="1203"/>
      <w:bookmarkEnd w:id="1204"/>
      <w:bookmarkEnd w:id="1205"/>
      <w:bookmarkEnd w:id="1206"/>
      <w:bookmarkEnd w:id="1207"/>
      <w:bookmarkEnd w:id="1208"/>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29.8pt;height:292.6pt" o:ole="">
            <v:imagedata r:id="rId70" o:title=""/>
          </v:shape>
          <o:OLEObject Type="Embed" ProgID="Visio.Drawing.11" ShapeID="_x0000_i1060" DrawAspect="Content" ObjectID="_1504201697" r:id="rId71"/>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1209" w:name="_Toc428283119"/>
      <w:bookmarkStart w:id="1210" w:name="_Toc428905200"/>
      <w:bookmarkStart w:id="1211" w:name="_Toc428905646"/>
      <w:bookmarkStart w:id="1212" w:name="_Toc428906091"/>
      <w:bookmarkStart w:id="1213" w:name="_Toc429057268"/>
      <w:bookmarkStart w:id="1214" w:name="_Toc429057769"/>
      <w:bookmarkStart w:id="1215" w:name="_Toc430459444"/>
      <w:r w:rsidRPr="00AF42AF">
        <w:lastRenderedPageBreak/>
        <w:t>9.6.11</w:t>
      </w:r>
      <w:r w:rsidRPr="00AF42AF">
        <w:tab/>
        <w:t xml:space="preserve">Resource Type </w:t>
      </w:r>
      <w:r w:rsidRPr="00AF42AF">
        <w:rPr>
          <w:i/>
        </w:rPr>
        <w:t>delivery</w:t>
      </w:r>
      <w:bookmarkEnd w:id="1209"/>
      <w:bookmarkEnd w:id="1210"/>
      <w:bookmarkEnd w:id="1211"/>
      <w:bookmarkEnd w:id="1212"/>
      <w:bookmarkEnd w:id="1213"/>
      <w:bookmarkEnd w:id="1214"/>
      <w:bookmarkEnd w:id="1215"/>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4pt;height:258.05pt" o:ole="">
            <v:imagedata r:id="rId72" o:title=""/>
          </v:shape>
          <o:OLEObject Type="Embed" ProgID="Visio.Drawing.11" ShapeID="_x0000_i1061" DrawAspect="Content" ObjectID="_1504201698" r:id="rId73"/>
        </w:object>
      </w:r>
    </w:p>
    <w:p w:rsidR="00DA7B71" w:rsidRPr="00AF42AF" w:rsidRDefault="004C4AE1"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1216" w:name="_Toc428283120"/>
      <w:bookmarkStart w:id="1217" w:name="_Toc428905201"/>
      <w:bookmarkStart w:id="1218" w:name="_Toc428905647"/>
      <w:bookmarkStart w:id="1219" w:name="_Toc428906092"/>
      <w:bookmarkStart w:id="1220" w:name="_Toc429057269"/>
      <w:bookmarkStart w:id="1221" w:name="_Toc429057770"/>
      <w:bookmarkStart w:id="1222" w:name="_Toc430459445"/>
      <w:r w:rsidRPr="00AF42AF">
        <w:t>9.6.12</w:t>
      </w:r>
      <w:r w:rsidRPr="00AF42AF">
        <w:tab/>
        <w:t xml:space="preserve">Resource Type </w:t>
      </w:r>
      <w:r w:rsidRPr="00AF42AF">
        <w:rPr>
          <w:i/>
        </w:rPr>
        <w:t>request</w:t>
      </w:r>
      <w:bookmarkEnd w:id="1216"/>
      <w:bookmarkEnd w:id="1217"/>
      <w:bookmarkEnd w:id="1218"/>
      <w:bookmarkEnd w:id="1219"/>
      <w:bookmarkEnd w:id="1220"/>
      <w:bookmarkEnd w:id="1221"/>
      <w:bookmarkEnd w:id="1222"/>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4pt;height:327.15pt" o:ole="">
            <v:imagedata r:id="rId74" o:title=""/>
          </v:shape>
          <o:OLEObject Type="Embed" ProgID="Visio.Drawing.11" ShapeID="_x0000_i1062" DrawAspect="Content" ObjectID="_1504201699" r:id="rId75"/>
        </w:object>
      </w:r>
    </w:p>
    <w:p w:rsidR="00DA7B71" w:rsidRPr="00AF42AF" w:rsidRDefault="004C4AE1"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1223" w:name="_Toc428283121"/>
      <w:bookmarkStart w:id="1224" w:name="_Toc428905202"/>
      <w:bookmarkStart w:id="1225" w:name="_Toc428905648"/>
      <w:bookmarkStart w:id="1226" w:name="_Toc428906093"/>
      <w:bookmarkStart w:id="1227" w:name="_Toc429057270"/>
      <w:bookmarkStart w:id="1228" w:name="_Toc429057771"/>
      <w:bookmarkStart w:id="1229" w:name="_Toc430459446"/>
      <w:r w:rsidRPr="00AF42AF">
        <w:lastRenderedPageBreak/>
        <w:t>9.6.13</w:t>
      </w:r>
      <w:r w:rsidRPr="00AF42AF">
        <w:tab/>
        <w:t xml:space="preserve">Resource Type </w:t>
      </w:r>
      <w:r w:rsidRPr="00AF42AF">
        <w:rPr>
          <w:i/>
        </w:rPr>
        <w:t>group</w:t>
      </w:r>
      <w:bookmarkEnd w:id="1223"/>
      <w:bookmarkEnd w:id="1224"/>
      <w:bookmarkEnd w:id="1225"/>
      <w:bookmarkEnd w:id="1226"/>
      <w:bookmarkEnd w:id="1227"/>
      <w:bookmarkEnd w:id="1228"/>
      <w:bookmarkEnd w:id="1229"/>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29.8pt;height:389.95pt" o:ole="">
            <v:imagedata r:id="rId76" o:title=""/>
          </v:shape>
          <o:OLEObject Type="Embed" ProgID="Visio.Drawing.11" ShapeID="_x0000_i1063" DrawAspect="Content" ObjectID="_1504201700" r:id="rId77"/>
        </w:object>
      </w:r>
    </w:p>
    <w:p w:rsidR="00DA7B71" w:rsidRPr="00AF42AF" w:rsidRDefault="004C4AE1"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30" w:name="_Toc428283122"/>
      <w:bookmarkStart w:id="1231" w:name="_Toc428905203"/>
      <w:bookmarkStart w:id="1232" w:name="_Toc428905649"/>
      <w:bookmarkStart w:id="1233" w:name="_Toc428906094"/>
      <w:bookmarkStart w:id="1234" w:name="_Toc429057271"/>
      <w:bookmarkStart w:id="1235" w:name="_Toc429057772"/>
      <w:bookmarkStart w:id="1236" w:name="_Toc430459447"/>
      <w:r w:rsidRPr="00AF42AF">
        <w:lastRenderedPageBreak/>
        <w:t>9.6.14</w:t>
      </w:r>
      <w:r w:rsidRPr="00AF42AF">
        <w:tab/>
        <w:t xml:space="preserve">Resource Type </w:t>
      </w:r>
      <w:r w:rsidR="00BC0067" w:rsidRPr="00BC0067">
        <w:rPr>
          <w:i/>
        </w:rPr>
        <w:t>fanOutPoint</w:t>
      </w:r>
      <w:bookmarkEnd w:id="1230"/>
      <w:bookmarkEnd w:id="1231"/>
      <w:bookmarkEnd w:id="1232"/>
      <w:bookmarkEnd w:id="1233"/>
      <w:bookmarkEnd w:id="1234"/>
      <w:bookmarkEnd w:id="1235"/>
      <w:bookmarkEnd w:id="1236"/>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1237" w:name="_Toc428283123"/>
      <w:bookmarkStart w:id="1238" w:name="_Toc428905204"/>
      <w:bookmarkStart w:id="1239" w:name="_Toc428905650"/>
      <w:bookmarkStart w:id="1240" w:name="_Toc428906095"/>
      <w:bookmarkStart w:id="1241" w:name="_Toc429057272"/>
      <w:bookmarkStart w:id="1242" w:name="_Toc429057773"/>
      <w:bookmarkStart w:id="1243" w:name="_Toc430459448"/>
      <w:r w:rsidRPr="00AF42AF">
        <w:t>9.6.15</w:t>
      </w:r>
      <w:r w:rsidRPr="00AF42AF">
        <w:tab/>
        <w:t xml:space="preserve">Resource Type </w:t>
      </w:r>
      <w:r w:rsidRPr="00AF42AF">
        <w:rPr>
          <w:i/>
        </w:rPr>
        <w:t>mgmtObj</w:t>
      </w:r>
      <w:bookmarkEnd w:id="1237"/>
      <w:bookmarkEnd w:id="1238"/>
      <w:bookmarkEnd w:id="1239"/>
      <w:bookmarkEnd w:id="1240"/>
      <w:bookmarkEnd w:id="1241"/>
      <w:bookmarkEnd w:id="1242"/>
      <w:bookmarkEnd w:id="1243"/>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r w:rsidR="00454E87">
        <w:rPr>
          <w:rFonts w:eastAsiaTheme="minorEastAsia" w:hint="eastAsia"/>
          <w:lang w:eastAsia="zh-CN"/>
        </w:rPr>
        <w:t>i.</w:t>
      </w:r>
      <w:hyperlink w:anchor="REF_OMA_DM" w:history="1">
        <w:r w:rsidR="00E503D6" w:rsidRPr="00E503D6">
          <w:rPr>
            <w:rStyle w:val="ab"/>
            <w:rFonts w:eastAsiaTheme="minorEastAsia" w:hint="eastAsia"/>
            <w:lang w:eastAsia="zh-CN"/>
          </w:rPr>
          <w:t>3</w:t>
        </w:r>
      </w:hyperlink>
      <w:r w:rsidRPr="00AF42AF">
        <w:t>], BBF TR-069 [</w:t>
      </w:r>
      <w:r w:rsidR="00454E87">
        <w:rPr>
          <w:rFonts w:eastAsiaTheme="minorEastAsia" w:hint="eastAsia"/>
          <w:lang w:eastAsia="zh-CN"/>
        </w:rPr>
        <w:t>i.</w:t>
      </w:r>
      <w:hyperlink w:anchor="REF_TR_069" w:history="1">
        <w:r w:rsidR="00E503D6" w:rsidRPr="00E503D6">
          <w:rPr>
            <w:rStyle w:val="ab"/>
            <w:rFonts w:eastAsiaTheme="minorEastAsia" w:hint="eastAsia"/>
            <w:lang w:eastAsia="zh-CN"/>
          </w:rPr>
          <w:t>2</w:t>
        </w:r>
      </w:hyperlink>
      <w:r w:rsidRPr="00AF42AF">
        <w:t xml:space="preserve">] </w:t>
      </w:r>
      <w:proofErr w:type="gramStart"/>
      <w:r w:rsidRPr="00AF42AF">
        <w:t>and</w:t>
      </w:r>
      <w:proofErr w:type="gramEnd"/>
      <w:r w:rsidRPr="00AF42AF">
        <w:t xml:space="preserve"> LWM2M [</w:t>
      </w:r>
      <w:r w:rsidR="00454E87">
        <w:rPr>
          <w:rFonts w:eastAsiaTheme="minorEastAsia" w:hint="eastAsia"/>
          <w:lang w:eastAsia="zh-CN"/>
        </w:rPr>
        <w:t>i.</w:t>
      </w:r>
      <w:hyperlink w:anchor="REF_LWM2M" w:history="1">
        <w:r w:rsidR="00E503D6" w:rsidRPr="00E503D6">
          <w:rPr>
            <w:rStyle w:val="ab"/>
            <w:rFonts w:eastAsiaTheme="minorEastAsia" w:hint="eastAsia"/>
            <w:lang w:eastAsia="zh-CN"/>
          </w:rPr>
          <w:t>4</w:t>
        </w:r>
      </w:hyperlink>
      <w:r w:rsidRPr="00AF42AF">
        <w:t xml:space="preserve">] </w:t>
      </w:r>
      <w:proofErr w:type="gramStart"/>
      <w:r w:rsidRPr="00AF42AF">
        <w:t>data</w:t>
      </w:r>
      <w:proofErr w:type="gramEnd"/>
      <w:r w:rsidRPr="00AF42AF">
        <w:t xml:space="preserve">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4pt;height:253.45pt" o:ole="">
            <v:imagedata r:id="rId78" o:title=""/>
          </v:shape>
          <o:OLEObject Type="Embed" ProgID="Visio.Drawing.11" ShapeID="_x0000_i1064" DrawAspect="Content" ObjectID="_1504201701" r:id="rId79"/>
        </w:object>
      </w:r>
    </w:p>
    <w:p w:rsidR="00DA7B71" w:rsidRPr="00AF42AF" w:rsidRDefault="004C4AE1"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CC3938" w:rsidP="00CC3938">
            <w:pPr>
              <w:pStyle w:val="TAC"/>
              <w:keepNext w:val="0"/>
              <w:keepLines w:val="0"/>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CC3938">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r w:rsidR="00454E87">
              <w:rPr>
                <w:rFonts w:eastAsiaTheme="minorEastAsia" w:hint="eastAsia"/>
                <w:lang w:eastAsia="zh-CN"/>
              </w:rPr>
              <w:t>i.</w:t>
            </w:r>
            <w:hyperlink w:anchor="REF_OMA_DM" w:history="1">
              <w:r w:rsidR="00E503D6" w:rsidRPr="00E503D6">
                <w:rPr>
                  <w:rStyle w:val="ab"/>
                  <w:rFonts w:eastAsiaTheme="minorEastAsia" w:hint="eastAsia"/>
                  <w:lang w:eastAsia="zh-CN"/>
                </w:rPr>
                <w:t>3</w:t>
              </w:r>
            </w:hyperlink>
            <w:r>
              <w:rPr>
                <w:rFonts w:eastAsia="Arial Unicode MS"/>
              </w:rPr>
              <w:t>], "Device.USBHosts.Host.3." in BBF TR-069 [</w:t>
            </w:r>
            <w:r w:rsidR="00454E87">
              <w:rPr>
                <w:rFonts w:eastAsiaTheme="minorEastAsia" w:hint="eastAsia"/>
                <w:lang w:eastAsia="zh-CN"/>
              </w:rPr>
              <w:t>i.</w:t>
            </w:r>
            <w:hyperlink w:anchor="REF_TR_069" w:history="1">
              <w:r w:rsidR="00824F64">
                <w:rPr>
                  <w:rStyle w:val="ab"/>
                  <w:rFonts w:eastAsiaTheme="minorEastAsia" w:hint="eastAsia"/>
                  <w:lang w:eastAsia="zh-CN"/>
                </w:rPr>
                <w:t>2</w:t>
              </w:r>
            </w:hyperlink>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1244" w:name="_Toc428283124"/>
      <w:bookmarkStart w:id="1245" w:name="_Toc428905205"/>
      <w:bookmarkStart w:id="1246" w:name="_Toc428905651"/>
      <w:bookmarkStart w:id="1247" w:name="_Toc428906096"/>
      <w:bookmarkStart w:id="1248" w:name="_Toc429057273"/>
      <w:bookmarkStart w:id="1249" w:name="_Toc429057774"/>
      <w:bookmarkStart w:id="1250" w:name="_Toc430459449"/>
      <w:r w:rsidRPr="00AF42AF">
        <w:lastRenderedPageBreak/>
        <w:t>9.6.16</w:t>
      </w:r>
      <w:r w:rsidRPr="00AF42AF">
        <w:tab/>
        <w:t xml:space="preserve">Resource Type </w:t>
      </w:r>
      <w:r w:rsidRPr="00AF42AF">
        <w:rPr>
          <w:i/>
        </w:rPr>
        <w:t>mgmtCmd</w:t>
      </w:r>
      <w:bookmarkEnd w:id="1244"/>
      <w:bookmarkEnd w:id="1245"/>
      <w:bookmarkEnd w:id="1246"/>
      <w:bookmarkEnd w:id="1247"/>
      <w:bookmarkEnd w:id="1248"/>
      <w:bookmarkEnd w:id="1249"/>
      <w:bookmarkEnd w:id="1250"/>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r w:rsidR="00454E87">
        <w:rPr>
          <w:rFonts w:eastAsiaTheme="minorEastAsia" w:hint="eastAsia"/>
          <w:lang w:eastAsia="zh-CN"/>
        </w:rPr>
        <w:t>i.</w:t>
      </w:r>
      <w:hyperlink w:anchor="REF_TR_069" w:history="1">
        <w:r w:rsidR="00E503D6" w:rsidRPr="00E503D6">
          <w:rPr>
            <w:rStyle w:val="ab"/>
            <w:rFonts w:eastAsiaTheme="minorEastAsia" w:hint="eastAsia"/>
            <w:lang w:eastAsia="zh-CN"/>
          </w:rPr>
          <w:t>2</w:t>
        </w:r>
      </w:hyperlink>
      <w:r w:rsidRPr="00AF42AF">
        <w:t>]), and enables AEs to request management procedures to be executed on a remote entity. It also enables cancellation of cancellable and initiated but unfinished management procedures or commands.</w:t>
      </w:r>
    </w:p>
    <w:p w:rsidR="00DA7B71" w:rsidRPr="00AF42AF" w:rsidRDefault="00134FB8" w:rsidP="00DA7B71">
      <w:pPr>
        <w:pStyle w:val="FL"/>
      </w:pPr>
      <w:r w:rsidRPr="00F20F52">
        <w:rPr>
          <w:b w:val="0"/>
        </w:rPr>
        <w:object w:dxaOrig="4590" w:dyaOrig="7800">
          <v:shape id="_x0000_i1065" type="#_x0000_t75" style="width:229.25pt;height:389.4pt" o:ole="">
            <v:imagedata r:id="rId80" o:title=""/>
          </v:shape>
          <o:OLEObject Type="Embed" ProgID="Visio.Drawing.11" ShapeID="_x0000_i1065" DrawAspect="Content" ObjectID="_1504201702" r:id="rId81"/>
        </w:object>
      </w:r>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Theme="minorEastAsia" w:hint="eastAsia"/>
          <w:lang w:eastAsia="zh-CN"/>
        </w:rPr>
        <w:t>shall</w:t>
      </w:r>
      <w:r w:rsidR="000859F4" w:rsidRPr="00AF42AF">
        <w:t xml:space="preserve"> </w:t>
      </w:r>
      <w:r w:rsidRPr="00AF42AF">
        <w:t xml:space="preserve">use </w:t>
      </w:r>
      <w:r w:rsidR="000859F4">
        <w:rPr>
          <w:rFonts w:eastAsiaTheme="minorEastAsia" w:hint="eastAsia"/>
          <w:lang w:eastAsia="zh-CN"/>
        </w:rPr>
        <w:t>sepatate</w:t>
      </w:r>
      <w:r w:rsidR="000859F4" w:rsidRPr="00AF42AF">
        <w:t xml:space="preserve"> </w:t>
      </w:r>
      <w:r w:rsidRPr="00AF42AF">
        <w:t>child-resource</w:t>
      </w:r>
      <w:r w:rsidR="000859F4">
        <w:rPr>
          <w:rFonts w:eastAsiaTheme="minorEastAsia" w:hint="eastAsia"/>
          <w:lang w:eastAsia="zh-CN"/>
        </w:rPr>
        <w:t>s</w:t>
      </w:r>
      <w:r w:rsidRPr="00AF42AF">
        <w:t xml:space="preserve"> (i.e.</w:t>
      </w:r>
      <w:r w:rsidRPr="00AF42AF">
        <w:rPr>
          <w:i/>
        </w:rPr>
        <w:t xml:space="preserve"> &lt;execInstance&gt;</w:t>
      </w:r>
      <w:r w:rsidRPr="00AF42AF">
        <w:t xml:space="preserve">) to contain </w:t>
      </w:r>
      <w:r w:rsidR="000859F4">
        <w:rPr>
          <w:rFonts w:eastAsiaTheme="minorEastAsia"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0859F4" w:rsidP="00DA7B71">
            <w:pPr>
              <w:pStyle w:val="TAC"/>
              <w:rPr>
                <w:rFonts w:eastAsia="Arial Unicode MS"/>
                <w:lang w:eastAsia="zh-CN"/>
              </w:rPr>
            </w:pPr>
            <w:r>
              <w:rPr>
                <w:rFonts w:eastAsia="Arial Unicode MS" w:hint="eastAsia"/>
                <w:lang w:eastAsia="zh-CN"/>
              </w:rPr>
              <w:t>0..n</w:t>
            </w:r>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1251" w:name="_Toc428283125"/>
      <w:bookmarkStart w:id="1252" w:name="_Toc428905206"/>
      <w:bookmarkStart w:id="1253" w:name="_Toc428905652"/>
      <w:bookmarkStart w:id="1254" w:name="_Toc428906097"/>
      <w:bookmarkStart w:id="1255" w:name="_Toc429057274"/>
      <w:bookmarkStart w:id="1256" w:name="_Toc429057775"/>
      <w:bookmarkStart w:id="1257" w:name="_Toc430459450"/>
      <w:r w:rsidRPr="00AF42AF">
        <w:lastRenderedPageBreak/>
        <w:t>9.6.17</w:t>
      </w:r>
      <w:r w:rsidRPr="00AF42AF">
        <w:tab/>
        <w:t xml:space="preserve">Resource Type </w:t>
      </w:r>
      <w:r w:rsidRPr="00AF42AF">
        <w:rPr>
          <w:i/>
        </w:rPr>
        <w:t>execInstance</w:t>
      </w:r>
      <w:bookmarkEnd w:id="1251"/>
      <w:bookmarkEnd w:id="1252"/>
      <w:bookmarkEnd w:id="1253"/>
      <w:bookmarkEnd w:id="1254"/>
      <w:bookmarkEnd w:id="1255"/>
      <w:bookmarkEnd w:id="1256"/>
      <w:bookmarkEnd w:id="1257"/>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6" type="#_x0000_t75" style="width:230.4pt;height:362.9pt" o:ole="">
            <v:imagedata r:id="rId82" o:title=""/>
          </v:shape>
          <o:OLEObject Type="Embed" ProgID="Visio.Drawing.11" ShapeID="_x0000_i1066" DrawAspect="Content" ObjectID="_1504201703" r:id="rId83"/>
        </w:object>
      </w:r>
    </w:p>
    <w:p w:rsidR="00DA7B71" w:rsidRPr="00AF42AF" w:rsidRDefault="004C4AE1"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1258" w:name="_Toc428283126"/>
      <w:bookmarkStart w:id="1259" w:name="_Toc428905207"/>
      <w:bookmarkStart w:id="1260" w:name="_Toc428905653"/>
      <w:bookmarkStart w:id="1261" w:name="_Toc428906098"/>
      <w:bookmarkStart w:id="1262" w:name="_Toc429057275"/>
      <w:bookmarkStart w:id="1263" w:name="_Toc429057776"/>
      <w:bookmarkStart w:id="1264" w:name="_Toc430459451"/>
      <w:r w:rsidRPr="00AF42AF">
        <w:t>9.6.18</w:t>
      </w:r>
      <w:r w:rsidRPr="00AF42AF">
        <w:tab/>
        <w:t xml:space="preserve">Resource Type </w:t>
      </w:r>
      <w:r w:rsidRPr="00AF42AF">
        <w:rPr>
          <w:i/>
        </w:rPr>
        <w:t>node</w:t>
      </w:r>
      <w:bookmarkEnd w:id="1258"/>
      <w:bookmarkEnd w:id="1259"/>
      <w:bookmarkEnd w:id="1260"/>
      <w:bookmarkEnd w:id="1261"/>
      <w:bookmarkEnd w:id="1262"/>
      <w:bookmarkEnd w:id="1263"/>
      <w:bookmarkEnd w:id="1264"/>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r w:rsidR="00454E87">
        <w:rPr>
          <w:rFonts w:eastAsiaTheme="minorEastAsia" w:hint="eastAsia"/>
          <w:lang w:eastAsia="zh-CN"/>
        </w:rPr>
        <w:t>i.</w:t>
      </w:r>
      <w:hyperlink w:anchor="REF_OMA_DM" w:history="1">
        <w:r w:rsidR="00E503D6" w:rsidRPr="00E503D6">
          <w:rPr>
            <w:rStyle w:val="ab"/>
            <w:rFonts w:eastAsiaTheme="minorEastAsia" w:hint="eastAsia"/>
            <w:lang w:eastAsia="zh-CN"/>
          </w:rPr>
          <w:t>3</w:t>
        </w:r>
      </w:hyperlink>
      <w:r w:rsidRPr="00AF42AF">
        <w:t>], BBF TR-069 [</w:t>
      </w:r>
      <w:r w:rsidR="00454E87">
        <w:rPr>
          <w:rFonts w:eastAsiaTheme="minorEastAsia" w:hint="eastAsia"/>
          <w:lang w:eastAsia="zh-CN"/>
        </w:rPr>
        <w:t>i.</w:t>
      </w:r>
      <w:hyperlink w:anchor="REF_TR_069" w:history="1">
        <w:proofErr w:type="gramStart"/>
        <w:r w:rsidR="00E503D6" w:rsidRPr="00E503D6">
          <w:rPr>
            <w:rStyle w:val="ab"/>
            <w:rFonts w:eastAsiaTheme="minorEastAsia" w:hint="eastAsia"/>
            <w:lang w:eastAsia="zh-CN"/>
          </w:rPr>
          <w:t>2</w:t>
        </w:r>
      </w:hyperlink>
      <w:r w:rsidRPr="00AF42AF">
        <w:t>]) or any other way (e.g. JNI [</w:t>
      </w:r>
      <w:r w:rsidR="00454E87">
        <w:rPr>
          <w:rFonts w:eastAsiaTheme="minorEastAsia" w:hint="eastAsia"/>
          <w:lang w:eastAsia="zh-CN"/>
        </w:rPr>
        <w:t>i.</w:t>
      </w:r>
      <w:proofErr w:type="gramEnd"/>
      <w:r w:rsidR="004C4AE1">
        <w:rPr>
          <w:rFonts w:eastAsiaTheme="minorEastAsia"/>
          <w:lang w:eastAsia="zh-CN"/>
        </w:rPr>
        <w:fldChar w:fldCharType="begin"/>
      </w:r>
      <w:r w:rsidR="00E503D6">
        <w:rPr>
          <w:rFonts w:eastAsiaTheme="minorEastAsia"/>
          <w:lang w:eastAsia="zh-CN"/>
        </w:rPr>
        <w:instrText xml:space="preserve"> HYPERLINK  \l "REF_JNI60APISPECIFICATION" </w:instrText>
      </w:r>
      <w:r w:rsidR="004C4AE1">
        <w:rPr>
          <w:rFonts w:eastAsiaTheme="minorEastAsia"/>
          <w:lang w:eastAsia="zh-CN"/>
        </w:rPr>
        <w:fldChar w:fldCharType="separate"/>
      </w:r>
      <w:proofErr w:type="gramStart"/>
      <w:r w:rsidR="00E503D6" w:rsidRPr="00E503D6">
        <w:rPr>
          <w:rStyle w:val="ab"/>
          <w:rFonts w:eastAsiaTheme="minorEastAsia" w:hint="eastAsia"/>
          <w:lang w:eastAsia="zh-CN"/>
        </w:rPr>
        <w:t>18</w:t>
      </w:r>
      <w:r w:rsidR="004C4AE1">
        <w:rPr>
          <w:rFonts w:eastAsiaTheme="minorEastAsia"/>
          <w:lang w:eastAsia="zh-CN"/>
        </w:rPr>
        <w:fldChar w:fldCharType="end"/>
      </w:r>
      <w:r w:rsidRPr="00AF42AF">
        <w:t>]).</w:t>
      </w:r>
      <w:proofErr w:type="gramEnd"/>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7" type="#_x0000_t75" style="width:392.85pt;height:190.65pt" o:ole="">
            <v:imagedata r:id="rId84" o:title=""/>
          </v:shape>
          <o:OLEObject Type="Embed" ProgID="Word.Document.12" ShapeID="_x0000_i1067" DrawAspect="Content" ObjectID="_1504201704" r:id="rId85">
            <o:FieldCodes>\s</o:FieldCodes>
          </o:OLEObject>
        </w:object>
      </w:r>
    </w:p>
    <w:p w:rsidR="00DA7B71" w:rsidRPr="00AF42AF" w:rsidRDefault="004C4AE1"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8" type="#_x0000_t75" style="width:230.4pt;height:527.6pt" o:ole="">
            <v:imagedata r:id="rId86" o:title=""/>
          </v:shape>
          <o:OLEObject Type="Embed" ProgID="Visio.Drawing.11" ShapeID="_x0000_i1068" DrawAspect="Content" ObjectID="_1504201705" r:id="rId87"/>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65" w:name="_Toc428283127"/>
      <w:bookmarkStart w:id="1266" w:name="_Toc428905208"/>
      <w:bookmarkStart w:id="1267" w:name="_Toc428905654"/>
      <w:bookmarkStart w:id="1268" w:name="_Toc428906099"/>
      <w:bookmarkStart w:id="1269" w:name="_Toc429057276"/>
      <w:bookmarkStart w:id="1270" w:name="_Toc429057777"/>
      <w:bookmarkStart w:id="1271" w:name="_Toc430459452"/>
      <w:r w:rsidRPr="00AF42AF">
        <w:lastRenderedPageBreak/>
        <w:t>9.6.19</w:t>
      </w:r>
      <w:r w:rsidRPr="00AF42AF">
        <w:tab/>
        <w:t xml:space="preserve">Resource Type </w:t>
      </w:r>
      <w:r w:rsidR="00BC0067" w:rsidRPr="00BC0067">
        <w:t>m2mServiceSubscriptionProfile</w:t>
      </w:r>
      <w:bookmarkEnd w:id="1265"/>
      <w:bookmarkEnd w:id="1266"/>
      <w:bookmarkEnd w:id="1267"/>
      <w:bookmarkEnd w:id="1268"/>
      <w:bookmarkEnd w:id="1269"/>
      <w:bookmarkEnd w:id="1270"/>
      <w:bookmarkEnd w:id="1271"/>
    </w:p>
    <w:p w:rsidR="003F730D" w:rsidRDefault="00DA7B71" w:rsidP="00DA7B71">
      <w:pPr>
        <w:keepNext/>
        <w:keepLines/>
        <w:rPr>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rsidR="00DA7B71" w:rsidRPr="00AF42AF" w:rsidRDefault="003F730D" w:rsidP="00DA7B71">
      <w:pPr>
        <w:keepNext/>
        <w:keepLines/>
      </w:pPr>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r w:rsidR="00DA7B71" w:rsidRPr="00AF42AF">
        <w:t>.</w:t>
      </w:r>
      <w:proofErr w:type="gramEnd"/>
    </w:p>
    <w:p w:rsidR="00DA7B71" w:rsidRDefault="00DA7B71" w:rsidP="00DA7B71">
      <w:pPr>
        <w:pStyle w:val="FL"/>
      </w:pPr>
      <w:r w:rsidRPr="009809F0">
        <w:object w:dxaOrig="4754" w:dyaOrig="2598">
          <v:shape id="_x0000_i1069" type="#_x0000_t75" style="width:237.9pt;height:129.6pt" o:ole="">
            <v:imagedata r:id="rId88" o:title=""/>
          </v:shape>
          <o:OLEObject Type="Embed" ProgID="Visio.Drawing.11" ShapeID="_x0000_i1069" DrawAspect="Content" ObjectID="_1504201706" r:id="rId89"/>
        </w:object>
      </w:r>
    </w:p>
    <w:p w:rsidR="00DA7B71" w:rsidRDefault="004C4AE1" w:rsidP="007567F9">
      <w:pPr>
        <w:pStyle w:val="FL"/>
        <w:rPr>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lang w:eastAsia="ko-KR"/>
        </w:rPr>
      </w:pPr>
      <w:r>
        <w:object w:dxaOrig="6675" w:dyaOrig="5925">
          <v:shape id="_x0000_i1070" type="#_x0000_t75" style="width:333.5pt;height:296.05pt" o:ole="">
            <v:imagedata r:id="rId90" o:title=""/>
          </v:shape>
          <o:OLEObject Type="Embed" ProgID="Visio.Drawing.15" ShapeID="_x0000_i1070" DrawAspect="Content" ObjectID="_1504201707" r:id="rId91"/>
        </w:object>
      </w:r>
    </w:p>
    <w:p w:rsidR="003F730D" w:rsidRPr="003F730D" w:rsidRDefault="003F730D" w:rsidP="003F730D">
      <w:pPr>
        <w:pStyle w:val="FL"/>
        <w:rPr>
          <w:rFonts w:eastAsiaTheme="minorEastAsia"/>
          <w:lang w:eastAsia="zh-CN"/>
        </w:rPr>
      </w:pPr>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1272" w:name="_Toc428283128"/>
      <w:bookmarkStart w:id="1273" w:name="_Toc428905209"/>
      <w:bookmarkStart w:id="1274" w:name="_Toc428905655"/>
      <w:bookmarkStart w:id="1275" w:name="_Toc428906100"/>
      <w:bookmarkStart w:id="1276" w:name="_Toc429057277"/>
      <w:bookmarkStart w:id="1277" w:name="_Toc429057778"/>
      <w:bookmarkStart w:id="1278" w:name="_Toc430459453"/>
      <w:r w:rsidRPr="00AF42AF">
        <w:t>9.6.20</w:t>
      </w:r>
      <w:r w:rsidRPr="00AF42AF">
        <w:tab/>
        <w:t xml:space="preserve">Resource Type </w:t>
      </w:r>
      <w:r w:rsidR="00BC0067" w:rsidRPr="00BC0067">
        <w:rPr>
          <w:i/>
        </w:rPr>
        <w:t>serviceSubscribedNode</w:t>
      </w:r>
      <w:bookmarkEnd w:id="1272"/>
      <w:bookmarkEnd w:id="1273"/>
      <w:bookmarkEnd w:id="1274"/>
      <w:bookmarkEnd w:id="1275"/>
      <w:bookmarkEnd w:id="1276"/>
      <w:bookmarkEnd w:id="1277"/>
      <w:bookmarkEnd w:id="1278"/>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Theme="minorEastAsia" w:hint="eastAsia"/>
          <w:lang w:eastAsia="zh-CN"/>
        </w:rPr>
        <w:t xml:space="preserve"> and is only stored on IN-CSE</w:t>
      </w:r>
      <w:r w:rsidRPr="00AF42AF">
        <w:t xml:space="preserve">. It </w:t>
      </w:r>
      <w:proofErr w:type="gramStart"/>
      <w:r w:rsidRPr="00AF42AF">
        <w:t>contain</w:t>
      </w:r>
      <w:r w:rsidR="009F303E">
        <w:rPr>
          <w:rFonts w:eastAsiaTheme="minorEastAsia" w:hint="eastAsia"/>
          <w:lang w:eastAsia="zh-CN"/>
        </w:rPr>
        <w:t>s</w:t>
      </w:r>
      <w:r w:rsidRPr="00AF42AF">
        <w:t xml:space="preserve">  </w:t>
      </w:r>
      <w:r w:rsidR="009F303E">
        <w:rPr>
          <w:rFonts w:eastAsiaTheme="minorEastAsia" w:hint="eastAsia"/>
          <w:lang w:eastAsia="zh-CN"/>
        </w:rPr>
        <w:t>M2M</w:t>
      </w:r>
      <w:proofErr w:type="gramEnd"/>
      <w:r w:rsidR="009F303E">
        <w:rPr>
          <w:rFonts w:eastAsiaTheme="minorEastAsia" w:hint="eastAsia"/>
          <w:lang w:eastAsia="zh-CN"/>
        </w:rPr>
        <w:t>-</w:t>
      </w:r>
      <w:r w:rsidRPr="00AF42AF">
        <w:t>Node</w:t>
      </w:r>
      <w:r w:rsidR="009F303E">
        <w:rPr>
          <w:rFonts w:eastAsiaTheme="minorEastAsia" w:hint="eastAsia"/>
          <w:lang w:eastAsia="zh-CN"/>
        </w:rPr>
        <w:t>-ID</w:t>
      </w:r>
      <w:r w:rsidRPr="00AF42AF">
        <w:t xml:space="preserve"> </w:t>
      </w:r>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r w:rsidRPr="00AF42AF">
        <w:t xml:space="preserve"> running on that Node.</w:t>
      </w:r>
    </w:p>
    <w:p w:rsidR="00DA7B71" w:rsidRDefault="00DA7B71" w:rsidP="00DA7B71">
      <w:pPr>
        <w:pStyle w:val="FL"/>
      </w:pPr>
      <w:r w:rsidRPr="009809F0">
        <w:object w:dxaOrig="4718" w:dyaOrig="3934">
          <v:shape id="_x0000_i1071" type="#_x0000_t75" style="width:236.15pt;height:195.85pt" o:ole="">
            <v:imagedata r:id="rId92" o:title=""/>
          </v:shape>
          <o:OLEObject Type="Embed" ProgID="Visio.Drawing.11" ShapeID="_x0000_i1071" DrawAspect="Content" ObjectID="_1504201708" r:id="rId93"/>
        </w:object>
      </w:r>
    </w:p>
    <w:p w:rsidR="00DA7B71" w:rsidRPr="00AF42AF" w:rsidRDefault="004C4AE1"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r w:rsidR="00C1534C">
              <w:rPr>
                <w:rFonts w:eastAsiaTheme="minorEastAsia" w:hint="eastAsia"/>
                <w:lang w:eastAsia="zh-CN"/>
              </w:rPr>
              <w:t>i.</w:t>
            </w:r>
            <w:hyperlink w:anchor="REF_IETFRFC4122" w:history="1">
              <w:r w:rsidR="00E503D6" w:rsidRPr="00E503D6">
                <w:rPr>
                  <w:rStyle w:val="ab"/>
                  <w:rFonts w:eastAsiaTheme="minorEastAsia" w:hint="eastAsia"/>
                  <w:lang w:eastAsia="zh-CN"/>
                </w:rPr>
                <w:t>26</w:t>
              </w:r>
            </w:hyperlink>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r w:rsidR="00C1534C">
              <w:rPr>
                <w:rFonts w:eastAsiaTheme="minorEastAsia" w:hint="eastAsia"/>
                <w:lang w:eastAsia="zh-CN"/>
              </w:rPr>
              <w:t>i.</w:t>
            </w:r>
            <w:hyperlink w:anchor="REF_TR_069" w:history="1">
              <w:r w:rsidR="00E503D6" w:rsidRPr="00E503D6">
                <w:rPr>
                  <w:rStyle w:val="ab"/>
                  <w:rFonts w:eastAsiaTheme="minorEastAsia" w:hint="eastAsia"/>
                  <w:lang w:eastAsia="zh-CN"/>
                </w:rPr>
                <w:t>2</w:t>
              </w:r>
            </w:hyperlink>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r w:rsidR="00C1534C">
              <w:rPr>
                <w:rFonts w:eastAsiaTheme="minorEastAsia" w:hint="eastAsia"/>
                <w:lang w:eastAsia="zh-CN"/>
              </w:rPr>
              <w:t>i.</w:t>
            </w:r>
            <w:hyperlink w:anchor="REF_3GPP23003" w:history="1">
              <w:r w:rsidR="00E503D6" w:rsidRPr="00E503D6">
                <w:rPr>
                  <w:rStyle w:val="ab"/>
                  <w:rFonts w:eastAsiaTheme="minorEastAsia" w:hint="eastAsia"/>
                  <w:lang w:eastAsia="zh-CN"/>
                </w:rPr>
                <w:t>23</w:t>
              </w:r>
            </w:hyperlink>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1279" w:name="_Toc428283129"/>
      <w:bookmarkStart w:id="1280" w:name="_Toc428905210"/>
      <w:bookmarkStart w:id="1281" w:name="_Toc428905656"/>
      <w:bookmarkStart w:id="1282" w:name="_Toc428906101"/>
      <w:bookmarkStart w:id="1283" w:name="_Toc429057278"/>
      <w:bookmarkStart w:id="1284" w:name="_Toc429057779"/>
      <w:bookmarkStart w:id="1285" w:name="_Toc430459454"/>
      <w:r w:rsidRPr="00AF42AF">
        <w:lastRenderedPageBreak/>
        <w:t>9.6.21</w:t>
      </w:r>
      <w:r w:rsidR="00BC0067" w:rsidRPr="00BC0067">
        <w:tab/>
      </w:r>
      <w:r w:rsidRPr="00AF42AF">
        <w:t xml:space="preserve">Resource Type </w:t>
      </w:r>
      <w:r w:rsidRPr="00AF42AF">
        <w:rPr>
          <w:i/>
        </w:rPr>
        <w:t>pollingChannel</w:t>
      </w:r>
      <w:bookmarkEnd w:id="1279"/>
      <w:bookmarkEnd w:id="1280"/>
      <w:bookmarkEnd w:id="1281"/>
      <w:bookmarkEnd w:id="1282"/>
      <w:bookmarkEnd w:id="1283"/>
      <w:bookmarkEnd w:id="1284"/>
      <w:bookmarkEnd w:id="1285"/>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2" type="#_x0000_t75" style="width:229.8pt;height:62.2pt" o:ole="">
            <v:imagedata r:id="rId94" o:title=""/>
          </v:shape>
          <o:OLEObject Type="Embed" ProgID="Visio.Drawing.11" ShapeID="_x0000_i1072" DrawAspect="Content" ObjectID="_1504201709" r:id="rId95"/>
        </w:object>
      </w:r>
    </w:p>
    <w:p w:rsidR="00DA7B71" w:rsidRPr="00AF42AF" w:rsidRDefault="004C4AE1"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1286" w:name="_Toc428283130"/>
      <w:bookmarkStart w:id="1287" w:name="_Toc428905211"/>
      <w:bookmarkStart w:id="1288" w:name="_Toc428905657"/>
      <w:bookmarkStart w:id="1289" w:name="_Toc428906102"/>
      <w:bookmarkStart w:id="1290" w:name="_Toc429057279"/>
      <w:bookmarkStart w:id="1291" w:name="_Toc429057780"/>
      <w:bookmarkStart w:id="1292" w:name="_Toc430459455"/>
      <w:r w:rsidRPr="00AF42AF">
        <w:t>9.6.2</w:t>
      </w:r>
      <w:r w:rsidR="00BC0067" w:rsidRPr="00BC0067">
        <w:t>2</w:t>
      </w:r>
      <w:r w:rsidRPr="00AF42AF">
        <w:tab/>
        <w:t xml:space="preserve">Resource Type </w:t>
      </w:r>
      <w:r w:rsidR="00BC0067" w:rsidRPr="00BC0067">
        <w:rPr>
          <w:i/>
        </w:rPr>
        <w:t>pollingChannelURI</w:t>
      </w:r>
      <w:bookmarkEnd w:id="1286"/>
      <w:bookmarkEnd w:id="1287"/>
      <w:bookmarkEnd w:id="1288"/>
      <w:bookmarkEnd w:id="1289"/>
      <w:bookmarkEnd w:id="1290"/>
      <w:bookmarkEnd w:id="1291"/>
      <w:bookmarkEnd w:id="1292"/>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3" type="#_x0000_t75" style="width:128.45pt;height:24.75pt" o:ole="">
            <v:imagedata r:id="rId96" o:title=""/>
          </v:shape>
          <o:OLEObject Type="Embed" ProgID="Visio.Drawing.11" ShapeID="_x0000_i1073" DrawAspect="Content" ObjectID="_1504201710" r:id="rId97"/>
        </w:object>
      </w:r>
    </w:p>
    <w:p w:rsidR="00DA7B71" w:rsidRPr="00AF42AF" w:rsidRDefault="004C4AE1"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1293" w:name="_Toc428283131"/>
      <w:bookmarkStart w:id="1294" w:name="_Toc428905212"/>
      <w:bookmarkStart w:id="1295" w:name="_Toc428905658"/>
      <w:bookmarkStart w:id="1296" w:name="_Toc428906103"/>
      <w:bookmarkStart w:id="1297" w:name="_Toc429057280"/>
      <w:bookmarkStart w:id="1298" w:name="_Toc429057781"/>
      <w:bookmarkStart w:id="1299" w:name="_Toc430459456"/>
      <w:r w:rsidRPr="00AF42AF">
        <w:t>9.6.2</w:t>
      </w:r>
      <w:r w:rsidR="00BC0067" w:rsidRPr="00BC0067">
        <w:t>3</w:t>
      </w:r>
      <w:r w:rsidRPr="00AF42AF">
        <w:tab/>
        <w:t xml:space="preserve">Resource Type </w:t>
      </w:r>
      <w:r w:rsidRPr="00AF42AF">
        <w:rPr>
          <w:i/>
        </w:rPr>
        <w:t>statsConfig</w:t>
      </w:r>
      <w:bookmarkEnd w:id="1293"/>
      <w:bookmarkEnd w:id="1294"/>
      <w:bookmarkEnd w:id="1295"/>
      <w:bookmarkEnd w:id="1296"/>
      <w:bookmarkEnd w:id="1297"/>
      <w:bookmarkEnd w:id="1298"/>
      <w:bookmarkEnd w:id="1299"/>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4" type="#_x0000_t75" style="width:229.8pt;height:130.75pt" o:ole="">
            <v:imagedata r:id="rId98" o:title=""/>
          </v:shape>
          <o:OLEObject Type="Embed" ProgID="Visio.Drawing.11" ShapeID="_x0000_i1074" DrawAspect="Content" ObjectID="_1504201711" r:id="rId99"/>
        </w:object>
      </w:r>
    </w:p>
    <w:p w:rsidR="00DA7B71" w:rsidRPr="00AF42AF" w:rsidRDefault="004C4AE1"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1300" w:name="_Toc428283132"/>
      <w:bookmarkStart w:id="1301" w:name="_Toc428905213"/>
      <w:bookmarkStart w:id="1302" w:name="_Toc428905659"/>
      <w:bookmarkStart w:id="1303" w:name="_Toc428906104"/>
      <w:bookmarkStart w:id="1304" w:name="_Toc429057281"/>
      <w:bookmarkStart w:id="1305" w:name="_Toc429057782"/>
      <w:bookmarkStart w:id="1306" w:name="_Toc430459457"/>
      <w:r w:rsidRPr="00AF42AF">
        <w:t>9.6.2</w:t>
      </w:r>
      <w:r w:rsidR="00BC0067" w:rsidRPr="00BC0067">
        <w:t>4</w:t>
      </w:r>
      <w:r w:rsidRPr="00AF42AF">
        <w:tab/>
        <w:t xml:space="preserve">Resource Type </w:t>
      </w:r>
      <w:r w:rsidRPr="00AF42AF">
        <w:rPr>
          <w:i/>
        </w:rPr>
        <w:t>eventConfig</w:t>
      </w:r>
      <w:bookmarkEnd w:id="1300"/>
      <w:bookmarkEnd w:id="1301"/>
      <w:bookmarkEnd w:id="1302"/>
      <w:bookmarkEnd w:id="1303"/>
      <w:bookmarkEnd w:id="1304"/>
      <w:bookmarkEnd w:id="1305"/>
      <w:bookmarkEnd w:id="1306"/>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5" type="#_x0000_t75" style="width:229.8pt;height:294.35pt" o:ole="">
            <v:imagedata r:id="rId100" o:title=""/>
          </v:shape>
          <o:OLEObject Type="Embed" ProgID="Visio.Drawing.11" ShapeID="_x0000_i1075" DrawAspect="Content" ObjectID="_1504201712" r:id="rId101"/>
        </w:object>
      </w:r>
    </w:p>
    <w:p w:rsidR="00DA7B71" w:rsidRPr="00AF42AF" w:rsidRDefault="004C4AE1"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1307" w:name="_Toc428283133"/>
      <w:bookmarkStart w:id="1308" w:name="_Toc428905214"/>
      <w:bookmarkStart w:id="1309" w:name="_Toc428905660"/>
      <w:bookmarkStart w:id="1310" w:name="_Toc428906105"/>
      <w:bookmarkStart w:id="1311" w:name="_Toc429057282"/>
      <w:bookmarkStart w:id="1312" w:name="_Toc429057783"/>
      <w:bookmarkStart w:id="1313" w:name="_Toc430459458"/>
      <w:r w:rsidRPr="00BC0067">
        <w:lastRenderedPageBreak/>
        <w:t>9.6.25</w:t>
      </w:r>
      <w:r w:rsidRPr="00BC0067">
        <w:tab/>
        <w:t xml:space="preserve">Resource Type </w:t>
      </w:r>
      <w:r w:rsidRPr="00BC0067">
        <w:rPr>
          <w:i/>
        </w:rPr>
        <w:t>statsCollect</w:t>
      </w:r>
      <w:bookmarkEnd w:id="1307"/>
      <w:bookmarkEnd w:id="1308"/>
      <w:bookmarkEnd w:id="1309"/>
      <w:bookmarkEnd w:id="1310"/>
      <w:bookmarkEnd w:id="1311"/>
      <w:bookmarkEnd w:id="1312"/>
      <w:bookmarkEnd w:id="1313"/>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6" type="#_x0000_t75" style="width:229.8pt;height:322pt" o:ole="">
            <v:imagedata r:id="rId102" o:title=""/>
          </v:shape>
          <o:OLEObject Type="Embed" ProgID="Visio.Drawing.11" ShapeID="_x0000_i1076" DrawAspect="Content" ObjectID="_1504201713" r:id="rId103"/>
        </w:object>
      </w:r>
    </w:p>
    <w:p w:rsidR="00DA7B71" w:rsidRPr="00AF42AF" w:rsidRDefault="004C4AE1"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A97967" w:rsidP="00DA7B71">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1314" w:name="_Toc428283134"/>
      <w:bookmarkStart w:id="1315" w:name="_Toc428905215"/>
      <w:bookmarkStart w:id="1316" w:name="_Toc428905661"/>
      <w:bookmarkStart w:id="1317" w:name="_Toc428906106"/>
      <w:bookmarkStart w:id="1318" w:name="_Toc429057283"/>
      <w:bookmarkStart w:id="1319" w:name="_Toc429057784"/>
      <w:bookmarkStart w:id="1320" w:name="_Toc430459459"/>
      <w:r w:rsidRPr="00AF42AF">
        <w:t>9.6.2</w:t>
      </w:r>
      <w:r w:rsidR="00BC0067" w:rsidRPr="00BC0067">
        <w:t>6</w:t>
      </w:r>
      <w:r w:rsidRPr="00AF42AF">
        <w:tab/>
        <w:t>Resource Announcement</w:t>
      </w:r>
      <w:bookmarkEnd w:id="1314"/>
      <w:bookmarkEnd w:id="1315"/>
      <w:bookmarkEnd w:id="1316"/>
      <w:bookmarkEnd w:id="1317"/>
      <w:bookmarkEnd w:id="1318"/>
      <w:bookmarkEnd w:id="1319"/>
      <w:bookmarkEnd w:id="1320"/>
    </w:p>
    <w:p w:rsidR="00DA7B71" w:rsidRPr="00AF42AF" w:rsidRDefault="00DA7B71" w:rsidP="00DA7B71">
      <w:pPr>
        <w:pStyle w:val="40"/>
      </w:pPr>
      <w:bookmarkStart w:id="1321" w:name="_Toc428283135"/>
      <w:bookmarkStart w:id="1322" w:name="_Toc428905216"/>
      <w:bookmarkStart w:id="1323" w:name="_Toc428905662"/>
      <w:bookmarkStart w:id="1324" w:name="_Toc428906107"/>
      <w:bookmarkStart w:id="1325" w:name="_Toc429057284"/>
      <w:bookmarkStart w:id="1326" w:name="_Toc429057785"/>
      <w:bookmarkStart w:id="1327" w:name="_Toc430459460"/>
      <w:r w:rsidRPr="00AF42AF">
        <w:t>9.6.26.</w:t>
      </w:r>
      <w:r w:rsidR="00BC0067" w:rsidRPr="00BC0067">
        <w:t>1</w:t>
      </w:r>
      <w:r w:rsidR="00BC0067" w:rsidRPr="00BC0067">
        <w:tab/>
      </w:r>
      <w:r w:rsidRPr="00AF42AF">
        <w:t>Overview</w:t>
      </w:r>
      <w:bookmarkEnd w:id="1321"/>
      <w:bookmarkEnd w:id="1322"/>
      <w:bookmarkEnd w:id="1323"/>
      <w:bookmarkEnd w:id="1324"/>
      <w:bookmarkEnd w:id="1325"/>
      <w:bookmarkEnd w:id="1326"/>
      <w:bookmarkEnd w:id="1327"/>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1328" w:name="_Toc428283136"/>
      <w:bookmarkStart w:id="1329" w:name="_Toc428905217"/>
      <w:bookmarkStart w:id="1330" w:name="_Toc428905663"/>
      <w:bookmarkStart w:id="1331" w:name="_Toc428906108"/>
      <w:bookmarkStart w:id="1332" w:name="_Toc429057285"/>
      <w:bookmarkStart w:id="1333" w:name="_Toc429057786"/>
      <w:bookmarkStart w:id="1334"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1328"/>
      <w:bookmarkEnd w:id="1329"/>
      <w:bookmarkEnd w:id="1330"/>
      <w:bookmarkEnd w:id="1331"/>
      <w:bookmarkEnd w:id="1332"/>
      <w:bookmarkEnd w:id="1333"/>
      <w:bookmarkEnd w:id="1334"/>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1335" w:name="_Toc428283137"/>
      <w:bookmarkStart w:id="1336" w:name="_Toc428905218"/>
      <w:bookmarkStart w:id="1337" w:name="_Toc428905664"/>
      <w:bookmarkStart w:id="1338" w:name="_Toc428906109"/>
      <w:bookmarkStart w:id="1339" w:name="_Toc429057286"/>
      <w:bookmarkStart w:id="1340" w:name="_Toc429057787"/>
      <w:bookmarkStart w:id="1341" w:name="_Toc430459462"/>
      <w:r w:rsidRPr="00AF42AF">
        <w:t>9.6.26.3</w:t>
      </w:r>
      <w:r w:rsidRPr="00AF42AF">
        <w:tab/>
        <w:t>Common Attributes for Announced Resources</w:t>
      </w:r>
      <w:bookmarkEnd w:id="1335"/>
      <w:bookmarkEnd w:id="1336"/>
      <w:bookmarkEnd w:id="1337"/>
      <w:bookmarkEnd w:id="1338"/>
      <w:bookmarkEnd w:id="1339"/>
      <w:bookmarkEnd w:id="1340"/>
      <w:bookmarkEnd w:id="1341"/>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1342" w:name="_Toc428283138"/>
      <w:bookmarkStart w:id="1343" w:name="_Toc428905219"/>
      <w:bookmarkStart w:id="1344" w:name="_Toc428905665"/>
      <w:bookmarkStart w:id="1345" w:name="_Toc428906110"/>
      <w:bookmarkStart w:id="1346" w:name="_Toc429057287"/>
      <w:bookmarkStart w:id="1347" w:name="_Toc429057788"/>
      <w:bookmarkStart w:id="1348" w:name="_Toc430459463"/>
      <w:r w:rsidRPr="00BC0067">
        <w:t>9.6.27</w:t>
      </w:r>
      <w:r w:rsidRPr="00BC0067">
        <w:tab/>
        <w:t xml:space="preserve">Resource Type </w:t>
      </w:r>
      <w:r w:rsidRPr="00BC0067">
        <w:rPr>
          <w:i/>
        </w:rPr>
        <w:t>latest</w:t>
      </w:r>
      <w:bookmarkEnd w:id="1342"/>
      <w:bookmarkEnd w:id="1343"/>
      <w:bookmarkEnd w:id="1344"/>
      <w:bookmarkEnd w:id="1345"/>
      <w:bookmarkEnd w:id="1346"/>
      <w:bookmarkEnd w:id="1347"/>
      <w:bookmarkEnd w:id="1348"/>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49" w:name="_Toc428283139"/>
      <w:bookmarkStart w:id="1350" w:name="_Toc428905220"/>
      <w:bookmarkStart w:id="1351" w:name="_Toc428905666"/>
      <w:bookmarkStart w:id="1352" w:name="_Toc428906111"/>
      <w:bookmarkStart w:id="1353" w:name="_Toc429057288"/>
      <w:bookmarkStart w:id="1354" w:name="_Toc429057789"/>
      <w:bookmarkStart w:id="1355"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1349"/>
      <w:bookmarkEnd w:id="1350"/>
      <w:bookmarkEnd w:id="1351"/>
      <w:bookmarkEnd w:id="1352"/>
      <w:bookmarkEnd w:id="1353"/>
      <w:bookmarkEnd w:id="1354"/>
      <w:bookmarkEnd w:id="1355"/>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56" w:name="_Toc428283140"/>
      <w:bookmarkStart w:id="1357" w:name="_Toc428905221"/>
      <w:bookmarkStart w:id="1358" w:name="_Toc428905667"/>
      <w:bookmarkStart w:id="1359" w:name="_Toc428906112"/>
      <w:bookmarkStart w:id="1360" w:name="_Toc429057289"/>
      <w:bookmarkStart w:id="1361" w:name="_Toc429057790"/>
      <w:bookmarkStart w:id="1362" w:name="_Toc430459465"/>
      <w:r w:rsidRPr="00AF42AF">
        <w:t>9.6.</w:t>
      </w:r>
      <w:r w:rsidR="00BC0067" w:rsidRPr="00BC0067">
        <w:t>29</w:t>
      </w:r>
      <w:r w:rsidRPr="00AF42AF">
        <w:tab/>
        <w:t xml:space="preserve">Resource Type </w:t>
      </w:r>
      <w:r w:rsidR="00BC0067" w:rsidRPr="00BC0067">
        <w:t>serviceSubscribedAppRule</w:t>
      </w:r>
      <w:bookmarkEnd w:id="1356"/>
      <w:bookmarkEnd w:id="1357"/>
      <w:bookmarkEnd w:id="1358"/>
      <w:bookmarkEnd w:id="1359"/>
      <w:bookmarkEnd w:id="1360"/>
      <w:bookmarkEnd w:id="1361"/>
      <w:bookmarkEnd w:id="1362"/>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r w:rsidR="00573B8F">
        <w:rPr>
          <w:rFonts w:eastAsiaTheme="minorEastAsia" w:hint="eastAsia"/>
          <w:lang w:eastAsia="zh-CN"/>
        </w:rPr>
        <w:t xml:space="preserve"> and is only stored on IN-CSE</w:t>
      </w:r>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573B8F" w:rsidP="00DA7B71">
      <w:pPr>
        <w:jc w:val="center"/>
        <w:rPr>
          <w:lang w:val="en-US"/>
        </w:rPr>
      </w:pPr>
      <w:r w:rsidRPr="00D80814">
        <w:rPr>
          <w:lang w:val="en-US"/>
        </w:rPr>
        <w:object w:dxaOrig="4875" w:dyaOrig="3315">
          <v:shape id="_x0000_i1077" type="#_x0000_t75" style="width:244.2pt;height:165.3pt" o:ole="">
            <v:imagedata r:id="rId104" o:title=""/>
          </v:shape>
          <o:OLEObject Type="Embed" ProgID="Visio.Drawing.11" ShapeID="_x0000_i1077" DrawAspect="Content" ObjectID="_1504201714" r:id="rId105"/>
        </w:object>
      </w:r>
    </w:p>
    <w:p w:rsidR="00DA7B71" w:rsidRPr="00AF42AF" w:rsidRDefault="004C4AE1"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fldSimple w:instr="REF REF_TS118103 \h  \* MERGEFORMAT ">
              <w:r w:rsidR="00AC5324">
                <w:rPr>
                  <w:rFonts w:eastAsiaTheme="minorEastAsia" w:hint="eastAsia"/>
                  <w:lang w:eastAsia="zh-CN"/>
                </w:rPr>
                <w:t>3</w:t>
              </w:r>
            </w:fldSimple>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000000" w:rsidRDefault="00DA7B71">
            <w:pPr>
              <w:pStyle w:val="TAL"/>
              <w:rPr>
                <w:rFonts w:eastAsia="Arial Unicode MS"/>
              </w:rPr>
            </w:pPr>
            <w:r>
              <w:rPr>
                <w:rFonts w:eastAsia="Arial Unicode MS"/>
              </w:rPr>
              <w:t>List of App-IDs that shall be considered to be allowed for AE registration requests received via Security Association Endpoint (SEA)</w:t>
            </w:r>
            <w:r>
              <w:t xml:space="preserve"> [</w:t>
            </w:r>
            <w:fldSimple w:instr="REF REF_TS118103 \h  \* MERGEFORMAT ">
              <w:r w:rsidR="00AC5324">
                <w:rPr>
                  <w:rFonts w:eastAsiaTheme="minorEastAsia" w:hint="eastAsia"/>
                  <w:lang w:eastAsia="zh-CN"/>
                </w:rPr>
                <w:t>3</w:t>
              </w:r>
            </w:fldSimple>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1363" w:name="_Toc428283141"/>
      <w:bookmarkStart w:id="1364" w:name="_Toc428905222"/>
      <w:bookmarkStart w:id="1365" w:name="_Toc428905668"/>
      <w:bookmarkStart w:id="1366" w:name="_Toc428906113"/>
      <w:bookmarkStart w:id="1367" w:name="_Toc429057290"/>
      <w:bookmarkStart w:id="1368" w:name="_Toc429057791"/>
      <w:bookmarkStart w:id="1369" w:name="_Toc430459466"/>
      <w:r w:rsidRPr="00AF42AF">
        <w:t>10</w:t>
      </w:r>
      <w:r w:rsidRPr="00AF42AF">
        <w:tab/>
        <w:t>Information Flows</w:t>
      </w:r>
      <w:bookmarkEnd w:id="1363"/>
      <w:bookmarkEnd w:id="1364"/>
      <w:bookmarkEnd w:id="1365"/>
      <w:bookmarkEnd w:id="1366"/>
      <w:bookmarkEnd w:id="1367"/>
      <w:bookmarkEnd w:id="1368"/>
      <w:bookmarkEnd w:id="1369"/>
    </w:p>
    <w:p w:rsidR="00DA7B71" w:rsidRPr="00AF42AF" w:rsidRDefault="00DA7B71" w:rsidP="00DA7B71">
      <w:pPr>
        <w:pStyle w:val="2"/>
      </w:pPr>
      <w:bookmarkStart w:id="1370" w:name="_Toc428283142"/>
      <w:bookmarkStart w:id="1371" w:name="_Toc428905223"/>
      <w:bookmarkStart w:id="1372" w:name="_Toc428905669"/>
      <w:bookmarkStart w:id="1373" w:name="_Toc428906114"/>
      <w:bookmarkStart w:id="1374" w:name="_Toc429057291"/>
      <w:bookmarkStart w:id="1375" w:name="_Toc429057792"/>
      <w:bookmarkStart w:id="1376" w:name="_Toc430459467"/>
      <w:r w:rsidRPr="00AF42AF">
        <w:t>10.1</w:t>
      </w:r>
      <w:r w:rsidRPr="00AF42AF">
        <w:tab/>
        <w:t>Basic Procedures</w:t>
      </w:r>
      <w:bookmarkEnd w:id="1370"/>
      <w:bookmarkEnd w:id="1371"/>
      <w:bookmarkEnd w:id="1372"/>
      <w:bookmarkEnd w:id="1373"/>
      <w:bookmarkEnd w:id="1374"/>
      <w:bookmarkEnd w:id="1375"/>
      <w:bookmarkEnd w:id="1376"/>
    </w:p>
    <w:p w:rsidR="00DA7B71" w:rsidRPr="00AF42AF" w:rsidRDefault="00DA7B71" w:rsidP="00DA7B71">
      <w:pPr>
        <w:pStyle w:val="30"/>
      </w:pPr>
      <w:bookmarkStart w:id="1377" w:name="_Toc429057292"/>
      <w:bookmarkStart w:id="1378" w:name="_Toc429057793"/>
      <w:bookmarkStart w:id="1379" w:name="_Toc430459468"/>
      <w:r w:rsidRPr="00AF42AF">
        <w:t>10.1.0</w:t>
      </w:r>
      <w:r w:rsidRPr="00AF42AF">
        <w:tab/>
        <w:t>Introduction</w:t>
      </w:r>
      <w:bookmarkEnd w:id="1377"/>
      <w:bookmarkEnd w:id="1378"/>
      <w:bookmarkEnd w:id="1379"/>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4C4AE1">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4C4AE1">
        <w:rPr>
          <w:lang w:val="en-US"/>
        </w:rPr>
      </w:r>
      <w:r w:rsidR="004C4AE1">
        <w:rPr>
          <w:lang w:val="en-US"/>
        </w:rPr>
        <w:fldChar w:fldCharType="separate"/>
      </w:r>
      <w:r w:rsidR="000E6529">
        <w:rPr>
          <w:rFonts w:eastAsiaTheme="minorEastAsia" w:hint="eastAsia"/>
          <w:lang w:eastAsia="zh-CN"/>
        </w:rPr>
        <w:t>2</w:t>
      </w:r>
      <w:r w:rsidR="004C4AE1">
        <w:rPr>
          <w:lang w:val="en-US"/>
        </w:rPr>
        <w:fldChar w:fldCharType="end"/>
      </w:r>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1380" w:name="_Toc428283143"/>
      <w:bookmarkStart w:id="1381" w:name="_Toc428905224"/>
      <w:bookmarkStart w:id="1382" w:name="_Toc428905670"/>
      <w:bookmarkStart w:id="1383" w:name="_Toc428906115"/>
      <w:bookmarkStart w:id="1384" w:name="_Toc429057293"/>
      <w:bookmarkStart w:id="1385" w:name="_Toc429057794"/>
      <w:bookmarkStart w:id="1386" w:name="_Toc430459469"/>
      <w:r w:rsidRPr="00AF42AF">
        <w:t>10.1.1</w:t>
      </w:r>
      <w:r w:rsidRPr="00AF42AF">
        <w:tab/>
        <w:t>CREATE (C)</w:t>
      </w:r>
      <w:bookmarkEnd w:id="1380"/>
      <w:bookmarkEnd w:id="1381"/>
      <w:bookmarkEnd w:id="1382"/>
      <w:bookmarkEnd w:id="1383"/>
      <w:bookmarkEnd w:id="1384"/>
      <w:bookmarkEnd w:id="1385"/>
      <w:bookmarkEnd w:id="1386"/>
    </w:p>
    <w:p w:rsidR="00DA7B71" w:rsidRPr="00AF42AF" w:rsidRDefault="00DA7B71" w:rsidP="00DA7B71">
      <w:pPr>
        <w:pStyle w:val="40"/>
      </w:pPr>
      <w:bookmarkStart w:id="1387" w:name="_Toc429057294"/>
      <w:bookmarkStart w:id="1388" w:name="_Toc429057795"/>
      <w:bookmarkStart w:id="1389" w:name="_Toc430459470"/>
      <w:r w:rsidRPr="00AF42AF">
        <w:t>10.1.1.0</w:t>
      </w:r>
      <w:r w:rsidRPr="00AF42AF">
        <w:tab/>
        <w:t>General</w:t>
      </w:r>
      <w:bookmarkEnd w:id="1387"/>
      <w:bookmarkEnd w:id="1388"/>
      <w:bookmarkEnd w:id="1389"/>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lastRenderedPageBreak/>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1390" w:name="_Toc428283144"/>
      <w:bookmarkStart w:id="1391" w:name="_Toc428905225"/>
      <w:bookmarkStart w:id="1392" w:name="_Toc428905671"/>
      <w:bookmarkStart w:id="1393" w:name="_Toc428906116"/>
      <w:bookmarkStart w:id="1394" w:name="_Toc429057295"/>
      <w:bookmarkStart w:id="1395" w:name="_Toc429057796"/>
      <w:bookmarkStart w:id="1396" w:name="_Toc430459471"/>
      <w:r w:rsidRPr="00AF42AF">
        <w:t>10.1.1.1</w:t>
      </w:r>
      <w:r w:rsidRPr="00AF42AF">
        <w:tab/>
        <w:t>Non-registration related CREATE procedure</w:t>
      </w:r>
      <w:bookmarkEnd w:id="1390"/>
      <w:bookmarkEnd w:id="1391"/>
      <w:bookmarkEnd w:id="1392"/>
      <w:bookmarkEnd w:id="1393"/>
      <w:bookmarkEnd w:id="1394"/>
      <w:bookmarkEnd w:id="1395"/>
      <w:bookmarkEnd w:id="1396"/>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8" type="#_x0000_t75" style="width:332.35pt;height:183.75pt" o:ole="">
            <v:imagedata r:id="rId106" o:title=""/>
          </v:shape>
          <o:OLEObject Type="Embed" ProgID="Visio.Drawing.11" ShapeID="_x0000_i1078" DrawAspect="Content" ObjectID="_1504201715" r:id="rId107"/>
        </w:object>
      </w:r>
    </w:p>
    <w:p w:rsidR="00BC0067" w:rsidRDefault="004C4AE1"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lastRenderedPageBreak/>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1397" w:name="_Toc428283145"/>
      <w:bookmarkStart w:id="1398" w:name="_Toc428905226"/>
      <w:bookmarkStart w:id="1399" w:name="_Toc428905672"/>
      <w:bookmarkStart w:id="1400" w:name="_Toc428906117"/>
      <w:bookmarkStart w:id="1401" w:name="_Toc429057296"/>
      <w:bookmarkStart w:id="1402" w:name="_Toc429057797"/>
      <w:bookmarkStart w:id="1403" w:name="_Toc430459472"/>
      <w:r w:rsidRPr="00AF42AF">
        <w:t>10.1.1.2</w:t>
      </w:r>
      <w:r w:rsidRPr="00AF42AF">
        <w:tab/>
        <w:t>Registration related CREATE procedure</w:t>
      </w:r>
      <w:bookmarkEnd w:id="1397"/>
      <w:bookmarkEnd w:id="1398"/>
      <w:bookmarkEnd w:id="1399"/>
      <w:bookmarkEnd w:id="1400"/>
      <w:bookmarkEnd w:id="1401"/>
      <w:bookmarkEnd w:id="1402"/>
      <w:bookmarkEnd w:id="1403"/>
    </w:p>
    <w:p w:rsidR="00DA7B71" w:rsidRPr="00AF42AF" w:rsidRDefault="00DA7B71" w:rsidP="00DA7B71">
      <w:pPr>
        <w:pStyle w:val="50"/>
      </w:pPr>
      <w:bookmarkStart w:id="1404" w:name="_Toc429057297"/>
      <w:bookmarkStart w:id="1405" w:name="_Toc429057798"/>
      <w:bookmarkStart w:id="1406" w:name="_Toc430459473"/>
      <w:r w:rsidRPr="00AF42AF">
        <w:t>10.1.1.2.0</w:t>
      </w:r>
      <w:r w:rsidRPr="00AF42AF">
        <w:tab/>
        <w:t>General</w:t>
      </w:r>
      <w:bookmarkEnd w:id="1404"/>
      <w:bookmarkEnd w:id="1405"/>
      <w:bookmarkEnd w:id="1406"/>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1407" w:name="_Toc428283146"/>
      <w:bookmarkStart w:id="1408" w:name="_Toc428905227"/>
      <w:bookmarkStart w:id="1409" w:name="_Toc428905673"/>
      <w:bookmarkStart w:id="1410" w:name="_Toc428906118"/>
      <w:bookmarkStart w:id="1411" w:name="_Toc429057298"/>
      <w:bookmarkStart w:id="1412" w:name="_Toc429057799"/>
      <w:bookmarkStart w:id="1413" w:name="_Toc430459474"/>
      <w:r w:rsidRPr="00AF42AF">
        <w:t>10.1.1.2.1</w:t>
      </w:r>
      <w:r w:rsidRPr="00AF42AF">
        <w:tab/>
        <w:t>CSE Registration procedure</w:t>
      </w:r>
      <w:bookmarkEnd w:id="1407"/>
      <w:bookmarkEnd w:id="1408"/>
      <w:bookmarkEnd w:id="1409"/>
      <w:bookmarkEnd w:id="1410"/>
      <w:bookmarkEnd w:id="1411"/>
      <w:bookmarkEnd w:id="1412"/>
      <w:bookmarkEnd w:id="1413"/>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79" type="#_x0000_t75" style="width:351.35pt;height:418.75pt" o:ole="">
            <v:imagedata r:id="rId108" o:title=""/>
          </v:shape>
          <o:OLEObject Type="Embed" ProgID="Visio.Drawing.11" ShapeID="_x0000_i1079" DrawAspect="Content" ObjectID="_1504201716" r:id="rId109"/>
        </w:object>
      </w:r>
    </w:p>
    <w:p w:rsidR="00DA7B71" w:rsidRPr="00AF42AF" w:rsidRDefault="004C4AE1"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lastRenderedPageBreak/>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1414" w:name="_Toc428283147"/>
      <w:bookmarkStart w:id="1415" w:name="_Toc428905228"/>
      <w:bookmarkStart w:id="1416" w:name="_Toc428905674"/>
      <w:bookmarkStart w:id="1417" w:name="_Toc428906119"/>
      <w:bookmarkStart w:id="1418" w:name="_Toc429057299"/>
      <w:bookmarkStart w:id="1419" w:name="_Toc429057800"/>
      <w:bookmarkStart w:id="1420" w:name="_Toc430459475"/>
      <w:r w:rsidRPr="00AF42AF">
        <w:t>10.1.1.2.2</w:t>
      </w:r>
      <w:r w:rsidRPr="00AF42AF">
        <w:tab/>
        <w:t>Application Entity Registration procedure</w:t>
      </w:r>
      <w:bookmarkEnd w:id="1414"/>
      <w:bookmarkEnd w:id="1415"/>
      <w:bookmarkEnd w:id="1416"/>
      <w:bookmarkEnd w:id="1417"/>
      <w:bookmarkEnd w:id="1418"/>
      <w:bookmarkEnd w:id="1419"/>
      <w:bookmarkEnd w:id="1420"/>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0" type="#_x0000_t75" style="width:514.95pt;height:635.9pt" o:ole="">
            <v:imagedata r:id="rId110" o:title=""/>
          </v:shape>
          <o:OLEObject Type="Embed" ProgID="Visio.Drawing.11" ShapeID="_x0000_i1080" DrawAspect="Content" ObjectID="_1504201717" r:id="rId111"/>
        </w:object>
      </w:r>
    </w:p>
    <w:p w:rsidR="00DA7B71" w:rsidRPr="00AF42AF" w:rsidRDefault="004C4AE1"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Theme="minorEastAsia" w:hint="eastAsia"/>
          <w:lang w:eastAsia="zh-CN"/>
        </w:rPr>
        <w:t xml:space="preserve">m2m </w:t>
      </w:r>
      <w:r w:rsidRPr="00AF42AF">
        <w:rPr>
          <w:rFonts w:eastAsia="SimSun" w:hint="eastAsia"/>
          <w:lang w:eastAsia="zh-CN"/>
        </w:rPr>
        <w:t>service</w:t>
      </w:r>
      <w:r w:rsidRPr="00AF42AF">
        <w:t xml:space="preserve"> subscription profile. </w:t>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proofErr w:type="gramStart"/>
      <w:r w:rsidRPr="00AF42AF">
        <w:rPr>
          <w:i/>
        </w:rPr>
        <w:t>From</w:t>
      </w:r>
      <w:proofErr w:type="gramEnd"/>
      <w:r w:rsidRPr="00AF42AF">
        <w:t xml:space="preserve"> parameter of the request is Null and the allowed AE-ID-Stem has wild card ("*") in service </w:t>
      </w:r>
      <w:r w:rsidRPr="00AF42AF">
        <w:lastRenderedPageBreak/>
        <w:t xml:space="preserve">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lastRenderedPageBreak/>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1421" w:name="_Toc428283148"/>
      <w:bookmarkStart w:id="1422" w:name="_Toc428905229"/>
      <w:bookmarkStart w:id="1423" w:name="_Toc428905675"/>
      <w:bookmarkStart w:id="1424" w:name="_Toc428906120"/>
      <w:bookmarkStart w:id="1425" w:name="_Toc429057300"/>
      <w:bookmarkStart w:id="1426" w:name="_Toc429057801"/>
      <w:bookmarkStart w:id="1427" w:name="_Toc430459476"/>
      <w:r w:rsidRPr="00AF42AF">
        <w:lastRenderedPageBreak/>
        <w:t>10.1.2</w:t>
      </w:r>
      <w:r w:rsidRPr="00AF42AF">
        <w:tab/>
        <w:t>RETRIEVE (R)</w:t>
      </w:r>
      <w:bookmarkEnd w:id="1421"/>
      <w:bookmarkEnd w:id="1422"/>
      <w:bookmarkEnd w:id="1423"/>
      <w:bookmarkEnd w:id="1424"/>
      <w:bookmarkEnd w:id="1425"/>
      <w:bookmarkEnd w:id="1426"/>
      <w:bookmarkEnd w:id="1427"/>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1" type="#_x0000_t75" style="width:332.35pt;height:183.75pt" o:ole="">
            <v:imagedata r:id="rId112" o:title=""/>
          </v:shape>
          <o:OLEObject Type="Embed" ProgID="Visio.Drawing.11" ShapeID="_x0000_i1081" DrawAspect="Content" ObjectID="_1504201718" r:id="rId113"/>
        </w:object>
      </w:r>
    </w:p>
    <w:p w:rsidR="00DA7B71" w:rsidRPr="00AF42AF" w:rsidRDefault="004C4AE1"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1428" w:name="_Toc428283149"/>
      <w:bookmarkStart w:id="1429" w:name="_Toc428905230"/>
      <w:bookmarkStart w:id="1430" w:name="_Toc428905676"/>
      <w:bookmarkStart w:id="1431" w:name="_Toc428906121"/>
      <w:bookmarkStart w:id="1432" w:name="_Toc429057301"/>
      <w:bookmarkStart w:id="1433" w:name="_Toc429057802"/>
      <w:bookmarkStart w:id="1434" w:name="_Toc430459477"/>
      <w:r w:rsidRPr="00AF42AF">
        <w:t>10.1.3</w:t>
      </w:r>
      <w:r w:rsidRPr="00AF42AF">
        <w:tab/>
        <w:t>UPDATE (U)</w:t>
      </w:r>
      <w:bookmarkEnd w:id="1428"/>
      <w:bookmarkEnd w:id="1429"/>
      <w:bookmarkEnd w:id="1430"/>
      <w:bookmarkEnd w:id="1431"/>
      <w:bookmarkEnd w:id="1432"/>
      <w:bookmarkEnd w:id="1433"/>
      <w:bookmarkEnd w:id="1434"/>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2" type="#_x0000_t75" style="width:332.35pt;height:183.75pt" o:ole="">
            <v:imagedata r:id="rId114" o:title=""/>
          </v:shape>
          <o:OLEObject Type="Embed" ProgID="Visio.Drawing.11" ShapeID="_x0000_i1082" DrawAspect="Content" ObjectID="_1504201719" r:id="rId115"/>
        </w:object>
      </w:r>
    </w:p>
    <w:p w:rsidR="00DA7B71" w:rsidRPr="00AF42AF" w:rsidRDefault="004C4AE1"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1435" w:name="_Toc428283150"/>
      <w:bookmarkStart w:id="1436" w:name="_Toc428905231"/>
      <w:bookmarkStart w:id="1437" w:name="_Toc428905677"/>
      <w:bookmarkStart w:id="1438" w:name="_Toc428906122"/>
      <w:bookmarkStart w:id="1439" w:name="_Toc429057302"/>
      <w:bookmarkStart w:id="1440" w:name="_Toc429057803"/>
      <w:bookmarkStart w:id="1441" w:name="_Toc430459478"/>
      <w:r w:rsidRPr="00AF42AF">
        <w:lastRenderedPageBreak/>
        <w:t>10.1.4</w:t>
      </w:r>
      <w:r w:rsidRPr="00AF42AF">
        <w:tab/>
        <w:t>DELETE (D)</w:t>
      </w:r>
      <w:bookmarkEnd w:id="1435"/>
      <w:bookmarkEnd w:id="1436"/>
      <w:bookmarkEnd w:id="1437"/>
      <w:bookmarkEnd w:id="1438"/>
      <w:bookmarkEnd w:id="1439"/>
      <w:bookmarkEnd w:id="1440"/>
      <w:bookmarkEnd w:id="1441"/>
    </w:p>
    <w:p w:rsidR="00DA7B71" w:rsidRPr="00AF42AF" w:rsidRDefault="00DA7B71" w:rsidP="00DA7B71">
      <w:pPr>
        <w:pStyle w:val="40"/>
      </w:pPr>
      <w:bookmarkStart w:id="1442" w:name="_Toc429057303"/>
      <w:bookmarkStart w:id="1443" w:name="_Toc429057804"/>
      <w:bookmarkStart w:id="1444" w:name="_Toc430459479"/>
      <w:r w:rsidRPr="00AF42AF">
        <w:t>10.1.</w:t>
      </w:r>
      <w:r w:rsidRPr="00AF42AF">
        <w:rPr>
          <w:bCs/>
        </w:rPr>
        <w:t>4</w:t>
      </w:r>
      <w:r w:rsidRPr="00AF42AF">
        <w:t>.0</w:t>
      </w:r>
      <w:r w:rsidRPr="00AF42AF">
        <w:tab/>
        <w:t>Introduction</w:t>
      </w:r>
      <w:bookmarkEnd w:id="1442"/>
      <w:bookmarkEnd w:id="1443"/>
      <w:bookmarkEnd w:id="1444"/>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DA7B71">
      <w:pPr>
        <w:pStyle w:val="40"/>
      </w:pPr>
      <w:bookmarkStart w:id="1445" w:name="_Toc428283151"/>
      <w:bookmarkStart w:id="1446" w:name="_Toc428905232"/>
      <w:bookmarkStart w:id="1447" w:name="_Toc428905678"/>
      <w:bookmarkStart w:id="1448" w:name="_Toc428906123"/>
      <w:bookmarkStart w:id="1449" w:name="_Toc429057304"/>
      <w:bookmarkStart w:id="1450" w:name="_Toc429057805"/>
      <w:bookmarkStart w:id="1451"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1445"/>
      <w:bookmarkEnd w:id="1446"/>
      <w:bookmarkEnd w:id="1447"/>
      <w:bookmarkEnd w:id="1448"/>
      <w:bookmarkEnd w:id="1449"/>
      <w:bookmarkEnd w:id="1450"/>
      <w:bookmarkEnd w:id="1451"/>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3" type="#_x0000_t75" style="width:332.35pt;height:183.75pt" o:ole="">
            <v:imagedata r:id="rId116" o:title=""/>
          </v:shape>
          <o:OLEObject Type="Embed" ProgID="Visio.Drawing.11" ShapeID="_x0000_i1083" DrawAspect="Content" ObjectID="_1504201720" r:id="rId117"/>
        </w:object>
      </w:r>
    </w:p>
    <w:p w:rsidR="00DA7B71" w:rsidRPr="00AF42AF" w:rsidRDefault="004C4AE1"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1452" w:name="_Toc428283152"/>
      <w:bookmarkStart w:id="1453" w:name="_Toc428905233"/>
      <w:bookmarkStart w:id="1454" w:name="_Toc428905679"/>
      <w:bookmarkStart w:id="1455" w:name="_Toc428906124"/>
      <w:bookmarkStart w:id="1456" w:name="_Toc429057305"/>
      <w:bookmarkStart w:id="1457" w:name="_Toc429057806"/>
      <w:bookmarkStart w:id="1458" w:name="_Toc430459481"/>
      <w:r w:rsidRPr="00AF42AF">
        <w:lastRenderedPageBreak/>
        <w:t>10.1.4.2</w:t>
      </w:r>
      <w:r w:rsidRPr="00AF42AF">
        <w:tab/>
        <w:t>Deregistration related DELETE procedure</w:t>
      </w:r>
      <w:bookmarkEnd w:id="1452"/>
      <w:bookmarkEnd w:id="1453"/>
      <w:bookmarkEnd w:id="1454"/>
      <w:bookmarkEnd w:id="1455"/>
      <w:bookmarkEnd w:id="1456"/>
      <w:bookmarkEnd w:id="1457"/>
      <w:bookmarkEnd w:id="1458"/>
    </w:p>
    <w:p w:rsidR="00DA7B71" w:rsidRPr="00AF42AF" w:rsidRDefault="00DA7B71" w:rsidP="00DA7B71">
      <w:pPr>
        <w:pStyle w:val="50"/>
      </w:pPr>
      <w:bookmarkStart w:id="1459" w:name="_Toc429057306"/>
      <w:bookmarkStart w:id="1460" w:name="_Toc429057807"/>
      <w:bookmarkStart w:id="1461" w:name="_Toc430459482"/>
      <w:r w:rsidRPr="00AF42AF">
        <w:t>10.1.4.2.0</w:t>
      </w:r>
      <w:r w:rsidRPr="00AF42AF">
        <w:tab/>
        <w:t>General</w:t>
      </w:r>
      <w:bookmarkEnd w:id="1459"/>
      <w:bookmarkEnd w:id="1460"/>
      <w:bookmarkEnd w:id="1461"/>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1462" w:name="_Toc428283153"/>
      <w:bookmarkStart w:id="1463" w:name="_Toc428905234"/>
      <w:bookmarkStart w:id="1464" w:name="_Toc428905680"/>
      <w:bookmarkStart w:id="1465" w:name="_Toc428906125"/>
      <w:bookmarkStart w:id="1466" w:name="_Toc429057307"/>
      <w:bookmarkStart w:id="1467" w:name="_Toc429057808"/>
      <w:bookmarkStart w:id="1468" w:name="_Toc430459483"/>
      <w:r w:rsidRPr="00AF42AF">
        <w:t>10.1.4.2.1</w:t>
      </w:r>
      <w:r w:rsidRPr="00AF42AF">
        <w:tab/>
        <w:t>CSE Deregistration procedure</w:t>
      </w:r>
      <w:bookmarkEnd w:id="1462"/>
      <w:bookmarkEnd w:id="1463"/>
      <w:bookmarkEnd w:id="1464"/>
      <w:bookmarkEnd w:id="1465"/>
      <w:bookmarkEnd w:id="1466"/>
      <w:bookmarkEnd w:id="1467"/>
      <w:bookmarkEnd w:id="1468"/>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4" type="#_x0000_t75" style="width:349.05pt;height:244.8pt" o:ole="">
            <v:imagedata r:id="rId118" o:title=""/>
          </v:shape>
          <o:OLEObject Type="Embed" ProgID="Visio.Drawing.11" ShapeID="_x0000_i1084" DrawAspect="Content" ObjectID="_1504201721" r:id="rId119"/>
        </w:object>
      </w:r>
    </w:p>
    <w:p w:rsidR="00DA7B71" w:rsidRPr="00AF42AF" w:rsidRDefault="004C4AE1"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1469" w:name="_Toc428283154"/>
      <w:bookmarkStart w:id="1470" w:name="_Toc428905235"/>
      <w:bookmarkStart w:id="1471" w:name="_Toc428905681"/>
      <w:bookmarkStart w:id="1472" w:name="_Toc428906126"/>
      <w:bookmarkStart w:id="1473" w:name="_Toc429057308"/>
      <w:bookmarkStart w:id="1474" w:name="_Toc429057809"/>
      <w:bookmarkStart w:id="1475" w:name="_Toc430459484"/>
      <w:r w:rsidRPr="00AF42AF">
        <w:t>10.1.4.2.2</w:t>
      </w:r>
      <w:r w:rsidRPr="00AF42AF">
        <w:tab/>
        <w:t>Application Entity Deregistration procedure</w:t>
      </w:r>
      <w:bookmarkEnd w:id="1469"/>
      <w:bookmarkEnd w:id="1470"/>
      <w:bookmarkEnd w:id="1471"/>
      <w:bookmarkEnd w:id="1472"/>
      <w:bookmarkEnd w:id="1473"/>
      <w:bookmarkEnd w:id="1474"/>
      <w:bookmarkEnd w:id="1475"/>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Theme="minorEastAsia"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1476" w:name="_Toc428283155"/>
      <w:bookmarkStart w:id="1477" w:name="_Toc428905236"/>
      <w:bookmarkStart w:id="1478" w:name="_Toc428905682"/>
      <w:bookmarkStart w:id="1479" w:name="_Toc428906127"/>
      <w:bookmarkStart w:id="1480" w:name="_Toc429057309"/>
      <w:bookmarkStart w:id="1481" w:name="_Toc429057810"/>
      <w:bookmarkStart w:id="1482" w:name="_Toc430459485"/>
      <w:r w:rsidRPr="00AF42AF">
        <w:t>10.1.5</w:t>
      </w:r>
      <w:r w:rsidRPr="00AF42AF">
        <w:tab/>
        <w:t>NOTIFY (N)</w:t>
      </w:r>
      <w:bookmarkEnd w:id="1476"/>
      <w:bookmarkEnd w:id="1477"/>
      <w:bookmarkEnd w:id="1478"/>
      <w:bookmarkEnd w:id="1479"/>
      <w:bookmarkEnd w:id="1480"/>
      <w:bookmarkEnd w:id="1481"/>
      <w:bookmarkEnd w:id="1482"/>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5" type="#_x0000_t75" style="width:5in;height:217.15pt" o:ole="">
            <v:imagedata r:id="rId120" o:title=""/>
          </v:shape>
          <o:OLEObject Type="Embed" ProgID="Visio.Drawing.11" ShapeID="_x0000_i1085" DrawAspect="Content" ObjectID="_1504201722" r:id="rId121"/>
        </w:object>
      </w:r>
    </w:p>
    <w:p w:rsidR="00DA7B71" w:rsidRPr="00AF42AF" w:rsidRDefault="004C4AE1"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r w:rsidR="004C4AE1">
        <w:fldChar w:fldCharType="begin"/>
      </w:r>
      <w:r w:rsidR="00AC5324">
        <w:instrText xml:space="preserve"> </w:instrText>
      </w:r>
      <w:r w:rsidR="00AC5324">
        <w:rPr>
          <w:lang w:val="fr-FR"/>
        </w:rPr>
        <w:instrText xml:space="preserve">REF </w:instrText>
      </w:r>
      <w:r w:rsidR="00AC5324" w:rsidRPr="002143CB">
        <w:rPr>
          <w:lang w:val="fr-FR"/>
        </w:rPr>
        <w:instrText>REF_ONEM2MT2_0003</w:instrText>
      </w:r>
      <w:r w:rsidR="00AC5324">
        <w:rPr>
          <w:lang w:val="fr-FR"/>
        </w:rPr>
        <w:instrText xml:space="preserve"> \h</w:instrText>
      </w:r>
      <w:r w:rsidR="00AC5324">
        <w:instrText xml:space="preserve"> </w:instrText>
      </w:r>
      <w:r w:rsidR="004C4AE1">
        <w:fldChar w:fldCharType="separate"/>
      </w:r>
      <w:r w:rsidR="00AC5324">
        <w:rPr>
          <w:rFonts w:eastAsiaTheme="minorEastAsia" w:hint="eastAsia"/>
          <w:lang w:eastAsia="zh-CN"/>
        </w:rPr>
        <w:t>3</w:t>
      </w:r>
      <w:r w:rsidR="004C4AE1">
        <w:fldChar w:fldCharType="end"/>
      </w:r>
      <w:r>
        <w:t>].</w:t>
      </w:r>
    </w:p>
    <w:p w:rsidR="00DA7B71" w:rsidRPr="00AF42AF" w:rsidRDefault="00DA7B71" w:rsidP="00DA7B71">
      <w:pPr>
        <w:pStyle w:val="2"/>
      </w:pPr>
      <w:bookmarkStart w:id="1483" w:name="_Toc428283156"/>
      <w:bookmarkStart w:id="1484" w:name="_Toc428905237"/>
      <w:bookmarkStart w:id="1485" w:name="_Toc428905683"/>
      <w:bookmarkStart w:id="1486" w:name="_Toc428906128"/>
      <w:bookmarkStart w:id="1487" w:name="_Toc429057310"/>
      <w:bookmarkStart w:id="1488" w:name="_Toc429057811"/>
      <w:bookmarkStart w:id="1489" w:name="_Toc430459486"/>
      <w:r w:rsidRPr="00AF42AF">
        <w:t>10.2</w:t>
      </w:r>
      <w:r w:rsidRPr="00AF42AF">
        <w:tab/>
        <w:t>Resource Type-Specific Procedures</w:t>
      </w:r>
      <w:bookmarkEnd w:id="1483"/>
      <w:bookmarkEnd w:id="1484"/>
      <w:bookmarkEnd w:id="1485"/>
      <w:bookmarkEnd w:id="1486"/>
      <w:bookmarkEnd w:id="1487"/>
      <w:bookmarkEnd w:id="1488"/>
      <w:bookmarkEnd w:id="1489"/>
    </w:p>
    <w:p w:rsidR="00DA7B71" w:rsidRPr="00AF42AF" w:rsidRDefault="00DA7B71" w:rsidP="00DA7B71">
      <w:pPr>
        <w:pStyle w:val="30"/>
      </w:pPr>
      <w:bookmarkStart w:id="1490" w:name="_Toc429057311"/>
      <w:bookmarkStart w:id="1491" w:name="_Toc429057812"/>
      <w:bookmarkStart w:id="1492" w:name="_Toc430459487"/>
      <w:r w:rsidRPr="00AF42AF">
        <w:t>10.2.0</w:t>
      </w:r>
      <w:r w:rsidRPr="00AF42AF">
        <w:tab/>
        <w:t>Introduction</w:t>
      </w:r>
      <w:bookmarkEnd w:id="1490"/>
      <w:bookmarkEnd w:id="1491"/>
      <w:bookmarkEnd w:id="1492"/>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1493" w:name="_Toc428283157"/>
      <w:bookmarkStart w:id="1494" w:name="_Toc428905238"/>
      <w:bookmarkStart w:id="1495" w:name="_Toc428905684"/>
      <w:bookmarkStart w:id="1496" w:name="_Toc428906129"/>
      <w:bookmarkStart w:id="1497" w:name="_Toc429057312"/>
      <w:bookmarkStart w:id="1498" w:name="_Toc429057813"/>
      <w:bookmarkStart w:id="1499"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1493"/>
      <w:bookmarkEnd w:id="1494"/>
      <w:bookmarkEnd w:id="1495"/>
      <w:bookmarkEnd w:id="1496"/>
      <w:bookmarkEnd w:id="1497"/>
      <w:bookmarkEnd w:id="1498"/>
      <w:bookmarkEnd w:id="1499"/>
    </w:p>
    <w:p w:rsidR="00DA7B71" w:rsidRPr="00AF42AF" w:rsidRDefault="00DA7B71" w:rsidP="00DA7B71">
      <w:pPr>
        <w:pStyle w:val="40"/>
      </w:pPr>
      <w:bookmarkStart w:id="1500" w:name="_Toc428283158"/>
      <w:bookmarkStart w:id="1501" w:name="_Toc428905239"/>
      <w:bookmarkStart w:id="1502" w:name="_Toc428905685"/>
      <w:bookmarkStart w:id="1503" w:name="_Toc428906130"/>
      <w:bookmarkStart w:id="1504" w:name="_Toc429057313"/>
      <w:bookmarkStart w:id="1505" w:name="_Toc429057814"/>
      <w:bookmarkStart w:id="1506" w:name="_Toc430459489"/>
      <w:r w:rsidRPr="00AF42AF">
        <w:t>10.2.1.1</w:t>
      </w:r>
      <w:r w:rsidRPr="00AF42AF">
        <w:tab/>
        <w:t xml:space="preserve">Create </w:t>
      </w:r>
      <w:r w:rsidRPr="00AF42AF">
        <w:rPr>
          <w:i/>
        </w:rPr>
        <w:t>&lt;AE&gt;</w:t>
      </w:r>
      <w:bookmarkEnd w:id="1500"/>
      <w:bookmarkEnd w:id="1501"/>
      <w:bookmarkEnd w:id="1502"/>
      <w:bookmarkEnd w:id="1503"/>
      <w:bookmarkEnd w:id="1504"/>
      <w:bookmarkEnd w:id="1505"/>
      <w:bookmarkEnd w:id="1506"/>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1507" w:name="_Toc428283159"/>
      <w:bookmarkStart w:id="1508" w:name="_Toc428905240"/>
      <w:bookmarkStart w:id="1509" w:name="_Toc428905686"/>
      <w:bookmarkStart w:id="1510" w:name="_Toc428906131"/>
      <w:bookmarkStart w:id="1511" w:name="_Toc429057314"/>
      <w:bookmarkStart w:id="1512" w:name="_Toc429057815"/>
      <w:bookmarkStart w:id="1513" w:name="_Toc430459490"/>
      <w:r w:rsidRPr="00AF42AF">
        <w:t>10.2.1.2</w:t>
      </w:r>
      <w:r w:rsidRPr="00AF42AF">
        <w:tab/>
        <w:t xml:space="preserve">Retrieve </w:t>
      </w:r>
      <w:r w:rsidRPr="00AF42AF">
        <w:rPr>
          <w:i/>
        </w:rPr>
        <w:t>&lt;AE&gt;</w:t>
      </w:r>
      <w:bookmarkEnd w:id="1507"/>
      <w:bookmarkEnd w:id="1508"/>
      <w:bookmarkEnd w:id="1509"/>
      <w:bookmarkEnd w:id="1510"/>
      <w:bookmarkEnd w:id="1511"/>
      <w:bookmarkEnd w:id="1512"/>
      <w:bookmarkEnd w:id="1513"/>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14" w:name="_Toc428283160"/>
      <w:bookmarkStart w:id="1515" w:name="_Toc428905241"/>
      <w:bookmarkStart w:id="1516" w:name="_Toc428905687"/>
      <w:bookmarkStart w:id="1517" w:name="_Toc428906132"/>
      <w:bookmarkStart w:id="1518" w:name="_Toc429057315"/>
      <w:bookmarkStart w:id="1519" w:name="_Toc429057816"/>
      <w:bookmarkStart w:id="1520" w:name="_Toc430459491"/>
      <w:r w:rsidRPr="00AF42AF">
        <w:lastRenderedPageBreak/>
        <w:t>10.2.1.3</w:t>
      </w:r>
      <w:r w:rsidRPr="00AF42AF">
        <w:tab/>
        <w:t xml:space="preserve">Update </w:t>
      </w:r>
      <w:r w:rsidRPr="00AF42AF">
        <w:rPr>
          <w:i/>
        </w:rPr>
        <w:t>&lt;AE&gt;</w:t>
      </w:r>
      <w:bookmarkEnd w:id="1514"/>
      <w:bookmarkEnd w:id="1515"/>
      <w:bookmarkEnd w:id="1516"/>
      <w:bookmarkEnd w:id="1517"/>
      <w:bookmarkEnd w:id="1518"/>
      <w:bookmarkEnd w:id="1519"/>
      <w:bookmarkEnd w:id="1520"/>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21" w:name="_Toc428283161"/>
      <w:bookmarkStart w:id="1522" w:name="_Toc428905242"/>
      <w:bookmarkStart w:id="1523" w:name="_Toc428905688"/>
      <w:bookmarkStart w:id="1524" w:name="_Toc428906133"/>
      <w:bookmarkStart w:id="1525" w:name="_Toc429057316"/>
      <w:bookmarkStart w:id="1526" w:name="_Toc429057817"/>
      <w:bookmarkStart w:id="1527" w:name="_Toc430459492"/>
      <w:r w:rsidRPr="00AF42AF">
        <w:t>10.2.1.4</w:t>
      </w:r>
      <w:r w:rsidRPr="00AF42AF">
        <w:tab/>
        <w:t xml:space="preserve">Delete </w:t>
      </w:r>
      <w:r w:rsidRPr="00AF42AF">
        <w:rPr>
          <w:i/>
        </w:rPr>
        <w:t>&lt;AE&gt;</w:t>
      </w:r>
      <w:bookmarkEnd w:id="1521"/>
      <w:bookmarkEnd w:id="1522"/>
      <w:bookmarkEnd w:id="1523"/>
      <w:bookmarkEnd w:id="1524"/>
      <w:bookmarkEnd w:id="1525"/>
      <w:bookmarkEnd w:id="1526"/>
      <w:bookmarkEnd w:id="1527"/>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28" w:name="_Toc428283162"/>
      <w:bookmarkStart w:id="1529" w:name="_Toc428905243"/>
      <w:bookmarkStart w:id="1530" w:name="_Toc428905689"/>
      <w:bookmarkStart w:id="1531" w:name="_Toc428906134"/>
      <w:bookmarkStart w:id="1532" w:name="_Toc429057317"/>
      <w:bookmarkStart w:id="1533" w:name="_Toc429057818"/>
      <w:bookmarkStart w:id="1534" w:name="_Toc430459493"/>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1528"/>
      <w:bookmarkEnd w:id="1529"/>
      <w:bookmarkEnd w:id="1530"/>
      <w:bookmarkEnd w:id="1531"/>
      <w:bookmarkEnd w:id="1532"/>
      <w:bookmarkEnd w:id="1533"/>
      <w:bookmarkEnd w:id="1534"/>
    </w:p>
    <w:p w:rsidR="00DA7B71" w:rsidRPr="00AF42AF" w:rsidRDefault="00DA7B71" w:rsidP="00DA7B71">
      <w:pPr>
        <w:pStyle w:val="40"/>
      </w:pPr>
      <w:bookmarkStart w:id="1535" w:name="_Toc428283163"/>
      <w:bookmarkStart w:id="1536" w:name="_Toc428905244"/>
      <w:bookmarkStart w:id="1537" w:name="_Toc428905690"/>
      <w:bookmarkStart w:id="1538" w:name="_Toc428906135"/>
      <w:bookmarkStart w:id="1539" w:name="_Toc429057318"/>
      <w:bookmarkStart w:id="1540" w:name="_Toc429057819"/>
      <w:bookmarkStart w:id="1541" w:name="_Toc430459494"/>
      <w:r w:rsidRPr="00AF42AF">
        <w:t>10.2.2.1</w:t>
      </w:r>
      <w:r w:rsidRPr="00AF42AF">
        <w:tab/>
        <w:t xml:space="preserve">Create </w:t>
      </w:r>
      <w:r w:rsidRPr="00AF42AF">
        <w:rPr>
          <w:i/>
        </w:rPr>
        <w:t>&lt;remoteCSE&gt;</w:t>
      </w:r>
      <w:bookmarkEnd w:id="1535"/>
      <w:bookmarkEnd w:id="1536"/>
      <w:bookmarkEnd w:id="1537"/>
      <w:bookmarkEnd w:id="1538"/>
      <w:bookmarkEnd w:id="1539"/>
      <w:bookmarkEnd w:id="1540"/>
      <w:bookmarkEnd w:id="1541"/>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1542" w:name="_Toc428283164"/>
      <w:bookmarkStart w:id="1543" w:name="_Toc428905245"/>
      <w:bookmarkStart w:id="1544" w:name="_Toc428905691"/>
      <w:bookmarkStart w:id="1545" w:name="_Toc428906136"/>
      <w:bookmarkStart w:id="1546" w:name="_Toc429057319"/>
      <w:bookmarkStart w:id="1547" w:name="_Toc429057820"/>
      <w:bookmarkStart w:id="1548" w:name="_Toc430459495"/>
      <w:r w:rsidRPr="00AF42AF">
        <w:t>10.2.2.2</w:t>
      </w:r>
      <w:r w:rsidRPr="00AF42AF">
        <w:tab/>
        <w:t xml:space="preserve">Retrieve </w:t>
      </w:r>
      <w:r w:rsidRPr="00AF42AF">
        <w:rPr>
          <w:i/>
        </w:rPr>
        <w:t>&lt;remoteCSE&gt;</w:t>
      </w:r>
      <w:bookmarkEnd w:id="1542"/>
      <w:bookmarkEnd w:id="1543"/>
      <w:bookmarkEnd w:id="1544"/>
      <w:bookmarkEnd w:id="1545"/>
      <w:bookmarkEnd w:id="1546"/>
      <w:bookmarkEnd w:id="1547"/>
      <w:bookmarkEnd w:id="1548"/>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49" w:name="_Toc428283165"/>
      <w:bookmarkStart w:id="1550" w:name="_Toc428905246"/>
      <w:bookmarkStart w:id="1551" w:name="_Toc428905692"/>
      <w:bookmarkStart w:id="1552" w:name="_Toc428906137"/>
      <w:bookmarkStart w:id="1553" w:name="_Toc429057320"/>
      <w:bookmarkStart w:id="1554" w:name="_Toc429057821"/>
      <w:bookmarkStart w:id="1555" w:name="_Toc430459496"/>
      <w:r w:rsidRPr="00AF42AF">
        <w:lastRenderedPageBreak/>
        <w:t>10.2.2.3</w:t>
      </w:r>
      <w:r w:rsidRPr="00AF42AF">
        <w:tab/>
        <w:t xml:space="preserve">Update </w:t>
      </w:r>
      <w:r w:rsidRPr="00AF42AF">
        <w:rPr>
          <w:i/>
        </w:rPr>
        <w:t>&lt;remoteCSE&gt;</w:t>
      </w:r>
      <w:bookmarkEnd w:id="1549"/>
      <w:bookmarkEnd w:id="1550"/>
      <w:bookmarkEnd w:id="1551"/>
      <w:bookmarkEnd w:id="1552"/>
      <w:bookmarkEnd w:id="1553"/>
      <w:bookmarkEnd w:id="1554"/>
      <w:bookmarkEnd w:id="1555"/>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56" w:name="_Toc428283166"/>
      <w:bookmarkStart w:id="1557" w:name="_Toc428905247"/>
      <w:bookmarkStart w:id="1558" w:name="_Toc428905693"/>
      <w:bookmarkStart w:id="1559" w:name="_Toc428906138"/>
      <w:bookmarkStart w:id="1560" w:name="_Toc429057321"/>
      <w:bookmarkStart w:id="1561" w:name="_Toc429057822"/>
      <w:bookmarkStart w:id="1562" w:name="_Toc430459497"/>
      <w:r w:rsidRPr="00AF42AF">
        <w:t>10.2.2.4</w:t>
      </w:r>
      <w:r w:rsidRPr="00AF42AF">
        <w:tab/>
        <w:t xml:space="preserve">Delete </w:t>
      </w:r>
      <w:r w:rsidRPr="00AF42AF">
        <w:rPr>
          <w:i/>
        </w:rPr>
        <w:t>&lt;remoteCSE&gt;</w:t>
      </w:r>
      <w:bookmarkEnd w:id="1556"/>
      <w:bookmarkEnd w:id="1557"/>
      <w:bookmarkEnd w:id="1558"/>
      <w:bookmarkEnd w:id="1559"/>
      <w:bookmarkEnd w:id="1560"/>
      <w:bookmarkEnd w:id="1561"/>
      <w:bookmarkEnd w:id="1562"/>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63" w:name="_Toc428283167"/>
      <w:bookmarkStart w:id="1564" w:name="_Toc428905248"/>
      <w:bookmarkStart w:id="1565" w:name="_Toc428905694"/>
      <w:bookmarkStart w:id="1566" w:name="_Toc428906139"/>
      <w:bookmarkStart w:id="1567" w:name="_Toc429057322"/>
      <w:bookmarkStart w:id="1568" w:name="_Toc429057823"/>
      <w:bookmarkStart w:id="1569"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1563"/>
      <w:bookmarkEnd w:id="1564"/>
      <w:bookmarkEnd w:id="1565"/>
      <w:bookmarkEnd w:id="1566"/>
      <w:bookmarkEnd w:id="1567"/>
      <w:bookmarkEnd w:id="1568"/>
      <w:bookmarkEnd w:id="1569"/>
    </w:p>
    <w:p w:rsidR="00DA7B71" w:rsidRPr="00AF42AF" w:rsidRDefault="00DA7B71" w:rsidP="00DA7B71">
      <w:pPr>
        <w:pStyle w:val="40"/>
      </w:pPr>
      <w:bookmarkStart w:id="1570" w:name="_Toc428283168"/>
      <w:bookmarkStart w:id="1571" w:name="_Toc428905249"/>
      <w:bookmarkStart w:id="1572" w:name="_Toc428905695"/>
      <w:bookmarkStart w:id="1573" w:name="_Toc428906140"/>
      <w:bookmarkStart w:id="1574" w:name="_Toc429057323"/>
      <w:bookmarkStart w:id="1575" w:name="_Toc429057824"/>
      <w:bookmarkStart w:id="1576"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1570"/>
      <w:bookmarkEnd w:id="1571"/>
      <w:bookmarkEnd w:id="1572"/>
      <w:bookmarkEnd w:id="1573"/>
      <w:bookmarkEnd w:id="1574"/>
      <w:bookmarkEnd w:id="1575"/>
      <w:bookmarkEnd w:id="1576"/>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1577" w:name="_Toc428283169"/>
      <w:bookmarkStart w:id="1578" w:name="_Toc428905250"/>
      <w:bookmarkStart w:id="1579" w:name="_Toc428905696"/>
      <w:bookmarkStart w:id="1580" w:name="_Toc428906141"/>
      <w:bookmarkStart w:id="1581" w:name="_Toc429057324"/>
      <w:bookmarkStart w:id="1582" w:name="_Toc429057825"/>
      <w:bookmarkStart w:id="1583"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1577"/>
      <w:bookmarkEnd w:id="1578"/>
      <w:bookmarkEnd w:id="1579"/>
      <w:bookmarkEnd w:id="1580"/>
      <w:bookmarkEnd w:id="1581"/>
      <w:bookmarkEnd w:id="1582"/>
      <w:bookmarkEnd w:id="1583"/>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1584" w:name="_Toc428283170"/>
      <w:bookmarkStart w:id="1585" w:name="_Toc428905251"/>
      <w:bookmarkStart w:id="1586" w:name="_Toc428905697"/>
      <w:bookmarkStart w:id="1587" w:name="_Toc428906142"/>
      <w:bookmarkStart w:id="1588" w:name="_Toc429057325"/>
      <w:bookmarkStart w:id="1589" w:name="_Toc429057826"/>
      <w:bookmarkStart w:id="1590"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1584"/>
      <w:bookmarkEnd w:id="1585"/>
      <w:bookmarkEnd w:id="1586"/>
      <w:bookmarkEnd w:id="1587"/>
      <w:bookmarkEnd w:id="1588"/>
      <w:bookmarkEnd w:id="1589"/>
      <w:bookmarkEnd w:id="1590"/>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1591" w:name="_Toc428283171"/>
      <w:bookmarkStart w:id="1592" w:name="_Toc428905252"/>
      <w:bookmarkStart w:id="1593" w:name="_Toc428905698"/>
      <w:bookmarkStart w:id="1594" w:name="_Toc428906143"/>
      <w:bookmarkStart w:id="1595" w:name="_Toc429057326"/>
      <w:bookmarkStart w:id="1596" w:name="_Toc429057827"/>
      <w:bookmarkStart w:id="1597"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1591"/>
      <w:bookmarkEnd w:id="1592"/>
      <w:bookmarkEnd w:id="1593"/>
      <w:bookmarkEnd w:id="1594"/>
      <w:bookmarkEnd w:id="1595"/>
      <w:bookmarkEnd w:id="1596"/>
      <w:bookmarkEnd w:id="1597"/>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1598" w:name="_Toc428283172"/>
      <w:bookmarkStart w:id="1599" w:name="_Toc428905253"/>
      <w:bookmarkStart w:id="1600" w:name="_Toc428905699"/>
      <w:bookmarkStart w:id="1601" w:name="_Toc428906144"/>
      <w:bookmarkStart w:id="1602" w:name="_Toc429057327"/>
      <w:bookmarkStart w:id="1603" w:name="_Toc429057828"/>
      <w:bookmarkStart w:id="1604" w:name="_Toc430459503"/>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1598"/>
      <w:bookmarkEnd w:id="1599"/>
      <w:bookmarkEnd w:id="1600"/>
      <w:bookmarkEnd w:id="1601"/>
      <w:bookmarkEnd w:id="1602"/>
      <w:bookmarkEnd w:id="1603"/>
      <w:bookmarkEnd w:id="1604"/>
    </w:p>
    <w:p w:rsidR="00DA7B71" w:rsidRPr="00AF42AF" w:rsidRDefault="00DA7B71" w:rsidP="00DA7B71">
      <w:pPr>
        <w:pStyle w:val="40"/>
      </w:pPr>
      <w:bookmarkStart w:id="1605" w:name="_Toc428283173"/>
      <w:bookmarkStart w:id="1606" w:name="_Toc428905254"/>
      <w:bookmarkStart w:id="1607" w:name="_Toc428905700"/>
      <w:bookmarkStart w:id="1608" w:name="_Toc428906145"/>
      <w:bookmarkStart w:id="1609" w:name="_Toc429057328"/>
      <w:bookmarkStart w:id="1610" w:name="_Toc429057829"/>
      <w:bookmarkStart w:id="1611" w:name="_Toc430459504"/>
      <w:r w:rsidRPr="00AF42AF">
        <w:t>10.2.</w:t>
      </w:r>
      <w:r w:rsidR="00BC0067" w:rsidRPr="00BC0067">
        <w:t>4</w:t>
      </w:r>
      <w:r w:rsidRPr="00AF42AF">
        <w:t>.1</w:t>
      </w:r>
      <w:r w:rsidRPr="00AF42AF">
        <w:tab/>
        <w:t xml:space="preserve">Create </w:t>
      </w:r>
      <w:r w:rsidRPr="00AF42AF">
        <w:rPr>
          <w:i/>
        </w:rPr>
        <w:t>&lt;container&gt;</w:t>
      </w:r>
      <w:bookmarkEnd w:id="1605"/>
      <w:bookmarkEnd w:id="1606"/>
      <w:bookmarkEnd w:id="1607"/>
      <w:bookmarkEnd w:id="1608"/>
      <w:bookmarkEnd w:id="1609"/>
      <w:bookmarkEnd w:id="1610"/>
      <w:bookmarkEnd w:id="1611"/>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1612" w:name="_Toc428283174"/>
      <w:bookmarkStart w:id="1613" w:name="_Toc428905255"/>
      <w:bookmarkStart w:id="1614" w:name="_Toc428905701"/>
      <w:bookmarkStart w:id="1615" w:name="_Toc428906146"/>
      <w:bookmarkStart w:id="1616" w:name="_Toc429057329"/>
      <w:bookmarkStart w:id="1617" w:name="_Toc429057830"/>
      <w:bookmarkStart w:id="1618" w:name="_Toc430459505"/>
      <w:r w:rsidRPr="00AF42AF">
        <w:lastRenderedPageBreak/>
        <w:t>10.2.</w:t>
      </w:r>
      <w:r w:rsidR="00BC0067" w:rsidRPr="00BC0067">
        <w:t>4</w:t>
      </w:r>
      <w:r w:rsidRPr="00AF42AF">
        <w:t>.2</w:t>
      </w:r>
      <w:r w:rsidRPr="00AF42AF">
        <w:tab/>
        <w:t xml:space="preserve">Retrieve </w:t>
      </w:r>
      <w:r w:rsidRPr="00AF42AF">
        <w:rPr>
          <w:i/>
        </w:rPr>
        <w:t>&lt;container&gt;</w:t>
      </w:r>
      <w:bookmarkEnd w:id="1612"/>
      <w:bookmarkEnd w:id="1613"/>
      <w:bookmarkEnd w:id="1614"/>
      <w:bookmarkEnd w:id="1615"/>
      <w:bookmarkEnd w:id="1616"/>
      <w:bookmarkEnd w:id="1617"/>
      <w:bookmarkEnd w:id="1618"/>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619" w:name="_Toc428283175"/>
      <w:bookmarkStart w:id="1620" w:name="_Toc428905256"/>
      <w:bookmarkStart w:id="1621" w:name="_Toc428905702"/>
      <w:bookmarkStart w:id="1622" w:name="_Toc428906147"/>
      <w:bookmarkStart w:id="1623" w:name="_Toc429057330"/>
      <w:bookmarkStart w:id="1624" w:name="_Toc429057831"/>
      <w:bookmarkStart w:id="1625" w:name="_Toc430459506"/>
      <w:r w:rsidRPr="00AF42AF">
        <w:t>10.2.</w:t>
      </w:r>
      <w:r w:rsidR="00BC0067" w:rsidRPr="00BC0067">
        <w:t>4</w:t>
      </w:r>
      <w:r w:rsidRPr="00AF42AF">
        <w:t>.3</w:t>
      </w:r>
      <w:r w:rsidRPr="00AF42AF">
        <w:tab/>
        <w:t xml:space="preserve">Update </w:t>
      </w:r>
      <w:r w:rsidRPr="00AF42AF">
        <w:rPr>
          <w:i/>
        </w:rPr>
        <w:t>&lt;container&gt;</w:t>
      </w:r>
      <w:bookmarkEnd w:id="1619"/>
      <w:bookmarkEnd w:id="1620"/>
      <w:bookmarkEnd w:id="1621"/>
      <w:bookmarkEnd w:id="1622"/>
      <w:bookmarkEnd w:id="1623"/>
      <w:bookmarkEnd w:id="1624"/>
      <w:bookmarkEnd w:id="1625"/>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626" w:name="_Toc428283176"/>
      <w:bookmarkStart w:id="1627" w:name="_Toc428905257"/>
      <w:bookmarkStart w:id="1628" w:name="_Toc428905703"/>
      <w:bookmarkStart w:id="1629" w:name="_Toc428906148"/>
      <w:bookmarkStart w:id="1630" w:name="_Toc429057331"/>
      <w:bookmarkStart w:id="1631" w:name="_Toc429057832"/>
      <w:bookmarkStart w:id="1632" w:name="_Toc430459507"/>
      <w:r w:rsidRPr="00AF42AF">
        <w:lastRenderedPageBreak/>
        <w:t>10.2.</w:t>
      </w:r>
      <w:r w:rsidR="00BC0067" w:rsidRPr="00BC0067">
        <w:t>4</w:t>
      </w:r>
      <w:r w:rsidRPr="00AF42AF">
        <w:t>.4</w:t>
      </w:r>
      <w:r w:rsidRPr="00AF42AF">
        <w:tab/>
        <w:t xml:space="preserve">Delete </w:t>
      </w:r>
      <w:r w:rsidRPr="00AF42AF">
        <w:rPr>
          <w:i/>
        </w:rPr>
        <w:t>&lt;container&gt;</w:t>
      </w:r>
      <w:bookmarkEnd w:id="1626"/>
      <w:bookmarkEnd w:id="1627"/>
      <w:bookmarkEnd w:id="1628"/>
      <w:bookmarkEnd w:id="1629"/>
      <w:bookmarkEnd w:id="1630"/>
      <w:bookmarkEnd w:id="1631"/>
      <w:bookmarkEnd w:id="1632"/>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1633" w:name="_Toc428283177"/>
      <w:bookmarkStart w:id="1634" w:name="_Toc428905258"/>
      <w:bookmarkStart w:id="1635" w:name="_Toc428905704"/>
      <w:bookmarkStart w:id="1636" w:name="_Toc428906149"/>
      <w:bookmarkStart w:id="1637" w:name="_Toc429057332"/>
      <w:bookmarkStart w:id="1638" w:name="_Toc429057833"/>
      <w:bookmarkStart w:id="1639" w:name="_Toc430459508"/>
      <w:r w:rsidRPr="00AF42AF">
        <w:t>10.2.</w:t>
      </w:r>
      <w:r w:rsidR="00BC0067" w:rsidRPr="00BC0067">
        <w:t>5</w:t>
      </w:r>
      <w:r w:rsidRPr="00AF42AF">
        <w:tab/>
        <w:t xml:space="preserve">Access to Remotely Hosted Resources via </w:t>
      </w:r>
      <w:r w:rsidR="00BC0067" w:rsidRPr="00BC0067">
        <w:rPr>
          <w:i/>
        </w:rPr>
        <w:t>&lt;delivery&gt;</w:t>
      </w:r>
      <w:bookmarkEnd w:id="1633"/>
      <w:bookmarkEnd w:id="1634"/>
      <w:bookmarkEnd w:id="1635"/>
      <w:bookmarkEnd w:id="1636"/>
      <w:bookmarkEnd w:id="1637"/>
      <w:bookmarkEnd w:id="1638"/>
      <w:bookmarkEnd w:id="1639"/>
    </w:p>
    <w:p w:rsidR="00DA7B71" w:rsidRPr="00AF42AF" w:rsidRDefault="00DA7B71" w:rsidP="00DA7B71">
      <w:pPr>
        <w:pStyle w:val="40"/>
      </w:pPr>
      <w:bookmarkStart w:id="1640" w:name="_Toc428283178"/>
      <w:bookmarkStart w:id="1641" w:name="_Toc428905259"/>
      <w:bookmarkStart w:id="1642" w:name="_Toc428905705"/>
      <w:bookmarkStart w:id="1643" w:name="_Toc428906150"/>
      <w:bookmarkStart w:id="1644" w:name="_Toc429057333"/>
      <w:bookmarkStart w:id="1645" w:name="_Toc429057834"/>
      <w:bookmarkStart w:id="1646"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1640"/>
      <w:bookmarkEnd w:id="1641"/>
      <w:bookmarkEnd w:id="1642"/>
      <w:bookmarkEnd w:id="1643"/>
      <w:bookmarkEnd w:id="1644"/>
      <w:bookmarkEnd w:id="1645"/>
      <w:bookmarkEnd w:id="1646"/>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6" type="#_x0000_t75" style="width:442.95pt;height:349.05pt" o:ole="">
            <v:imagedata r:id="rId122" o:title=""/>
          </v:shape>
          <o:OLEObject Type="Embed" ProgID="Visio.Drawing.11" ShapeID="_x0000_i1086" DrawAspect="Content" ObjectID="_1504201723" r:id="rId123"/>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1647" w:name="_Toc428283179"/>
      <w:bookmarkStart w:id="1648" w:name="_Toc428905260"/>
      <w:bookmarkStart w:id="1649" w:name="_Toc428905706"/>
      <w:bookmarkStart w:id="1650" w:name="_Toc428906151"/>
      <w:bookmarkStart w:id="1651" w:name="_Toc429057334"/>
      <w:bookmarkStart w:id="1652" w:name="_Toc429057835"/>
      <w:bookmarkStart w:id="1653" w:name="_Toc430459510"/>
      <w:r w:rsidRPr="00AF42AF">
        <w:t>10.2.</w:t>
      </w:r>
      <w:r w:rsidR="00BC0067" w:rsidRPr="00BC0067">
        <w:t>5</w:t>
      </w:r>
      <w:r w:rsidRPr="00AF42AF">
        <w:t>.2</w:t>
      </w:r>
      <w:r w:rsidRPr="00AF42AF">
        <w:tab/>
        <w:t xml:space="preserve">Create </w:t>
      </w:r>
      <w:r w:rsidRPr="00AF42AF">
        <w:rPr>
          <w:i/>
        </w:rPr>
        <w:t>&lt;delivery&gt;</w:t>
      </w:r>
      <w:bookmarkEnd w:id="1647"/>
      <w:bookmarkEnd w:id="1648"/>
      <w:bookmarkEnd w:id="1649"/>
      <w:bookmarkEnd w:id="1650"/>
      <w:bookmarkEnd w:id="1651"/>
      <w:bookmarkEnd w:id="1652"/>
      <w:bookmarkEnd w:id="1653"/>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1654" w:name="_Toc428905261"/>
      <w:bookmarkStart w:id="1655" w:name="_Toc428905707"/>
      <w:bookmarkStart w:id="1656" w:name="_Toc428906152"/>
      <w:bookmarkStart w:id="1657" w:name="_Toc429057335"/>
      <w:bookmarkStart w:id="1658" w:name="_Toc429057836"/>
      <w:bookmarkStart w:id="1659" w:name="_Toc430459511"/>
      <w:bookmarkStart w:id="1660" w:name="_Toc428283180"/>
      <w:r w:rsidRPr="00AF42AF">
        <w:t>10.2.</w:t>
      </w:r>
      <w:r w:rsidR="00BC0067" w:rsidRPr="00BC0067">
        <w:t>5</w:t>
      </w:r>
      <w:r w:rsidRPr="00AF42AF">
        <w:t>.3</w:t>
      </w:r>
      <w:r w:rsidRPr="00AF42AF">
        <w:tab/>
        <w:t xml:space="preserve">Retrieve </w:t>
      </w:r>
      <w:r w:rsidRPr="00AF42AF">
        <w:rPr>
          <w:i/>
        </w:rPr>
        <w:t>&lt;delivery&gt;</w:t>
      </w:r>
      <w:bookmarkEnd w:id="1654"/>
      <w:bookmarkEnd w:id="1655"/>
      <w:bookmarkEnd w:id="1656"/>
      <w:bookmarkEnd w:id="1657"/>
      <w:bookmarkEnd w:id="1658"/>
      <w:bookmarkEnd w:id="1659"/>
      <w:r w:rsidRPr="00AF42AF">
        <w:t xml:space="preserve"> </w:t>
      </w:r>
      <w:bookmarkEnd w:id="1660"/>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1661" w:name="_Toc428283181"/>
      <w:bookmarkStart w:id="1662" w:name="_Toc428905262"/>
      <w:bookmarkStart w:id="1663" w:name="_Toc428905708"/>
      <w:bookmarkStart w:id="1664" w:name="_Toc428906153"/>
      <w:bookmarkStart w:id="1665" w:name="_Toc429057336"/>
      <w:bookmarkStart w:id="1666" w:name="_Toc429057837"/>
      <w:bookmarkStart w:id="1667" w:name="_Toc430459512"/>
      <w:r w:rsidRPr="00AF42AF">
        <w:t>10.2.</w:t>
      </w:r>
      <w:r w:rsidR="00BC0067" w:rsidRPr="00BC0067">
        <w:t>5</w:t>
      </w:r>
      <w:r w:rsidRPr="00AF42AF">
        <w:t>.4</w:t>
      </w:r>
      <w:r w:rsidRPr="00AF42AF">
        <w:tab/>
        <w:t xml:space="preserve">Update </w:t>
      </w:r>
      <w:r w:rsidRPr="00AF42AF">
        <w:rPr>
          <w:i/>
        </w:rPr>
        <w:t>&lt;delivery&gt;</w:t>
      </w:r>
      <w:bookmarkEnd w:id="1661"/>
      <w:bookmarkEnd w:id="1662"/>
      <w:bookmarkEnd w:id="1663"/>
      <w:bookmarkEnd w:id="1664"/>
      <w:bookmarkEnd w:id="1665"/>
      <w:bookmarkEnd w:id="1666"/>
      <w:bookmarkEnd w:id="1667"/>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1668" w:name="_Toc428283182"/>
      <w:bookmarkStart w:id="1669" w:name="_Toc428905263"/>
      <w:bookmarkStart w:id="1670" w:name="_Toc428905709"/>
      <w:bookmarkStart w:id="1671" w:name="_Toc428906154"/>
      <w:bookmarkStart w:id="1672" w:name="_Toc429057337"/>
      <w:bookmarkStart w:id="1673" w:name="_Toc429057838"/>
      <w:bookmarkStart w:id="1674" w:name="_Toc430459513"/>
      <w:r w:rsidRPr="00AF42AF">
        <w:t>10.2.</w:t>
      </w:r>
      <w:r w:rsidR="00BC0067" w:rsidRPr="00BC0067">
        <w:t>5</w:t>
      </w:r>
      <w:r w:rsidRPr="00AF42AF">
        <w:t>.5</w:t>
      </w:r>
      <w:r w:rsidRPr="00AF42AF">
        <w:tab/>
        <w:t xml:space="preserve">Delete </w:t>
      </w:r>
      <w:r w:rsidRPr="00AF42AF">
        <w:rPr>
          <w:i/>
        </w:rPr>
        <w:t>&lt;delivery&gt;</w:t>
      </w:r>
      <w:bookmarkEnd w:id="1668"/>
      <w:bookmarkEnd w:id="1669"/>
      <w:bookmarkEnd w:id="1670"/>
      <w:bookmarkEnd w:id="1671"/>
      <w:bookmarkEnd w:id="1672"/>
      <w:bookmarkEnd w:id="1673"/>
      <w:bookmarkEnd w:id="1674"/>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1675" w:name="_Toc428283183"/>
      <w:bookmarkStart w:id="1676" w:name="_Toc428905264"/>
      <w:bookmarkStart w:id="1677" w:name="_Toc428905710"/>
      <w:bookmarkStart w:id="1678" w:name="_Toc428906155"/>
      <w:bookmarkStart w:id="1679" w:name="_Toc429057338"/>
      <w:bookmarkStart w:id="1680" w:name="_Toc429057839"/>
      <w:bookmarkStart w:id="1681" w:name="_Toc430459514"/>
      <w:r w:rsidRPr="00AF42AF">
        <w:lastRenderedPageBreak/>
        <w:t>10.2.</w:t>
      </w:r>
      <w:r w:rsidR="00BC0067" w:rsidRPr="00BC0067">
        <w:t>6</w:t>
      </w:r>
      <w:r w:rsidRPr="00AF42AF">
        <w:tab/>
        <w:t>Resource Discovery Procedure</w:t>
      </w:r>
      <w:r w:rsidR="00BC0067" w:rsidRPr="00BC0067">
        <w:t>s</w:t>
      </w:r>
      <w:bookmarkEnd w:id="1675"/>
      <w:bookmarkEnd w:id="1676"/>
      <w:bookmarkEnd w:id="1677"/>
      <w:bookmarkEnd w:id="1678"/>
      <w:bookmarkEnd w:id="1679"/>
      <w:bookmarkEnd w:id="1680"/>
      <w:bookmarkEnd w:id="1681"/>
    </w:p>
    <w:p w:rsidR="00DA7B71" w:rsidRPr="00AF42AF" w:rsidRDefault="00DA7B71" w:rsidP="00DA7B71">
      <w:pPr>
        <w:pStyle w:val="40"/>
      </w:pPr>
      <w:bookmarkStart w:id="1682" w:name="_Toc428283184"/>
      <w:bookmarkStart w:id="1683" w:name="_Toc428905265"/>
      <w:bookmarkStart w:id="1684" w:name="_Toc428905711"/>
      <w:bookmarkStart w:id="1685" w:name="_Toc428906156"/>
      <w:bookmarkStart w:id="1686" w:name="_Toc429057339"/>
      <w:bookmarkStart w:id="1687" w:name="_Toc429057840"/>
      <w:bookmarkStart w:id="1688" w:name="_Toc430459515"/>
      <w:r w:rsidRPr="00AF42AF">
        <w:t>10.2.</w:t>
      </w:r>
      <w:r w:rsidR="00BC0067" w:rsidRPr="00BC0067">
        <w:t>6</w:t>
      </w:r>
      <w:r w:rsidRPr="00AF42AF">
        <w:t>.1</w:t>
      </w:r>
      <w:r w:rsidRPr="00AF42AF">
        <w:tab/>
        <w:t>Introduction</w:t>
      </w:r>
      <w:bookmarkEnd w:id="1682"/>
      <w:bookmarkEnd w:id="1683"/>
      <w:bookmarkEnd w:id="1684"/>
      <w:bookmarkEnd w:id="1685"/>
      <w:bookmarkEnd w:id="1686"/>
      <w:bookmarkEnd w:id="1687"/>
      <w:bookmarkEnd w:id="1688"/>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1689" w:name="_Toc428283185"/>
      <w:bookmarkStart w:id="1690" w:name="_Toc428905266"/>
      <w:bookmarkStart w:id="1691" w:name="_Toc428905712"/>
      <w:bookmarkStart w:id="1692" w:name="_Toc428906157"/>
      <w:bookmarkStart w:id="1693" w:name="_Toc429057340"/>
      <w:bookmarkStart w:id="1694" w:name="_Toc429057841"/>
      <w:bookmarkStart w:id="1695" w:name="_Toc430459516"/>
      <w:r w:rsidRPr="00AF42AF">
        <w:lastRenderedPageBreak/>
        <w:t>10.2.</w:t>
      </w:r>
      <w:r w:rsidR="00BC0067" w:rsidRPr="00BC0067">
        <w:t>6</w:t>
      </w:r>
      <w:r w:rsidRPr="00AF42AF">
        <w:t>.2</w:t>
      </w:r>
      <w:r w:rsidRPr="00AF42AF">
        <w:tab/>
        <w:t>Discovery procedure via Retrieve Operation</w:t>
      </w:r>
      <w:bookmarkEnd w:id="1689"/>
      <w:bookmarkEnd w:id="1690"/>
      <w:bookmarkEnd w:id="1691"/>
      <w:bookmarkEnd w:id="1692"/>
      <w:bookmarkEnd w:id="1693"/>
      <w:bookmarkEnd w:id="1694"/>
      <w:bookmarkEnd w:id="1695"/>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1696" w:name="_Toc428283186"/>
      <w:bookmarkStart w:id="1697" w:name="_Toc428905267"/>
      <w:bookmarkStart w:id="1698" w:name="_Toc428905713"/>
      <w:bookmarkStart w:id="1699" w:name="_Toc428906158"/>
      <w:bookmarkStart w:id="1700" w:name="_Toc429057341"/>
      <w:bookmarkStart w:id="1701" w:name="_Toc429057842"/>
      <w:bookmarkStart w:id="1702" w:name="_Toc430459517"/>
      <w:r w:rsidRPr="00AF42AF">
        <w:t>10.2.</w:t>
      </w:r>
      <w:r w:rsidR="00BC0067" w:rsidRPr="00BC0067">
        <w:t>7</w:t>
      </w:r>
      <w:r w:rsidRPr="00AF42AF">
        <w:tab/>
        <w:t>Group Management Procedures</w:t>
      </w:r>
      <w:bookmarkEnd w:id="1696"/>
      <w:bookmarkEnd w:id="1697"/>
      <w:bookmarkEnd w:id="1698"/>
      <w:bookmarkEnd w:id="1699"/>
      <w:bookmarkEnd w:id="1700"/>
      <w:bookmarkEnd w:id="1701"/>
      <w:bookmarkEnd w:id="1702"/>
    </w:p>
    <w:p w:rsidR="00DA7B71" w:rsidRPr="00AF42AF" w:rsidRDefault="00DA7B71" w:rsidP="00DA7B71">
      <w:pPr>
        <w:pStyle w:val="40"/>
      </w:pPr>
      <w:bookmarkStart w:id="1703" w:name="_Toc428283187"/>
      <w:bookmarkStart w:id="1704" w:name="_Toc428905268"/>
      <w:bookmarkStart w:id="1705" w:name="_Toc428905714"/>
      <w:bookmarkStart w:id="1706" w:name="_Toc428906159"/>
      <w:bookmarkStart w:id="1707" w:name="_Toc429057342"/>
      <w:bookmarkStart w:id="1708" w:name="_Toc429057843"/>
      <w:bookmarkStart w:id="1709" w:name="_Toc430459518"/>
      <w:r w:rsidRPr="00AF42AF">
        <w:t>10.2.</w:t>
      </w:r>
      <w:r w:rsidR="00BC0067" w:rsidRPr="00BC0067">
        <w:t>7</w:t>
      </w:r>
      <w:r w:rsidRPr="00AF42AF">
        <w:t>.1</w:t>
      </w:r>
      <w:r w:rsidRPr="00AF42AF">
        <w:tab/>
        <w:t>Introduction</w:t>
      </w:r>
      <w:bookmarkEnd w:id="1703"/>
      <w:bookmarkEnd w:id="1704"/>
      <w:bookmarkEnd w:id="1705"/>
      <w:bookmarkEnd w:id="1706"/>
      <w:bookmarkEnd w:id="1707"/>
      <w:bookmarkEnd w:id="1708"/>
      <w:bookmarkEnd w:id="1709"/>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1710" w:name="_Toc428283188"/>
      <w:bookmarkStart w:id="1711" w:name="_Toc428905269"/>
      <w:bookmarkStart w:id="1712" w:name="_Toc428905715"/>
      <w:bookmarkStart w:id="1713" w:name="_Toc428906160"/>
      <w:bookmarkStart w:id="1714" w:name="_Toc429057343"/>
      <w:bookmarkStart w:id="1715" w:name="_Toc429057844"/>
      <w:bookmarkStart w:id="1716" w:name="_Toc430459519"/>
      <w:r w:rsidRPr="00AF42AF">
        <w:lastRenderedPageBreak/>
        <w:t>10.2.</w:t>
      </w:r>
      <w:r w:rsidR="00BC0067" w:rsidRPr="00BC0067">
        <w:t>7</w:t>
      </w:r>
      <w:r w:rsidRPr="00AF42AF">
        <w:t>.2</w:t>
      </w:r>
      <w:r w:rsidRPr="00AF42AF">
        <w:tab/>
        <w:t xml:space="preserve">Create </w:t>
      </w:r>
      <w:r w:rsidRPr="00AF42AF">
        <w:rPr>
          <w:i/>
        </w:rPr>
        <w:t>&lt;group&gt;</w:t>
      </w:r>
      <w:bookmarkEnd w:id="1710"/>
      <w:bookmarkEnd w:id="1711"/>
      <w:bookmarkEnd w:id="1712"/>
      <w:bookmarkEnd w:id="1713"/>
      <w:bookmarkEnd w:id="1714"/>
      <w:bookmarkEnd w:id="1715"/>
      <w:bookmarkEnd w:id="1716"/>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1717" w:name="_Toc428283189"/>
      <w:bookmarkStart w:id="1718" w:name="_Toc428905270"/>
      <w:bookmarkStart w:id="1719" w:name="_Toc428905716"/>
      <w:bookmarkStart w:id="1720" w:name="_Toc428906161"/>
      <w:bookmarkStart w:id="1721" w:name="_Toc429057344"/>
      <w:bookmarkStart w:id="1722" w:name="_Toc429057845"/>
      <w:bookmarkStart w:id="1723" w:name="_Toc430459520"/>
      <w:r w:rsidRPr="00AF42AF">
        <w:lastRenderedPageBreak/>
        <w:t>10.2.</w:t>
      </w:r>
      <w:r w:rsidR="00BC0067" w:rsidRPr="00BC0067">
        <w:t>7</w:t>
      </w:r>
      <w:r w:rsidRPr="00AF42AF">
        <w:t>.3</w:t>
      </w:r>
      <w:r w:rsidRPr="00AF42AF">
        <w:tab/>
        <w:t xml:space="preserve">Retrieve </w:t>
      </w:r>
      <w:r w:rsidRPr="00AF42AF">
        <w:rPr>
          <w:i/>
        </w:rPr>
        <w:t>&lt;group&gt;</w:t>
      </w:r>
      <w:bookmarkEnd w:id="1717"/>
      <w:bookmarkEnd w:id="1718"/>
      <w:bookmarkEnd w:id="1719"/>
      <w:bookmarkEnd w:id="1720"/>
      <w:bookmarkEnd w:id="1721"/>
      <w:bookmarkEnd w:id="1722"/>
      <w:bookmarkEnd w:id="1723"/>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1724" w:name="_Toc428283190"/>
      <w:bookmarkStart w:id="1725" w:name="_Toc428905271"/>
      <w:bookmarkStart w:id="1726" w:name="_Toc428905717"/>
      <w:bookmarkStart w:id="1727" w:name="_Toc428906162"/>
      <w:bookmarkStart w:id="1728" w:name="_Toc429057345"/>
      <w:bookmarkStart w:id="1729" w:name="_Toc429057846"/>
      <w:bookmarkStart w:id="1730" w:name="_Toc430459521"/>
      <w:r w:rsidRPr="00AF42AF">
        <w:lastRenderedPageBreak/>
        <w:t>10.2.</w:t>
      </w:r>
      <w:r w:rsidR="00BC0067" w:rsidRPr="00BC0067">
        <w:t>7</w:t>
      </w:r>
      <w:r w:rsidRPr="00AF42AF">
        <w:t>.4</w:t>
      </w:r>
      <w:r w:rsidRPr="00AF42AF">
        <w:tab/>
        <w:t xml:space="preserve">Update </w:t>
      </w:r>
      <w:r w:rsidRPr="00AF42AF">
        <w:rPr>
          <w:i/>
        </w:rPr>
        <w:t>&lt;group&gt;</w:t>
      </w:r>
      <w:bookmarkEnd w:id="1724"/>
      <w:bookmarkEnd w:id="1725"/>
      <w:bookmarkEnd w:id="1726"/>
      <w:bookmarkEnd w:id="1727"/>
      <w:bookmarkEnd w:id="1728"/>
      <w:bookmarkEnd w:id="1729"/>
      <w:bookmarkEnd w:id="1730"/>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1731" w:name="_Toc428283191"/>
      <w:bookmarkStart w:id="1732" w:name="_Toc428905272"/>
      <w:bookmarkStart w:id="1733" w:name="_Toc428905718"/>
      <w:bookmarkStart w:id="1734" w:name="_Toc428906163"/>
      <w:bookmarkStart w:id="1735" w:name="_Toc429057346"/>
      <w:bookmarkStart w:id="1736" w:name="_Toc429057847"/>
      <w:bookmarkStart w:id="1737" w:name="_Toc430459522"/>
      <w:r w:rsidRPr="00AF42AF">
        <w:lastRenderedPageBreak/>
        <w:t>10.2.</w:t>
      </w:r>
      <w:r w:rsidR="00BC0067" w:rsidRPr="00BC0067">
        <w:t>7</w:t>
      </w:r>
      <w:r w:rsidRPr="00AF42AF">
        <w:t>.5</w:t>
      </w:r>
      <w:r w:rsidRPr="00AF42AF">
        <w:tab/>
        <w:t xml:space="preserve">Delete </w:t>
      </w:r>
      <w:r w:rsidRPr="00AF42AF">
        <w:rPr>
          <w:i/>
        </w:rPr>
        <w:t>&lt;group&gt;</w:t>
      </w:r>
      <w:bookmarkEnd w:id="1731"/>
      <w:bookmarkEnd w:id="1732"/>
      <w:bookmarkEnd w:id="1733"/>
      <w:bookmarkEnd w:id="1734"/>
      <w:bookmarkEnd w:id="1735"/>
      <w:bookmarkEnd w:id="1736"/>
      <w:bookmarkEnd w:id="1737"/>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1738" w:name="_Toc428283192"/>
      <w:bookmarkStart w:id="1739" w:name="_Toc428905273"/>
      <w:bookmarkStart w:id="1740" w:name="_Toc428905719"/>
      <w:bookmarkStart w:id="1741" w:name="_Toc428906164"/>
      <w:bookmarkStart w:id="1742" w:name="_Toc429057347"/>
      <w:bookmarkStart w:id="1743" w:name="_Toc429057848"/>
      <w:bookmarkStart w:id="1744" w:name="_Toc430459523"/>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1738"/>
      <w:bookmarkEnd w:id="1739"/>
      <w:bookmarkEnd w:id="1740"/>
      <w:bookmarkEnd w:id="1741"/>
      <w:bookmarkEnd w:id="1742"/>
      <w:bookmarkEnd w:id="1743"/>
      <w:bookmarkEnd w:id="1744"/>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4"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1745" w:name="_Toc428283193"/>
      <w:bookmarkStart w:id="1746" w:name="_Toc428905274"/>
      <w:bookmarkStart w:id="1747" w:name="_Toc428905720"/>
      <w:bookmarkStart w:id="1748" w:name="_Toc428906165"/>
      <w:bookmarkStart w:id="1749" w:name="_Toc429057348"/>
      <w:bookmarkStart w:id="1750" w:name="_Toc429057849"/>
      <w:bookmarkStart w:id="1751"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1745"/>
      <w:bookmarkEnd w:id="1746"/>
      <w:bookmarkEnd w:id="1747"/>
      <w:bookmarkEnd w:id="1748"/>
      <w:bookmarkEnd w:id="1749"/>
      <w:bookmarkEnd w:id="1750"/>
      <w:bookmarkEnd w:id="1751"/>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2" w:name="_Toc428283194"/>
      <w:bookmarkStart w:id="1753" w:name="_Toc428905275"/>
      <w:bookmarkStart w:id="1754" w:name="_Toc428905721"/>
      <w:bookmarkStart w:id="1755" w:name="_Toc428906166"/>
      <w:bookmarkStart w:id="1756" w:name="_Toc429057349"/>
      <w:bookmarkStart w:id="1757" w:name="_Toc429057850"/>
      <w:bookmarkStart w:id="1758"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1752"/>
      <w:bookmarkEnd w:id="1753"/>
      <w:bookmarkEnd w:id="1754"/>
      <w:bookmarkEnd w:id="1755"/>
      <w:bookmarkEnd w:id="1756"/>
      <w:bookmarkEnd w:id="1757"/>
      <w:bookmarkEnd w:id="1758"/>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9" w:name="_Toc428283195"/>
      <w:bookmarkStart w:id="1760" w:name="_Toc428905276"/>
      <w:bookmarkStart w:id="1761" w:name="_Toc428905722"/>
      <w:bookmarkStart w:id="1762" w:name="_Toc428906167"/>
      <w:bookmarkStart w:id="1763" w:name="_Toc429057350"/>
      <w:bookmarkStart w:id="1764" w:name="_Toc429057851"/>
      <w:bookmarkStart w:id="1765"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1759"/>
      <w:bookmarkEnd w:id="1760"/>
      <w:bookmarkEnd w:id="1761"/>
      <w:bookmarkEnd w:id="1762"/>
      <w:bookmarkEnd w:id="1763"/>
      <w:bookmarkEnd w:id="1764"/>
      <w:bookmarkEnd w:id="1765"/>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66" w:name="_Toc428283196"/>
      <w:bookmarkStart w:id="1767" w:name="_Toc428905277"/>
      <w:bookmarkStart w:id="1768" w:name="_Toc428905723"/>
      <w:bookmarkStart w:id="1769" w:name="_Toc428906168"/>
      <w:bookmarkStart w:id="1770" w:name="_Toc429057351"/>
      <w:bookmarkStart w:id="1771" w:name="_Toc429057852"/>
      <w:bookmarkStart w:id="1772"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1766"/>
      <w:bookmarkEnd w:id="1767"/>
      <w:bookmarkEnd w:id="1768"/>
      <w:bookmarkEnd w:id="1769"/>
      <w:bookmarkEnd w:id="1770"/>
      <w:bookmarkEnd w:id="1771"/>
      <w:bookmarkEnd w:id="1772"/>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73" w:name="_Toc428283197"/>
      <w:bookmarkStart w:id="1774" w:name="_Toc428905278"/>
      <w:bookmarkStart w:id="1775" w:name="_Toc428905724"/>
      <w:bookmarkStart w:id="1776" w:name="_Toc428906169"/>
      <w:bookmarkStart w:id="1777" w:name="_Toc429057352"/>
      <w:bookmarkStart w:id="1778" w:name="_Toc429057853"/>
      <w:bookmarkStart w:id="1779"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1773"/>
      <w:bookmarkEnd w:id="1774"/>
      <w:bookmarkEnd w:id="1775"/>
      <w:bookmarkEnd w:id="1776"/>
      <w:bookmarkEnd w:id="1777"/>
      <w:bookmarkEnd w:id="1778"/>
      <w:bookmarkEnd w:id="1779"/>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1780" w:name="_Toc428283198"/>
      <w:bookmarkStart w:id="1781" w:name="_Toc428905279"/>
      <w:bookmarkStart w:id="1782" w:name="_Toc428905725"/>
      <w:bookmarkStart w:id="1783" w:name="_Toc428906170"/>
      <w:bookmarkStart w:id="1784" w:name="_Toc429057353"/>
      <w:bookmarkStart w:id="1785" w:name="_Toc429057854"/>
      <w:bookmarkStart w:id="1786" w:name="_Toc430459529"/>
      <w:r w:rsidRPr="00BC0067">
        <w:lastRenderedPageBreak/>
        <w:t>10.2.7.12</w:t>
      </w:r>
      <w:r w:rsidRPr="00BC0067">
        <w:tab/>
        <w:t>Aggregate the Notifications by group</w:t>
      </w:r>
      <w:bookmarkEnd w:id="1780"/>
      <w:bookmarkEnd w:id="1781"/>
      <w:bookmarkEnd w:id="1782"/>
      <w:bookmarkEnd w:id="1783"/>
      <w:bookmarkEnd w:id="1784"/>
      <w:bookmarkEnd w:id="1785"/>
      <w:bookmarkEnd w:id="1786"/>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1787" w:name="_Toc428283199"/>
      <w:bookmarkStart w:id="1788" w:name="_Toc428905280"/>
      <w:bookmarkStart w:id="1789" w:name="_Toc428905726"/>
      <w:bookmarkStart w:id="1790" w:name="_Toc428906171"/>
      <w:bookmarkStart w:id="1791" w:name="_Toc429057354"/>
      <w:bookmarkStart w:id="1792" w:name="_Toc429057855"/>
      <w:bookmarkStart w:id="1793" w:name="_Toc430459530"/>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1787"/>
      <w:bookmarkEnd w:id="1788"/>
      <w:bookmarkEnd w:id="1789"/>
      <w:bookmarkEnd w:id="1790"/>
      <w:bookmarkEnd w:id="1791"/>
      <w:bookmarkEnd w:id="1792"/>
      <w:bookmarkEnd w:id="1793"/>
    </w:p>
    <w:p w:rsidR="00DA7B71" w:rsidRPr="00AF42AF" w:rsidRDefault="00DA7B71" w:rsidP="00DA7B71">
      <w:pPr>
        <w:pStyle w:val="40"/>
      </w:pPr>
      <w:bookmarkStart w:id="1794" w:name="_Toc428283200"/>
      <w:bookmarkStart w:id="1795" w:name="_Toc428905281"/>
      <w:bookmarkStart w:id="1796" w:name="_Toc428905727"/>
      <w:bookmarkStart w:id="1797" w:name="_Toc428906172"/>
      <w:bookmarkStart w:id="1798" w:name="_Toc429057355"/>
      <w:bookmarkStart w:id="1799" w:name="_Toc429057856"/>
      <w:bookmarkStart w:id="1800" w:name="_Toc430459531"/>
      <w:r w:rsidRPr="00AF42AF">
        <w:t>10.2.</w:t>
      </w:r>
      <w:r w:rsidR="00BC0067" w:rsidRPr="00BC0067">
        <w:t>8</w:t>
      </w:r>
      <w:r w:rsidRPr="00AF42AF">
        <w:t>.1</w:t>
      </w:r>
      <w:r w:rsidRPr="00AF42AF">
        <w:tab/>
        <w:t>Introduction</w:t>
      </w:r>
      <w:bookmarkEnd w:id="1794"/>
      <w:bookmarkEnd w:id="1795"/>
      <w:bookmarkEnd w:id="1796"/>
      <w:bookmarkEnd w:id="1797"/>
      <w:bookmarkEnd w:id="1798"/>
      <w:bookmarkEnd w:id="1799"/>
      <w:bookmarkEnd w:id="1800"/>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1801" w:name="_Toc428283201"/>
      <w:bookmarkStart w:id="1802" w:name="_Toc428905282"/>
      <w:bookmarkStart w:id="1803" w:name="_Toc428905728"/>
      <w:bookmarkStart w:id="1804" w:name="_Toc428906173"/>
      <w:bookmarkStart w:id="1805" w:name="_Toc429057356"/>
      <w:bookmarkStart w:id="1806" w:name="_Toc429057857"/>
      <w:bookmarkStart w:id="1807" w:name="_Toc430459532"/>
      <w:r w:rsidRPr="00AF42AF">
        <w:t>10.2.</w:t>
      </w:r>
      <w:r w:rsidR="00BC0067" w:rsidRPr="00BC0067">
        <w:t>8</w:t>
      </w:r>
      <w:r w:rsidRPr="00AF42AF">
        <w:t>.2</w:t>
      </w:r>
      <w:r w:rsidRPr="00AF42AF">
        <w:tab/>
        <w:t xml:space="preserve">Create </w:t>
      </w:r>
      <w:r w:rsidRPr="00AF42AF">
        <w:rPr>
          <w:i/>
        </w:rPr>
        <w:t>&lt;mgmtObj&gt;</w:t>
      </w:r>
      <w:bookmarkEnd w:id="1801"/>
      <w:bookmarkEnd w:id="1802"/>
      <w:bookmarkEnd w:id="1803"/>
      <w:bookmarkEnd w:id="1804"/>
      <w:bookmarkEnd w:id="1805"/>
      <w:bookmarkEnd w:id="1806"/>
      <w:bookmarkEnd w:id="1807"/>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r w:rsidR="00454E87">
        <w:rPr>
          <w:rFonts w:eastAsiaTheme="minorEastAsia" w:hint="eastAsia"/>
          <w:lang w:eastAsia="zh-CN"/>
        </w:rPr>
        <w:t>i.</w:t>
      </w:r>
      <w:hyperlink w:anchor="REF_OMA_DM" w:history="1">
        <w:r w:rsidR="0058531D" w:rsidRPr="0058531D">
          <w:rPr>
            <w:rStyle w:val="ab"/>
            <w:rFonts w:eastAsiaTheme="minorEastAsia" w:hint="eastAsia"/>
            <w:lang w:eastAsia="zh-CN"/>
          </w:rPr>
          <w:t>3</w:t>
        </w:r>
      </w:hyperlink>
      <w:r w:rsidRPr="00AF42AF">
        <w:t xml:space="preserve">] or BBF </w:t>
      </w:r>
      <w:r>
        <w:br/>
      </w:r>
      <w:r w:rsidRPr="00AF42AF">
        <w:t>TR-069 [</w:t>
      </w:r>
      <w:r w:rsidR="00454E87">
        <w:rPr>
          <w:rFonts w:eastAsiaTheme="minorEastAsia" w:hint="eastAsia"/>
          <w:lang w:eastAsia="zh-CN"/>
        </w:rPr>
        <w:t>i.</w:t>
      </w:r>
      <w:hyperlink w:anchor="REF_TR_069" w:history="1">
        <w:r w:rsidR="00E503D6" w:rsidRPr="0058531D">
          <w:rPr>
            <w:rStyle w:val="ab"/>
            <w:rFonts w:eastAsiaTheme="minorEastAsia" w:hint="eastAsia"/>
            <w:lang w:eastAsia="zh-CN"/>
          </w:rPr>
          <w:t>2</w:t>
        </w:r>
      </w:hyperlink>
      <w:r w:rsidRPr="00AF42AF">
        <w:t xml:space="preserve">]). </w:t>
      </w:r>
      <w:proofErr w:type="gramStart"/>
      <w:r w:rsidRPr="00AF42AF">
        <w:t>The</w:t>
      </w:r>
      <w:proofErr w:type="gramEnd"/>
      <w:r w:rsidRPr="00AF42AF">
        <w:t xml:space="preserv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t xml:space="preserve">] </w:t>
            </w:r>
            <w:proofErr w:type="gramStart"/>
            <w:r>
              <w:t>or</w:t>
            </w:r>
            <w:proofErr w:type="gramEnd"/>
            <w:r>
              <w:t xml:space="preserve"> LWM2M [</w:t>
            </w:r>
            <w:r w:rsidR="00C1534C">
              <w:rPr>
                <w:rFonts w:eastAsiaTheme="minorEastAsia" w:hint="eastAsia"/>
                <w:lang w:eastAsia="zh-CN"/>
              </w:rPr>
              <w:t>i.</w:t>
            </w:r>
            <w:hyperlink w:anchor="REF_LWM2M" w:history="1">
              <w:r w:rsidR="0058531D" w:rsidRPr="0058531D">
                <w:rPr>
                  <w:rStyle w:val="ab"/>
                  <w:rFonts w:eastAsiaTheme="minorEastAsia" w:hint="eastAsia"/>
                  <w:lang w:eastAsia="zh-CN"/>
                </w:rPr>
                <w:t>4</w:t>
              </w:r>
            </w:hyperlink>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1808" w:name="_Toc430459533"/>
            <w:r>
              <w:t>NOTE 2:</w:t>
            </w:r>
            <w:r>
              <w:tab/>
              <w:t xml:space="preserve">The </w:t>
            </w:r>
            <w:r>
              <w:rPr>
                <w:i/>
              </w:rPr>
              <w:t>&lt;mgmtObj&gt;</w:t>
            </w:r>
            <w:r>
              <w:t xml:space="preserve"> resource can be created in the Hosting CSE by other offline provisioning means which are out of scope.</w:t>
            </w:r>
            <w:bookmarkEnd w:id="1808"/>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1809" w:name="_Toc428283202"/>
      <w:bookmarkStart w:id="1810" w:name="_Toc428905283"/>
      <w:bookmarkStart w:id="1811" w:name="_Toc428905729"/>
      <w:bookmarkStart w:id="1812" w:name="_Toc428906174"/>
      <w:bookmarkStart w:id="1813" w:name="_Toc429057357"/>
      <w:bookmarkStart w:id="1814" w:name="_Toc429057858"/>
      <w:bookmarkStart w:id="1815" w:name="_Toc430459534"/>
      <w:r w:rsidRPr="00AF42AF">
        <w:lastRenderedPageBreak/>
        <w:t>10.2.</w:t>
      </w:r>
      <w:r w:rsidR="00BC0067" w:rsidRPr="00BC0067">
        <w:t>8</w:t>
      </w:r>
      <w:r w:rsidRPr="00AF42AF">
        <w:t>.3</w:t>
      </w:r>
      <w:r w:rsidRPr="00AF42AF">
        <w:tab/>
        <w:t xml:space="preserve">Retrieve </w:t>
      </w:r>
      <w:r w:rsidRPr="00AF42AF">
        <w:rPr>
          <w:i/>
        </w:rPr>
        <w:t>&lt;mgmtObj&gt;</w:t>
      </w:r>
      <w:bookmarkEnd w:id="1809"/>
      <w:bookmarkEnd w:id="1810"/>
      <w:bookmarkEnd w:id="1811"/>
      <w:bookmarkEnd w:id="1812"/>
      <w:bookmarkEnd w:id="1813"/>
      <w:bookmarkEnd w:id="1814"/>
      <w:bookmarkEnd w:id="1815"/>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1816" w:name="_Toc428283203"/>
      <w:bookmarkStart w:id="1817" w:name="_Toc428905284"/>
      <w:bookmarkStart w:id="1818" w:name="_Toc428905730"/>
      <w:bookmarkStart w:id="1819" w:name="_Toc428906175"/>
      <w:bookmarkStart w:id="1820" w:name="_Toc429057358"/>
      <w:bookmarkStart w:id="1821" w:name="_Toc429057859"/>
      <w:bookmarkStart w:id="1822" w:name="_Toc430459535"/>
      <w:r w:rsidRPr="00AF42AF">
        <w:t>10.2.</w:t>
      </w:r>
      <w:r w:rsidR="00BC0067" w:rsidRPr="00BC0067">
        <w:t>8</w:t>
      </w:r>
      <w:r w:rsidRPr="00AF42AF">
        <w:t>.4</w:t>
      </w:r>
      <w:r w:rsidRPr="00AF42AF">
        <w:tab/>
        <w:t xml:space="preserve">Update </w:t>
      </w:r>
      <w:r w:rsidRPr="00AF42AF">
        <w:rPr>
          <w:i/>
        </w:rPr>
        <w:t>&lt;mgmtObj&gt;</w:t>
      </w:r>
      <w:bookmarkEnd w:id="1816"/>
      <w:bookmarkEnd w:id="1817"/>
      <w:bookmarkEnd w:id="1818"/>
      <w:bookmarkEnd w:id="1819"/>
      <w:bookmarkEnd w:id="1820"/>
      <w:bookmarkEnd w:id="1821"/>
      <w:bookmarkEnd w:id="1822"/>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23" w:name="_Toc428283204"/>
      <w:bookmarkStart w:id="1824" w:name="_Toc428905285"/>
      <w:bookmarkStart w:id="1825" w:name="_Toc428905731"/>
      <w:bookmarkStart w:id="1826" w:name="_Toc428906176"/>
      <w:bookmarkStart w:id="1827" w:name="_Toc429057359"/>
      <w:bookmarkStart w:id="1828" w:name="_Toc429057860"/>
      <w:bookmarkStart w:id="1829" w:name="_Toc430459536"/>
      <w:r w:rsidRPr="00AF42AF">
        <w:t>10.2.</w:t>
      </w:r>
      <w:r w:rsidR="00BC0067" w:rsidRPr="00BC0067">
        <w:t>8</w:t>
      </w:r>
      <w:r w:rsidRPr="00AF42AF">
        <w:t>.5</w:t>
      </w:r>
      <w:r w:rsidRPr="00AF42AF">
        <w:tab/>
        <w:t xml:space="preserve">Delete </w:t>
      </w:r>
      <w:r w:rsidRPr="00AF42AF">
        <w:rPr>
          <w:i/>
        </w:rPr>
        <w:t>&lt;mgmtObj&gt;</w:t>
      </w:r>
      <w:bookmarkEnd w:id="1823"/>
      <w:bookmarkEnd w:id="1824"/>
      <w:bookmarkEnd w:id="1825"/>
      <w:bookmarkEnd w:id="1826"/>
      <w:bookmarkEnd w:id="1827"/>
      <w:bookmarkEnd w:id="1828"/>
      <w:bookmarkEnd w:id="1829"/>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30" w:name="_Toc428283205"/>
      <w:bookmarkStart w:id="1831" w:name="_Toc428905286"/>
      <w:bookmarkStart w:id="1832" w:name="_Toc428905732"/>
      <w:bookmarkStart w:id="1833" w:name="_Toc428906177"/>
      <w:bookmarkStart w:id="1834" w:name="_Toc429057360"/>
      <w:bookmarkStart w:id="1835" w:name="_Toc429057861"/>
      <w:bookmarkStart w:id="1836" w:name="_Toc430459537"/>
      <w:r w:rsidRPr="00AF42AF">
        <w:t>10.2.</w:t>
      </w:r>
      <w:r w:rsidR="00BC0067" w:rsidRPr="00BC0067">
        <w:t>8</w:t>
      </w:r>
      <w:r w:rsidRPr="00AF42AF">
        <w:t>.6</w:t>
      </w:r>
      <w:r w:rsidRPr="00AF42AF">
        <w:tab/>
        <w:t xml:space="preserve">Execute </w:t>
      </w:r>
      <w:r w:rsidRPr="00AF42AF">
        <w:rPr>
          <w:i/>
        </w:rPr>
        <w:t>&lt;mgmtObj&gt;</w:t>
      </w:r>
      <w:bookmarkEnd w:id="1830"/>
      <w:bookmarkEnd w:id="1831"/>
      <w:bookmarkEnd w:id="1832"/>
      <w:bookmarkEnd w:id="1833"/>
      <w:bookmarkEnd w:id="1834"/>
      <w:bookmarkEnd w:id="1835"/>
      <w:bookmarkEnd w:id="1836"/>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r w:rsidR="00454E87">
              <w:rPr>
                <w:rFonts w:eastAsiaTheme="minorEastAsia" w:hint="eastAsia"/>
                <w:lang w:eastAsia="zh-CN"/>
              </w:rPr>
              <w:t>i.</w:t>
            </w:r>
            <w:hyperlink w:anchor="REF_OMA_DM" w:history="1">
              <w:r w:rsidR="0058531D" w:rsidRPr="0058531D">
                <w:rPr>
                  <w:rStyle w:val="ab"/>
                  <w:rFonts w:eastAsiaTheme="minorEastAsia" w:hint="eastAsia"/>
                  <w:lang w:eastAsia="zh-CN"/>
                </w:rPr>
                <w:t>3</w:t>
              </w:r>
            </w:hyperlink>
            <w:r w:rsidRPr="00AF42AF">
              <w:t>] "Generic Alert" message or BBF TR-069</w:t>
            </w:r>
            <w:r w:rsidR="00BC0067" w:rsidRPr="00BC0067">
              <w:t xml:space="preserve"> </w:t>
            </w:r>
            <w:r w:rsidRPr="00AF42AF">
              <w:t>[</w:t>
            </w:r>
            <w:r w:rsidR="00454E87">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1837" w:name="_Toc428283206"/>
      <w:bookmarkStart w:id="1838" w:name="_Toc428905287"/>
      <w:bookmarkStart w:id="1839" w:name="_Toc428905733"/>
      <w:bookmarkStart w:id="1840" w:name="_Toc428906178"/>
      <w:bookmarkStart w:id="1841" w:name="_Toc429057361"/>
      <w:bookmarkStart w:id="1842" w:name="_Toc429057862"/>
      <w:bookmarkStart w:id="1843" w:name="_Toc430459538"/>
      <w:r w:rsidRPr="00AF42AF">
        <w:t>10.2.</w:t>
      </w:r>
      <w:r w:rsidR="00BC0067" w:rsidRPr="00BC0067">
        <w:t>9</w:t>
      </w:r>
      <w:r w:rsidRPr="00AF42AF">
        <w:tab/>
        <w:t xml:space="preserve">External Management Operations through </w:t>
      </w:r>
      <w:r w:rsidRPr="00AF42AF">
        <w:rPr>
          <w:i/>
        </w:rPr>
        <w:t>&lt;mgmtCmd&gt;</w:t>
      </w:r>
      <w:bookmarkEnd w:id="1837"/>
      <w:bookmarkEnd w:id="1838"/>
      <w:bookmarkEnd w:id="1839"/>
      <w:bookmarkEnd w:id="1840"/>
      <w:bookmarkEnd w:id="1841"/>
      <w:bookmarkEnd w:id="1842"/>
      <w:bookmarkEnd w:id="1843"/>
    </w:p>
    <w:p w:rsidR="00DA7B71" w:rsidRPr="00AF42AF" w:rsidRDefault="00DA7B71" w:rsidP="00DA7B71">
      <w:pPr>
        <w:pStyle w:val="40"/>
      </w:pPr>
      <w:bookmarkStart w:id="1844" w:name="_Toc428283207"/>
      <w:bookmarkStart w:id="1845" w:name="_Toc428905288"/>
      <w:bookmarkStart w:id="1846" w:name="_Toc428905734"/>
      <w:bookmarkStart w:id="1847" w:name="_Toc428906179"/>
      <w:bookmarkStart w:id="1848" w:name="_Toc429057362"/>
      <w:bookmarkStart w:id="1849" w:name="_Toc429057863"/>
      <w:bookmarkStart w:id="1850" w:name="_Toc430459539"/>
      <w:r w:rsidRPr="00AF42AF">
        <w:t>10.2.</w:t>
      </w:r>
      <w:r w:rsidR="00BC0067" w:rsidRPr="00BC0067">
        <w:t>9</w:t>
      </w:r>
      <w:r w:rsidRPr="00AF42AF">
        <w:t>.1</w:t>
      </w:r>
      <w:r w:rsidRPr="00AF42AF">
        <w:tab/>
        <w:t>Introduction</w:t>
      </w:r>
      <w:bookmarkEnd w:id="1844"/>
      <w:bookmarkEnd w:id="1845"/>
      <w:bookmarkEnd w:id="1846"/>
      <w:bookmarkEnd w:id="1847"/>
      <w:bookmarkEnd w:id="1848"/>
      <w:bookmarkEnd w:id="1849"/>
      <w:bookmarkEnd w:id="1850"/>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 xml:space="preserve">]). </w:t>
      </w:r>
      <w:proofErr w:type="gramStart"/>
      <w:r w:rsidRPr="00AF42AF">
        <w:t>These</w:t>
      </w:r>
      <w:proofErr w:type="gramEnd"/>
      <w:r w:rsidRPr="00AF42AF">
        <w:t xml:space="preserve"> procedures can then be performed on the managed entity, using the Management Adapter and the procedures described in the following clauses.</w:t>
      </w:r>
    </w:p>
    <w:p w:rsidR="00DA7B71" w:rsidRPr="00AF42AF" w:rsidRDefault="00DA7B71" w:rsidP="00DA7B71">
      <w:pPr>
        <w:pStyle w:val="40"/>
      </w:pPr>
      <w:bookmarkStart w:id="1851" w:name="_Toc428283208"/>
      <w:bookmarkStart w:id="1852" w:name="_Toc428905289"/>
      <w:bookmarkStart w:id="1853" w:name="_Toc428905735"/>
      <w:bookmarkStart w:id="1854" w:name="_Toc428906180"/>
      <w:bookmarkStart w:id="1855" w:name="_Toc429057363"/>
      <w:bookmarkStart w:id="1856" w:name="_Toc429057864"/>
      <w:bookmarkStart w:id="1857" w:name="_Toc430459540"/>
      <w:r w:rsidRPr="00AF42AF">
        <w:t>10.2.</w:t>
      </w:r>
      <w:r w:rsidR="00BC0067" w:rsidRPr="00BC0067">
        <w:t>9</w:t>
      </w:r>
      <w:r w:rsidRPr="00AF42AF">
        <w:t>.2</w:t>
      </w:r>
      <w:r w:rsidRPr="00AF42AF">
        <w:tab/>
        <w:t xml:space="preserve">Create </w:t>
      </w:r>
      <w:r w:rsidRPr="00AF42AF">
        <w:rPr>
          <w:i/>
        </w:rPr>
        <w:t>&lt;mgmtCmd&gt;</w:t>
      </w:r>
      <w:bookmarkEnd w:id="1851"/>
      <w:bookmarkEnd w:id="1852"/>
      <w:bookmarkEnd w:id="1853"/>
      <w:bookmarkEnd w:id="1854"/>
      <w:bookmarkEnd w:id="1855"/>
      <w:bookmarkEnd w:id="1856"/>
      <w:bookmarkEnd w:id="1857"/>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 xml:space="preserve">]). </w:t>
      </w:r>
      <w:proofErr w:type="gramStart"/>
      <w:r w:rsidRPr="00AF42AF">
        <w:t>At</w:t>
      </w:r>
      <w:proofErr w:type="gramEnd"/>
      <w:r w:rsidRPr="00AF42AF">
        <w:t xml:space="preserve">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1858" w:name="_Toc428283209"/>
      <w:bookmarkStart w:id="1859" w:name="_Toc428905290"/>
      <w:bookmarkStart w:id="1860" w:name="_Toc428905736"/>
      <w:bookmarkStart w:id="1861" w:name="_Toc428906181"/>
      <w:bookmarkStart w:id="1862" w:name="_Toc429057364"/>
      <w:bookmarkStart w:id="1863" w:name="_Toc429057865"/>
      <w:bookmarkStart w:id="1864" w:name="_Toc430459541"/>
      <w:r w:rsidRPr="00AF42AF">
        <w:t>10.2.</w:t>
      </w:r>
      <w:r w:rsidR="00BC0067" w:rsidRPr="00BC0067">
        <w:t>9</w:t>
      </w:r>
      <w:r w:rsidRPr="00AF42AF">
        <w:t>.3</w:t>
      </w:r>
      <w:r w:rsidRPr="00AF42AF">
        <w:tab/>
        <w:t xml:space="preserve">Retrieve </w:t>
      </w:r>
      <w:r w:rsidRPr="00AF42AF">
        <w:rPr>
          <w:i/>
        </w:rPr>
        <w:t>&lt;mgmtCmd&gt;</w:t>
      </w:r>
      <w:bookmarkEnd w:id="1858"/>
      <w:bookmarkEnd w:id="1859"/>
      <w:bookmarkEnd w:id="1860"/>
      <w:bookmarkEnd w:id="1861"/>
      <w:bookmarkEnd w:id="1862"/>
      <w:bookmarkEnd w:id="1863"/>
      <w:bookmarkEnd w:id="1864"/>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1865" w:name="_Toc428283210"/>
      <w:bookmarkStart w:id="1866" w:name="_Toc428905291"/>
      <w:bookmarkStart w:id="1867" w:name="_Toc428905737"/>
      <w:bookmarkStart w:id="1868" w:name="_Toc428906182"/>
      <w:bookmarkStart w:id="1869" w:name="_Toc429057365"/>
      <w:bookmarkStart w:id="1870" w:name="_Toc429057866"/>
      <w:bookmarkStart w:id="1871" w:name="_Toc430459542"/>
      <w:r w:rsidRPr="00AF42AF">
        <w:t>10.2.</w:t>
      </w:r>
      <w:r w:rsidR="00BC0067" w:rsidRPr="00BC0067">
        <w:t>9</w:t>
      </w:r>
      <w:r w:rsidRPr="00AF42AF">
        <w:t>.4</w:t>
      </w:r>
      <w:r w:rsidRPr="00AF42AF">
        <w:tab/>
        <w:t xml:space="preserve">Update </w:t>
      </w:r>
      <w:r w:rsidRPr="00AF42AF">
        <w:rPr>
          <w:i/>
        </w:rPr>
        <w:t>&lt;mgmtCmd&gt;</w:t>
      </w:r>
      <w:bookmarkEnd w:id="1865"/>
      <w:bookmarkEnd w:id="1866"/>
      <w:bookmarkEnd w:id="1867"/>
      <w:bookmarkEnd w:id="1868"/>
      <w:bookmarkEnd w:id="1869"/>
      <w:bookmarkEnd w:id="1870"/>
      <w:bookmarkEnd w:id="1871"/>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872" w:name="_Toc428283211"/>
      <w:bookmarkStart w:id="1873" w:name="_Toc428905292"/>
      <w:bookmarkStart w:id="1874" w:name="_Toc428905738"/>
      <w:bookmarkStart w:id="1875" w:name="_Toc428906183"/>
      <w:bookmarkStart w:id="1876" w:name="_Toc429057366"/>
      <w:bookmarkStart w:id="1877" w:name="_Toc429057867"/>
      <w:bookmarkStart w:id="1878" w:name="_Toc430459543"/>
      <w:r w:rsidRPr="00AF42AF">
        <w:t>10.2.</w:t>
      </w:r>
      <w:r w:rsidR="00BC0067" w:rsidRPr="00BC0067">
        <w:t>9</w:t>
      </w:r>
      <w:r w:rsidRPr="00AF42AF">
        <w:t>.5</w:t>
      </w:r>
      <w:r w:rsidRPr="00AF42AF">
        <w:tab/>
        <w:t xml:space="preserve">Delete </w:t>
      </w:r>
      <w:r w:rsidRPr="00AF42AF">
        <w:rPr>
          <w:i/>
        </w:rPr>
        <w:t>&lt;mgmtCmd&gt;</w:t>
      </w:r>
      <w:bookmarkEnd w:id="1872"/>
      <w:bookmarkEnd w:id="1873"/>
      <w:bookmarkEnd w:id="1874"/>
      <w:bookmarkEnd w:id="1875"/>
      <w:bookmarkEnd w:id="1876"/>
      <w:bookmarkEnd w:id="1877"/>
      <w:bookmarkEnd w:id="1878"/>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1879" w:name="_Toc428283212"/>
      <w:bookmarkStart w:id="1880" w:name="_Toc428905293"/>
      <w:bookmarkStart w:id="1881" w:name="_Toc428905739"/>
      <w:bookmarkStart w:id="1882" w:name="_Toc428906184"/>
      <w:bookmarkStart w:id="1883" w:name="_Toc429057367"/>
      <w:bookmarkStart w:id="1884" w:name="_Toc429057868"/>
      <w:bookmarkStart w:id="1885" w:name="_Toc430459544"/>
      <w:r w:rsidRPr="00AF42AF">
        <w:t>10.2.</w:t>
      </w:r>
      <w:r w:rsidR="00BC0067" w:rsidRPr="00BC0067">
        <w:t>9</w:t>
      </w:r>
      <w:r w:rsidRPr="00AF42AF">
        <w:t>.6</w:t>
      </w:r>
      <w:r w:rsidRPr="00AF42AF">
        <w:tab/>
        <w:t xml:space="preserve">Execute </w:t>
      </w:r>
      <w:r w:rsidRPr="00AF42AF">
        <w:rPr>
          <w:i/>
        </w:rPr>
        <w:t>&lt;mgmtCmd&gt;</w:t>
      </w:r>
      <w:bookmarkEnd w:id="1879"/>
      <w:bookmarkEnd w:id="1880"/>
      <w:bookmarkEnd w:id="1881"/>
      <w:bookmarkEnd w:id="1882"/>
      <w:bookmarkEnd w:id="1883"/>
      <w:bookmarkEnd w:id="1884"/>
      <w:bookmarkEnd w:id="1885"/>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1886"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1886"/>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000000" w:rsidRDefault="00DA7B71">
            <w:pPr>
              <w:pStyle w:val="TB1"/>
              <w:numPr>
                <w:ilvl w:val="0"/>
                <w:numId w:val="0"/>
              </w:numPr>
              <w:spacing w:before="120"/>
              <w:ind w:left="737"/>
              <w:outlineLvl w:val="2"/>
            </w:pPr>
            <w:bookmarkStart w:id="1887" w:name="_Toc430459546"/>
            <w:r w:rsidRPr="00AF42AF">
              <w:rPr>
                <w:lang w:eastAsia="ko-KR"/>
              </w:rPr>
              <w:t>Upon receiving from any remote entity a management notification (i.e.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1887"/>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1888" w:name="_Toc428283213"/>
      <w:bookmarkStart w:id="1889" w:name="_Toc428905294"/>
      <w:bookmarkStart w:id="1890" w:name="_Toc428905740"/>
      <w:bookmarkStart w:id="1891" w:name="_Toc428906185"/>
      <w:bookmarkStart w:id="1892" w:name="_Toc429057368"/>
      <w:bookmarkStart w:id="1893" w:name="_Toc429057869"/>
      <w:bookmarkStart w:id="1894" w:name="_Toc430459547"/>
      <w:r w:rsidRPr="00AF42AF">
        <w:t>10.2.</w:t>
      </w:r>
      <w:r w:rsidR="00BC0067" w:rsidRPr="00BC0067">
        <w:t>9</w:t>
      </w:r>
      <w:r w:rsidRPr="00AF42AF">
        <w:t>.7</w:t>
      </w:r>
      <w:r w:rsidRPr="00AF42AF">
        <w:tab/>
        <w:t xml:space="preserve">Cancel </w:t>
      </w:r>
      <w:r w:rsidRPr="00AF42AF">
        <w:rPr>
          <w:i/>
        </w:rPr>
        <w:t>&lt;execInstance&gt;</w:t>
      </w:r>
      <w:bookmarkEnd w:id="1888"/>
      <w:bookmarkEnd w:id="1889"/>
      <w:bookmarkEnd w:id="1890"/>
      <w:bookmarkEnd w:id="1891"/>
      <w:bookmarkEnd w:id="1892"/>
      <w:bookmarkEnd w:id="1893"/>
      <w:bookmarkEnd w:id="1894"/>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1895" w:name="_Toc430459548"/>
            <w:r>
              <w:t xml:space="preserve">The Receiver IN-CSE shall respond to the </w:t>
            </w:r>
            <w:r w:rsidR="00BC0067" w:rsidRPr="00BC0067">
              <w:t>O</w:t>
            </w:r>
            <w:r>
              <w:t>riginator with the appropriate responses</w:t>
            </w:r>
            <w:bookmarkEnd w:id="1895"/>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1896" w:name="_Toc428283214"/>
      <w:bookmarkStart w:id="1897" w:name="_Toc428905295"/>
      <w:bookmarkStart w:id="1898" w:name="_Toc428905741"/>
      <w:bookmarkStart w:id="1899" w:name="_Toc428906186"/>
      <w:bookmarkStart w:id="1900" w:name="_Toc429057369"/>
      <w:bookmarkStart w:id="1901" w:name="_Toc429057870"/>
      <w:bookmarkStart w:id="1902" w:name="_Toc430459549"/>
      <w:r w:rsidRPr="00AF42AF">
        <w:t>10.2.</w:t>
      </w:r>
      <w:r w:rsidR="00BC0067" w:rsidRPr="00BC0067">
        <w:t>9</w:t>
      </w:r>
      <w:r w:rsidRPr="00AF42AF">
        <w:t>.8</w:t>
      </w:r>
      <w:r w:rsidRPr="00AF42AF">
        <w:tab/>
        <w:t xml:space="preserve">Retrieve </w:t>
      </w:r>
      <w:r w:rsidRPr="00AF42AF">
        <w:rPr>
          <w:i/>
        </w:rPr>
        <w:t>&lt;execInstance&gt;</w:t>
      </w:r>
      <w:bookmarkEnd w:id="1896"/>
      <w:bookmarkEnd w:id="1897"/>
      <w:bookmarkEnd w:id="1898"/>
      <w:bookmarkEnd w:id="1899"/>
      <w:bookmarkEnd w:id="1900"/>
      <w:bookmarkEnd w:id="1901"/>
      <w:bookmarkEnd w:id="1902"/>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1903"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1903"/>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1904" w:name="_Toc428283215"/>
      <w:bookmarkStart w:id="1905" w:name="_Toc428905296"/>
      <w:bookmarkStart w:id="1906" w:name="_Toc428905742"/>
      <w:bookmarkStart w:id="1907" w:name="_Toc428906187"/>
      <w:bookmarkStart w:id="1908" w:name="_Toc429057370"/>
      <w:bookmarkStart w:id="1909" w:name="_Toc429057871"/>
      <w:bookmarkStart w:id="1910" w:name="_Toc430459551"/>
      <w:r w:rsidRPr="00AF42AF">
        <w:lastRenderedPageBreak/>
        <w:t>10.2.</w:t>
      </w:r>
      <w:r w:rsidR="00BC0067" w:rsidRPr="00BC0067">
        <w:t>9</w:t>
      </w:r>
      <w:r w:rsidRPr="00AF42AF">
        <w:t>.9</w:t>
      </w:r>
      <w:r w:rsidRPr="00AF42AF">
        <w:tab/>
        <w:t xml:space="preserve">Delete </w:t>
      </w:r>
      <w:r w:rsidRPr="00AF42AF">
        <w:rPr>
          <w:i/>
        </w:rPr>
        <w:t>&lt;execInstance&gt;</w:t>
      </w:r>
      <w:bookmarkEnd w:id="1904"/>
      <w:bookmarkEnd w:id="1905"/>
      <w:bookmarkEnd w:id="1906"/>
      <w:bookmarkEnd w:id="1907"/>
      <w:bookmarkEnd w:id="1908"/>
      <w:bookmarkEnd w:id="1909"/>
      <w:bookmarkEnd w:id="1910"/>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C1534C">
        <w:rPr>
          <w:rFonts w:eastAsiaTheme="minorEastAsia" w:hint="eastAsia"/>
          <w:lang w:eastAsia="zh-CN"/>
        </w:rPr>
        <w:t>i.</w:t>
      </w:r>
      <w:hyperlink w:anchor="REF_TR_069" w:history="1">
        <w:r w:rsidR="0058531D" w:rsidRPr="0058531D">
          <w:rPr>
            <w:rStyle w:val="ab"/>
            <w:rFonts w:eastAsiaTheme="minorEastAsia" w:hint="eastAsia"/>
            <w:lang w:eastAsia="zh-CN"/>
          </w:rPr>
          <w:t>2</w:t>
        </w:r>
      </w:hyperlink>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r w:rsidR="00C1534C">
              <w:rPr>
                <w:rFonts w:eastAsiaTheme="minorEastAsia" w:hint="eastAsia"/>
                <w:lang w:eastAsia="zh-CN"/>
              </w:rPr>
              <w:t>i.</w:t>
            </w:r>
            <w:hyperlink w:anchor="REF_TR_069" w:history="1">
              <w:r w:rsidR="002773C4" w:rsidRPr="002773C4">
                <w:rPr>
                  <w:rStyle w:val="ab"/>
                  <w:rFonts w:eastAsiaTheme="minorEastAsia" w:hint="eastAsia"/>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1911" w:name="_Toc430459552"/>
            <w:r w:rsidRPr="00AF42AF">
              <w:rPr>
                <w:lang w:eastAsia="ko-KR"/>
              </w:rPr>
              <w:t>Then the Receiver IN-CSE shall respond to the Originator with the appropriate generic responses</w:t>
            </w:r>
            <w:bookmarkEnd w:id="1911"/>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1912" w:name="_Toc428283216"/>
      <w:bookmarkStart w:id="1913" w:name="_Toc428905297"/>
      <w:bookmarkStart w:id="1914" w:name="_Toc428905743"/>
      <w:bookmarkStart w:id="1915" w:name="_Toc428906188"/>
      <w:bookmarkStart w:id="1916" w:name="_Toc429057371"/>
      <w:bookmarkStart w:id="1917" w:name="_Toc429057872"/>
      <w:bookmarkStart w:id="1918" w:name="_Toc430459553"/>
      <w:r w:rsidRPr="00AF42AF">
        <w:lastRenderedPageBreak/>
        <w:t>10.2.10</w:t>
      </w:r>
      <w:r w:rsidR="00BC0067" w:rsidRPr="00BC0067">
        <w:tab/>
      </w:r>
      <w:r w:rsidRPr="00AF42AF">
        <w:t>Location Management Procedures</w:t>
      </w:r>
      <w:bookmarkEnd w:id="1912"/>
      <w:bookmarkEnd w:id="1913"/>
      <w:bookmarkEnd w:id="1914"/>
      <w:bookmarkEnd w:id="1915"/>
      <w:bookmarkEnd w:id="1916"/>
      <w:bookmarkEnd w:id="1917"/>
      <w:bookmarkEnd w:id="1918"/>
    </w:p>
    <w:p w:rsidR="00DA7B71" w:rsidRPr="00AF42AF" w:rsidRDefault="00DA7B71" w:rsidP="00DA7B71">
      <w:pPr>
        <w:pStyle w:val="40"/>
      </w:pPr>
      <w:bookmarkStart w:id="1919" w:name="_Toc428283217"/>
      <w:bookmarkStart w:id="1920" w:name="_Toc428905298"/>
      <w:bookmarkStart w:id="1921" w:name="_Toc428905744"/>
      <w:bookmarkStart w:id="1922" w:name="_Toc428906189"/>
      <w:bookmarkStart w:id="1923" w:name="_Toc429057372"/>
      <w:bookmarkStart w:id="1924" w:name="_Toc429057873"/>
      <w:bookmarkStart w:id="1925" w:name="_Toc430459554"/>
      <w:r w:rsidRPr="00AF42AF">
        <w:t>10.2.10.1</w:t>
      </w:r>
      <w:r w:rsidRPr="00AF42AF">
        <w:tab/>
        <w:t xml:space="preserve">Procedure related to </w:t>
      </w:r>
      <w:r w:rsidRPr="00AF42AF">
        <w:rPr>
          <w:i/>
        </w:rPr>
        <w:t>&lt;locationPolicy&gt;</w:t>
      </w:r>
      <w:r w:rsidRPr="00AF42AF">
        <w:t xml:space="preserve"> resource</w:t>
      </w:r>
      <w:bookmarkEnd w:id="1919"/>
      <w:bookmarkEnd w:id="1920"/>
      <w:bookmarkEnd w:id="1921"/>
      <w:bookmarkEnd w:id="1922"/>
      <w:bookmarkEnd w:id="1923"/>
      <w:bookmarkEnd w:id="1924"/>
      <w:bookmarkEnd w:id="1925"/>
    </w:p>
    <w:p w:rsidR="00DA7B71" w:rsidRPr="00AF42AF" w:rsidRDefault="00DA7B71" w:rsidP="00DA7B71">
      <w:pPr>
        <w:pStyle w:val="50"/>
      </w:pPr>
      <w:bookmarkStart w:id="1926" w:name="_Toc429057373"/>
      <w:bookmarkStart w:id="1927" w:name="_Toc429057874"/>
      <w:bookmarkStart w:id="1928" w:name="_Toc430459555"/>
      <w:r w:rsidRPr="00AF42AF">
        <w:t>10.2.10.1.0</w:t>
      </w:r>
      <w:r w:rsidRPr="00AF42AF">
        <w:tab/>
        <w:t>Introduction</w:t>
      </w:r>
      <w:bookmarkEnd w:id="1926"/>
      <w:bookmarkEnd w:id="1927"/>
      <w:bookmarkEnd w:id="1928"/>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1929" w:name="_Toc428283218"/>
      <w:bookmarkStart w:id="1930" w:name="_Toc428905299"/>
      <w:bookmarkStart w:id="1931" w:name="_Toc428905745"/>
      <w:bookmarkStart w:id="1932" w:name="_Toc428906190"/>
      <w:bookmarkStart w:id="1933" w:name="_Toc429057374"/>
      <w:bookmarkStart w:id="1934" w:name="_Toc429057875"/>
      <w:bookmarkStart w:id="1935" w:name="_Toc430459556"/>
      <w:r w:rsidRPr="00AF42AF">
        <w:t>10.2.10.1.1</w:t>
      </w:r>
      <w:r w:rsidRPr="00AF42AF">
        <w:tab/>
        <w:t xml:space="preserve">Create </w:t>
      </w:r>
      <w:r w:rsidRPr="00AF42AF">
        <w:rPr>
          <w:i/>
        </w:rPr>
        <w:t>&lt;locationPolicy&gt;</w:t>
      </w:r>
      <w:bookmarkEnd w:id="1929"/>
      <w:bookmarkEnd w:id="1930"/>
      <w:bookmarkEnd w:id="1931"/>
      <w:bookmarkEnd w:id="1932"/>
      <w:bookmarkEnd w:id="1933"/>
      <w:bookmarkEnd w:id="1934"/>
      <w:bookmarkEnd w:id="1935"/>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fldSimple w:instr="REF REF_TS118104 \h  \* MERGEFORMAT ">
              <w:r w:rsidR="000E6529">
                <w:rPr>
                  <w:rFonts w:eastAsiaTheme="minorEastAsia" w:hint="eastAsia"/>
                  <w:lang w:eastAsia="zh-CN"/>
                </w:rPr>
                <w:t>2</w:t>
              </w:r>
            </w:fldSimple>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ab"/>
                  <w:rFonts w:eastAsiaTheme="minorEastAsia" w:hint="eastAsia"/>
                  <w:lang w:eastAsia="zh-CN"/>
                </w:rPr>
                <w:t>i.18</w:t>
              </w:r>
            </w:hyperlink>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36" w:name="_Toc428283219"/>
      <w:bookmarkStart w:id="1937" w:name="_Toc428905300"/>
      <w:bookmarkStart w:id="1938" w:name="_Toc428905746"/>
      <w:bookmarkStart w:id="1939" w:name="_Toc428906191"/>
      <w:bookmarkStart w:id="1940" w:name="_Toc429057375"/>
      <w:bookmarkStart w:id="1941" w:name="_Toc429057876"/>
      <w:bookmarkStart w:id="1942"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1936"/>
      <w:bookmarkEnd w:id="1937"/>
      <w:bookmarkEnd w:id="1938"/>
      <w:bookmarkEnd w:id="1939"/>
      <w:bookmarkEnd w:id="1940"/>
      <w:bookmarkEnd w:id="1941"/>
      <w:bookmarkEnd w:id="1942"/>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43" w:name="_Toc428283220"/>
      <w:bookmarkStart w:id="1944" w:name="_Toc428905301"/>
      <w:bookmarkStart w:id="1945" w:name="_Toc428905747"/>
      <w:bookmarkStart w:id="1946" w:name="_Toc428906192"/>
      <w:bookmarkStart w:id="1947" w:name="_Toc429057376"/>
      <w:bookmarkStart w:id="1948" w:name="_Toc429057877"/>
      <w:bookmarkStart w:id="1949"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1943"/>
      <w:bookmarkEnd w:id="1944"/>
      <w:bookmarkEnd w:id="1945"/>
      <w:bookmarkEnd w:id="1946"/>
      <w:bookmarkEnd w:id="1947"/>
      <w:bookmarkEnd w:id="1948"/>
      <w:bookmarkEnd w:id="1949"/>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50" w:name="_Toc428283221"/>
      <w:bookmarkStart w:id="1951" w:name="_Toc428905302"/>
      <w:bookmarkStart w:id="1952" w:name="_Toc428905748"/>
      <w:bookmarkStart w:id="1953" w:name="_Toc428906193"/>
      <w:bookmarkStart w:id="1954" w:name="_Toc429057377"/>
      <w:bookmarkStart w:id="1955" w:name="_Toc429057878"/>
      <w:bookmarkStart w:id="1956"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1950"/>
      <w:bookmarkEnd w:id="1951"/>
      <w:bookmarkEnd w:id="1952"/>
      <w:bookmarkEnd w:id="1953"/>
      <w:bookmarkEnd w:id="1954"/>
      <w:bookmarkEnd w:id="1955"/>
      <w:bookmarkEnd w:id="1956"/>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1957" w:name="_Toc428283222"/>
      <w:bookmarkStart w:id="1958" w:name="_Toc428905303"/>
      <w:bookmarkStart w:id="1959" w:name="_Toc428905749"/>
      <w:bookmarkStart w:id="1960" w:name="_Toc428906194"/>
      <w:bookmarkStart w:id="1961" w:name="_Toc429057378"/>
      <w:bookmarkStart w:id="1962" w:name="_Toc429057879"/>
      <w:bookmarkStart w:id="1963"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1957"/>
      <w:bookmarkEnd w:id="1958"/>
      <w:bookmarkEnd w:id="1959"/>
      <w:bookmarkEnd w:id="1960"/>
      <w:bookmarkEnd w:id="1961"/>
      <w:bookmarkEnd w:id="1962"/>
      <w:bookmarkEnd w:id="1963"/>
    </w:p>
    <w:p w:rsidR="00DA7B71" w:rsidRPr="00AF42AF" w:rsidRDefault="00DA7B71" w:rsidP="00DA7B71">
      <w:pPr>
        <w:pStyle w:val="50"/>
      </w:pPr>
      <w:bookmarkStart w:id="1964" w:name="_Toc429057379"/>
      <w:bookmarkStart w:id="1965" w:name="_Toc429057880"/>
      <w:bookmarkStart w:id="1966" w:name="_Toc430459561"/>
      <w:r w:rsidRPr="00AF42AF">
        <w:t>10.2.10.2.0</w:t>
      </w:r>
      <w:r w:rsidRPr="00AF42AF">
        <w:tab/>
        <w:t>Introduction</w:t>
      </w:r>
      <w:bookmarkEnd w:id="1964"/>
      <w:bookmarkEnd w:id="1965"/>
      <w:bookmarkEnd w:id="1966"/>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1967" w:name="_Toc428283223"/>
      <w:bookmarkStart w:id="1968" w:name="_Toc428905304"/>
      <w:bookmarkStart w:id="1969" w:name="_Toc428905750"/>
      <w:bookmarkStart w:id="1970" w:name="_Toc428906195"/>
      <w:bookmarkStart w:id="1971" w:name="_Toc429057380"/>
      <w:bookmarkStart w:id="1972" w:name="_Toc429057881"/>
      <w:bookmarkStart w:id="1973"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1967"/>
      <w:bookmarkEnd w:id="1968"/>
      <w:bookmarkEnd w:id="1969"/>
      <w:bookmarkEnd w:id="1970"/>
      <w:bookmarkEnd w:id="1971"/>
      <w:bookmarkEnd w:id="1972"/>
      <w:bookmarkEnd w:id="1973"/>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1974" w:name="_Toc428283224"/>
      <w:bookmarkStart w:id="1975" w:name="_Toc428905305"/>
      <w:bookmarkStart w:id="1976" w:name="_Toc428905751"/>
      <w:bookmarkStart w:id="1977" w:name="_Toc428906196"/>
      <w:bookmarkStart w:id="1978" w:name="_Toc429057381"/>
      <w:bookmarkStart w:id="1979" w:name="_Toc429057882"/>
      <w:bookmarkStart w:id="1980"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1974"/>
      <w:bookmarkEnd w:id="1975"/>
      <w:bookmarkEnd w:id="1976"/>
      <w:bookmarkEnd w:id="1977"/>
      <w:bookmarkEnd w:id="1978"/>
      <w:bookmarkEnd w:id="1979"/>
      <w:bookmarkEnd w:id="1980"/>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1981" w:name="_Toc428283225"/>
      <w:bookmarkStart w:id="1982" w:name="_Toc428905306"/>
      <w:bookmarkStart w:id="1983" w:name="_Toc428905752"/>
      <w:bookmarkStart w:id="1984" w:name="_Toc428906197"/>
      <w:bookmarkStart w:id="1985" w:name="_Toc429057382"/>
      <w:bookmarkStart w:id="1986" w:name="_Toc429057883"/>
      <w:bookmarkStart w:id="1987" w:name="_Toc430459564"/>
      <w:r w:rsidRPr="00AF42AF">
        <w:t>10.2.11</w:t>
      </w:r>
      <w:r w:rsidRPr="00AF42AF">
        <w:tab/>
      </w:r>
      <w:r w:rsidRPr="00AF42AF">
        <w:rPr>
          <w:i/>
        </w:rPr>
        <w:t>&lt;subscription&gt;</w:t>
      </w:r>
      <w:r w:rsidRPr="00AF42AF">
        <w:t xml:space="preserve"> Resource Procedures</w:t>
      </w:r>
      <w:bookmarkEnd w:id="1981"/>
      <w:bookmarkEnd w:id="1982"/>
      <w:bookmarkEnd w:id="1983"/>
      <w:bookmarkEnd w:id="1984"/>
      <w:bookmarkEnd w:id="1985"/>
      <w:bookmarkEnd w:id="1986"/>
      <w:bookmarkEnd w:id="1987"/>
    </w:p>
    <w:p w:rsidR="00DA7B71" w:rsidRPr="00AF42AF" w:rsidRDefault="00DA7B71" w:rsidP="00DA7B71">
      <w:pPr>
        <w:pStyle w:val="40"/>
        <w:rPr>
          <w:rFonts w:eastAsia="Arial Unicode MS"/>
        </w:rPr>
      </w:pPr>
      <w:bookmarkStart w:id="1988" w:name="_Toc428283226"/>
      <w:bookmarkStart w:id="1989" w:name="_Toc428905307"/>
      <w:bookmarkStart w:id="1990" w:name="_Toc428905753"/>
      <w:bookmarkStart w:id="1991" w:name="_Toc428906198"/>
      <w:bookmarkStart w:id="1992" w:name="_Toc429057383"/>
      <w:bookmarkStart w:id="1993" w:name="_Toc429057884"/>
      <w:bookmarkStart w:id="1994" w:name="_Toc430459565"/>
      <w:r w:rsidRPr="00AF42AF">
        <w:rPr>
          <w:rFonts w:eastAsia="Arial Unicode MS"/>
        </w:rPr>
        <w:t>10.2.11.1</w:t>
      </w:r>
      <w:r w:rsidRPr="00AF42AF">
        <w:rPr>
          <w:rFonts w:eastAsia="Arial Unicode MS"/>
        </w:rPr>
        <w:tab/>
        <w:t>Introduction</w:t>
      </w:r>
      <w:bookmarkEnd w:id="1988"/>
      <w:bookmarkEnd w:id="1989"/>
      <w:bookmarkEnd w:id="1990"/>
      <w:bookmarkEnd w:id="1991"/>
      <w:bookmarkEnd w:id="1992"/>
      <w:bookmarkEnd w:id="1993"/>
      <w:bookmarkEnd w:id="1994"/>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1995" w:name="_Toc428283227"/>
      <w:bookmarkStart w:id="1996" w:name="_Toc428905308"/>
      <w:bookmarkStart w:id="1997" w:name="_Toc428905754"/>
      <w:bookmarkStart w:id="1998" w:name="_Toc428906199"/>
      <w:bookmarkStart w:id="1999" w:name="_Toc429057384"/>
      <w:bookmarkStart w:id="2000" w:name="_Toc429057885"/>
      <w:bookmarkStart w:id="2001"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1995"/>
      <w:bookmarkEnd w:id="1996"/>
      <w:bookmarkEnd w:id="1997"/>
      <w:bookmarkEnd w:id="1998"/>
      <w:bookmarkEnd w:id="1999"/>
      <w:bookmarkEnd w:id="2000"/>
      <w:bookmarkEnd w:id="2001"/>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2002" w:name="_Toc428283228"/>
      <w:bookmarkStart w:id="2003" w:name="_Toc428905309"/>
      <w:bookmarkStart w:id="2004" w:name="_Toc428905755"/>
      <w:bookmarkStart w:id="2005" w:name="_Toc428906200"/>
      <w:bookmarkStart w:id="2006" w:name="_Toc429057385"/>
      <w:bookmarkStart w:id="2007" w:name="_Toc429057886"/>
      <w:bookmarkStart w:id="2008"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2002"/>
      <w:bookmarkEnd w:id="2003"/>
      <w:bookmarkEnd w:id="2004"/>
      <w:bookmarkEnd w:id="2005"/>
      <w:bookmarkEnd w:id="2006"/>
      <w:bookmarkEnd w:id="2007"/>
      <w:bookmarkEnd w:id="2008"/>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09" w:name="_Toc428283229"/>
      <w:bookmarkStart w:id="2010" w:name="_Toc428905310"/>
      <w:bookmarkStart w:id="2011" w:name="_Toc428905756"/>
      <w:bookmarkStart w:id="2012" w:name="_Toc428906201"/>
      <w:bookmarkStart w:id="2013" w:name="_Toc429057386"/>
      <w:bookmarkStart w:id="2014" w:name="_Toc429057887"/>
      <w:bookmarkStart w:id="2015"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2009"/>
      <w:bookmarkEnd w:id="2010"/>
      <w:bookmarkEnd w:id="2011"/>
      <w:bookmarkEnd w:id="2012"/>
      <w:bookmarkEnd w:id="2013"/>
      <w:bookmarkEnd w:id="2014"/>
      <w:bookmarkEnd w:id="2015"/>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16" w:name="_Toc428283230"/>
      <w:bookmarkStart w:id="2017" w:name="_Toc428905311"/>
      <w:bookmarkStart w:id="2018" w:name="_Toc428905757"/>
      <w:bookmarkStart w:id="2019" w:name="_Toc428906202"/>
      <w:bookmarkStart w:id="2020" w:name="_Toc429057387"/>
      <w:bookmarkStart w:id="2021" w:name="_Toc429057888"/>
      <w:bookmarkStart w:id="2022"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2016"/>
      <w:bookmarkEnd w:id="2017"/>
      <w:bookmarkEnd w:id="2018"/>
      <w:bookmarkEnd w:id="2019"/>
      <w:bookmarkEnd w:id="2020"/>
      <w:bookmarkEnd w:id="2021"/>
      <w:bookmarkEnd w:id="2022"/>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2023" w:name="_Toc428283231"/>
      <w:bookmarkStart w:id="2024" w:name="_Toc428905312"/>
      <w:bookmarkStart w:id="2025" w:name="_Toc428905758"/>
      <w:bookmarkStart w:id="2026" w:name="_Toc428906203"/>
      <w:bookmarkStart w:id="2027" w:name="_Toc429057388"/>
      <w:bookmarkStart w:id="2028" w:name="_Toc429057889"/>
      <w:bookmarkStart w:id="2029" w:name="_Toc430459570"/>
      <w:r w:rsidRPr="00AF42AF">
        <w:t>10.2.12</w:t>
      </w:r>
      <w:r w:rsidR="00BC0067" w:rsidRPr="00BC0067">
        <w:tab/>
      </w:r>
      <w:r w:rsidRPr="00AF42AF">
        <w:t>Notification Procedures for Resource Subscription</w:t>
      </w:r>
      <w:bookmarkEnd w:id="2023"/>
      <w:bookmarkEnd w:id="2024"/>
      <w:bookmarkEnd w:id="2025"/>
      <w:bookmarkEnd w:id="2026"/>
      <w:bookmarkEnd w:id="2027"/>
      <w:bookmarkEnd w:id="2028"/>
      <w:bookmarkEnd w:id="2029"/>
    </w:p>
    <w:p w:rsidR="00DA7B71" w:rsidRPr="00AF42AF" w:rsidRDefault="00DA7B71" w:rsidP="00DA7B71">
      <w:pPr>
        <w:pStyle w:val="40"/>
        <w:rPr>
          <w:rFonts w:eastAsia="Arial Unicode MS"/>
          <w:lang w:eastAsia="zh-CN"/>
        </w:rPr>
      </w:pPr>
      <w:bookmarkStart w:id="2030" w:name="_Toc429057389"/>
      <w:bookmarkStart w:id="2031" w:name="_Toc429057890"/>
      <w:bookmarkStart w:id="2032"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2030"/>
      <w:bookmarkEnd w:id="2031"/>
      <w:bookmarkEnd w:id="2032"/>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2033" w:name="_Toc428283232"/>
      <w:bookmarkStart w:id="2034" w:name="_Toc428905313"/>
      <w:bookmarkStart w:id="2035" w:name="_Toc428905759"/>
      <w:bookmarkStart w:id="2036" w:name="_Toc428906204"/>
      <w:bookmarkStart w:id="2037" w:name="_Toc429057390"/>
      <w:bookmarkStart w:id="2038" w:name="_Toc429057891"/>
      <w:bookmarkStart w:id="2039"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2033"/>
      <w:bookmarkEnd w:id="2034"/>
      <w:bookmarkEnd w:id="2035"/>
      <w:bookmarkEnd w:id="2036"/>
      <w:bookmarkEnd w:id="2037"/>
      <w:bookmarkEnd w:id="2038"/>
      <w:bookmarkEnd w:id="2039"/>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7" type="#_x0000_t75" style="width:419.35pt;height:168.75pt" o:ole="">
            <v:imagedata r:id="rId125" o:title=""/>
          </v:shape>
          <o:OLEObject Type="Embed" ProgID="Visio.Drawing.11" ShapeID="_x0000_i1087" DrawAspect="Content" ObjectID="_1504201724" r:id="rId126"/>
        </w:object>
      </w:r>
    </w:p>
    <w:p w:rsidR="00BC0067" w:rsidRDefault="004C4AE1"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8" type="#_x0000_t75" style="width:419.35pt;height:153.8pt" o:ole="">
            <v:imagedata r:id="rId127" o:title=""/>
          </v:shape>
          <o:OLEObject Type="Embed" ProgID="Visio.Drawing.11" ShapeID="_x0000_i1088" DrawAspect="Content" ObjectID="_1504201725" r:id="rId128"/>
        </w:object>
      </w:r>
    </w:p>
    <w:p w:rsidR="00DA7B71" w:rsidRPr="00AF42AF" w:rsidRDefault="004C4AE1"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2040" w:name="_Toc428283233"/>
      <w:bookmarkStart w:id="2041" w:name="_Toc428905314"/>
      <w:bookmarkStart w:id="2042" w:name="_Toc428905760"/>
      <w:bookmarkStart w:id="2043" w:name="_Toc428906205"/>
      <w:bookmarkStart w:id="2044" w:name="_Toc429057391"/>
      <w:bookmarkStart w:id="2045" w:name="_Toc429057892"/>
      <w:bookmarkStart w:id="2046"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2040"/>
      <w:bookmarkEnd w:id="2041"/>
      <w:bookmarkEnd w:id="2042"/>
      <w:bookmarkEnd w:id="2043"/>
      <w:bookmarkEnd w:id="2044"/>
      <w:bookmarkEnd w:id="2045"/>
      <w:bookmarkEnd w:id="2046"/>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2047" w:name="_Toc428283234"/>
      <w:bookmarkStart w:id="2048" w:name="_Toc428905315"/>
      <w:bookmarkStart w:id="2049" w:name="_Toc428905761"/>
      <w:bookmarkStart w:id="2050" w:name="_Toc428906206"/>
      <w:bookmarkStart w:id="2051" w:name="_Toc429057392"/>
      <w:bookmarkStart w:id="2052" w:name="_Toc429057893"/>
      <w:bookmarkStart w:id="2053" w:name="_Toc430459574"/>
      <w:r w:rsidRPr="00AF42AF">
        <w:t>10.2.13</w:t>
      </w:r>
      <w:r w:rsidRPr="00AF42AF">
        <w:tab/>
      </w:r>
      <w:r w:rsidRPr="00AF42AF">
        <w:rPr>
          <w:rFonts w:eastAsia="Arial Unicode MS"/>
        </w:rPr>
        <w:t>Polling Channel Management Procedures</w:t>
      </w:r>
      <w:bookmarkEnd w:id="2047"/>
      <w:bookmarkEnd w:id="2048"/>
      <w:bookmarkEnd w:id="2049"/>
      <w:bookmarkEnd w:id="2050"/>
      <w:bookmarkEnd w:id="2051"/>
      <w:bookmarkEnd w:id="2052"/>
      <w:bookmarkEnd w:id="2053"/>
    </w:p>
    <w:p w:rsidR="00DA7B71" w:rsidRPr="00AF42AF" w:rsidRDefault="00DA7B71" w:rsidP="00DA7B71">
      <w:pPr>
        <w:pStyle w:val="40"/>
        <w:rPr>
          <w:rFonts w:eastAsia="Arial Unicode MS"/>
        </w:rPr>
      </w:pPr>
      <w:bookmarkStart w:id="2054" w:name="_Toc428283235"/>
      <w:bookmarkStart w:id="2055" w:name="_Toc428905316"/>
      <w:bookmarkStart w:id="2056" w:name="_Toc428905762"/>
      <w:bookmarkStart w:id="2057" w:name="_Toc428906207"/>
      <w:bookmarkStart w:id="2058" w:name="_Toc429057393"/>
      <w:bookmarkStart w:id="2059" w:name="_Toc429057894"/>
      <w:bookmarkStart w:id="2060" w:name="_Toc430459575"/>
      <w:r w:rsidRPr="00AF42AF">
        <w:rPr>
          <w:rFonts w:eastAsia="Arial Unicode MS"/>
        </w:rPr>
        <w:t>10.2.13.1</w:t>
      </w:r>
      <w:r w:rsidRPr="00AF42AF">
        <w:rPr>
          <w:rFonts w:eastAsia="Arial Unicode MS"/>
        </w:rPr>
        <w:tab/>
        <w:t>Introduction</w:t>
      </w:r>
      <w:bookmarkEnd w:id="2054"/>
      <w:bookmarkEnd w:id="2055"/>
      <w:bookmarkEnd w:id="2056"/>
      <w:bookmarkEnd w:id="2057"/>
      <w:bookmarkEnd w:id="2058"/>
      <w:bookmarkEnd w:id="2059"/>
      <w:bookmarkEnd w:id="2060"/>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89" type="#_x0000_t75" style="width:429.1pt;height:308.15pt" o:ole="">
            <v:imagedata r:id="rId129" o:title=""/>
          </v:shape>
          <o:OLEObject Type="Embed" ProgID="Visio.Drawing.15" ShapeID="_x0000_i1089" DrawAspect="Content" ObjectID="_1504201726" r:id="rId130"/>
        </w:object>
      </w:r>
    </w:p>
    <w:p w:rsidR="00BC0067" w:rsidRDefault="004C4AE1"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2061" w:name="_Toc428283236"/>
      <w:bookmarkStart w:id="2062" w:name="_Toc428905317"/>
      <w:bookmarkStart w:id="2063" w:name="_Toc428905763"/>
      <w:bookmarkStart w:id="2064" w:name="_Toc428906208"/>
      <w:bookmarkStart w:id="2065" w:name="_Toc429057394"/>
      <w:bookmarkStart w:id="2066" w:name="_Toc429057895"/>
      <w:bookmarkStart w:id="2067"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2061"/>
      <w:bookmarkEnd w:id="2062"/>
      <w:bookmarkEnd w:id="2063"/>
      <w:bookmarkEnd w:id="2064"/>
      <w:bookmarkEnd w:id="2065"/>
      <w:bookmarkEnd w:id="2066"/>
      <w:bookmarkEnd w:id="2067"/>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068" w:name="_Toc428283237"/>
      <w:bookmarkStart w:id="2069" w:name="_Toc428905318"/>
      <w:bookmarkStart w:id="2070" w:name="_Toc428905764"/>
      <w:bookmarkStart w:id="2071" w:name="_Toc428906209"/>
      <w:bookmarkStart w:id="2072" w:name="_Toc429057395"/>
      <w:bookmarkStart w:id="2073" w:name="_Toc429057896"/>
      <w:bookmarkStart w:id="2074"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2068"/>
      <w:bookmarkEnd w:id="2069"/>
      <w:bookmarkEnd w:id="2070"/>
      <w:bookmarkEnd w:id="2071"/>
      <w:bookmarkEnd w:id="2072"/>
      <w:bookmarkEnd w:id="2073"/>
      <w:bookmarkEnd w:id="2074"/>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75" w:name="_Toc428283238"/>
      <w:bookmarkStart w:id="2076" w:name="_Toc428905319"/>
      <w:bookmarkStart w:id="2077" w:name="_Toc428905765"/>
      <w:bookmarkStart w:id="2078" w:name="_Toc428906210"/>
      <w:bookmarkStart w:id="2079" w:name="_Toc429057396"/>
      <w:bookmarkStart w:id="2080" w:name="_Toc429057897"/>
      <w:bookmarkStart w:id="2081"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2075"/>
      <w:bookmarkEnd w:id="2076"/>
      <w:bookmarkEnd w:id="2077"/>
      <w:bookmarkEnd w:id="2078"/>
      <w:bookmarkEnd w:id="2079"/>
      <w:bookmarkEnd w:id="2080"/>
      <w:bookmarkEnd w:id="2081"/>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2" w:name="_Toc428283239"/>
      <w:bookmarkStart w:id="2083" w:name="_Toc428905320"/>
      <w:bookmarkStart w:id="2084" w:name="_Toc428905766"/>
      <w:bookmarkStart w:id="2085" w:name="_Toc428906211"/>
      <w:bookmarkStart w:id="2086" w:name="_Toc429057397"/>
      <w:bookmarkStart w:id="2087" w:name="_Toc429057898"/>
      <w:bookmarkStart w:id="2088"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2082"/>
      <w:bookmarkEnd w:id="2083"/>
      <w:bookmarkEnd w:id="2084"/>
      <w:bookmarkEnd w:id="2085"/>
      <w:bookmarkEnd w:id="2086"/>
      <w:bookmarkEnd w:id="2087"/>
      <w:bookmarkEnd w:id="2088"/>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9" w:name="_Toc428283240"/>
      <w:bookmarkStart w:id="2090" w:name="_Toc428905321"/>
      <w:bookmarkStart w:id="2091" w:name="_Toc428905767"/>
      <w:bookmarkStart w:id="2092" w:name="_Toc428906212"/>
      <w:bookmarkStart w:id="2093" w:name="_Toc429057398"/>
      <w:bookmarkStart w:id="2094" w:name="_Toc429057899"/>
      <w:bookmarkStart w:id="2095"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2089"/>
      <w:bookmarkEnd w:id="2090"/>
      <w:bookmarkEnd w:id="2091"/>
      <w:bookmarkEnd w:id="2092"/>
      <w:bookmarkEnd w:id="2093"/>
      <w:bookmarkEnd w:id="2094"/>
      <w:bookmarkEnd w:id="2095"/>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2096" w:name="_Toc428283241"/>
      <w:bookmarkStart w:id="2097" w:name="_Toc428905322"/>
      <w:bookmarkStart w:id="2098" w:name="_Toc428905768"/>
      <w:bookmarkStart w:id="2099" w:name="_Toc428906213"/>
      <w:bookmarkStart w:id="2100" w:name="_Toc429057399"/>
      <w:bookmarkStart w:id="2101" w:name="_Toc429057900"/>
      <w:bookmarkStart w:id="2102" w:name="_Toc430459581"/>
      <w:r w:rsidRPr="00AF42AF">
        <w:rPr>
          <w:rFonts w:eastAsia="Arial Unicode MS"/>
        </w:rPr>
        <w:lastRenderedPageBreak/>
        <w:t>10.2.13.7</w:t>
      </w:r>
      <w:r w:rsidRPr="00AF42AF">
        <w:rPr>
          <w:rFonts w:eastAsia="Arial Unicode MS"/>
        </w:rPr>
        <w:tab/>
        <w:t>Long Polling on Polling Channel</w:t>
      </w:r>
      <w:bookmarkEnd w:id="2096"/>
      <w:bookmarkEnd w:id="2097"/>
      <w:bookmarkEnd w:id="2098"/>
      <w:bookmarkEnd w:id="2099"/>
      <w:bookmarkEnd w:id="2100"/>
      <w:bookmarkEnd w:id="2101"/>
      <w:bookmarkEnd w:id="2102"/>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2103" w:name="_Toc428283242"/>
      <w:bookmarkStart w:id="2104" w:name="_Toc428905323"/>
      <w:bookmarkStart w:id="2105" w:name="_Toc428905769"/>
      <w:bookmarkStart w:id="2106" w:name="_Toc428906214"/>
      <w:bookmarkStart w:id="2107" w:name="_Toc429057400"/>
      <w:bookmarkStart w:id="2108" w:name="_Toc429057901"/>
      <w:bookmarkStart w:id="2109"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2103"/>
      <w:bookmarkEnd w:id="2104"/>
      <w:bookmarkEnd w:id="2105"/>
      <w:bookmarkEnd w:id="2106"/>
      <w:bookmarkEnd w:id="2107"/>
      <w:bookmarkEnd w:id="2108"/>
      <w:bookmarkEnd w:id="2109"/>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2110" w:name="_Toc428283243"/>
      <w:bookmarkStart w:id="2111" w:name="_Toc428905324"/>
      <w:bookmarkStart w:id="2112" w:name="_Toc428905770"/>
      <w:bookmarkStart w:id="2113" w:name="_Toc428906215"/>
      <w:bookmarkStart w:id="2114" w:name="_Toc429057401"/>
      <w:bookmarkStart w:id="2115" w:name="_Toc429057902"/>
      <w:bookmarkStart w:id="2116" w:name="_Toc430459583"/>
      <w:r w:rsidRPr="00AF42AF">
        <w:t>10.2.14</w:t>
      </w:r>
      <w:r w:rsidRPr="00AF42AF">
        <w:tab/>
      </w:r>
      <w:r w:rsidRPr="00AF42AF">
        <w:rPr>
          <w:i/>
        </w:rPr>
        <w:t>&lt;node&gt;</w:t>
      </w:r>
      <w:r w:rsidRPr="00AF42AF">
        <w:t xml:space="preserve"> Resource Procedure</w:t>
      </w:r>
      <w:r w:rsidR="00BC0067" w:rsidRPr="00BC0067">
        <w:t>s</w:t>
      </w:r>
      <w:bookmarkEnd w:id="2110"/>
      <w:bookmarkEnd w:id="2111"/>
      <w:bookmarkEnd w:id="2112"/>
      <w:bookmarkEnd w:id="2113"/>
      <w:bookmarkEnd w:id="2114"/>
      <w:bookmarkEnd w:id="2115"/>
      <w:bookmarkEnd w:id="2116"/>
    </w:p>
    <w:p w:rsidR="00DA7B71" w:rsidRPr="00AF42AF" w:rsidRDefault="00DA7B71" w:rsidP="00DA7B71">
      <w:pPr>
        <w:pStyle w:val="40"/>
      </w:pPr>
      <w:bookmarkStart w:id="2117" w:name="_Toc428283244"/>
      <w:bookmarkStart w:id="2118" w:name="_Toc428905325"/>
      <w:bookmarkStart w:id="2119" w:name="_Toc428905771"/>
      <w:bookmarkStart w:id="2120" w:name="_Toc428906216"/>
      <w:bookmarkStart w:id="2121" w:name="_Toc429057402"/>
      <w:bookmarkStart w:id="2122" w:name="_Toc429057903"/>
      <w:bookmarkStart w:id="2123" w:name="_Toc430459584"/>
      <w:r w:rsidRPr="00AF42AF">
        <w:t>10.2.14.1</w:t>
      </w:r>
      <w:r w:rsidRPr="00AF42AF">
        <w:tab/>
        <w:t xml:space="preserve">Create </w:t>
      </w:r>
      <w:r w:rsidRPr="00AF42AF">
        <w:rPr>
          <w:i/>
        </w:rPr>
        <w:t>&lt;node&gt;</w:t>
      </w:r>
      <w:bookmarkEnd w:id="2117"/>
      <w:bookmarkEnd w:id="2118"/>
      <w:bookmarkEnd w:id="2119"/>
      <w:bookmarkEnd w:id="2120"/>
      <w:bookmarkEnd w:id="2121"/>
      <w:bookmarkEnd w:id="2122"/>
      <w:bookmarkEnd w:id="2123"/>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24" w:name="_Toc428283245"/>
      <w:bookmarkStart w:id="2125" w:name="_Toc428905326"/>
      <w:bookmarkStart w:id="2126" w:name="_Toc428905772"/>
      <w:bookmarkStart w:id="2127" w:name="_Toc428906217"/>
      <w:bookmarkStart w:id="2128" w:name="_Toc429057403"/>
      <w:bookmarkStart w:id="2129" w:name="_Toc429057904"/>
      <w:bookmarkStart w:id="2130"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2124"/>
      <w:bookmarkEnd w:id="2125"/>
      <w:bookmarkEnd w:id="2126"/>
      <w:bookmarkEnd w:id="2127"/>
      <w:bookmarkEnd w:id="2128"/>
      <w:bookmarkEnd w:id="2129"/>
      <w:bookmarkEnd w:id="2130"/>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1" w:name="_Toc428283246"/>
      <w:bookmarkStart w:id="2132" w:name="_Toc428905327"/>
      <w:bookmarkStart w:id="2133" w:name="_Toc428905773"/>
      <w:bookmarkStart w:id="2134" w:name="_Toc428906218"/>
      <w:bookmarkStart w:id="2135" w:name="_Toc429057404"/>
      <w:bookmarkStart w:id="2136" w:name="_Toc429057905"/>
      <w:bookmarkStart w:id="2137"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2131"/>
      <w:bookmarkEnd w:id="2132"/>
      <w:bookmarkEnd w:id="2133"/>
      <w:bookmarkEnd w:id="2134"/>
      <w:bookmarkEnd w:id="2135"/>
      <w:bookmarkEnd w:id="2136"/>
      <w:bookmarkEnd w:id="2137"/>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8" w:name="_Toc428283247"/>
      <w:bookmarkStart w:id="2139" w:name="_Toc428905328"/>
      <w:bookmarkStart w:id="2140" w:name="_Toc428905774"/>
      <w:bookmarkStart w:id="2141" w:name="_Toc428906219"/>
      <w:bookmarkStart w:id="2142" w:name="_Toc429057405"/>
      <w:bookmarkStart w:id="2143" w:name="_Toc429057906"/>
      <w:bookmarkStart w:id="2144"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2138"/>
      <w:bookmarkEnd w:id="2139"/>
      <w:bookmarkEnd w:id="2140"/>
      <w:bookmarkEnd w:id="2141"/>
      <w:bookmarkEnd w:id="2142"/>
      <w:bookmarkEnd w:id="2143"/>
      <w:bookmarkEnd w:id="2144"/>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2145" w:name="_Toc428283248"/>
      <w:bookmarkStart w:id="2146" w:name="_Toc428905329"/>
      <w:bookmarkStart w:id="2147" w:name="_Toc428905775"/>
      <w:bookmarkStart w:id="2148" w:name="_Toc428906220"/>
      <w:bookmarkStart w:id="2149" w:name="_Toc429057406"/>
      <w:bookmarkStart w:id="2150" w:name="_Toc429057907"/>
      <w:bookmarkStart w:id="2151" w:name="_Toc430459588"/>
      <w:r w:rsidRPr="00AF42AF">
        <w:t>10.2.15</w:t>
      </w:r>
      <w:r w:rsidRPr="00AF42AF">
        <w:tab/>
      </w:r>
      <w:r w:rsidRPr="00AF42AF">
        <w:rPr>
          <w:rFonts w:eastAsia="Arial Unicode MS"/>
        </w:rPr>
        <w:t>Service Charging and Accounting Procedures</w:t>
      </w:r>
      <w:bookmarkEnd w:id="2145"/>
      <w:bookmarkEnd w:id="2146"/>
      <w:bookmarkEnd w:id="2147"/>
      <w:bookmarkEnd w:id="2148"/>
      <w:bookmarkEnd w:id="2149"/>
      <w:bookmarkEnd w:id="2150"/>
      <w:bookmarkEnd w:id="2151"/>
    </w:p>
    <w:p w:rsidR="00DA7B71" w:rsidRPr="00AF42AF" w:rsidRDefault="00DA7B71" w:rsidP="00DA7B71">
      <w:pPr>
        <w:pStyle w:val="40"/>
        <w:rPr>
          <w:rFonts w:eastAsia="Arial Unicode MS"/>
        </w:rPr>
      </w:pPr>
      <w:bookmarkStart w:id="2152" w:name="_Toc428283249"/>
      <w:bookmarkStart w:id="2153" w:name="_Toc428905330"/>
      <w:bookmarkStart w:id="2154" w:name="_Toc428905776"/>
      <w:bookmarkStart w:id="2155" w:name="_Toc428906221"/>
      <w:bookmarkStart w:id="2156" w:name="_Toc429057407"/>
      <w:bookmarkStart w:id="2157" w:name="_Toc429057908"/>
      <w:bookmarkStart w:id="2158" w:name="_Toc430459589"/>
      <w:r w:rsidRPr="00AF42AF">
        <w:rPr>
          <w:rFonts w:eastAsia="Arial Unicode MS"/>
        </w:rPr>
        <w:t>10.2.15.1</w:t>
      </w:r>
      <w:r w:rsidRPr="00AF42AF">
        <w:rPr>
          <w:rFonts w:eastAsia="Arial Unicode MS"/>
        </w:rPr>
        <w:tab/>
        <w:t>Introduction</w:t>
      </w:r>
      <w:bookmarkEnd w:id="2152"/>
      <w:bookmarkEnd w:id="2153"/>
      <w:bookmarkEnd w:id="2154"/>
      <w:bookmarkEnd w:id="2155"/>
      <w:bookmarkEnd w:id="2156"/>
      <w:bookmarkEnd w:id="2157"/>
      <w:bookmarkEnd w:id="2158"/>
    </w:p>
    <w:p w:rsidR="00DA7B71" w:rsidRPr="00AF42AF" w:rsidRDefault="00DA7B71" w:rsidP="00DA7B71">
      <w:pPr>
        <w:pStyle w:val="50"/>
        <w:rPr>
          <w:rFonts w:eastAsia="Arial Unicode MS"/>
        </w:rPr>
      </w:pPr>
      <w:bookmarkStart w:id="2159" w:name="_Toc429057408"/>
      <w:bookmarkStart w:id="2160" w:name="_Toc429057909"/>
      <w:bookmarkStart w:id="2161" w:name="_Toc430459590"/>
      <w:r w:rsidRPr="00AF42AF">
        <w:rPr>
          <w:rFonts w:eastAsia="Arial Unicode MS"/>
        </w:rPr>
        <w:t>10.2.15.1.0</w:t>
      </w:r>
      <w:r w:rsidRPr="00AF42AF">
        <w:rPr>
          <w:rFonts w:eastAsia="Arial Unicode MS"/>
        </w:rPr>
        <w:tab/>
        <w:t>Introduction</w:t>
      </w:r>
      <w:bookmarkEnd w:id="2159"/>
      <w:bookmarkEnd w:id="2160"/>
      <w:bookmarkEnd w:id="2161"/>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2162" w:name="_Toc428283250"/>
      <w:bookmarkStart w:id="2163" w:name="_Toc428905331"/>
      <w:bookmarkStart w:id="2164" w:name="_Toc428905777"/>
      <w:bookmarkStart w:id="2165" w:name="_Toc428906222"/>
      <w:bookmarkStart w:id="2166" w:name="_Toc429057409"/>
      <w:bookmarkStart w:id="2167" w:name="_Toc429057910"/>
      <w:bookmarkStart w:id="2168" w:name="_Toc430459591"/>
      <w:r w:rsidRPr="00AF42AF">
        <w:rPr>
          <w:rFonts w:eastAsia="Arial Unicode MS"/>
        </w:rPr>
        <w:lastRenderedPageBreak/>
        <w:t>10.2.15.1.1</w:t>
      </w:r>
      <w:r w:rsidRPr="00AF42AF">
        <w:rPr>
          <w:rFonts w:eastAsia="Arial Unicode MS"/>
        </w:rPr>
        <w:tab/>
        <w:t>Service Event-based Statistics Collection for Applications</w:t>
      </w:r>
      <w:bookmarkEnd w:id="2162"/>
      <w:bookmarkEnd w:id="2163"/>
      <w:bookmarkEnd w:id="2164"/>
      <w:bookmarkEnd w:id="2165"/>
      <w:bookmarkEnd w:id="2166"/>
      <w:bookmarkEnd w:id="2167"/>
      <w:bookmarkEnd w:id="2168"/>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1"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2169" w:name="_Toc428283251"/>
      <w:bookmarkStart w:id="2170" w:name="_Toc428905332"/>
      <w:bookmarkStart w:id="2171" w:name="_Toc428905778"/>
      <w:bookmarkStart w:id="2172" w:name="_Toc428906223"/>
      <w:bookmarkStart w:id="2173" w:name="_Toc429057410"/>
      <w:bookmarkStart w:id="2174" w:name="_Toc429057911"/>
      <w:bookmarkStart w:id="2175"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2169"/>
      <w:bookmarkEnd w:id="2170"/>
      <w:bookmarkEnd w:id="2171"/>
      <w:bookmarkEnd w:id="2172"/>
      <w:bookmarkEnd w:id="2173"/>
      <w:bookmarkEnd w:id="2174"/>
      <w:bookmarkEnd w:id="2175"/>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76" w:name="_Toc428283252"/>
      <w:bookmarkStart w:id="2177" w:name="_Toc428905333"/>
      <w:bookmarkStart w:id="2178" w:name="_Toc428905779"/>
      <w:bookmarkStart w:id="2179" w:name="_Toc428906224"/>
      <w:bookmarkStart w:id="2180" w:name="_Toc429057411"/>
      <w:bookmarkStart w:id="2181" w:name="_Toc429057912"/>
      <w:bookmarkStart w:id="2182"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2176"/>
      <w:bookmarkEnd w:id="2177"/>
      <w:bookmarkEnd w:id="2178"/>
      <w:bookmarkEnd w:id="2179"/>
      <w:bookmarkEnd w:id="2180"/>
      <w:bookmarkEnd w:id="2181"/>
      <w:bookmarkEnd w:id="2182"/>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83" w:name="_Toc428283253"/>
      <w:bookmarkStart w:id="2184" w:name="_Toc428905334"/>
      <w:bookmarkStart w:id="2185" w:name="_Toc428905780"/>
      <w:bookmarkStart w:id="2186" w:name="_Toc428906225"/>
      <w:bookmarkStart w:id="2187" w:name="_Toc429057412"/>
      <w:bookmarkStart w:id="2188" w:name="_Toc429057913"/>
      <w:bookmarkStart w:id="2189"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2183"/>
      <w:bookmarkEnd w:id="2184"/>
      <w:bookmarkEnd w:id="2185"/>
      <w:bookmarkEnd w:id="2186"/>
      <w:bookmarkEnd w:id="2187"/>
      <w:bookmarkEnd w:id="2188"/>
      <w:bookmarkEnd w:id="2189"/>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90" w:name="_Toc428283254"/>
      <w:bookmarkStart w:id="2191" w:name="_Toc428905335"/>
      <w:bookmarkStart w:id="2192" w:name="_Toc428905781"/>
      <w:bookmarkStart w:id="2193" w:name="_Toc428906226"/>
      <w:bookmarkStart w:id="2194" w:name="_Toc429057413"/>
      <w:bookmarkStart w:id="2195" w:name="_Toc429057914"/>
      <w:bookmarkStart w:id="2196"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2190"/>
      <w:bookmarkEnd w:id="2191"/>
      <w:bookmarkEnd w:id="2192"/>
      <w:bookmarkEnd w:id="2193"/>
      <w:bookmarkEnd w:id="2194"/>
      <w:bookmarkEnd w:id="2195"/>
      <w:bookmarkEnd w:id="2196"/>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197" w:name="_Toc428283255"/>
      <w:bookmarkStart w:id="2198" w:name="_Toc428905336"/>
      <w:bookmarkStart w:id="2199" w:name="_Toc428905782"/>
      <w:bookmarkStart w:id="2200" w:name="_Toc428906227"/>
      <w:bookmarkStart w:id="2201" w:name="_Toc429057414"/>
      <w:bookmarkStart w:id="2202" w:name="_Toc429057915"/>
      <w:bookmarkStart w:id="2203"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2197"/>
      <w:bookmarkEnd w:id="2198"/>
      <w:bookmarkEnd w:id="2199"/>
      <w:bookmarkEnd w:id="2200"/>
      <w:bookmarkEnd w:id="2201"/>
      <w:bookmarkEnd w:id="2202"/>
      <w:bookmarkEnd w:id="2203"/>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04" w:name="_Toc428283256"/>
      <w:bookmarkStart w:id="2205" w:name="_Toc428905337"/>
      <w:bookmarkStart w:id="2206" w:name="_Toc428905783"/>
      <w:bookmarkStart w:id="2207" w:name="_Toc428906228"/>
      <w:bookmarkStart w:id="2208" w:name="_Toc429057415"/>
      <w:bookmarkStart w:id="2209" w:name="_Toc429057916"/>
      <w:bookmarkStart w:id="2210"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2204"/>
      <w:bookmarkEnd w:id="2205"/>
      <w:bookmarkEnd w:id="2206"/>
      <w:bookmarkEnd w:id="2207"/>
      <w:bookmarkEnd w:id="2208"/>
      <w:bookmarkEnd w:id="2209"/>
      <w:bookmarkEnd w:id="2210"/>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1" w:name="_Toc428283257"/>
      <w:bookmarkStart w:id="2212" w:name="_Toc428905338"/>
      <w:bookmarkStart w:id="2213" w:name="_Toc428905784"/>
      <w:bookmarkStart w:id="2214" w:name="_Toc428906229"/>
      <w:bookmarkStart w:id="2215" w:name="_Toc429057416"/>
      <w:bookmarkStart w:id="2216" w:name="_Toc429057917"/>
      <w:bookmarkStart w:id="2217"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2211"/>
      <w:bookmarkEnd w:id="2212"/>
      <w:bookmarkEnd w:id="2213"/>
      <w:bookmarkEnd w:id="2214"/>
      <w:bookmarkEnd w:id="2215"/>
      <w:bookmarkEnd w:id="2216"/>
      <w:bookmarkEnd w:id="2217"/>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8" w:name="_Toc428283258"/>
      <w:bookmarkStart w:id="2219" w:name="_Toc428905339"/>
      <w:bookmarkStart w:id="2220" w:name="_Toc428905785"/>
      <w:bookmarkStart w:id="2221" w:name="_Toc428906230"/>
      <w:bookmarkStart w:id="2222" w:name="_Toc429057417"/>
      <w:bookmarkStart w:id="2223" w:name="_Toc429057918"/>
      <w:bookmarkStart w:id="2224"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2218"/>
      <w:bookmarkEnd w:id="2219"/>
      <w:bookmarkEnd w:id="2220"/>
      <w:bookmarkEnd w:id="2221"/>
      <w:bookmarkEnd w:id="2222"/>
      <w:bookmarkEnd w:id="2223"/>
      <w:bookmarkEnd w:id="2224"/>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25" w:name="_Toc428283259"/>
      <w:bookmarkStart w:id="2226" w:name="_Toc428905340"/>
      <w:bookmarkStart w:id="2227" w:name="_Toc428905786"/>
      <w:bookmarkStart w:id="2228" w:name="_Toc428906231"/>
      <w:bookmarkStart w:id="2229" w:name="_Toc429057418"/>
      <w:bookmarkStart w:id="2230" w:name="_Toc429057919"/>
      <w:bookmarkStart w:id="2231"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2225"/>
      <w:bookmarkEnd w:id="2226"/>
      <w:bookmarkEnd w:id="2227"/>
      <w:bookmarkEnd w:id="2228"/>
      <w:bookmarkEnd w:id="2229"/>
      <w:bookmarkEnd w:id="2230"/>
      <w:bookmarkEnd w:id="2231"/>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2" w:name="_Toc428283260"/>
      <w:bookmarkStart w:id="2233" w:name="_Toc428905341"/>
      <w:bookmarkStart w:id="2234" w:name="_Toc428905787"/>
      <w:bookmarkStart w:id="2235" w:name="_Toc428906232"/>
      <w:bookmarkStart w:id="2236" w:name="_Toc429057419"/>
      <w:bookmarkStart w:id="2237" w:name="_Toc429057920"/>
      <w:bookmarkStart w:id="2238"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2232"/>
      <w:bookmarkEnd w:id="2233"/>
      <w:bookmarkEnd w:id="2234"/>
      <w:bookmarkEnd w:id="2235"/>
      <w:bookmarkEnd w:id="2236"/>
      <w:bookmarkEnd w:id="2237"/>
      <w:bookmarkEnd w:id="2238"/>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9" w:name="_Toc428283261"/>
      <w:bookmarkStart w:id="2240" w:name="_Toc428905342"/>
      <w:bookmarkStart w:id="2241" w:name="_Toc428905788"/>
      <w:bookmarkStart w:id="2242" w:name="_Toc428906233"/>
      <w:bookmarkStart w:id="2243" w:name="_Toc429057420"/>
      <w:bookmarkStart w:id="2244" w:name="_Toc429057921"/>
      <w:bookmarkStart w:id="2245"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2239"/>
      <w:bookmarkEnd w:id="2240"/>
      <w:bookmarkEnd w:id="2241"/>
      <w:bookmarkEnd w:id="2242"/>
      <w:bookmarkEnd w:id="2243"/>
      <w:bookmarkEnd w:id="2244"/>
      <w:bookmarkEnd w:id="2245"/>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46" w:name="_Toc428283262"/>
      <w:bookmarkStart w:id="2247" w:name="_Toc428905343"/>
      <w:bookmarkStart w:id="2248" w:name="_Toc428905789"/>
      <w:bookmarkStart w:id="2249" w:name="_Toc428906234"/>
      <w:bookmarkStart w:id="2250" w:name="_Toc429057421"/>
      <w:bookmarkStart w:id="2251" w:name="_Toc429057922"/>
      <w:bookmarkStart w:id="2252"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2246"/>
      <w:bookmarkEnd w:id="2247"/>
      <w:bookmarkEnd w:id="2248"/>
      <w:bookmarkEnd w:id="2249"/>
      <w:bookmarkEnd w:id="2250"/>
      <w:bookmarkEnd w:id="2251"/>
      <w:bookmarkEnd w:id="2252"/>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2253" w:name="_Toc428283263"/>
      <w:bookmarkStart w:id="2254" w:name="_Toc428905344"/>
      <w:bookmarkStart w:id="2255" w:name="_Toc428905790"/>
      <w:bookmarkStart w:id="2256" w:name="_Toc428906235"/>
      <w:bookmarkStart w:id="2257" w:name="_Toc429057422"/>
      <w:bookmarkStart w:id="2258" w:name="_Toc429057923"/>
      <w:bookmarkStart w:id="2259" w:name="_Toc430459604"/>
      <w:r w:rsidRPr="00AF42AF">
        <w:t>10.2.15.14</w:t>
      </w:r>
      <w:r w:rsidRPr="00AF42AF">
        <w:tab/>
      </w:r>
      <w:r w:rsidRPr="00AF42AF">
        <w:rPr>
          <w:rFonts w:eastAsia="Arial Unicode MS"/>
        </w:rPr>
        <w:t>Service Statistics Collection Record</w:t>
      </w:r>
      <w:bookmarkEnd w:id="2253"/>
      <w:bookmarkEnd w:id="2254"/>
      <w:bookmarkEnd w:id="2255"/>
      <w:bookmarkEnd w:id="2256"/>
      <w:bookmarkEnd w:id="2257"/>
      <w:bookmarkEnd w:id="2258"/>
      <w:bookmarkEnd w:id="2259"/>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2260" w:name="_Toc428283264"/>
      <w:bookmarkStart w:id="2261" w:name="_Toc428905345"/>
      <w:bookmarkStart w:id="2262" w:name="_Toc428905791"/>
      <w:bookmarkStart w:id="2263" w:name="_Toc428906236"/>
      <w:bookmarkStart w:id="2264" w:name="_Toc429057423"/>
      <w:bookmarkStart w:id="2265" w:name="_Toc429057924"/>
      <w:bookmarkStart w:id="2266"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2260"/>
      <w:bookmarkEnd w:id="2261"/>
      <w:bookmarkEnd w:id="2262"/>
      <w:bookmarkEnd w:id="2263"/>
      <w:bookmarkEnd w:id="2264"/>
      <w:bookmarkEnd w:id="2265"/>
      <w:bookmarkEnd w:id="2266"/>
    </w:p>
    <w:p w:rsidR="00DA7B71" w:rsidRPr="00AF42AF" w:rsidRDefault="00DA7B71" w:rsidP="00DA7B71">
      <w:pPr>
        <w:pStyle w:val="40"/>
      </w:pPr>
      <w:bookmarkStart w:id="2267" w:name="_Toc428283265"/>
      <w:bookmarkStart w:id="2268" w:name="_Toc428905346"/>
      <w:bookmarkStart w:id="2269" w:name="_Toc428905792"/>
      <w:bookmarkStart w:id="2270" w:name="_Toc428906237"/>
      <w:bookmarkStart w:id="2271" w:name="_Toc429057424"/>
      <w:bookmarkStart w:id="2272" w:name="_Toc429057925"/>
      <w:bookmarkStart w:id="2273" w:name="_Toc430459606"/>
      <w:r w:rsidRPr="00AF42AF">
        <w:t>10.2.16.1</w:t>
      </w:r>
      <w:r w:rsidRPr="00AF42AF">
        <w:tab/>
        <w:t xml:space="preserve">Create </w:t>
      </w:r>
      <w:r w:rsidR="00BC0067" w:rsidRPr="00BC0067">
        <w:t>&lt;m2mServiceSubscriptionProfile&gt;</w:t>
      </w:r>
      <w:bookmarkEnd w:id="2267"/>
      <w:bookmarkEnd w:id="2268"/>
      <w:bookmarkEnd w:id="2269"/>
      <w:bookmarkEnd w:id="2270"/>
      <w:bookmarkEnd w:id="2271"/>
      <w:bookmarkEnd w:id="2272"/>
      <w:bookmarkEnd w:id="2273"/>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2274" w:name="_Toc428283266"/>
      <w:bookmarkStart w:id="2275" w:name="_Toc428905347"/>
      <w:bookmarkStart w:id="2276" w:name="_Toc428905793"/>
      <w:bookmarkStart w:id="2277" w:name="_Toc428906238"/>
      <w:bookmarkStart w:id="2278" w:name="_Toc429057425"/>
      <w:bookmarkStart w:id="2279" w:name="_Toc429057926"/>
      <w:bookmarkStart w:id="2280" w:name="_Toc430459607"/>
      <w:r w:rsidRPr="00BC0067">
        <w:lastRenderedPageBreak/>
        <w:t>10.2.16.2</w:t>
      </w:r>
      <w:r w:rsidRPr="00BC0067">
        <w:tab/>
        <w:t>Retrieve &lt;m2mServiceSubscriptionProfile&gt;</w:t>
      </w:r>
      <w:bookmarkEnd w:id="2274"/>
      <w:bookmarkEnd w:id="2275"/>
      <w:bookmarkEnd w:id="2276"/>
      <w:bookmarkEnd w:id="2277"/>
      <w:bookmarkEnd w:id="2278"/>
      <w:bookmarkEnd w:id="2279"/>
      <w:bookmarkEnd w:id="2280"/>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281" w:name="_Toc428283267"/>
      <w:bookmarkStart w:id="2282" w:name="_Toc428905348"/>
      <w:bookmarkStart w:id="2283" w:name="_Toc428905794"/>
      <w:bookmarkStart w:id="2284" w:name="_Toc428906239"/>
      <w:bookmarkStart w:id="2285" w:name="_Toc429057426"/>
      <w:bookmarkStart w:id="2286" w:name="_Toc429057927"/>
      <w:bookmarkStart w:id="2287" w:name="_Toc430459608"/>
      <w:r w:rsidRPr="00AF42AF">
        <w:t>10.2.16.3</w:t>
      </w:r>
      <w:r w:rsidRPr="00AF42AF">
        <w:tab/>
        <w:t xml:space="preserve">Update </w:t>
      </w:r>
      <w:r w:rsidR="00BC0067" w:rsidRPr="00BC0067">
        <w:t>&lt;m2mServiceSubscriptionProfile&gt;</w:t>
      </w:r>
      <w:bookmarkEnd w:id="2281"/>
      <w:bookmarkEnd w:id="2282"/>
      <w:bookmarkEnd w:id="2283"/>
      <w:bookmarkEnd w:id="2284"/>
      <w:bookmarkEnd w:id="2285"/>
      <w:bookmarkEnd w:id="2286"/>
      <w:bookmarkEnd w:id="2287"/>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288" w:name="_Toc428283268"/>
      <w:bookmarkStart w:id="2289" w:name="_Toc428905349"/>
      <w:bookmarkStart w:id="2290" w:name="_Toc428905795"/>
      <w:bookmarkStart w:id="2291" w:name="_Toc428906240"/>
      <w:bookmarkStart w:id="2292" w:name="_Toc429057427"/>
      <w:bookmarkStart w:id="2293" w:name="_Toc429057928"/>
      <w:bookmarkStart w:id="2294" w:name="_Toc430459609"/>
      <w:r w:rsidRPr="00AF42AF">
        <w:lastRenderedPageBreak/>
        <w:t>10.2.16.4</w:t>
      </w:r>
      <w:r w:rsidRPr="00AF42AF">
        <w:tab/>
        <w:t xml:space="preserve">Delete </w:t>
      </w:r>
      <w:r w:rsidR="00BC0067" w:rsidRPr="00BC0067">
        <w:t>&lt;m2mServiceSubscriptionProfile&gt;</w:t>
      </w:r>
      <w:bookmarkEnd w:id="2288"/>
      <w:bookmarkEnd w:id="2289"/>
      <w:bookmarkEnd w:id="2290"/>
      <w:bookmarkEnd w:id="2291"/>
      <w:bookmarkEnd w:id="2292"/>
      <w:bookmarkEnd w:id="2293"/>
      <w:bookmarkEnd w:id="2294"/>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295" w:name="_Toc428283269"/>
      <w:bookmarkStart w:id="2296" w:name="_Toc428905350"/>
      <w:bookmarkStart w:id="2297" w:name="_Toc428905796"/>
      <w:bookmarkStart w:id="2298" w:name="_Toc428906241"/>
      <w:bookmarkStart w:id="2299" w:name="_Toc429057428"/>
      <w:bookmarkStart w:id="2300" w:name="_Toc429057929"/>
      <w:bookmarkStart w:id="2301"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2295"/>
      <w:bookmarkEnd w:id="2296"/>
      <w:bookmarkEnd w:id="2297"/>
      <w:bookmarkEnd w:id="2298"/>
      <w:bookmarkEnd w:id="2299"/>
      <w:bookmarkEnd w:id="2300"/>
      <w:bookmarkEnd w:id="2301"/>
    </w:p>
    <w:p w:rsidR="00DA7B71" w:rsidRPr="00AF42AF" w:rsidRDefault="00DA7B71" w:rsidP="00DA7B71">
      <w:pPr>
        <w:pStyle w:val="40"/>
      </w:pPr>
      <w:bookmarkStart w:id="2302" w:name="_Toc428283270"/>
      <w:bookmarkStart w:id="2303" w:name="_Toc428905351"/>
      <w:bookmarkStart w:id="2304" w:name="_Toc428905797"/>
      <w:bookmarkStart w:id="2305" w:name="_Toc428906242"/>
      <w:bookmarkStart w:id="2306" w:name="_Toc429057429"/>
      <w:bookmarkStart w:id="2307" w:name="_Toc429057930"/>
      <w:bookmarkStart w:id="2308" w:name="_Toc430459611"/>
      <w:r w:rsidRPr="00AF42AF">
        <w:t>10.2.17.1</w:t>
      </w:r>
      <w:r w:rsidRPr="00AF42AF">
        <w:tab/>
        <w:t xml:space="preserve">Create </w:t>
      </w:r>
      <w:r w:rsidR="00BC0067" w:rsidRPr="00BC0067">
        <w:t>&lt;serviceSubscribedNode&gt;</w:t>
      </w:r>
      <w:bookmarkEnd w:id="2302"/>
      <w:bookmarkEnd w:id="2303"/>
      <w:bookmarkEnd w:id="2304"/>
      <w:bookmarkEnd w:id="2305"/>
      <w:bookmarkEnd w:id="2306"/>
      <w:bookmarkEnd w:id="2307"/>
      <w:bookmarkEnd w:id="2308"/>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2309" w:name="_Toc428283271"/>
      <w:bookmarkStart w:id="2310" w:name="_Toc428905352"/>
      <w:bookmarkStart w:id="2311" w:name="_Toc428905798"/>
      <w:bookmarkStart w:id="2312" w:name="_Toc428906243"/>
      <w:bookmarkStart w:id="2313" w:name="_Toc429057430"/>
      <w:bookmarkStart w:id="2314" w:name="_Toc429057931"/>
      <w:bookmarkStart w:id="2315" w:name="_Toc430459612"/>
      <w:r w:rsidRPr="00AF42AF">
        <w:lastRenderedPageBreak/>
        <w:t>10.2.17.2</w:t>
      </w:r>
      <w:r w:rsidRPr="00AF42AF">
        <w:tab/>
        <w:t xml:space="preserve">Retrieve </w:t>
      </w:r>
      <w:r w:rsidR="00BC0067" w:rsidRPr="00BC0067">
        <w:t>&lt;serviceSubscribedNode&gt;</w:t>
      </w:r>
      <w:bookmarkEnd w:id="2309"/>
      <w:bookmarkEnd w:id="2310"/>
      <w:bookmarkEnd w:id="2311"/>
      <w:bookmarkEnd w:id="2312"/>
      <w:bookmarkEnd w:id="2313"/>
      <w:bookmarkEnd w:id="2314"/>
      <w:bookmarkEnd w:id="2315"/>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316" w:name="_Toc428283272"/>
      <w:bookmarkStart w:id="2317" w:name="_Toc428905353"/>
      <w:bookmarkStart w:id="2318" w:name="_Toc428905799"/>
      <w:bookmarkStart w:id="2319" w:name="_Toc428906244"/>
      <w:bookmarkStart w:id="2320" w:name="_Toc429057431"/>
      <w:bookmarkStart w:id="2321" w:name="_Toc429057932"/>
      <w:bookmarkStart w:id="2322" w:name="_Toc430459613"/>
      <w:r w:rsidRPr="00AF42AF">
        <w:t>10.2.17.3</w:t>
      </w:r>
      <w:r w:rsidRPr="00AF42AF">
        <w:tab/>
        <w:t xml:space="preserve">Update </w:t>
      </w:r>
      <w:r w:rsidR="00BC0067" w:rsidRPr="00BC0067">
        <w:t>&lt;serviceSubscribedNode&gt;</w:t>
      </w:r>
      <w:bookmarkEnd w:id="2316"/>
      <w:bookmarkEnd w:id="2317"/>
      <w:bookmarkEnd w:id="2318"/>
      <w:bookmarkEnd w:id="2319"/>
      <w:bookmarkEnd w:id="2320"/>
      <w:bookmarkEnd w:id="2321"/>
      <w:bookmarkEnd w:id="2322"/>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323" w:name="_Toc428283273"/>
      <w:bookmarkStart w:id="2324" w:name="_Toc428905354"/>
      <w:bookmarkStart w:id="2325" w:name="_Toc428905800"/>
      <w:bookmarkStart w:id="2326" w:name="_Toc428906245"/>
      <w:bookmarkStart w:id="2327" w:name="_Toc429057432"/>
      <w:bookmarkStart w:id="2328" w:name="_Toc429057933"/>
      <w:bookmarkStart w:id="2329" w:name="_Toc430459614"/>
      <w:r w:rsidRPr="00AF42AF">
        <w:t>10.2.17.4</w:t>
      </w:r>
      <w:r w:rsidRPr="00AF42AF">
        <w:tab/>
        <w:t xml:space="preserve">Delete </w:t>
      </w:r>
      <w:r w:rsidR="00BC0067" w:rsidRPr="00BC0067">
        <w:t>&lt;serviceSubscribedNode&gt;</w:t>
      </w:r>
      <w:bookmarkEnd w:id="2323"/>
      <w:bookmarkEnd w:id="2324"/>
      <w:bookmarkEnd w:id="2325"/>
      <w:bookmarkEnd w:id="2326"/>
      <w:bookmarkEnd w:id="2327"/>
      <w:bookmarkEnd w:id="2328"/>
      <w:bookmarkEnd w:id="2329"/>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330" w:name="_Toc428283274"/>
      <w:bookmarkStart w:id="2331" w:name="_Toc428905355"/>
      <w:bookmarkStart w:id="2332" w:name="_Toc428905801"/>
      <w:bookmarkStart w:id="2333" w:name="_Toc428906246"/>
      <w:bookmarkStart w:id="2334" w:name="_Toc429057433"/>
      <w:bookmarkStart w:id="2335" w:name="_Toc429057934"/>
      <w:bookmarkStart w:id="2336" w:name="_Toc430459615"/>
      <w:r w:rsidRPr="00AF42AF">
        <w:t>10.2.18</w:t>
      </w:r>
      <w:r w:rsidRPr="00AF42AF">
        <w:tab/>
        <w:t>Resource Announcement Procedure</w:t>
      </w:r>
      <w:r w:rsidR="00BC0067" w:rsidRPr="00BC0067">
        <w:t>s</w:t>
      </w:r>
      <w:bookmarkEnd w:id="2330"/>
      <w:bookmarkEnd w:id="2331"/>
      <w:bookmarkEnd w:id="2332"/>
      <w:bookmarkEnd w:id="2333"/>
      <w:bookmarkEnd w:id="2334"/>
      <w:bookmarkEnd w:id="2335"/>
      <w:bookmarkEnd w:id="2336"/>
    </w:p>
    <w:p w:rsidR="00DA7B71" w:rsidRPr="00AF42AF" w:rsidRDefault="00DA7B71" w:rsidP="00DA7B71">
      <w:pPr>
        <w:pStyle w:val="40"/>
      </w:pPr>
      <w:bookmarkStart w:id="2337" w:name="_Toc428283275"/>
      <w:bookmarkStart w:id="2338" w:name="_Toc428905356"/>
      <w:bookmarkStart w:id="2339" w:name="_Toc428905802"/>
      <w:bookmarkStart w:id="2340" w:name="_Toc428906247"/>
      <w:bookmarkStart w:id="2341" w:name="_Toc429057434"/>
      <w:bookmarkStart w:id="2342" w:name="_Toc429057935"/>
      <w:bookmarkStart w:id="2343" w:name="_Toc430459616"/>
      <w:r w:rsidRPr="00AF42AF">
        <w:t>10.2.18.1</w:t>
      </w:r>
      <w:r w:rsidRPr="00AF42AF">
        <w:tab/>
        <w:t>Procedure for AE and CSE to initiate Creation of an Announced Resource</w:t>
      </w:r>
      <w:bookmarkEnd w:id="2337"/>
      <w:bookmarkEnd w:id="2338"/>
      <w:bookmarkEnd w:id="2339"/>
      <w:bookmarkEnd w:id="2340"/>
      <w:bookmarkEnd w:id="2341"/>
      <w:bookmarkEnd w:id="2342"/>
      <w:bookmarkEnd w:id="2343"/>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0" type="#_x0000_t75" style="width:481.55pt;height:308.15pt" o:ole="">
            <v:imagedata r:id="rId132" o:title=""/>
          </v:shape>
          <o:OLEObject Type="Embed" ProgID="Visio.Drawing.15" ShapeID="_x0000_i1090" DrawAspect="Content" ObjectID="_1504201727" r:id="rId133"/>
        </w:object>
      </w:r>
    </w:p>
    <w:p w:rsidR="00BC0067" w:rsidRDefault="004C4AE1"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44" w:name="_Toc428283276"/>
      <w:bookmarkStart w:id="2345" w:name="_Toc428905357"/>
      <w:bookmarkStart w:id="2346" w:name="_Toc428905803"/>
      <w:bookmarkStart w:id="2347" w:name="_Toc428906248"/>
      <w:bookmarkStart w:id="2348" w:name="_Toc429057435"/>
      <w:bookmarkStart w:id="2349" w:name="_Toc429057936"/>
      <w:bookmarkStart w:id="2350" w:name="_Toc430459617"/>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2344"/>
      <w:bookmarkEnd w:id="2345"/>
      <w:bookmarkEnd w:id="2346"/>
      <w:bookmarkEnd w:id="2347"/>
      <w:bookmarkEnd w:id="2348"/>
      <w:bookmarkEnd w:id="2349"/>
      <w:bookmarkEnd w:id="2350"/>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1" type="#_x0000_t75" style="width:418.2pt;height:214.85pt" o:ole="">
            <v:imagedata r:id="rId134" o:title=""/>
          </v:shape>
          <o:OLEObject Type="Embed" ProgID="Visio.Drawing.15" ShapeID="_x0000_i1091" DrawAspect="Content" ObjectID="_1504201728" r:id="rId135"/>
        </w:object>
      </w:r>
    </w:p>
    <w:p w:rsidR="00BC0067" w:rsidRDefault="004C4AE1"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2351" w:name="_Toc428283277"/>
      <w:bookmarkStart w:id="2352" w:name="_Toc428905358"/>
      <w:bookmarkStart w:id="2353" w:name="_Toc428905804"/>
      <w:bookmarkStart w:id="2354" w:name="_Toc428906249"/>
      <w:bookmarkStart w:id="2355" w:name="_Toc429057436"/>
      <w:bookmarkStart w:id="2356" w:name="_Toc429057937"/>
      <w:bookmarkStart w:id="2357" w:name="_Toc430459618"/>
      <w:r w:rsidRPr="00AF42AF">
        <w:lastRenderedPageBreak/>
        <w:t>10.2.18.3</w:t>
      </w:r>
      <w:r w:rsidRPr="00AF42AF">
        <w:tab/>
        <w:t>Procedure for AE and CSE to initiate Deletion of an Announced Resource</w:t>
      </w:r>
      <w:bookmarkEnd w:id="2351"/>
      <w:bookmarkEnd w:id="2352"/>
      <w:bookmarkEnd w:id="2353"/>
      <w:bookmarkEnd w:id="2354"/>
      <w:bookmarkEnd w:id="2355"/>
      <w:bookmarkEnd w:id="2356"/>
      <w:bookmarkEnd w:id="2357"/>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2358" w:name="_Toc428283278"/>
      <w:bookmarkStart w:id="2359" w:name="_Toc428905359"/>
      <w:bookmarkStart w:id="2360" w:name="_Toc428905805"/>
      <w:bookmarkStart w:id="2361" w:name="_Toc428906250"/>
      <w:bookmarkStart w:id="2362" w:name="_Toc429057437"/>
      <w:bookmarkStart w:id="2363" w:name="_Toc429057938"/>
      <w:bookmarkStart w:id="2364" w:name="_Toc430459619"/>
      <w:r w:rsidRPr="00AF42AF">
        <w:t>10.2.18.4</w:t>
      </w:r>
      <w:r w:rsidRPr="00AF42AF">
        <w:tab/>
        <w:t xml:space="preserve">Procedure for original resource </w:t>
      </w:r>
      <w:r w:rsidR="00BC0067" w:rsidRPr="00BC0067">
        <w:t>H</w:t>
      </w:r>
      <w:r w:rsidRPr="00AF42AF">
        <w:t>osting CSE to Create an Announced Resource</w:t>
      </w:r>
      <w:bookmarkEnd w:id="2358"/>
      <w:bookmarkEnd w:id="2359"/>
      <w:bookmarkEnd w:id="2360"/>
      <w:bookmarkEnd w:id="2361"/>
      <w:bookmarkEnd w:id="2362"/>
      <w:bookmarkEnd w:id="2363"/>
      <w:bookmarkEnd w:id="2364"/>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65" w:name="_Toc428283279"/>
      <w:bookmarkStart w:id="2366" w:name="_Toc428905360"/>
      <w:bookmarkStart w:id="2367" w:name="_Toc428905806"/>
      <w:bookmarkStart w:id="2368" w:name="_Toc428906251"/>
      <w:bookmarkStart w:id="2369" w:name="_Toc429057438"/>
      <w:bookmarkStart w:id="2370" w:name="_Toc429057939"/>
      <w:bookmarkStart w:id="2371"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2365"/>
      <w:bookmarkEnd w:id="2366"/>
      <w:bookmarkEnd w:id="2367"/>
      <w:bookmarkEnd w:id="2368"/>
      <w:bookmarkEnd w:id="2369"/>
      <w:bookmarkEnd w:id="2370"/>
      <w:bookmarkEnd w:id="2371"/>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2372" w:name="_Toc428283280"/>
      <w:bookmarkStart w:id="2373" w:name="_Toc428905361"/>
      <w:bookmarkStart w:id="2374" w:name="_Toc428905807"/>
      <w:bookmarkStart w:id="2375" w:name="_Toc428906252"/>
      <w:bookmarkStart w:id="2376" w:name="_Toc429057439"/>
      <w:bookmarkStart w:id="2377" w:name="_Toc429057940"/>
      <w:bookmarkStart w:id="2378"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2372"/>
      <w:bookmarkEnd w:id="2373"/>
      <w:bookmarkEnd w:id="2374"/>
      <w:bookmarkEnd w:id="2375"/>
      <w:bookmarkEnd w:id="2376"/>
      <w:bookmarkEnd w:id="2377"/>
      <w:bookmarkEnd w:id="2378"/>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79" w:name="_Toc428283281"/>
      <w:bookmarkStart w:id="2380" w:name="_Toc428905362"/>
      <w:bookmarkStart w:id="2381" w:name="_Toc428905808"/>
      <w:bookmarkStart w:id="2382" w:name="_Toc428906253"/>
      <w:bookmarkStart w:id="2383" w:name="_Toc429057440"/>
      <w:bookmarkStart w:id="2384" w:name="_Toc429057941"/>
      <w:bookmarkStart w:id="2385"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2379"/>
      <w:bookmarkEnd w:id="2380"/>
      <w:bookmarkEnd w:id="2381"/>
      <w:bookmarkEnd w:id="2382"/>
      <w:bookmarkEnd w:id="2383"/>
      <w:bookmarkEnd w:id="2384"/>
      <w:bookmarkEnd w:id="2385"/>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86" w:name="_Toc428283282"/>
      <w:bookmarkStart w:id="2387" w:name="_Toc428905363"/>
      <w:bookmarkStart w:id="2388" w:name="_Toc428905809"/>
      <w:bookmarkStart w:id="2389" w:name="_Toc428906254"/>
      <w:bookmarkStart w:id="2390" w:name="_Toc429057441"/>
      <w:bookmarkStart w:id="2391" w:name="_Toc429057942"/>
      <w:bookmarkStart w:id="2392"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2386"/>
      <w:bookmarkEnd w:id="2387"/>
      <w:bookmarkEnd w:id="2388"/>
      <w:bookmarkEnd w:id="2389"/>
      <w:bookmarkEnd w:id="2390"/>
      <w:bookmarkEnd w:id="2391"/>
      <w:bookmarkEnd w:id="2392"/>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93" w:name="_Toc428283283"/>
      <w:bookmarkStart w:id="2394" w:name="_Toc428905364"/>
      <w:bookmarkStart w:id="2395" w:name="_Toc428905810"/>
      <w:bookmarkStart w:id="2396" w:name="_Toc428906255"/>
      <w:bookmarkStart w:id="2397" w:name="_Toc429057442"/>
      <w:bookmarkStart w:id="2398" w:name="_Toc429057943"/>
      <w:bookmarkStart w:id="2399"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2393"/>
      <w:bookmarkEnd w:id="2394"/>
      <w:bookmarkEnd w:id="2395"/>
      <w:bookmarkEnd w:id="2396"/>
      <w:bookmarkEnd w:id="2397"/>
      <w:bookmarkEnd w:id="2398"/>
      <w:bookmarkEnd w:id="2399"/>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rPr>
                <w:rFonts w:eastAsia="Arial Unicode MS"/>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rFonts w:eastAsiaTheme="minorEastAsia"/>
          <w:lang w:eastAsia="zh-CN"/>
        </w:rPr>
      </w:pPr>
    </w:p>
    <w:p w:rsidR="00582D75" w:rsidRDefault="00582D75" w:rsidP="00582D75">
      <w:pPr>
        <w:pStyle w:val="40"/>
      </w:pPr>
      <w:bookmarkStart w:id="2400" w:name="_Toc406425410"/>
      <w:bookmarkStart w:id="2401" w:name="_Toc408583495"/>
      <w:bookmarkStart w:id="2402" w:name="_Toc408583939"/>
      <w:bookmarkStart w:id="2403" w:name="_Toc426619607"/>
      <w:bookmarkStart w:id="2404" w:name="_Toc430459625"/>
      <w:r>
        <w:t>10.2.18.10</w:t>
      </w:r>
      <w:r>
        <w:tab/>
        <w:t xml:space="preserve">Procedure </w:t>
      </w:r>
      <w:bookmarkEnd w:id="2400"/>
      <w:bookmarkEnd w:id="2401"/>
      <w:bookmarkEnd w:id="2402"/>
      <w:bookmarkEnd w:id="2403"/>
      <w:r>
        <w:t>for original resource Hosting CSE for Updating Attributes</w:t>
      </w:r>
      <w:bookmarkEnd w:id="2404"/>
    </w:p>
    <w:p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rsidR="00582D75" w:rsidRPr="00F00B1E" w:rsidRDefault="00582D75" w:rsidP="00582D75">
      <w:pPr>
        <w:pStyle w:val="TH"/>
        <w:rPr>
          <w:lang w:val="en-US"/>
        </w:rPr>
      </w:pPr>
      <w:r w:rsidRPr="0060058A">
        <w:t>Table 10.2.1</w:t>
      </w:r>
      <w:r>
        <w:rPr>
          <w:lang w:val="en-US"/>
        </w:rPr>
        <w:t>8</w:t>
      </w:r>
      <w:r w:rsidRPr="0060058A">
        <w:t>.</w:t>
      </w:r>
      <w:r>
        <w:t>10</w:t>
      </w:r>
      <w:r w:rsidRPr="0060058A">
        <w:t xml:space="preserve">-1: </w:t>
      </w:r>
      <w:r>
        <w:rPr>
          <w:lang w:val="en-US"/>
        </w:rPr>
        <w:t xml:space="preserve">Original </w:t>
      </w:r>
      <w:r w:rsidR="004C4AE1" w:rsidRPr="004C4AE1">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trPr>
        <w:tc>
          <w:tcPr>
            <w:tcW w:w="9167" w:type="dxa"/>
            <w:gridSpan w:val="2"/>
            <w:shd w:val="clear" w:color="auto" w:fill="DDDDDD"/>
          </w:tcPr>
          <w:p w:rsidR="00582D75" w:rsidRPr="00FC0033" w:rsidRDefault="00582D75" w:rsidP="00582D75">
            <w:pPr>
              <w:pStyle w:val="TAH"/>
              <w:rPr>
                <w:lang w:eastAsia="ko-KR"/>
              </w:rPr>
            </w:pPr>
            <w:r w:rsidRPr="00FC0033">
              <w:rPr>
                <w:i/>
              </w:rPr>
              <w:t xml:space="preserve">Attribute </w:t>
            </w:r>
            <w:r>
              <w:rPr>
                <w:i/>
              </w:rPr>
              <w:t>Update</w:t>
            </w:r>
            <w:r w:rsidRPr="00FC0033">
              <w:rPr>
                <w:i/>
              </w:rPr>
              <w:t xml:space="preserve">: </w:t>
            </w:r>
            <w:r w:rsidRPr="00FC0033">
              <w:t>UPDATE</w:t>
            </w:r>
          </w:p>
        </w:tc>
      </w:tr>
      <w:tr w:rsidR="00582D75" w:rsidRPr="00FF2FB5" w:rsidTr="00582D75">
        <w:trPr>
          <w:jc w:val="center"/>
        </w:trPr>
        <w:tc>
          <w:tcPr>
            <w:tcW w:w="2093" w:type="dxa"/>
            <w:shd w:val="clear" w:color="auto" w:fill="auto"/>
          </w:tcPr>
          <w:p w:rsidR="00582D75" w:rsidRPr="00FE7AEF" w:rsidRDefault="00582D75" w:rsidP="00582D75">
            <w:pPr>
              <w:pStyle w:val="TAL"/>
              <w:rPr>
                <w:lang w:val="en-US" w:eastAsia="ko-KR"/>
              </w:rPr>
            </w:pPr>
            <w:r w:rsidRPr="00FC0033">
              <w:rPr>
                <w:lang w:eastAsia="ko-KR"/>
              </w:rPr>
              <w:t>Associated Reference Point</w:t>
            </w:r>
          </w:p>
        </w:tc>
        <w:tc>
          <w:tcPr>
            <w:tcW w:w="7074" w:type="dxa"/>
            <w:shd w:val="clear" w:color="auto" w:fill="auto"/>
          </w:tcPr>
          <w:p w:rsidR="00582D75" w:rsidRPr="00FC0033" w:rsidRDefault="00582D75" w:rsidP="00582D75">
            <w:pPr>
              <w:pStyle w:val="TAL"/>
              <w:rPr>
                <w:szCs w:val="18"/>
                <w:lang w:eastAsia="ko-KR"/>
              </w:rPr>
            </w:pPr>
            <w:r w:rsidRPr="00FC0033">
              <w:rPr>
                <w:szCs w:val="18"/>
                <w:lang w:eastAsia="ko-KR"/>
              </w:rPr>
              <w:t>Mcc.</w:t>
            </w:r>
          </w:p>
        </w:tc>
      </w:tr>
      <w:tr w:rsidR="00582D75" w:rsidRPr="00FF2FB5" w:rsidTr="00582D75">
        <w:trPr>
          <w:jc w:val="center"/>
        </w:trPr>
        <w:tc>
          <w:tcPr>
            <w:tcW w:w="2093" w:type="dxa"/>
            <w:shd w:val="clear" w:color="auto" w:fill="auto"/>
          </w:tcPr>
          <w:p w:rsidR="00582D75" w:rsidRPr="00FC0033" w:rsidRDefault="00582D75" w:rsidP="00582D75">
            <w:pPr>
              <w:pStyle w:val="TAL"/>
              <w:rPr>
                <w:lang w:eastAsia="ko-KR"/>
              </w:rPr>
            </w:pPr>
            <w:r w:rsidRPr="00FC0033">
              <w:rPr>
                <w:rFonts w:eastAsia="Arial Unicode MS"/>
              </w:rPr>
              <w:t>Information in Request message</w:t>
            </w:r>
          </w:p>
        </w:tc>
        <w:tc>
          <w:tcPr>
            <w:tcW w:w="7074" w:type="dxa"/>
            <w:shd w:val="clear" w:color="auto" w:fill="auto"/>
          </w:tcPr>
          <w:p w:rsidR="00582D75" w:rsidRPr="00FC0033" w:rsidRDefault="00582D75" w:rsidP="00582D75">
            <w:pPr>
              <w:pStyle w:val="TAL"/>
              <w:rPr>
                <w:rFonts w:eastAsia="Arial Unicode MS"/>
                <w:szCs w:val="18"/>
              </w:rPr>
            </w:pPr>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p>
          <w:p w:rsidR="00582D75" w:rsidRPr="00FC0033" w:rsidRDefault="00582D75" w:rsidP="00582D75">
            <w:pPr>
              <w:pStyle w:val="TAL"/>
            </w:pPr>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Originator before sending Request</w:t>
            </w:r>
          </w:p>
        </w:tc>
        <w:tc>
          <w:tcPr>
            <w:tcW w:w="7074" w:type="dxa"/>
            <w:shd w:val="clear" w:color="auto" w:fill="auto"/>
          </w:tcPr>
          <w:p w:rsidR="00582D75" w:rsidRPr="00FC0033" w:rsidRDefault="00582D75" w:rsidP="00582D75">
            <w:pPr>
              <w:pStyle w:val="TAL"/>
            </w:pPr>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p>
          <w:p w:rsidR="00582D75" w:rsidRPr="006511A9" w:rsidRDefault="00582D75" w:rsidP="00582D75">
            <w:pPr>
              <w:pStyle w:val="TB1"/>
              <w:ind w:left="720" w:hanging="360"/>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Receiver</w:t>
            </w:r>
          </w:p>
        </w:tc>
        <w:tc>
          <w:tcPr>
            <w:tcW w:w="7074" w:type="dxa"/>
            <w:shd w:val="clear" w:color="auto" w:fill="auto"/>
          </w:tcPr>
          <w:p w:rsidR="00582D75" w:rsidRPr="00FC0033" w:rsidRDefault="00582D75" w:rsidP="00582D75">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p>
          <w:p w:rsidR="00582D75" w:rsidRPr="00B24FBF" w:rsidRDefault="00582D75" w:rsidP="00582D75">
            <w:pPr>
              <w:pStyle w:val="TB1"/>
              <w:ind w:left="720" w:hanging="360"/>
              <w:rPr>
                <w:rFonts w:eastAsia="宋体"/>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rsidR="00582D75" w:rsidRPr="006511A9" w:rsidRDefault="00582D75" w:rsidP="00582D75">
            <w:pPr>
              <w:pStyle w:val="TB1"/>
              <w:ind w:left="720" w:hanging="360"/>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szCs w:val="18"/>
              </w:rPr>
              <w:t>All exceptions described in the basic procedures (clause 10.1.3) are applicable.</w:t>
            </w:r>
          </w:p>
        </w:tc>
      </w:tr>
    </w:tbl>
    <w:p w:rsidR="00582D75" w:rsidRPr="00582D75" w:rsidRDefault="00582D75" w:rsidP="00DA7B71">
      <w:pPr>
        <w:rPr>
          <w:rFonts w:eastAsiaTheme="minorEastAsia"/>
          <w:lang w:eastAsia="zh-CN"/>
        </w:rPr>
      </w:pPr>
    </w:p>
    <w:p w:rsidR="00DA7B71" w:rsidRPr="00AF42AF" w:rsidRDefault="00DA7B71" w:rsidP="00DA7B71">
      <w:pPr>
        <w:pStyle w:val="40"/>
      </w:pPr>
      <w:bookmarkStart w:id="2405" w:name="_Toc428283284"/>
      <w:bookmarkStart w:id="2406" w:name="_Toc428905365"/>
      <w:bookmarkStart w:id="2407" w:name="_Toc428905811"/>
      <w:bookmarkStart w:id="2408" w:name="_Toc428906256"/>
      <w:bookmarkStart w:id="2409" w:name="_Toc429057443"/>
      <w:bookmarkStart w:id="2410" w:name="_Toc429057944"/>
      <w:bookmarkStart w:id="2411" w:name="_Toc430459626"/>
      <w:r w:rsidRPr="00AF42AF">
        <w:t>10.2.18.1</w:t>
      </w:r>
      <w:r w:rsidR="00582D75">
        <w:rPr>
          <w:rFonts w:eastAsiaTheme="minorEastAsia" w:hint="eastAsia"/>
          <w:lang w:eastAsia="zh-CN"/>
        </w:rPr>
        <w:t>1</w:t>
      </w:r>
      <w:r w:rsidRPr="00AF42AF">
        <w:tab/>
        <w:t>Notification Procedure targeting an AE Announced Resource</w:t>
      </w:r>
      <w:bookmarkEnd w:id="2405"/>
      <w:bookmarkEnd w:id="2406"/>
      <w:bookmarkEnd w:id="2407"/>
      <w:bookmarkEnd w:id="2408"/>
      <w:bookmarkEnd w:id="2409"/>
      <w:bookmarkEnd w:id="2410"/>
      <w:bookmarkEnd w:id="2411"/>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r w:rsidR="00582D75">
        <w:rPr>
          <w:rFonts w:eastAsiaTheme="minorEastAsia" w:hint="eastAsia"/>
          <w:lang w:eastAsia="zh-CN"/>
        </w:rPr>
        <w:t>1</w:t>
      </w:r>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2412" w:name="_Toc428283285"/>
      <w:bookmarkStart w:id="2413" w:name="_Toc428905366"/>
      <w:bookmarkStart w:id="2414" w:name="_Toc428905812"/>
      <w:bookmarkStart w:id="2415" w:name="_Toc428906257"/>
      <w:bookmarkStart w:id="2416" w:name="_Toc429057444"/>
      <w:bookmarkStart w:id="2417" w:name="_Toc429057945"/>
      <w:bookmarkStart w:id="2418"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2412"/>
      <w:bookmarkEnd w:id="2413"/>
      <w:bookmarkEnd w:id="2414"/>
      <w:bookmarkEnd w:id="2415"/>
      <w:bookmarkEnd w:id="2416"/>
      <w:bookmarkEnd w:id="2417"/>
      <w:bookmarkEnd w:id="2418"/>
    </w:p>
    <w:p w:rsidR="00DA7B71" w:rsidRPr="00AF42AF" w:rsidRDefault="00DA7B71" w:rsidP="00DA7B71">
      <w:pPr>
        <w:pStyle w:val="40"/>
        <w:rPr>
          <w:lang w:eastAsia="zh-CN"/>
        </w:rPr>
      </w:pPr>
      <w:bookmarkStart w:id="2419" w:name="_Toc428283286"/>
      <w:bookmarkStart w:id="2420" w:name="_Toc428905367"/>
      <w:bookmarkStart w:id="2421" w:name="_Toc428905813"/>
      <w:bookmarkStart w:id="2422" w:name="_Toc428906258"/>
      <w:bookmarkStart w:id="2423" w:name="_Toc429057445"/>
      <w:bookmarkStart w:id="2424" w:name="_Toc429057946"/>
      <w:bookmarkStart w:id="2425"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2419"/>
      <w:bookmarkEnd w:id="2420"/>
      <w:bookmarkEnd w:id="2421"/>
      <w:bookmarkEnd w:id="2422"/>
      <w:bookmarkEnd w:id="2423"/>
      <w:bookmarkEnd w:id="2424"/>
      <w:bookmarkEnd w:id="2425"/>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2426" w:name="_Toc428283287"/>
      <w:bookmarkStart w:id="2427" w:name="_Toc428905368"/>
      <w:bookmarkStart w:id="2428" w:name="_Toc428905814"/>
      <w:bookmarkStart w:id="2429" w:name="_Toc428906259"/>
      <w:bookmarkStart w:id="2430" w:name="_Toc429057446"/>
      <w:bookmarkStart w:id="2431" w:name="_Toc429057947"/>
      <w:bookmarkStart w:id="2432"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2426"/>
      <w:bookmarkEnd w:id="2427"/>
      <w:bookmarkEnd w:id="2428"/>
      <w:bookmarkEnd w:id="2429"/>
      <w:bookmarkEnd w:id="2430"/>
      <w:bookmarkEnd w:id="2431"/>
      <w:bookmarkEnd w:id="2432"/>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2433" w:name="_Toc428283288"/>
      <w:bookmarkStart w:id="2434" w:name="_Toc428905369"/>
      <w:bookmarkStart w:id="2435" w:name="_Toc428905815"/>
      <w:bookmarkStart w:id="2436" w:name="_Toc428906260"/>
      <w:bookmarkStart w:id="2437" w:name="_Toc429057447"/>
      <w:bookmarkStart w:id="2438" w:name="_Toc429057948"/>
      <w:bookmarkStart w:id="2439"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2433"/>
      <w:bookmarkEnd w:id="2434"/>
      <w:bookmarkEnd w:id="2435"/>
      <w:bookmarkEnd w:id="2436"/>
      <w:bookmarkEnd w:id="2437"/>
      <w:bookmarkEnd w:id="2438"/>
      <w:bookmarkEnd w:id="2439"/>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440" w:name="_Toc428283289"/>
      <w:bookmarkStart w:id="2441" w:name="_Toc428905370"/>
      <w:bookmarkStart w:id="2442" w:name="_Toc428905816"/>
      <w:bookmarkStart w:id="2443" w:name="_Toc428906261"/>
      <w:bookmarkStart w:id="2444" w:name="_Toc429057448"/>
      <w:bookmarkStart w:id="2445" w:name="_Toc429057949"/>
      <w:bookmarkStart w:id="2446"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2440"/>
      <w:bookmarkEnd w:id="2441"/>
      <w:bookmarkEnd w:id="2442"/>
      <w:bookmarkEnd w:id="2443"/>
      <w:bookmarkEnd w:id="2444"/>
      <w:bookmarkEnd w:id="2445"/>
      <w:bookmarkEnd w:id="2446"/>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2447" w:name="_Toc428283290"/>
      <w:bookmarkStart w:id="2448" w:name="_Toc428905371"/>
      <w:bookmarkStart w:id="2449" w:name="_Toc428905817"/>
      <w:bookmarkStart w:id="2450" w:name="_Toc428906262"/>
      <w:bookmarkStart w:id="2451" w:name="_Toc429057449"/>
      <w:bookmarkStart w:id="2452" w:name="_Toc429057950"/>
      <w:bookmarkStart w:id="2453"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2447"/>
      <w:bookmarkEnd w:id="2448"/>
      <w:bookmarkEnd w:id="2449"/>
      <w:bookmarkEnd w:id="2450"/>
      <w:bookmarkEnd w:id="2451"/>
      <w:bookmarkEnd w:id="2452"/>
      <w:bookmarkEnd w:id="2453"/>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2454" w:name="_Toc428283291"/>
      <w:bookmarkStart w:id="2455" w:name="_Toc428905372"/>
      <w:bookmarkStart w:id="2456" w:name="_Toc428905818"/>
      <w:bookmarkStart w:id="2457" w:name="_Toc428906263"/>
      <w:bookmarkStart w:id="2458" w:name="_Toc429057450"/>
      <w:bookmarkStart w:id="2459" w:name="_Toc429057951"/>
      <w:bookmarkStart w:id="2460"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2454"/>
      <w:bookmarkEnd w:id="2455"/>
      <w:bookmarkEnd w:id="2456"/>
      <w:bookmarkEnd w:id="2457"/>
      <w:bookmarkEnd w:id="2458"/>
      <w:bookmarkEnd w:id="2459"/>
      <w:bookmarkEnd w:id="2460"/>
    </w:p>
    <w:p w:rsidR="00DA7B71" w:rsidRPr="00AF42AF" w:rsidRDefault="00DA7B71" w:rsidP="00DA7B71">
      <w:pPr>
        <w:pStyle w:val="40"/>
      </w:pPr>
      <w:bookmarkStart w:id="2461" w:name="_Toc428283292"/>
      <w:bookmarkStart w:id="2462" w:name="_Toc428905373"/>
      <w:bookmarkStart w:id="2463" w:name="_Toc428905819"/>
      <w:bookmarkStart w:id="2464" w:name="_Toc428906264"/>
      <w:bookmarkStart w:id="2465" w:name="_Toc429057451"/>
      <w:bookmarkStart w:id="2466" w:name="_Toc429057952"/>
      <w:bookmarkStart w:id="2467" w:name="_Toc430459634"/>
      <w:r w:rsidRPr="00AF42AF">
        <w:t>10.2.</w:t>
      </w:r>
      <w:r w:rsidR="00BC0067" w:rsidRPr="00BC0067">
        <w:t>20</w:t>
      </w:r>
      <w:r w:rsidRPr="00AF42AF">
        <w:t>.1</w:t>
      </w:r>
      <w:r w:rsidRPr="00AF42AF">
        <w:tab/>
        <w:t xml:space="preserve">Create </w:t>
      </w:r>
      <w:r w:rsidRPr="00AF42AF">
        <w:rPr>
          <w:i/>
        </w:rPr>
        <w:t>&lt;request&gt;</w:t>
      </w:r>
      <w:bookmarkEnd w:id="2461"/>
      <w:bookmarkEnd w:id="2462"/>
      <w:bookmarkEnd w:id="2463"/>
      <w:bookmarkEnd w:id="2464"/>
      <w:bookmarkEnd w:id="2465"/>
      <w:bookmarkEnd w:id="2466"/>
      <w:bookmarkEnd w:id="2467"/>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Theme="minorEastAsia" w:hint="eastAsia"/>
          <w:lang w:eastAsia="zh-CN"/>
        </w:rPr>
        <w:t>one</w:t>
      </w:r>
      <w:r w:rsidR="00232E73">
        <w:t>M2M TS 0004</w:t>
      </w:r>
      <w:r w:rsidRPr="00AF42AF">
        <w:t xml:space="preserve"> [</w:t>
      </w:r>
      <w:fldSimple w:instr="REF REF_TS118104 \h  \* MERGEFORMAT ">
        <w:r w:rsidR="000E6529">
          <w:rPr>
            <w:rFonts w:eastAsiaTheme="minorEastAsia" w:hint="eastAsia"/>
            <w:lang w:eastAsia="zh-CN"/>
          </w:rPr>
          <w:t>2</w:t>
        </w:r>
      </w:fldSimple>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468" w:name="_Toc428283293"/>
      <w:bookmarkStart w:id="2469" w:name="_Toc428905374"/>
      <w:bookmarkStart w:id="2470" w:name="_Toc428905820"/>
      <w:bookmarkStart w:id="2471" w:name="_Toc428906265"/>
      <w:bookmarkStart w:id="2472" w:name="_Toc429057452"/>
      <w:bookmarkStart w:id="2473" w:name="_Toc429057953"/>
      <w:bookmarkStart w:id="2474"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2468"/>
      <w:bookmarkEnd w:id="2469"/>
      <w:bookmarkEnd w:id="2470"/>
      <w:bookmarkEnd w:id="2471"/>
      <w:bookmarkEnd w:id="2472"/>
      <w:bookmarkEnd w:id="2473"/>
      <w:bookmarkEnd w:id="2474"/>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2475" w:name="_Toc428283294"/>
      <w:bookmarkStart w:id="2476" w:name="_Toc428905375"/>
      <w:bookmarkStart w:id="2477" w:name="_Toc428905821"/>
      <w:bookmarkStart w:id="2478" w:name="_Toc428906266"/>
      <w:bookmarkStart w:id="2479" w:name="_Toc429057453"/>
      <w:bookmarkStart w:id="2480" w:name="_Toc429057954"/>
      <w:bookmarkStart w:id="2481"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2475"/>
      <w:bookmarkEnd w:id="2476"/>
      <w:bookmarkEnd w:id="2477"/>
      <w:bookmarkEnd w:id="2478"/>
      <w:bookmarkEnd w:id="2479"/>
      <w:bookmarkEnd w:id="2480"/>
      <w:bookmarkEnd w:id="2481"/>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2482" w:name="_Toc428283295"/>
      <w:bookmarkStart w:id="2483" w:name="_Toc428905376"/>
      <w:bookmarkStart w:id="2484" w:name="_Toc428905822"/>
      <w:bookmarkStart w:id="2485" w:name="_Toc428906267"/>
      <w:bookmarkStart w:id="2486" w:name="_Toc429057454"/>
      <w:bookmarkStart w:id="2487" w:name="_Toc429057955"/>
      <w:bookmarkStart w:id="2488"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2482"/>
      <w:bookmarkEnd w:id="2483"/>
      <w:bookmarkEnd w:id="2484"/>
      <w:bookmarkEnd w:id="2485"/>
      <w:bookmarkEnd w:id="2486"/>
      <w:bookmarkEnd w:id="2487"/>
      <w:bookmarkEnd w:id="2488"/>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2489" w:name="_Toc428283296"/>
      <w:bookmarkStart w:id="2490" w:name="_Toc428905377"/>
      <w:bookmarkStart w:id="2491" w:name="_Toc428905823"/>
      <w:bookmarkStart w:id="2492" w:name="_Toc428906268"/>
      <w:bookmarkStart w:id="2493" w:name="_Toc429057455"/>
      <w:bookmarkStart w:id="2494" w:name="_Toc429057956"/>
      <w:bookmarkStart w:id="2495"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2489"/>
      <w:bookmarkEnd w:id="2490"/>
      <w:bookmarkEnd w:id="2491"/>
      <w:bookmarkEnd w:id="2492"/>
      <w:bookmarkEnd w:id="2493"/>
      <w:bookmarkEnd w:id="2494"/>
      <w:bookmarkEnd w:id="2495"/>
    </w:p>
    <w:p w:rsidR="00DA7B71" w:rsidRPr="00AF42AF" w:rsidRDefault="00DA7B71" w:rsidP="00DA7B71">
      <w:pPr>
        <w:pStyle w:val="40"/>
      </w:pPr>
      <w:bookmarkStart w:id="2496" w:name="_Toc428283297"/>
      <w:bookmarkStart w:id="2497" w:name="_Toc428905378"/>
      <w:bookmarkStart w:id="2498" w:name="_Toc428905824"/>
      <w:bookmarkStart w:id="2499" w:name="_Toc428906269"/>
      <w:bookmarkStart w:id="2500" w:name="_Toc429057456"/>
      <w:bookmarkStart w:id="2501" w:name="_Toc429057957"/>
      <w:bookmarkStart w:id="2502" w:name="_Toc430459639"/>
      <w:r w:rsidRPr="00AF42AF">
        <w:t>10.2.</w:t>
      </w:r>
      <w:r w:rsidR="00BC0067" w:rsidRPr="00BC0067">
        <w:t>21</w:t>
      </w:r>
      <w:r w:rsidRPr="00AF42AF">
        <w:t>.1</w:t>
      </w:r>
      <w:r w:rsidRPr="00AF42AF">
        <w:tab/>
        <w:t xml:space="preserve">Create </w:t>
      </w:r>
      <w:r w:rsidR="00BC0067" w:rsidRPr="00BC0067">
        <w:t>&lt;accessControlPolicy&gt;</w:t>
      </w:r>
      <w:bookmarkEnd w:id="2496"/>
      <w:bookmarkEnd w:id="2497"/>
      <w:bookmarkEnd w:id="2498"/>
      <w:bookmarkEnd w:id="2499"/>
      <w:bookmarkEnd w:id="2500"/>
      <w:bookmarkEnd w:id="2501"/>
      <w:bookmarkEnd w:id="2502"/>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2503" w:name="_Toc428283298"/>
      <w:bookmarkStart w:id="2504" w:name="_Toc428905379"/>
      <w:bookmarkStart w:id="2505" w:name="_Toc428905825"/>
      <w:bookmarkStart w:id="2506" w:name="_Toc428906270"/>
      <w:bookmarkStart w:id="2507" w:name="_Toc429057457"/>
      <w:bookmarkStart w:id="2508" w:name="_Toc429057958"/>
      <w:bookmarkStart w:id="2509"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2503"/>
      <w:bookmarkEnd w:id="2504"/>
      <w:bookmarkEnd w:id="2505"/>
      <w:bookmarkEnd w:id="2506"/>
      <w:bookmarkEnd w:id="2507"/>
      <w:bookmarkEnd w:id="2508"/>
      <w:bookmarkEnd w:id="2509"/>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2510" w:name="_Toc428283299"/>
      <w:bookmarkStart w:id="2511" w:name="_Toc428905380"/>
      <w:bookmarkStart w:id="2512" w:name="_Toc428905826"/>
      <w:bookmarkStart w:id="2513" w:name="_Toc428906271"/>
      <w:bookmarkStart w:id="2514" w:name="_Toc429057458"/>
      <w:bookmarkStart w:id="2515" w:name="_Toc429057959"/>
      <w:bookmarkStart w:id="2516"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2510"/>
      <w:bookmarkEnd w:id="2511"/>
      <w:bookmarkEnd w:id="2512"/>
      <w:bookmarkEnd w:id="2513"/>
      <w:bookmarkEnd w:id="2514"/>
      <w:bookmarkEnd w:id="2515"/>
      <w:bookmarkEnd w:id="2516"/>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2517" w:name="_Toc428283300"/>
      <w:bookmarkStart w:id="2518" w:name="_Toc428905381"/>
      <w:bookmarkStart w:id="2519" w:name="_Toc428905827"/>
      <w:bookmarkStart w:id="2520" w:name="_Toc428906272"/>
      <w:bookmarkStart w:id="2521" w:name="_Toc429057459"/>
      <w:bookmarkStart w:id="2522" w:name="_Toc429057960"/>
      <w:bookmarkStart w:id="2523"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2517"/>
      <w:bookmarkEnd w:id="2518"/>
      <w:bookmarkEnd w:id="2519"/>
      <w:bookmarkEnd w:id="2520"/>
      <w:bookmarkEnd w:id="2521"/>
      <w:bookmarkEnd w:id="2522"/>
      <w:bookmarkEnd w:id="2523"/>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2524" w:name="_Toc428283301"/>
      <w:bookmarkStart w:id="2525" w:name="_Toc428905382"/>
      <w:bookmarkStart w:id="2526" w:name="_Toc428905828"/>
      <w:bookmarkStart w:id="2527" w:name="_Toc428906273"/>
      <w:bookmarkStart w:id="2528" w:name="_Toc429057460"/>
      <w:bookmarkStart w:id="2529" w:name="_Toc429057961"/>
      <w:bookmarkStart w:id="2530"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2524"/>
      <w:bookmarkEnd w:id="2525"/>
      <w:bookmarkEnd w:id="2526"/>
      <w:bookmarkEnd w:id="2527"/>
      <w:bookmarkEnd w:id="2528"/>
      <w:bookmarkEnd w:id="2529"/>
      <w:bookmarkEnd w:id="2530"/>
    </w:p>
    <w:p w:rsidR="00DA7B71" w:rsidRPr="00AF42AF" w:rsidRDefault="00DA7B71" w:rsidP="00DA7B71">
      <w:pPr>
        <w:pStyle w:val="40"/>
      </w:pPr>
      <w:bookmarkStart w:id="2531" w:name="_Toc429057461"/>
      <w:bookmarkStart w:id="2532" w:name="_Toc429057962"/>
      <w:bookmarkStart w:id="2533" w:name="_Toc430459644"/>
      <w:r w:rsidRPr="00AF42AF">
        <w:t>10.2.22.0</w:t>
      </w:r>
      <w:r w:rsidRPr="00AF42AF">
        <w:tab/>
        <w:t>Introduction</w:t>
      </w:r>
      <w:bookmarkEnd w:id="2531"/>
      <w:bookmarkEnd w:id="2532"/>
      <w:bookmarkEnd w:id="2533"/>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DA7B71">
      <w:pPr>
        <w:pStyle w:val="40"/>
      </w:pPr>
      <w:bookmarkStart w:id="2534" w:name="_Toc428283302"/>
      <w:bookmarkStart w:id="2535" w:name="_Toc428905383"/>
      <w:bookmarkStart w:id="2536" w:name="_Toc428905829"/>
      <w:bookmarkStart w:id="2537" w:name="_Toc428906274"/>
      <w:bookmarkStart w:id="2538" w:name="_Toc429057462"/>
      <w:bookmarkStart w:id="2539" w:name="_Toc429057963"/>
      <w:bookmarkStart w:id="2540" w:name="_Toc430459645"/>
      <w:r w:rsidRPr="00AF42AF">
        <w:t>10.2.</w:t>
      </w:r>
      <w:r w:rsidR="00BC0067" w:rsidRPr="00BC0067">
        <w:t>22</w:t>
      </w:r>
      <w:r w:rsidRPr="00AF42AF">
        <w:t>.1</w:t>
      </w:r>
      <w:r w:rsidRPr="00AF42AF">
        <w:tab/>
        <w:t xml:space="preserve">Retrieve </w:t>
      </w:r>
      <w:r w:rsidRPr="00AF42AF">
        <w:rPr>
          <w:i/>
        </w:rPr>
        <w:t>&lt;latest&gt;</w:t>
      </w:r>
      <w:bookmarkEnd w:id="2534"/>
      <w:bookmarkEnd w:id="2535"/>
      <w:bookmarkEnd w:id="2536"/>
      <w:bookmarkEnd w:id="2537"/>
      <w:bookmarkEnd w:id="2538"/>
      <w:bookmarkEnd w:id="2539"/>
      <w:bookmarkEnd w:id="2540"/>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41" w:name="_Toc428283303"/>
      <w:bookmarkStart w:id="2542" w:name="_Toc428905384"/>
      <w:bookmarkStart w:id="2543" w:name="_Toc428905830"/>
      <w:bookmarkStart w:id="2544" w:name="_Toc428906275"/>
      <w:bookmarkStart w:id="2545" w:name="_Toc429057463"/>
      <w:bookmarkStart w:id="2546" w:name="_Toc429057964"/>
      <w:bookmarkStart w:id="2547" w:name="_Toc430459646"/>
      <w:r w:rsidRPr="00AF42AF">
        <w:t>10.2.</w:t>
      </w:r>
      <w:r w:rsidR="00BC0067" w:rsidRPr="00BC0067">
        <w:t>22</w:t>
      </w:r>
      <w:r w:rsidRPr="00AF42AF">
        <w:t>.2</w:t>
      </w:r>
      <w:r w:rsidRPr="00AF42AF">
        <w:tab/>
        <w:t xml:space="preserve">Delete </w:t>
      </w:r>
      <w:r w:rsidRPr="00AF42AF">
        <w:rPr>
          <w:i/>
        </w:rPr>
        <w:t>&lt;latest&gt;</w:t>
      </w:r>
      <w:bookmarkEnd w:id="2541"/>
      <w:bookmarkEnd w:id="2542"/>
      <w:bookmarkEnd w:id="2543"/>
      <w:bookmarkEnd w:id="2544"/>
      <w:bookmarkEnd w:id="2545"/>
      <w:bookmarkEnd w:id="2546"/>
      <w:bookmarkEnd w:id="2547"/>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2548" w:name="_Toc428283304"/>
      <w:bookmarkStart w:id="2549" w:name="_Toc428905385"/>
      <w:bookmarkStart w:id="2550" w:name="_Toc428905831"/>
      <w:bookmarkStart w:id="2551" w:name="_Toc428906276"/>
      <w:bookmarkStart w:id="2552" w:name="_Toc429057464"/>
      <w:bookmarkStart w:id="2553" w:name="_Toc429057965"/>
      <w:bookmarkStart w:id="2554"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2548"/>
      <w:bookmarkEnd w:id="2549"/>
      <w:bookmarkEnd w:id="2550"/>
      <w:bookmarkEnd w:id="2551"/>
      <w:bookmarkEnd w:id="2552"/>
      <w:bookmarkEnd w:id="2553"/>
      <w:bookmarkEnd w:id="2554"/>
    </w:p>
    <w:p w:rsidR="00DA7B71" w:rsidRPr="00AF42AF" w:rsidRDefault="00DA7B71" w:rsidP="00DA7B71">
      <w:pPr>
        <w:pStyle w:val="40"/>
      </w:pPr>
      <w:bookmarkStart w:id="2555" w:name="_Toc429057465"/>
      <w:bookmarkStart w:id="2556" w:name="_Toc429057966"/>
      <w:bookmarkStart w:id="2557" w:name="_Toc430459648"/>
      <w:r w:rsidRPr="00AF42AF">
        <w:t>10.2.23.0</w:t>
      </w:r>
      <w:r w:rsidRPr="00AF42AF">
        <w:tab/>
        <w:t>Introduction</w:t>
      </w:r>
      <w:bookmarkEnd w:id="2555"/>
      <w:bookmarkEnd w:id="2556"/>
      <w:bookmarkEnd w:id="2557"/>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DA7B71">
      <w:pPr>
        <w:pStyle w:val="40"/>
      </w:pPr>
      <w:bookmarkStart w:id="2558" w:name="_Toc428283305"/>
      <w:bookmarkStart w:id="2559" w:name="_Toc428905386"/>
      <w:bookmarkStart w:id="2560" w:name="_Toc428905832"/>
      <w:bookmarkStart w:id="2561" w:name="_Toc428906277"/>
      <w:bookmarkStart w:id="2562" w:name="_Toc429057466"/>
      <w:bookmarkStart w:id="2563" w:name="_Toc429057967"/>
      <w:bookmarkStart w:id="2564" w:name="_Toc430459649"/>
      <w:r w:rsidRPr="00AF42AF">
        <w:t>10.2.</w:t>
      </w:r>
      <w:r w:rsidR="00BC0067" w:rsidRPr="00BC0067">
        <w:t>23</w:t>
      </w:r>
      <w:r w:rsidRPr="00AF42AF">
        <w:t>.1</w:t>
      </w:r>
      <w:r w:rsidRPr="00AF42AF">
        <w:tab/>
        <w:t xml:space="preserve">Retrieve </w:t>
      </w:r>
      <w:r w:rsidRPr="00AF42AF">
        <w:rPr>
          <w:i/>
        </w:rPr>
        <w:t>&lt;oldest&gt;</w:t>
      </w:r>
      <w:bookmarkEnd w:id="2558"/>
      <w:bookmarkEnd w:id="2559"/>
      <w:bookmarkEnd w:id="2560"/>
      <w:bookmarkEnd w:id="2561"/>
      <w:bookmarkEnd w:id="2562"/>
      <w:bookmarkEnd w:id="2563"/>
      <w:bookmarkEnd w:id="2564"/>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65" w:name="_Toc428283306"/>
      <w:bookmarkStart w:id="2566" w:name="_Toc428905387"/>
      <w:bookmarkStart w:id="2567" w:name="_Toc428905833"/>
      <w:bookmarkStart w:id="2568" w:name="_Toc428906278"/>
      <w:bookmarkStart w:id="2569" w:name="_Toc429057467"/>
      <w:bookmarkStart w:id="2570" w:name="_Toc429057968"/>
      <w:bookmarkStart w:id="2571" w:name="_Toc430459650"/>
      <w:r w:rsidRPr="00AF42AF">
        <w:t>10.2.23.2</w:t>
      </w:r>
      <w:r w:rsidRPr="00AF42AF">
        <w:tab/>
        <w:t xml:space="preserve">Delete </w:t>
      </w:r>
      <w:r w:rsidRPr="00AF42AF">
        <w:rPr>
          <w:i/>
        </w:rPr>
        <w:t>&lt;oldest&gt;</w:t>
      </w:r>
      <w:bookmarkEnd w:id="2565"/>
      <w:bookmarkEnd w:id="2566"/>
      <w:bookmarkEnd w:id="2567"/>
      <w:bookmarkEnd w:id="2568"/>
      <w:bookmarkEnd w:id="2569"/>
      <w:bookmarkEnd w:id="2570"/>
      <w:bookmarkEnd w:id="2571"/>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2572" w:name="_Toc428283307"/>
      <w:bookmarkStart w:id="2573" w:name="_Toc428905388"/>
      <w:bookmarkStart w:id="2574" w:name="_Toc428905834"/>
      <w:bookmarkStart w:id="2575" w:name="_Toc428906279"/>
      <w:bookmarkStart w:id="2576" w:name="_Toc429057468"/>
      <w:bookmarkStart w:id="2577" w:name="_Toc429057969"/>
      <w:bookmarkStart w:id="2578" w:name="_Toc430459651"/>
      <w:r w:rsidRPr="00AF42AF">
        <w:t>10.2.</w:t>
      </w:r>
      <w:r w:rsidR="00BC0067" w:rsidRPr="00BC0067">
        <w:t>24</w:t>
      </w:r>
      <w:r w:rsidRPr="00AF42AF">
        <w:tab/>
      </w:r>
      <w:r w:rsidRPr="00AF42AF">
        <w:rPr>
          <w:i/>
        </w:rPr>
        <w:t>&lt;serviceSubscribedAppRule&gt;</w:t>
      </w:r>
      <w:r w:rsidRPr="00AF42AF">
        <w:t xml:space="preserve"> Resource Procedures</w:t>
      </w:r>
      <w:bookmarkEnd w:id="2572"/>
      <w:bookmarkEnd w:id="2573"/>
      <w:bookmarkEnd w:id="2574"/>
      <w:bookmarkEnd w:id="2575"/>
      <w:bookmarkEnd w:id="2576"/>
      <w:bookmarkEnd w:id="2577"/>
      <w:bookmarkEnd w:id="2578"/>
    </w:p>
    <w:p w:rsidR="00DA7B71" w:rsidRPr="00AF42AF" w:rsidRDefault="00DA7B71" w:rsidP="00DA7B71">
      <w:pPr>
        <w:pStyle w:val="40"/>
      </w:pPr>
      <w:bookmarkStart w:id="2579" w:name="_Toc428283308"/>
      <w:bookmarkStart w:id="2580" w:name="_Toc428905389"/>
      <w:bookmarkStart w:id="2581" w:name="_Toc428905835"/>
      <w:bookmarkStart w:id="2582" w:name="_Toc428906280"/>
      <w:bookmarkStart w:id="2583" w:name="_Toc429057469"/>
      <w:bookmarkStart w:id="2584" w:name="_Toc429057970"/>
      <w:bookmarkStart w:id="2585" w:name="_Toc430459652"/>
      <w:r w:rsidRPr="00AF42AF">
        <w:t>10.2.</w:t>
      </w:r>
      <w:r w:rsidR="00BC0067" w:rsidRPr="00BC0067">
        <w:t>24</w:t>
      </w:r>
      <w:r w:rsidRPr="00AF42AF">
        <w:t>.1</w:t>
      </w:r>
      <w:r w:rsidRPr="00AF42AF">
        <w:tab/>
        <w:t xml:space="preserve">Create </w:t>
      </w:r>
      <w:r w:rsidR="00BC0067" w:rsidRPr="00BC0067">
        <w:t>&lt;serviceSubscribedAppRule&gt;</w:t>
      </w:r>
      <w:bookmarkEnd w:id="2579"/>
      <w:bookmarkEnd w:id="2580"/>
      <w:bookmarkEnd w:id="2581"/>
      <w:bookmarkEnd w:id="2582"/>
      <w:bookmarkEnd w:id="2583"/>
      <w:bookmarkEnd w:id="2584"/>
      <w:bookmarkEnd w:id="2585"/>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2586" w:name="_Toc428283309"/>
      <w:bookmarkStart w:id="2587" w:name="_Toc428905390"/>
      <w:bookmarkStart w:id="2588" w:name="_Toc428905836"/>
      <w:bookmarkStart w:id="2589" w:name="_Toc428906281"/>
      <w:bookmarkStart w:id="2590" w:name="_Toc429057470"/>
      <w:bookmarkStart w:id="2591" w:name="_Toc429057971"/>
      <w:bookmarkStart w:id="2592" w:name="_Toc430459653"/>
      <w:r w:rsidRPr="00AF42AF">
        <w:t>10.2.</w:t>
      </w:r>
      <w:r>
        <w:t>24</w:t>
      </w:r>
      <w:r w:rsidRPr="00AF42AF">
        <w:t>.2</w:t>
      </w:r>
      <w:r w:rsidR="00BC0067" w:rsidRPr="00BC0067">
        <w:tab/>
      </w:r>
      <w:r w:rsidRPr="00AF42AF">
        <w:t xml:space="preserve">Retrieve </w:t>
      </w:r>
      <w:r w:rsidR="00BC0067" w:rsidRPr="00BC0067">
        <w:t>&lt;serviceSubscribedAppRule&gt;</w:t>
      </w:r>
      <w:bookmarkEnd w:id="2586"/>
      <w:bookmarkEnd w:id="2587"/>
      <w:bookmarkEnd w:id="2588"/>
      <w:bookmarkEnd w:id="2589"/>
      <w:bookmarkEnd w:id="2590"/>
      <w:bookmarkEnd w:id="2591"/>
      <w:bookmarkEnd w:id="2592"/>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593" w:name="_Toc428283310"/>
      <w:bookmarkStart w:id="2594" w:name="_Toc428905391"/>
      <w:bookmarkStart w:id="2595" w:name="_Toc428905837"/>
      <w:bookmarkStart w:id="2596" w:name="_Toc428906282"/>
      <w:bookmarkStart w:id="2597" w:name="_Toc429057471"/>
      <w:bookmarkStart w:id="2598" w:name="_Toc429057972"/>
      <w:bookmarkStart w:id="2599"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2593"/>
      <w:bookmarkEnd w:id="2594"/>
      <w:bookmarkEnd w:id="2595"/>
      <w:bookmarkEnd w:id="2596"/>
      <w:bookmarkEnd w:id="2597"/>
      <w:bookmarkEnd w:id="2598"/>
      <w:bookmarkEnd w:id="2599"/>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600" w:name="_Toc428283311"/>
      <w:bookmarkStart w:id="2601" w:name="_Toc428905392"/>
      <w:bookmarkStart w:id="2602" w:name="_Toc428905838"/>
      <w:bookmarkStart w:id="2603" w:name="_Toc428906283"/>
      <w:bookmarkStart w:id="2604" w:name="_Toc429057472"/>
      <w:bookmarkStart w:id="2605" w:name="_Toc429057973"/>
      <w:bookmarkStart w:id="2606"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2600"/>
      <w:bookmarkEnd w:id="2601"/>
      <w:bookmarkEnd w:id="2602"/>
      <w:bookmarkEnd w:id="2603"/>
      <w:bookmarkEnd w:id="2604"/>
      <w:bookmarkEnd w:id="2605"/>
      <w:bookmarkEnd w:id="2606"/>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2607" w:name="_Toc428283312"/>
      <w:bookmarkStart w:id="2608" w:name="_Toc428905393"/>
      <w:bookmarkStart w:id="2609" w:name="_Toc428905839"/>
      <w:bookmarkStart w:id="2610" w:name="_Toc428906284"/>
      <w:bookmarkStart w:id="2611" w:name="_Toc429057473"/>
      <w:bookmarkStart w:id="2612" w:name="_Toc429057974"/>
      <w:bookmarkStart w:id="2613" w:name="_Toc430459656"/>
      <w:r w:rsidRPr="00AF42AF">
        <w:t>11</w:t>
      </w:r>
      <w:r w:rsidRPr="00AF42AF">
        <w:tab/>
        <w:t>Trust Enabling Architecture</w:t>
      </w:r>
      <w:bookmarkEnd w:id="2607"/>
      <w:bookmarkEnd w:id="2608"/>
      <w:bookmarkEnd w:id="2609"/>
      <w:bookmarkEnd w:id="2610"/>
      <w:bookmarkEnd w:id="2611"/>
      <w:bookmarkEnd w:id="2612"/>
      <w:bookmarkEnd w:id="2613"/>
    </w:p>
    <w:p w:rsidR="00DA7B71" w:rsidRPr="00AF42AF" w:rsidRDefault="00DA7B71" w:rsidP="005A7041">
      <w:pPr>
        <w:pStyle w:val="2"/>
      </w:pPr>
      <w:bookmarkStart w:id="2614" w:name="_Toc430459657"/>
      <w:r w:rsidRPr="00AF42AF">
        <w:t>11.0</w:t>
      </w:r>
      <w:r w:rsidRPr="00AF42AF">
        <w:tab/>
      </w:r>
      <w:r w:rsidR="005A7041">
        <w:tab/>
      </w:r>
      <w:r w:rsidRPr="00AF42AF">
        <w:t>Introduction</w:t>
      </w:r>
      <w:bookmarkEnd w:id="2614"/>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2"/>
      </w:pPr>
      <w:bookmarkStart w:id="2615" w:name="_Toc428283313"/>
      <w:bookmarkStart w:id="2616" w:name="_Toc428905394"/>
      <w:bookmarkStart w:id="2617" w:name="_Toc428905840"/>
      <w:bookmarkStart w:id="2618" w:name="_Toc428906285"/>
      <w:bookmarkStart w:id="2619" w:name="_Toc429057474"/>
      <w:bookmarkStart w:id="2620" w:name="_Toc429057975"/>
      <w:bookmarkStart w:id="2621" w:name="_Toc430459658"/>
      <w:r w:rsidRPr="00AF42AF">
        <w:t>11.1</w:t>
      </w:r>
      <w:r w:rsidRPr="00AF42AF">
        <w:tab/>
        <w:t xml:space="preserve">Enrolling M2M Nodes and M2M </w:t>
      </w:r>
      <w:r w:rsidR="00BC0067" w:rsidRPr="00BC0067">
        <w:t>A</w:t>
      </w:r>
      <w:r w:rsidRPr="00AF42AF">
        <w:t>pplications for oneM2M Services</w:t>
      </w:r>
      <w:bookmarkEnd w:id="2615"/>
      <w:bookmarkEnd w:id="2616"/>
      <w:bookmarkEnd w:id="2617"/>
      <w:bookmarkEnd w:id="2618"/>
      <w:bookmarkEnd w:id="2619"/>
      <w:bookmarkEnd w:id="2620"/>
      <w:bookmarkEnd w:id="2621"/>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r w:rsidR="00F81531">
        <w:rPr>
          <w:rFonts w:eastAsiaTheme="minorEastAsia" w:hint="eastAsia"/>
          <w:lang w:eastAsia="zh-CN"/>
        </w:rPr>
        <w:t>may</w:t>
      </w:r>
      <w:r w:rsidR="00F81531" w:rsidRPr="00AF42AF">
        <w:t xml:space="preserve"> </w:t>
      </w:r>
      <w:r w:rsidRPr="00AF42AF">
        <w:t xml:space="preserve">be possible for an M2M Service Provider to mandate that </w:t>
      </w:r>
      <w:r w:rsidR="00F81531">
        <w:rPr>
          <w:rFonts w:eastAsiaTheme="minorEastAsia" w:hint="eastAsia"/>
          <w:lang w:eastAsia="zh-CN"/>
        </w:rPr>
        <w:t>an M2M A</w:t>
      </w:r>
      <w:r w:rsidRPr="00AF42AF">
        <w:t xml:space="preserve">pplication accessing M2M services be </w:t>
      </w:r>
      <w:r w:rsidR="00F81531">
        <w:rPr>
          <w:rFonts w:eastAsiaTheme="minorEastAsia" w:hint="eastAsia"/>
          <w:lang w:eastAsia="zh-CN"/>
        </w:rPr>
        <w:t xml:space="preserve">associated </w:t>
      </w:r>
      <w:r w:rsidRPr="00AF42AF">
        <w:t>with</w:t>
      </w:r>
      <w:r w:rsidR="00F81531">
        <w:rPr>
          <w:rFonts w:eastAsiaTheme="minorEastAsia" w:hint="eastAsia"/>
          <w:lang w:eastAsia="zh-CN"/>
        </w:rPr>
        <w:t xml:space="preserve"> a</w:t>
      </w:r>
      <w:r w:rsidRPr="00AF42AF">
        <w:t xml:space="preserve"> security credential used to authorize specific operations to </w:t>
      </w:r>
      <w:r w:rsidR="00F81531">
        <w:rPr>
          <w:rFonts w:eastAsiaTheme="minorEastAsia" w:hint="eastAsia"/>
          <w:lang w:eastAsia="zh-CN"/>
        </w:rPr>
        <w:t>instances of that M2M</w:t>
      </w:r>
      <w:r w:rsidR="00F81531" w:rsidRPr="00AF42AF">
        <w:t xml:space="preserve"> </w:t>
      </w:r>
      <w:r w:rsidR="00F81531">
        <w:rPr>
          <w:rFonts w:eastAsiaTheme="minorEastAsia" w:hint="eastAsia"/>
          <w:lang w:eastAsia="zh-CN"/>
        </w:rPr>
        <w:t>A</w:t>
      </w:r>
      <w:r w:rsidRPr="00AF42AF">
        <w:t>pplication</w:t>
      </w:r>
      <w:r w:rsidR="00F81531">
        <w:rPr>
          <w:rFonts w:eastAsiaTheme="minorEastAsia" w:hint="eastAsia"/>
          <w:lang w:eastAsia="zh-CN"/>
        </w:rPr>
        <w:t>, i.e. AEs</w:t>
      </w:r>
      <w:r w:rsidRPr="00AF42AF">
        <w:t xml:space="preserve"> (see clause 11.2.2). This step facilitates the deployment and management of </w:t>
      </w:r>
      <w:r w:rsidR="00F81531">
        <w:rPr>
          <w:rFonts w:eastAsiaTheme="minorEastAsia" w:hint="eastAsia"/>
          <w:lang w:eastAsia="zh-CN"/>
        </w:rPr>
        <w:t>M2M A</w:t>
      </w:r>
      <w:r w:rsidRPr="00AF42AF">
        <w:t xml:space="preserve">pplications that are instantiated in great numbers, as it enables all instances of an </w:t>
      </w:r>
      <w:r w:rsidR="00F81531">
        <w:rPr>
          <w:rFonts w:eastAsiaTheme="minorEastAsia" w:hint="eastAsia"/>
          <w:lang w:eastAsia="zh-CN"/>
        </w:rPr>
        <w:t>M2M A</w:t>
      </w:r>
      <w:r w:rsidRPr="00AF42AF">
        <w:t xml:space="preserve">pplication to be managed through common security policies that are set once for all. It also enables keeping control over </w:t>
      </w:r>
      <w:r w:rsidR="00F81531">
        <w:rPr>
          <w:rFonts w:eastAsiaTheme="minorEastAsia" w:hint="eastAsia"/>
          <w:lang w:eastAsia="zh-CN"/>
        </w:rPr>
        <w:t>M2M A</w:t>
      </w:r>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2622" w:name="_Toc428283314"/>
      <w:bookmarkStart w:id="2623" w:name="_Toc428905395"/>
      <w:bookmarkStart w:id="2624" w:name="_Toc428905841"/>
      <w:bookmarkStart w:id="2625" w:name="_Toc428906286"/>
      <w:bookmarkStart w:id="2626" w:name="_Toc429057475"/>
      <w:bookmarkStart w:id="2627" w:name="_Toc429057976"/>
      <w:bookmarkStart w:id="2628" w:name="_Toc430459659"/>
      <w:r w:rsidRPr="00AF42AF">
        <w:t>11.2</w:t>
      </w:r>
      <w:r w:rsidRPr="00AF42AF">
        <w:tab/>
        <w:t>M2M Initial Provisioning Procedures</w:t>
      </w:r>
      <w:bookmarkEnd w:id="2622"/>
      <w:bookmarkEnd w:id="2623"/>
      <w:bookmarkEnd w:id="2624"/>
      <w:bookmarkEnd w:id="2625"/>
      <w:bookmarkEnd w:id="2626"/>
      <w:bookmarkEnd w:id="2627"/>
      <w:bookmarkEnd w:id="2628"/>
    </w:p>
    <w:p w:rsidR="00DA7B71" w:rsidRPr="00AF42AF" w:rsidRDefault="00DA7B71" w:rsidP="00DA7B71">
      <w:pPr>
        <w:pStyle w:val="30"/>
      </w:pPr>
      <w:bookmarkStart w:id="2629" w:name="_Toc428283315"/>
      <w:bookmarkStart w:id="2630" w:name="_Toc428905396"/>
      <w:bookmarkStart w:id="2631" w:name="_Toc428905842"/>
      <w:bookmarkStart w:id="2632" w:name="_Toc428906287"/>
      <w:bookmarkStart w:id="2633" w:name="_Toc429057476"/>
      <w:bookmarkStart w:id="2634" w:name="_Toc429057977"/>
      <w:bookmarkStart w:id="2635" w:name="_Toc430459660"/>
      <w:r w:rsidRPr="00AF42AF">
        <w:t>11.2.1</w:t>
      </w:r>
      <w:r w:rsidRPr="00AF42AF">
        <w:tab/>
        <w:t>M2M Node Enrolment and Service Provisioning</w:t>
      </w:r>
      <w:bookmarkEnd w:id="2629"/>
      <w:bookmarkEnd w:id="2630"/>
      <w:bookmarkEnd w:id="2631"/>
      <w:bookmarkEnd w:id="2632"/>
      <w:bookmarkEnd w:id="2633"/>
      <w:bookmarkEnd w:id="2634"/>
      <w:bookmarkEnd w:id="2635"/>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2636" w:name="_Toc428283316"/>
      <w:bookmarkStart w:id="2637" w:name="_Toc428905397"/>
      <w:bookmarkStart w:id="2638" w:name="_Toc428905843"/>
      <w:bookmarkStart w:id="2639" w:name="_Toc428906288"/>
      <w:bookmarkStart w:id="2640" w:name="_Toc429057477"/>
      <w:bookmarkStart w:id="2641" w:name="_Toc429057978"/>
      <w:bookmarkStart w:id="2642" w:name="_Toc430459661"/>
      <w:r w:rsidRPr="00AF42AF">
        <w:t>11.2.</w:t>
      </w:r>
      <w:r w:rsidR="00BC0067" w:rsidRPr="00BC0067">
        <w:t>2</w:t>
      </w:r>
      <w:r w:rsidRPr="00AF42AF">
        <w:tab/>
        <w:t>M2M Application Enrolment</w:t>
      </w:r>
      <w:bookmarkEnd w:id="2636"/>
      <w:bookmarkEnd w:id="2637"/>
      <w:bookmarkEnd w:id="2638"/>
      <w:bookmarkEnd w:id="2639"/>
      <w:bookmarkEnd w:id="2640"/>
      <w:bookmarkEnd w:id="2641"/>
      <w:bookmarkEnd w:id="2642"/>
    </w:p>
    <w:p w:rsidR="00DA7B71" w:rsidRPr="00AF42AF" w:rsidRDefault="00DA7B71" w:rsidP="00DA7B71">
      <w:r w:rsidRPr="00AF42AF">
        <w:t xml:space="preserve">This procedure is an optional step that enables the M2M SP and/or M2M </w:t>
      </w:r>
      <w:r w:rsidR="00F81531">
        <w:rPr>
          <w:rFonts w:eastAsiaTheme="minorEastAsia" w:hint="eastAsia"/>
          <w:lang w:eastAsia="zh-CN"/>
        </w:rPr>
        <w:t>A</w:t>
      </w:r>
      <w:r w:rsidRPr="00AF42AF">
        <w:t xml:space="preserve">pplication provider to control which </w:t>
      </w:r>
      <w:r w:rsidR="00F81531">
        <w:rPr>
          <w:rFonts w:eastAsiaTheme="minorEastAsia" w:hint="eastAsia"/>
          <w:lang w:eastAsia="zh-CN"/>
        </w:rPr>
        <w:t>M2M A</w:t>
      </w:r>
      <w:r w:rsidRPr="00AF42AF">
        <w:t xml:space="preserve">pplications are allowed to use the M2M services. It assumes that </w:t>
      </w:r>
      <w:r w:rsidR="00F81531">
        <w:rPr>
          <w:rFonts w:eastAsiaTheme="minorEastAsia" w:hint="eastAsia"/>
          <w:lang w:eastAsia="zh-CN"/>
        </w:rPr>
        <w:t xml:space="preserve">the </w:t>
      </w:r>
      <w:r w:rsidRPr="00AF42AF">
        <w:t xml:space="preserve">M2M </w:t>
      </w:r>
      <w:r w:rsidR="00F81531">
        <w:rPr>
          <w:rFonts w:eastAsiaTheme="minorEastAsia" w:hint="eastAsia"/>
          <w:lang w:eastAsia="zh-CN"/>
        </w:rPr>
        <w:t>A</w:t>
      </w:r>
      <w:r w:rsidRPr="00AF42AF">
        <w:t xml:space="preserve">pplication </w:t>
      </w:r>
      <w:r w:rsidR="00F81531">
        <w:rPr>
          <w:rFonts w:eastAsiaTheme="minorEastAsia" w:hint="eastAsia"/>
          <w:lang w:eastAsia="zh-CN"/>
        </w:rPr>
        <w:t>is associated to</w:t>
      </w:r>
      <w:r w:rsidRPr="00AF42AF">
        <w:t xml:space="preserve"> </w:t>
      </w:r>
      <w:r w:rsidR="00F81531">
        <w:rPr>
          <w:rFonts w:eastAsiaTheme="minorEastAsia" w:hint="eastAsia"/>
          <w:lang w:eastAsia="zh-CN"/>
        </w:rPr>
        <w:t xml:space="preserve">a </w:t>
      </w:r>
      <w:r w:rsidRPr="00AF42AF">
        <w:t xml:space="preserve">credential used for controlling authorization </w:t>
      </w:r>
      <w:r w:rsidR="00F81531">
        <w:rPr>
          <w:rFonts w:eastAsiaTheme="minorEastAsia"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Theme="minorEastAsia"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Theme="minorEastAsia" w:hint="eastAsia"/>
          <w:lang w:eastAsia="zh-CN"/>
        </w:rPr>
        <w:t>M2M A</w:t>
      </w:r>
      <w:r w:rsidRPr="00AF42AF">
        <w:rPr>
          <w:rFonts w:eastAsia="SimSun" w:hint="eastAsia"/>
          <w:lang w:eastAsia="zh-CN"/>
        </w:rPr>
        <w:t>pplications</w:t>
      </w:r>
      <w:r w:rsidRPr="00AF42AF">
        <w:t xml:space="preserve">. </w:t>
      </w:r>
    </w:p>
    <w:p w:rsidR="00DA7B71" w:rsidRPr="00AF42AF" w:rsidRDefault="00DA7B71" w:rsidP="00DA7B71">
      <w:pPr>
        <w:pStyle w:val="2"/>
      </w:pPr>
      <w:bookmarkStart w:id="2643" w:name="_Toc428283317"/>
      <w:bookmarkStart w:id="2644" w:name="_Toc428905398"/>
      <w:bookmarkStart w:id="2645" w:name="_Toc428905844"/>
      <w:bookmarkStart w:id="2646" w:name="_Toc428906289"/>
      <w:bookmarkStart w:id="2647" w:name="_Toc429057478"/>
      <w:bookmarkStart w:id="2648" w:name="_Toc429057979"/>
      <w:bookmarkStart w:id="2649" w:name="_Toc430459662"/>
      <w:r w:rsidRPr="00AF42AF">
        <w:t>11.3</w:t>
      </w:r>
      <w:r w:rsidRPr="00AF42AF">
        <w:tab/>
        <w:t>M2M Operational Security Procedures</w:t>
      </w:r>
      <w:bookmarkEnd w:id="2643"/>
      <w:bookmarkEnd w:id="2644"/>
      <w:bookmarkEnd w:id="2645"/>
      <w:bookmarkEnd w:id="2646"/>
      <w:bookmarkEnd w:id="2647"/>
      <w:bookmarkEnd w:id="2648"/>
      <w:bookmarkEnd w:id="2649"/>
    </w:p>
    <w:p w:rsidR="00DA7B71" w:rsidRPr="00AF42AF" w:rsidRDefault="00DA7B71" w:rsidP="00DA7B71">
      <w:pPr>
        <w:pStyle w:val="30"/>
      </w:pPr>
      <w:bookmarkStart w:id="2650" w:name="_Toc429057479"/>
      <w:bookmarkStart w:id="2651" w:name="_Toc429057980"/>
      <w:bookmarkStart w:id="2652" w:name="_Toc430459663"/>
      <w:r w:rsidRPr="00AF42AF">
        <w:t>11.3.0</w:t>
      </w:r>
      <w:r w:rsidRPr="00AF42AF">
        <w:tab/>
        <w:t>Introduction</w:t>
      </w:r>
      <w:bookmarkEnd w:id="2650"/>
      <w:bookmarkEnd w:id="2651"/>
      <w:bookmarkEnd w:id="2652"/>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fldSimple w:instr="REF REF_TS118103 \h  \* MERGEFORMAT ">
        <w:r w:rsidR="00AC5324">
          <w:rPr>
            <w:rFonts w:eastAsiaTheme="minorEastAsia" w:hint="eastAsia"/>
            <w:lang w:eastAsia="zh-CN"/>
          </w:rPr>
          <w:t>3</w:t>
        </w:r>
      </w:fldSimple>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hyperlink w:anchor="REF_oneM2M_TS_0003" w:history="1">
        <w:r w:rsidR="00273B1B" w:rsidRPr="00273B1B">
          <w:rPr>
            <w:rStyle w:val="ab"/>
            <w:rFonts w:eastAsiaTheme="minorEastAsia" w:hint="eastAsia"/>
            <w:lang w:eastAsia="zh-CN"/>
          </w:rPr>
          <w:t>3</w:t>
        </w:r>
      </w:hyperlink>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2" type="#_x0000_t75" style="width:433.15pt;height:282.8pt" o:ole="">
            <v:imagedata r:id="rId136" o:title=""/>
          </v:shape>
          <o:OLEObject Type="Embed" ProgID="Visio.Drawing.11" ShapeID="_x0000_i1092" DrawAspect="Content" ObjectID="_1504201729" r:id="rId137"/>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3" type="#_x0000_t75" style="width:433.75pt;height:283.95pt" o:ole="">
            <v:imagedata r:id="rId138" o:title=""/>
          </v:shape>
          <o:OLEObject Type="Embed" ProgID="Visio.Drawing.11" ShapeID="_x0000_i1093" DrawAspect="Content" ObjectID="_1504201730" r:id="rId139"/>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2653" w:name="_Toc428283318"/>
      <w:bookmarkStart w:id="2654" w:name="_Toc428905399"/>
      <w:bookmarkStart w:id="2655" w:name="_Toc428905845"/>
      <w:bookmarkStart w:id="2656" w:name="_Toc428906290"/>
      <w:bookmarkStart w:id="2657" w:name="_Toc429057480"/>
      <w:bookmarkStart w:id="2658" w:name="_Toc429057981"/>
      <w:bookmarkStart w:id="2659" w:name="_Toc430459664"/>
      <w:r w:rsidRPr="00BC0067">
        <w:lastRenderedPageBreak/>
        <w:t>11.3.1</w:t>
      </w:r>
      <w:r w:rsidRPr="00BC0067">
        <w:tab/>
        <w:t>Identification of CSE and AE</w:t>
      </w:r>
      <w:bookmarkEnd w:id="2653"/>
      <w:bookmarkEnd w:id="2654"/>
      <w:bookmarkEnd w:id="2655"/>
      <w:bookmarkEnd w:id="2656"/>
      <w:bookmarkEnd w:id="2657"/>
      <w:bookmarkEnd w:id="2658"/>
      <w:bookmarkEnd w:id="2659"/>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hyperlink w:anchor="REF_oneM2M_TS_0003" w:history="1">
        <w:r w:rsidR="00273B1B" w:rsidRPr="00273B1B">
          <w:rPr>
            <w:rStyle w:val="ab"/>
            <w:rFonts w:eastAsiaTheme="minorEastAsia" w:hint="eastAsia"/>
            <w:lang w:val="en-US" w:eastAsia="zh-CN"/>
          </w:rPr>
          <w:t>3</w:t>
        </w:r>
      </w:hyperlink>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2660" w:name="_Toc428283319"/>
      <w:bookmarkStart w:id="2661" w:name="_Toc428905400"/>
      <w:bookmarkStart w:id="2662" w:name="_Toc428905846"/>
      <w:bookmarkStart w:id="2663" w:name="_Toc428906291"/>
      <w:bookmarkStart w:id="2664" w:name="_Toc429057481"/>
      <w:bookmarkStart w:id="2665" w:name="_Toc429057982"/>
      <w:bookmarkStart w:id="2666" w:name="_Toc430459665"/>
      <w:r w:rsidRPr="005A7041">
        <w:rPr>
          <w:lang w:val="en-US"/>
        </w:rPr>
        <w:t>11.3.2</w:t>
      </w:r>
      <w:r w:rsidRPr="005A7041">
        <w:rPr>
          <w:lang w:val="en-US"/>
        </w:rPr>
        <w:tab/>
        <w:t>Authentication and Security Association of CSE and AE</w:t>
      </w:r>
      <w:bookmarkEnd w:id="2660"/>
      <w:bookmarkEnd w:id="2661"/>
      <w:bookmarkEnd w:id="2662"/>
      <w:bookmarkEnd w:id="2663"/>
      <w:bookmarkEnd w:id="2664"/>
      <w:bookmarkEnd w:id="2665"/>
      <w:bookmarkEnd w:id="2666"/>
    </w:p>
    <w:p w:rsidR="00DA7B71" w:rsidRPr="00AF42AF" w:rsidRDefault="00DA7B71" w:rsidP="00DA7B71">
      <w:pPr>
        <w:keepNext/>
        <w:keepLines/>
      </w:pPr>
      <w:r w:rsidRPr="005A7041">
        <w:rPr>
          <w:lang w:val="en-US"/>
        </w:rPr>
        <w:t>The association security handshake (See TS</w:t>
      </w:r>
      <w:r>
        <w:rPr>
          <w:lang w:val="en-US"/>
        </w:rPr>
        <w:t>-0003 [</w:t>
      </w:r>
      <w:hyperlink w:anchor="REF_oneM2M_TS_0003" w:history="1">
        <w:r w:rsidR="00273B1B" w:rsidRPr="00273B1B">
          <w:rPr>
            <w:rStyle w:val="ab"/>
            <w:rFonts w:eastAsiaTheme="minorEastAsia" w:hint="eastAsia"/>
            <w:lang w:val="en-US" w:eastAsia="zh-CN"/>
          </w:rPr>
          <w:t>3</w:t>
        </w:r>
      </w:hyperlink>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2667" w:name="_Toc428283320"/>
      <w:bookmarkStart w:id="2668" w:name="_Toc428905401"/>
      <w:bookmarkStart w:id="2669" w:name="_Toc428905847"/>
      <w:bookmarkStart w:id="2670" w:name="_Toc428906292"/>
      <w:bookmarkStart w:id="2671" w:name="_Toc429057482"/>
      <w:bookmarkStart w:id="2672" w:name="_Toc429057983"/>
      <w:bookmarkStart w:id="2673" w:name="_Toc430459666"/>
      <w:r w:rsidRPr="00BC0067">
        <w:t>11.3.3</w:t>
      </w:r>
      <w:r w:rsidRPr="00BC0067">
        <w:tab/>
        <w:t>VOID</w:t>
      </w:r>
      <w:bookmarkEnd w:id="2667"/>
      <w:bookmarkEnd w:id="2668"/>
      <w:bookmarkEnd w:id="2669"/>
      <w:bookmarkEnd w:id="2670"/>
      <w:bookmarkEnd w:id="2671"/>
      <w:bookmarkEnd w:id="2672"/>
      <w:bookmarkEnd w:id="2673"/>
    </w:p>
    <w:p w:rsidR="00DA7B71" w:rsidRPr="00AF42AF" w:rsidRDefault="00BC0067" w:rsidP="00DA7B71">
      <w:pPr>
        <w:pStyle w:val="30"/>
      </w:pPr>
      <w:bookmarkStart w:id="2674" w:name="_Toc428283321"/>
      <w:bookmarkStart w:id="2675" w:name="_Toc428905402"/>
      <w:bookmarkStart w:id="2676" w:name="_Toc428905848"/>
      <w:bookmarkStart w:id="2677" w:name="_Toc428906293"/>
      <w:bookmarkStart w:id="2678" w:name="_Toc429057483"/>
      <w:bookmarkStart w:id="2679" w:name="_Toc429057984"/>
      <w:bookmarkStart w:id="2680" w:name="_Toc430459667"/>
      <w:r w:rsidRPr="00BC0067">
        <w:t>11.3.4</w:t>
      </w:r>
      <w:r w:rsidRPr="00BC0067">
        <w:tab/>
        <w:t>M2M Authorization Procedure</w:t>
      </w:r>
      <w:bookmarkEnd w:id="2674"/>
      <w:bookmarkEnd w:id="2675"/>
      <w:bookmarkEnd w:id="2676"/>
      <w:bookmarkEnd w:id="2677"/>
      <w:bookmarkEnd w:id="2678"/>
      <w:bookmarkEnd w:id="2679"/>
      <w:bookmarkEnd w:id="2680"/>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fldSimple w:instr="REF REF_TS118103 \h  \* MERGEFORMAT ">
        <w:r w:rsidR="00AC5324">
          <w:rPr>
            <w:rFonts w:eastAsiaTheme="minorEastAsia" w:hint="eastAsia"/>
            <w:lang w:eastAsia="zh-CN"/>
          </w:rPr>
          <w:t>3</w:t>
        </w:r>
      </w:fldSimple>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fldSimple w:instr="REF REF_TS118103 \h  \* MERGEFORMAT ">
        <w:r w:rsidR="00AC5324">
          <w:rPr>
            <w:rFonts w:eastAsiaTheme="minorEastAsia" w:hint="eastAsia"/>
            <w:lang w:eastAsia="zh-CN"/>
          </w:rPr>
          <w:t>3</w:t>
        </w:r>
      </w:fldSimple>
      <w:r w:rsidR="00DA7B71" w:rsidRPr="00AF42AF">
        <w:t>].</w:t>
      </w:r>
    </w:p>
    <w:p w:rsidR="00DA7B71" w:rsidRPr="00AF42AF" w:rsidRDefault="00DA7B71" w:rsidP="00DA7B71">
      <w:pPr>
        <w:pStyle w:val="1"/>
      </w:pPr>
      <w:bookmarkStart w:id="2681" w:name="_Toc428283322"/>
      <w:bookmarkStart w:id="2682" w:name="_Toc428905403"/>
      <w:bookmarkStart w:id="2683" w:name="_Toc428905849"/>
      <w:bookmarkStart w:id="2684" w:name="_Toc428906294"/>
      <w:bookmarkStart w:id="2685" w:name="_Toc429057484"/>
      <w:bookmarkStart w:id="2686" w:name="_Toc429057985"/>
      <w:bookmarkStart w:id="2687" w:name="_Toc430459668"/>
      <w:r w:rsidRPr="00AF42AF">
        <w:t>12</w:t>
      </w:r>
      <w:r w:rsidRPr="00AF42AF">
        <w:tab/>
        <w:t>Information Recording</w:t>
      </w:r>
      <w:bookmarkEnd w:id="2681"/>
      <w:bookmarkEnd w:id="2682"/>
      <w:bookmarkEnd w:id="2683"/>
      <w:bookmarkEnd w:id="2684"/>
      <w:bookmarkEnd w:id="2685"/>
      <w:bookmarkEnd w:id="2686"/>
      <w:bookmarkEnd w:id="2687"/>
    </w:p>
    <w:p w:rsidR="00DA7B71" w:rsidRPr="00AF42AF" w:rsidRDefault="00DA7B71" w:rsidP="00DA7B71">
      <w:pPr>
        <w:pStyle w:val="2"/>
      </w:pPr>
      <w:bookmarkStart w:id="2688" w:name="_Toc428283323"/>
      <w:bookmarkStart w:id="2689" w:name="_Toc428905404"/>
      <w:bookmarkStart w:id="2690" w:name="_Toc428905850"/>
      <w:bookmarkStart w:id="2691" w:name="_Toc428906295"/>
      <w:bookmarkStart w:id="2692" w:name="_Toc429057485"/>
      <w:bookmarkStart w:id="2693" w:name="_Toc429057986"/>
      <w:bookmarkStart w:id="2694" w:name="_Toc430459669"/>
      <w:r w:rsidRPr="00AF42AF">
        <w:t>12.1</w:t>
      </w:r>
      <w:r w:rsidRPr="00AF42AF">
        <w:tab/>
        <w:t>M2M Infrastructure Node (IN) Information Recording</w:t>
      </w:r>
      <w:bookmarkEnd w:id="2688"/>
      <w:bookmarkEnd w:id="2689"/>
      <w:bookmarkEnd w:id="2690"/>
      <w:bookmarkEnd w:id="2691"/>
      <w:bookmarkEnd w:id="2692"/>
      <w:bookmarkEnd w:id="2693"/>
      <w:bookmarkEnd w:id="2694"/>
    </w:p>
    <w:p w:rsidR="00DA7B71" w:rsidRPr="00AF42AF" w:rsidRDefault="00DA7B71" w:rsidP="00DA7B71">
      <w:pPr>
        <w:pStyle w:val="30"/>
      </w:pPr>
      <w:bookmarkStart w:id="2695" w:name="_Toc429057486"/>
      <w:bookmarkStart w:id="2696" w:name="_Toc429057987"/>
      <w:bookmarkStart w:id="2697" w:name="_Toc430459670"/>
      <w:r w:rsidRPr="00AF42AF">
        <w:t>12.1.0</w:t>
      </w:r>
      <w:r w:rsidRPr="00AF42AF">
        <w:tab/>
        <w:t>Introduction</w:t>
      </w:r>
      <w:bookmarkEnd w:id="2695"/>
      <w:bookmarkEnd w:id="2696"/>
      <w:bookmarkEnd w:id="2697"/>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2698" w:name="_Toc428283324"/>
      <w:bookmarkStart w:id="2699" w:name="_Toc428905405"/>
      <w:bookmarkStart w:id="2700" w:name="_Toc428905851"/>
      <w:bookmarkStart w:id="2701" w:name="_Toc428906296"/>
      <w:bookmarkStart w:id="2702" w:name="_Toc429057487"/>
      <w:bookmarkStart w:id="2703" w:name="_Toc429057988"/>
      <w:bookmarkStart w:id="2704" w:name="_Toc430459671"/>
      <w:r w:rsidRPr="00AF42AF">
        <w:t>12.1.1</w:t>
      </w:r>
      <w:r w:rsidRPr="00AF42AF">
        <w:tab/>
        <w:t>Information Recording Triggers</w:t>
      </w:r>
      <w:bookmarkEnd w:id="2698"/>
      <w:bookmarkEnd w:id="2699"/>
      <w:bookmarkEnd w:id="2700"/>
      <w:bookmarkEnd w:id="2701"/>
      <w:bookmarkEnd w:id="2702"/>
      <w:bookmarkEnd w:id="2703"/>
      <w:bookmarkEnd w:id="2704"/>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2705" w:name="_Toc428283325"/>
      <w:bookmarkStart w:id="2706" w:name="_Toc428905406"/>
      <w:bookmarkStart w:id="2707" w:name="_Toc428905852"/>
      <w:bookmarkStart w:id="2708" w:name="_Toc428906297"/>
      <w:bookmarkStart w:id="2709" w:name="_Toc429057488"/>
      <w:bookmarkStart w:id="2710" w:name="_Toc429057989"/>
      <w:bookmarkStart w:id="2711" w:name="_Toc430459672"/>
      <w:r w:rsidRPr="00AF42AF">
        <w:t>12.1.2</w:t>
      </w:r>
      <w:r w:rsidRPr="00AF42AF">
        <w:tab/>
        <w:t>M2M Recorded Information Elements</w:t>
      </w:r>
      <w:bookmarkEnd w:id="2705"/>
      <w:bookmarkEnd w:id="2706"/>
      <w:bookmarkEnd w:id="2707"/>
      <w:bookmarkEnd w:id="2708"/>
      <w:bookmarkEnd w:id="2709"/>
      <w:bookmarkEnd w:id="2710"/>
      <w:bookmarkEnd w:id="2711"/>
    </w:p>
    <w:p w:rsidR="00DA7B71" w:rsidRPr="00AF42AF" w:rsidRDefault="00DA7B71" w:rsidP="00DA7B71">
      <w:pPr>
        <w:pStyle w:val="40"/>
      </w:pPr>
      <w:bookmarkStart w:id="2712" w:name="_Toc428283326"/>
      <w:bookmarkStart w:id="2713" w:name="_Toc428905407"/>
      <w:bookmarkStart w:id="2714" w:name="_Toc428905853"/>
      <w:bookmarkStart w:id="2715" w:name="_Toc428906298"/>
      <w:bookmarkStart w:id="2716" w:name="_Toc429057489"/>
      <w:bookmarkStart w:id="2717" w:name="_Toc429057990"/>
      <w:bookmarkStart w:id="2718" w:name="_Toc430459673"/>
      <w:r w:rsidRPr="00AF42AF">
        <w:t>12.1.2.1</w:t>
      </w:r>
      <w:r w:rsidR="00BC0067" w:rsidRPr="00BC0067">
        <w:tab/>
      </w:r>
      <w:r w:rsidRPr="00AF42AF">
        <w:t>Unit of Recording</w:t>
      </w:r>
      <w:bookmarkEnd w:id="2712"/>
      <w:bookmarkEnd w:id="2713"/>
      <w:bookmarkEnd w:id="2714"/>
      <w:bookmarkEnd w:id="2715"/>
      <w:bookmarkEnd w:id="2716"/>
      <w:bookmarkEnd w:id="2717"/>
      <w:bookmarkEnd w:id="2718"/>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2719" w:name="_Toc428283327"/>
      <w:bookmarkStart w:id="2720" w:name="_Toc428905408"/>
      <w:bookmarkStart w:id="2721" w:name="_Toc428905854"/>
      <w:bookmarkStart w:id="2722" w:name="_Toc428906299"/>
      <w:bookmarkStart w:id="2723" w:name="_Toc429057490"/>
      <w:bookmarkStart w:id="2724" w:name="_Toc429057991"/>
      <w:bookmarkStart w:id="2725" w:name="_Toc430459674"/>
      <w:r w:rsidRPr="00AF42AF">
        <w:t>12.1.2.2</w:t>
      </w:r>
      <w:r w:rsidRPr="00AF42AF">
        <w:tab/>
        <w:t>Information Elements within an M2M Event Record</w:t>
      </w:r>
      <w:bookmarkEnd w:id="2719"/>
      <w:bookmarkEnd w:id="2720"/>
      <w:bookmarkEnd w:id="2721"/>
      <w:bookmarkEnd w:id="2722"/>
      <w:bookmarkEnd w:id="2723"/>
      <w:bookmarkEnd w:id="2724"/>
      <w:bookmarkEnd w:id="2725"/>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2726" w:name="_Toc428283328"/>
      <w:bookmarkStart w:id="2727" w:name="_Toc428905409"/>
      <w:bookmarkStart w:id="2728" w:name="_Toc428905855"/>
      <w:bookmarkStart w:id="2729" w:name="_Toc428906300"/>
      <w:bookmarkStart w:id="2730" w:name="_Toc429057491"/>
      <w:bookmarkStart w:id="2731" w:name="_Toc429057992"/>
      <w:bookmarkStart w:id="2732" w:name="_Toc430459675"/>
      <w:r w:rsidRPr="00AF42AF">
        <w:t>12.1.3</w:t>
      </w:r>
      <w:r w:rsidRPr="00AF42AF">
        <w:tab/>
        <w:t xml:space="preserve">Identities Associations in </w:t>
      </w:r>
      <w:r w:rsidR="00BC0067" w:rsidRPr="00BC0067">
        <w:t>S</w:t>
      </w:r>
      <w:r w:rsidRPr="00AF42AF">
        <w:t>upport of Recorded Information</w:t>
      </w:r>
      <w:bookmarkEnd w:id="2726"/>
      <w:bookmarkEnd w:id="2727"/>
      <w:bookmarkEnd w:id="2728"/>
      <w:bookmarkEnd w:id="2729"/>
      <w:bookmarkEnd w:id="2730"/>
      <w:bookmarkEnd w:id="2731"/>
      <w:bookmarkEnd w:id="2732"/>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2733" w:name="_Toc428283329"/>
      <w:bookmarkStart w:id="2734" w:name="_Toc428905410"/>
      <w:bookmarkStart w:id="2735" w:name="_Toc428905856"/>
      <w:bookmarkStart w:id="2736" w:name="_Toc428906301"/>
      <w:bookmarkStart w:id="2737" w:name="_Toc429057492"/>
      <w:bookmarkStart w:id="2738" w:name="_Toc429057993"/>
      <w:bookmarkStart w:id="2739" w:name="_Toc430459676"/>
      <w:r w:rsidRPr="00AF42AF">
        <w:t>12.2</w:t>
      </w:r>
      <w:r w:rsidRPr="00AF42AF">
        <w:tab/>
        <w:t>Offline Charging</w:t>
      </w:r>
      <w:bookmarkEnd w:id="2733"/>
      <w:bookmarkEnd w:id="2734"/>
      <w:bookmarkEnd w:id="2735"/>
      <w:bookmarkEnd w:id="2736"/>
      <w:bookmarkEnd w:id="2737"/>
      <w:bookmarkEnd w:id="2738"/>
      <w:bookmarkEnd w:id="2739"/>
    </w:p>
    <w:p w:rsidR="00DA7B71" w:rsidRPr="00AF42AF" w:rsidRDefault="00DA7B71" w:rsidP="00DA7B71">
      <w:pPr>
        <w:pStyle w:val="30"/>
      </w:pPr>
      <w:bookmarkStart w:id="2740" w:name="_Toc428905411"/>
      <w:bookmarkStart w:id="2741" w:name="_Toc428905857"/>
      <w:bookmarkStart w:id="2742" w:name="_Toc428906302"/>
      <w:bookmarkStart w:id="2743" w:name="_Toc429057493"/>
      <w:bookmarkStart w:id="2744" w:name="_Toc429057994"/>
      <w:bookmarkStart w:id="2745" w:name="_Toc430459677"/>
      <w:bookmarkStart w:id="2746" w:name="_Toc428283330"/>
      <w:r w:rsidRPr="00AF42AF">
        <w:t>12.2.1</w:t>
      </w:r>
      <w:r w:rsidRPr="00AF42AF">
        <w:tab/>
        <w:t>Architecture</w:t>
      </w:r>
      <w:bookmarkEnd w:id="2740"/>
      <w:bookmarkEnd w:id="2741"/>
      <w:bookmarkEnd w:id="2742"/>
      <w:bookmarkEnd w:id="2743"/>
      <w:bookmarkEnd w:id="2744"/>
      <w:bookmarkEnd w:id="2745"/>
      <w:r w:rsidRPr="00AF42AF">
        <w:t xml:space="preserve"> </w:t>
      </w:r>
      <w:bookmarkEnd w:id="2746"/>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4" type="#_x0000_t75" style="width:445.8pt;height:256.3pt" o:ole="">
            <v:imagedata r:id="rId140" o:title=""/>
          </v:shape>
          <o:OLEObject Type="Embed" ProgID="Visio.Drawing.11" ShapeID="_x0000_i1094" DrawAspect="Content" ObjectID="_1504201731" r:id="rId141"/>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2747" w:name="_Toc428905412"/>
      <w:bookmarkStart w:id="2748" w:name="_Toc428905858"/>
      <w:bookmarkStart w:id="2749" w:name="_Toc428906303"/>
      <w:bookmarkStart w:id="2750" w:name="_Toc429057494"/>
      <w:bookmarkStart w:id="2751" w:name="_Toc429057995"/>
      <w:bookmarkStart w:id="2752" w:name="_Toc430459678"/>
      <w:bookmarkStart w:id="2753" w:name="_Toc428283331"/>
      <w:r w:rsidRPr="00AF42AF">
        <w:t>12.2.2</w:t>
      </w:r>
      <w:r w:rsidRPr="00AF42AF">
        <w:tab/>
        <w:t>Filtering of Recorded Information for Offline Charging</w:t>
      </w:r>
      <w:bookmarkEnd w:id="2747"/>
      <w:bookmarkEnd w:id="2748"/>
      <w:bookmarkEnd w:id="2749"/>
      <w:bookmarkEnd w:id="2750"/>
      <w:bookmarkEnd w:id="2751"/>
      <w:bookmarkEnd w:id="2752"/>
      <w:r w:rsidRPr="00AF42AF">
        <w:t xml:space="preserve"> </w:t>
      </w:r>
      <w:bookmarkEnd w:id="2753"/>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2754" w:name="_Toc428283332"/>
      <w:bookmarkStart w:id="2755" w:name="_Toc428905413"/>
      <w:bookmarkStart w:id="2756" w:name="_Toc428905859"/>
      <w:bookmarkStart w:id="2757" w:name="_Toc428906304"/>
      <w:bookmarkStart w:id="2758" w:name="_Toc429057495"/>
      <w:bookmarkStart w:id="2759" w:name="_Toc429057996"/>
      <w:bookmarkStart w:id="2760" w:name="_Toc430459679"/>
      <w:r w:rsidRPr="00AF42AF">
        <w:t>12.2.3</w:t>
      </w:r>
      <w:r w:rsidRPr="00AF42AF">
        <w:tab/>
        <w:t>Examples of Charging Scenarios</w:t>
      </w:r>
      <w:bookmarkEnd w:id="2754"/>
      <w:bookmarkEnd w:id="2755"/>
      <w:bookmarkEnd w:id="2756"/>
      <w:bookmarkEnd w:id="2757"/>
      <w:bookmarkEnd w:id="2758"/>
      <w:bookmarkEnd w:id="2759"/>
      <w:bookmarkEnd w:id="2760"/>
    </w:p>
    <w:p w:rsidR="00DA7B71" w:rsidRPr="00AF42AF" w:rsidRDefault="00DA7B71" w:rsidP="00DA7B71">
      <w:pPr>
        <w:pStyle w:val="40"/>
      </w:pPr>
      <w:bookmarkStart w:id="2761" w:name="_Toc429057496"/>
      <w:bookmarkStart w:id="2762" w:name="_Toc429057997"/>
      <w:bookmarkStart w:id="2763" w:name="_Toc430459680"/>
      <w:r w:rsidRPr="00AF42AF">
        <w:t>12.2.3.0</w:t>
      </w:r>
      <w:r w:rsidRPr="00AF42AF">
        <w:tab/>
        <w:t>Introduction</w:t>
      </w:r>
      <w:bookmarkEnd w:id="2761"/>
      <w:bookmarkEnd w:id="2762"/>
      <w:bookmarkEnd w:id="2763"/>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2764" w:name="_Toc428283333"/>
      <w:bookmarkStart w:id="2765" w:name="_Toc428905414"/>
      <w:bookmarkStart w:id="2766" w:name="_Toc428905860"/>
      <w:bookmarkStart w:id="2767" w:name="_Toc428906305"/>
      <w:bookmarkStart w:id="2768" w:name="_Toc429057497"/>
      <w:bookmarkStart w:id="2769" w:name="_Toc429057998"/>
      <w:bookmarkStart w:id="2770" w:name="_Toc430459681"/>
      <w:r w:rsidRPr="00AF42AF">
        <w:t>12.2.3.1</w:t>
      </w:r>
      <w:r w:rsidRPr="00AF42AF">
        <w:tab/>
        <w:t>Example Charging Scenario 1 - Data Storage Resource Consumption</w:t>
      </w:r>
      <w:bookmarkEnd w:id="2764"/>
      <w:bookmarkEnd w:id="2765"/>
      <w:bookmarkEnd w:id="2766"/>
      <w:bookmarkEnd w:id="2767"/>
      <w:bookmarkEnd w:id="2768"/>
      <w:bookmarkEnd w:id="2769"/>
      <w:bookmarkEnd w:id="2770"/>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2771" w:name="_Toc428283334"/>
      <w:bookmarkStart w:id="2772" w:name="_Toc428905415"/>
      <w:bookmarkStart w:id="2773" w:name="_Toc428905861"/>
      <w:bookmarkStart w:id="2774" w:name="_Toc428906306"/>
      <w:bookmarkStart w:id="2775" w:name="_Toc429057498"/>
      <w:bookmarkStart w:id="2776" w:name="_Toc429057999"/>
      <w:bookmarkStart w:id="2777" w:name="_Toc430459682"/>
      <w:r w:rsidRPr="00AF42AF">
        <w:t>12.2.3.2</w:t>
      </w:r>
      <w:r w:rsidRPr="00AF42AF">
        <w:tab/>
        <w:t>Example Charging Scenario 2 - Data transfer</w:t>
      </w:r>
      <w:bookmarkEnd w:id="2771"/>
      <w:bookmarkEnd w:id="2772"/>
      <w:bookmarkEnd w:id="2773"/>
      <w:bookmarkEnd w:id="2774"/>
      <w:bookmarkEnd w:id="2775"/>
      <w:bookmarkEnd w:id="2776"/>
      <w:bookmarkEnd w:id="2777"/>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2778" w:name="_Toc428283335"/>
      <w:bookmarkStart w:id="2779" w:name="_Toc428905416"/>
      <w:bookmarkStart w:id="2780" w:name="_Toc428905862"/>
      <w:bookmarkStart w:id="2781" w:name="_Toc428906307"/>
      <w:bookmarkStart w:id="2782" w:name="_Toc429057499"/>
      <w:bookmarkStart w:id="2783" w:name="_Toc429058000"/>
      <w:bookmarkStart w:id="2784" w:name="_Toc430459683"/>
      <w:r w:rsidRPr="00AF42AF">
        <w:t>12.2.3.3</w:t>
      </w:r>
      <w:r w:rsidRPr="00AF42AF">
        <w:tab/>
        <w:t>Example Charging Scenario 3 - Connectivity</w:t>
      </w:r>
      <w:bookmarkEnd w:id="2778"/>
      <w:bookmarkEnd w:id="2779"/>
      <w:bookmarkEnd w:id="2780"/>
      <w:bookmarkEnd w:id="2781"/>
      <w:bookmarkEnd w:id="2782"/>
      <w:bookmarkEnd w:id="2783"/>
      <w:bookmarkEnd w:id="2784"/>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2785" w:name="_Toc428283336"/>
      <w:bookmarkStart w:id="2786" w:name="_Toc428905417"/>
      <w:bookmarkStart w:id="2787" w:name="_Toc428905863"/>
      <w:bookmarkStart w:id="2788" w:name="_Toc428906308"/>
      <w:bookmarkStart w:id="2789" w:name="_Toc429057500"/>
      <w:bookmarkStart w:id="2790" w:name="_Toc429058001"/>
      <w:bookmarkStart w:id="2791" w:name="_Toc430459684"/>
      <w:r w:rsidRPr="00AF42AF">
        <w:t>12.2.</w:t>
      </w:r>
      <w:r w:rsidR="00BC0067" w:rsidRPr="00BC0067">
        <w:t>4</w:t>
      </w:r>
      <w:r w:rsidRPr="00AF42AF">
        <w:tab/>
        <w:t>Definition of Charging Information</w:t>
      </w:r>
      <w:bookmarkEnd w:id="2785"/>
      <w:bookmarkEnd w:id="2786"/>
      <w:bookmarkEnd w:id="2787"/>
      <w:bookmarkEnd w:id="2788"/>
      <w:bookmarkEnd w:id="2789"/>
      <w:bookmarkEnd w:id="2790"/>
      <w:bookmarkEnd w:id="2791"/>
    </w:p>
    <w:p w:rsidR="00DA7B71" w:rsidRPr="00AF42AF" w:rsidRDefault="00DA7B71" w:rsidP="00DA7B71">
      <w:pPr>
        <w:pStyle w:val="40"/>
      </w:pPr>
      <w:bookmarkStart w:id="2792" w:name="_Toc429057501"/>
      <w:bookmarkStart w:id="2793" w:name="_Toc429058002"/>
      <w:bookmarkStart w:id="2794" w:name="_Toc430459685"/>
      <w:r w:rsidRPr="00AF42AF">
        <w:t>12.2.4.0</w:t>
      </w:r>
      <w:r w:rsidRPr="00AF42AF">
        <w:tab/>
        <w:t>Introduction</w:t>
      </w:r>
      <w:bookmarkEnd w:id="2792"/>
      <w:bookmarkEnd w:id="2793"/>
      <w:bookmarkEnd w:id="2794"/>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2795" w:name="_Toc428283337"/>
      <w:bookmarkStart w:id="2796" w:name="_Toc428905418"/>
      <w:bookmarkStart w:id="2797" w:name="_Toc428905864"/>
      <w:bookmarkStart w:id="2798" w:name="_Toc428906309"/>
      <w:bookmarkStart w:id="2799" w:name="_Toc429057502"/>
      <w:bookmarkStart w:id="2800" w:name="_Toc429058003"/>
      <w:bookmarkStart w:id="2801" w:name="_Toc430459686"/>
      <w:r w:rsidRPr="00AF42AF">
        <w:t>12.2.</w:t>
      </w:r>
      <w:r w:rsidR="00BC0067" w:rsidRPr="00BC0067">
        <w:t>4</w:t>
      </w:r>
      <w:r w:rsidRPr="00AF42AF">
        <w:t>.1</w:t>
      </w:r>
      <w:r w:rsidRPr="00AF42AF">
        <w:tab/>
        <w:t>Triggers for Charging Information</w:t>
      </w:r>
      <w:bookmarkEnd w:id="2795"/>
      <w:bookmarkEnd w:id="2796"/>
      <w:bookmarkEnd w:id="2797"/>
      <w:bookmarkEnd w:id="2798"/>
      <w:bookmarkEnd w:id="2799"/>
      <w:bookmarkEnd w:id="2800"/>
      <w:bookmarkEnd w:id="2801"/>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2802" w:name="_Toc428283338"/>
      <w:bookmarkStart w:id="2803" w:name="_Toc428905419"/>
      <w:bookmarkStart w:id="2804" w:name="_Toc428905865"/>
      <w:bookmarkStart w:id="2805" w:name="_Toc428906310"/>
      <w:bookmarkStart w:id="2806" w:name="_Toc429057503"/>
      <w:bookmarkStart w:id="2807" w:name="_Toc429058004"/>
      <w:bookmarkStart w:id="2808"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2802"/>
      <w:bookmarkEnd w:id="2803"/>
      <w:bookmarkEnd w:id="2804"/>
      <w:bookmarkEnd w:id="2805"/>
      <w:bookmarkEnd w:id="2806"/>
      <w:bookmarkEnd w:id="2807"/>
      <w:bookmarkEnd w:id="2808"/>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2809" w:name="_Toc428283339"/>
      <w:bookmarkStart w:id="2810" w:name="_Toc428905420"/>
      <w:bookmarkStart w:id="2811" w:name="_Toc428905866"/>
      <w:bookmarkStart w:id="2812" w:name="_Toc428906311"/>
      <w:bookmarkStart w:id="2813" w:name="_Toc429057504"/>
      <w:bookmarkStart w:id="2814" w:name="_Toc429058005"/>
      <w:bookmarkStart w:id="2815" w:name="_Toc430459688"/>
      <w:r w:rsidRPr="00AF42AF">
        <w:t>12.2.</w:t>
      </w:r>
      <w:r w:rsidR="00BC0067" w:rsidRPr="00BC0067">
        <w:t>4</w:t>
      </w:r>
      <w:r w:rsidRPr="00AF42AF">
        <w:t>.3</w:t>
      </w:r>
      <w:r w:rsidRPr="00AF42AF">
        <w:tab/>
        <w:t>Structure of the Accounting Message Formats</w:t>
      </w:r>
      <w:bookmarkEnd w:id="2809"/>
      <w:bookmarkEnd w:id="2810"/>
      <w:bookmarkEnd w:id="2811"/>
      <w:bookmarkEnd w:id="2812"/>
      <w:bookmarkEnd w:id="2813"/>
      <w:bookmarkEnd w:id="2814"/>
      <w:bookmarkEnd w:id="2815"/>
    </w:p>
    <w:p w:rsidR="00DA7B71" w:rsidRPr="00AF42AF" w:rsidRDefault="00DA7B71" w:rsidP="00DA7B71">
      <w:pPr>
        <w:pStyle w:val="50"/>
      </w:pPr>
      <w:bookmarkStart w:id="2816" w:name="_Toc428283340"/>
      <w:bookmarkStart w:id="2817" w:name="_Toc428905421"/>
      <w:bookmarkStart w:id="2818" w:name="_Toc428905867"/>
      <w:bookmarkStart w:id="2819" w:name="_Toc428906312"/>
      <w:bookmarkStart w:id="2820" w:name="_Toc429057505"/>
      <w:bookmarkStart w:id="2821" w:name="_Toc429058006"/>
      <w:bookmarkStart w:id="2822" w:name="_Toc430459689"/>
      <w:r w:rsidRPr="00AF42AF">
        <w:t>12.2.</w:t>
      </w:r>
      <w:r w:rsidR="00BC0067" w:rsidRPr="00BC0067">
        <w:t>4</w:t>
      </w:r>
      <w:r w:rsidRPr="00AF42AF">
        <w:t>.3.1</w:t>
      </w:r>
      <w:r w:rsidRPr="00AF42AF">
        <w:tab/>
        <w:t>Accounting-Request Message</w:t>
      </w:r>
      <w:bookmarkEnd w:id="2816"/>
      <w:bookmarkEnd w:id="2817"/>
      <w:bookmarkEnd w:id="2818"/>
      <w:bookmarkEnd w:id="2819"/>
      <w:bookmarkEnd w:id="2820"/>
      <w:bookmarkEnd w:id="2821"/>
      <w:bookmarkEnd w:id="2822"/>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2823" w:name="_Toc428283341"/>
      <w:bookmarkStart w:id="2824" w:name="_Toc428905422"/>
      <w:bookmarkStart w:id="2825" w:name="_Toc428905868"/>
      <w:bookmarkStart w:id="2826" w:name="_Toc428906313"/>
      <w:bookmarkStart w:id="2827" w:name="_Toc429057506"/>
      <w:bookmarkStart w:id="2828" w:name="_Toc429058007"/>
      <w:bookmarkStart w:id="2829" w:name="_Toc430459690"/>
      <w:r w:rsidRPr="00AF42AF">
        <w:lastRenderedPageBreak/>
        <w:t>12.2.</w:t>
      </w:r>
      <w:r w:rsidR="00BC0067" w:rsidRPr="00BC0067">
        <w:t>4</w:t>
      </w:r>
      <w:r w:rsidRPr="00AF42AF">
        <w:t>.3.2</w:t>
      </w:r>
      <w:r w:rsidRPr="00AF42AF">
        <w:tab/>
        <w:t>Accounting-Answer Message</w:t>
      </w:r>
      <w:bookmarkEnd w:id="2823"/>
      <w:bookmarkEnd w:id="2824"/>
      <w:bookmarkEnd w:id="2825"/>
      <w:bookmarkEnd w:id="2826"/>
      <w:bookmarkEnd w:id="2827"/>
      <w:bookmarkEnd w:id="2828"/>
      <w:bookmarkEnd w:id="2829"/>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2830" w:name="_Toc428283342"/>
      <w:bookmarkStart w:id="2831" w:name="_Toc428905423"/>
      <w:bookmarkStart w:id="2832" w:name="_Toc428905869"/>
      <w:bookmarkStart w:id="2833" w:name="_Toc428906314"/>
      <w:bookmarkStart w:id="2834" w:name="_Toc429057507"/>
      <w:bookmarkStart w:id="2835" w:name="_Toc429058008"/>
      <w:r w:rsidRPr="00AF42AF">
        <w:lastRenderedPageBreak/>
        <w:t>Annex A (informative)</w:t>
      </w:r>
      <w:proofErr w:type="gramStart"/>
      <w:r w:rsidRPr="00AF42AF">
        <w:t>:</w:t>
      </w:r>
      <w:proofErr w:type="gramEnd"/>
      <w:r w:rsidRPr="00AF42AF">
        <w:br/>
        <w:t>Mapping of Requirements with CSFs</w:t>
      </w:r>
      <w:bookmarkEnd w:id="2830"/>
      <w:bookmarkEnd w:id="2831"/>
      <w:bookmarkEnd w:id="2832"/>
      <w:bookmarkEnd w:id="2833"/>
      <w:bookmarkEnd w:id="2834"/>
      <w:bookmarkEnd w:id="2835"/>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4C4AE1">
        <w:fldChar w:fldCharType="begin"/>
      </w:r>
      <w:r>
        <w:instrText xml:space="preserve">REF REF_ONEM2MT2_0002 \h </w:instrText>
      </w:r>
      <w:r w:rsidR="004C4AE1">
        <w:fldChar w:fldCharType="separate"/>
      </w:r>
      <w:r>
        <w:t>i.</w:t>
      </w:r>
      <w:r>
        <w:rPr>
          <w:noProof/>
        </w:rPr>
        <w:t>1</w:t>
      </w:r>
      <w:r w:rsidR="004C4AE1">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2836" w:name="_Toc428283343"/>
      <w:bookmarkStart w:id="2837" w:name="_Toc428905424"/>
      <w:bookmarkStart w:id="2838" w:name="_Toc428905870"/>
      <w:bookmarkStart w:id="2839" w:name="_Toc428906315"/>
      <w:bookmarkStart w:id="2840" w:name="_Toc429057508"/>
      <w:bookmarkStart w:id="2841" w:name="_Toc429058009"/>
      <w:r w:rsidRPr="00AF42AF">
        <w:lastRenderedPageBreak/>
        <w:t>Annex B (informative):</w:t>
      </w:r>
      <w:r w:rsidRPr="00AF42AF">
        <w:br/>
        <w:t>oneM2M System and 3GPP MTC Release-11 Underlying Network Interworking</w:t>
      </w:r>
      <w:bookmarkEnd w:id="2836"/>
      <w:bookmarkEnd w:id="2837"/>
      <w:bookmarkEnd w:id="2838"/>
      <w:bookmarkEnd w:id="2839"/>
      <w:bookmarkEnd w:id="2840"/>
      <w:bookmarkEnd w:id="2841"/>
    </w:p>
    <w:p w:rsidR="00BC0067" w:rsidRDefault="00DA7B71" w:rsidP="00BC0067">
      <w:pPr>
        <w:pStyle w:val="1"/>
      </w:pPr>
      <w:bookmarkStart w:id="2842" w:name="_Toc428283344"/>
      <w:bookmarkStart w:id="2843" w:name="_Toc428905425"/>
      <w:bookmarkStart w:id="2844" w:name="_Toc428905871"/>
      <w:bookmarkStart w:id="2845" w:name="_Toc428906316"/>
      <w:bookmarkStart w:id="2846" w:name="_Toc429057509"/>
      <w:bookmarkStart w:id="2847" w:name="_Toc429058010"/>
      <w:bookmarkStart w:id="2848" w:name="_Toc430459691"/>
      <w:r w:rsidRPr="00AF42AF">
        <w:t>B.1</w:t>
      </w:r>
      <w:r w:rsidRPr="00AF42AF">
        <w:tab/>
        <w:t>3GPP MTC Release-11 Underlying Network Introduction</w:t>
      </w:r>
      <w:bookmarkEnd w:id="2842"/>
      <w:bookmarkEnd w:id="2843"/>
      <w:bookmarkEnd w:id="2844"/>
      <w:bookmarkEnd w:id="2845"/>
      <w:bookmarkEnd w:id="2846"/>
      <w:bookmarkEnd w:id="2847"/>
      <w:bookmarkEnd w:id="2848"/>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2849" w:name="_Toc428283345"/>
      <w:bookmarkStart w:id="2850" w:name="_Toc428905426"/>
      <w:bookmarkStart w:id="2851" w:name="_Toc428905872"/>
      <w:bookmarkStart w:id="2852" w:name="_Toc428906317"/>
      <w:bookmarkStart w:id="2853" w:name="_Toc429057510"/>
      <w:bookmarkStart w:id="2854" w:name="_Toc429058011"/>
      <w:bookmarkStart w:id="2855" w:name="_Toc430459692"/>
      <w:r w:rsidRPr="00AF42AF">
        <w:t>B.2</w:t>
      </w:r>
      <w:r w:rsidRPr="00AF42AF">
        <w:tab/>
        <w:t xml:space="preserve">3GPP Release-11 MTC </w:t>
      </w:r>
      <w:r w:rsidR="00BC0067" w:rsidRPr="00BC0067">
        <w:t>F</w:t>
      </w:r>
      <w:r w:rsidRPr="00AF42AF">
        <w:t>unctionality</w:t>
      </w:r>
      <w:bookmarkEnd w:id="2849"/>
      <w:bookmarkEnd w:id="2850"/>
      <w:bookmarkEnd w:id="2851"/>
      <w:bookmarkEnd w:id="2852"/>
      <w:bookmarkEnd w:id="2853"/>
      <w:bookmarkEnd w:id="2854"/>
      <w:bookmarkEnd w:id="2855"/>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994664" w:rsidRPr="00994664">
          <w:rPr>
            <w:rStyle w:val="ab"/>
            <w:rFonts w:eastAsiaTheme="minorEastAsia" w:hint="eastAsia"/>
            <w:lang w:eastAsia="zh-CN"/>
          </w:rPr>
          <w:t>i.14</w:t>
        </w:r>
      </w:hyperlink>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C33010">
          <w:rPr>
            <w:rStyle w:val="ab"/>
            <w:rFonts w:eastAsiaTheme="minorEastAsia"/>
            <w:lang w:eastAsia="zh-CN"/>
          </w:rPr>
          <w:t>i.19</w:t>
        </w:r>
      </w:hyperlink>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994664" w:rsidRPr="00994664">
          <w:rPr>
            <w:rStyle w:val="ab"/>
            <w:rFonts w:eastAsiaTheme="minorEastAsia" w:hint="eastAsia"/>
            <w:lang w:eastAsia="zh-CN"/>
          </w:rPr>
          <w:t>i.20</w:t>
        </w:r>
      </w:hyperlink>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994664" w:rsidRPr="00994664">
          <w:rPr>
            <w:rStyle w:val="ab"/>
            <w:rFonts w:eastAsiaTheme="minorEastAsia" w:hint="eastAsia"/>
            <w:lang w:eastAsia="zh-CN"/>
          </w:rPr>
          <w:t>i.21</w:t>
        </w:r>
      </w:hyperlink>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994664" w:rsidRPr="00994664">
          <w:rPr>
            <w:rStyle w:val="ab"/>
            <w:rFonts w:eastAsiaTheme="minorEastAsia" w:hint="eastAsia"/>
            <w:lang w:eastAsia="zh-CN"/>
          </w:rPr>
          <w:t>i.22</w:t>
        </w:r>
      </w:hyperlink>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hyperlink w:anchor="REF_3GPP23682" w:history="1">
        <w:r w:rsidR="00994664" w:rsidRPr="00994664">
          <w:rPr>
            <w:rStyle w:val="ab"/>
            <w:rFonts w:eastAsiaTheme="minorEastAsia" w:hint="eastAsia"/>
            <w:lang w:eastAsia="zh-CN"/>
          </w:rPr>
          <w:t>i.14</w:t>
        </w:r>
      </w:hyperlink>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2"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hyperlink w:anchor="REF_3GPP23682" w:history="1">
        <w:r w:rsidR="00994664" w:rsidRPr="00994664">
          <w:rPr>
            <w:rStyle w:val="ab"/>
            <w:rFonts w:eastAsiaTheme="minorEastAsia" w:hint="eastAsia"/>
            <w:lang w:eastAsia="zh-CN"/>
          </w:rPr>
          <w:t>i.14</w:t>
        </w:r>
      </w:hyperlink>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3"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2856" w:name="_Toc428283346"/>
      <w:bookmarkStart w:id="2857" w:name="_Toc428905427"/>
      <w:bookmarkStart w:id="2858" w:name="_Toc428905873"/>
      <w:bookmarkStart w:id="2859" w:name="_Toc428906318"/>
      <w:bookmarkStart w:id="2860" w:name="_Toc429057511"/>
      <w:bookmarkStart w:id="2861" w:name="_Toc429058012"/>
      <w:bookmarkStart w:id="2862" w:name="_Toc430459693"/>
      <w:r w:rsidRPr="00AF42AF">
        <w:t>B.3</w:t>
      </w:r>
      <w:r w:rsidRPr="00AF42AF">
        <w:tab/>
        <w:t>ASN/MN-CSE initiated connectivity establishment</w:t>
      </w:r>
      <w:bookmarkEnd w:id="2856"/>
      <w:bookmarkEnd w:id="2857"/>
      <w:bookmarkEnd w:id="2858"/>
      <w:bookmarkEnd w:id="2859"/>
      <w:bookmarkEnd w:id="2860"/>
      <w:bookmarkEnd w:id="2861"/>
      <w:bookmarkEnd w:id="2862"/>
    </w:p>
    <w:p w:rsidR="00DA7B71" w:rsidRPr="00AF42AF" w:rsidRDefault="00DA7B71" w:rsidP="00DA7B71">
      <w:pPr>
        <w:pStyle w:val="2"/>
      </w:pPr>
      <w:bookmarkStart w:id="2863" w:name="_Toc429057512"/>
      <w:bookmarkStart w:id="2864" w:name="_Toc429058013"/>
      <w:bookmarkStart w:id="2865" w:name="_Toc430459694"/>
      <w:r w:rsidRPr="00AF42AF">
        <w:t>B.3.0</w:t>
      </w:r>
      <w:r w:rsidRPr="00AF42AF">
        <w:tab/>
        <w:t>Introduction</w:t>
      </w:r>
      <w:bookmarkEnd w:id="2863"/>
      <w:bookmarkEnd w:id="2864"/>
      <w:bookmarkEnd w:id="2865"/>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2866" w:name="_Toc428283347"/>
      <w:bookmarkStart w:id="2867" w:name="_Toc428905428"/>
      <w:bookmarkStart w:id="2868" w:name="_Toc428905874"/>
      <w:bookmarkStart w:id="2869" w:name="_Toc428906319"/>
      <w:bookmarkStart w:id="2870" w:name="_Toc429057513"/>
      <w:bookmarkStart w:id="2871" w:name="_Toc429058014"/>
      <w:bookmarkStart w:id="2872" w:name="_Toc430459695"/>
      <w:r w:rsidRPr="00AF42AF">
        <w:t>B.3.1</w:t>
      </w:r>
      <w:r w:rsidRPr="00AF42AF">
        <w:tab/>
        <w:t>Use of DHCP and DNS</w:t>
      </w:r>
      <w:bookmarkEnd w:id="2866"/>
      <w:bookmarkEnd w:id="2867"/>
      <w:bookmarkEnd w:id="2868"/>
      <w:bookmarkEnd w:id="2869"/>
      <w:bookmarkEnd w:id="2870"/>
      <w:bookmarkEnd w:id="2871"/>
      <w:bookmarkEnd w:id="2872"/>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2873" w:name="_Toc428283348"/>
      <w:bookmarkStart w:id="2874" w:name="_Toc428905429"/>
      <w:bookmarkStart w:id="2875" w:name="_Toc428905875"/>
      <w:bookmarkStart w:id="2876" w:name="_Toc428906320"/>
      <w:bookmarkStart w:id="2877" w:name="_Toc429057514"/>
      <w:bookmarkStart w:id="2878" w:name="_Toc429058015"/>
      <w:bookmarkStart w:id="2879" w:name="_Toc430459696"/>
      <w:r w:rsidRPr="00AF42AF">
        <w:t>B.3.2</w:t>
      </w:r>
      <w:r w:rsidRPr="00AF42AF">
        <w:tab/>
        <w:t>Pre-configuration</w:t>
      </w:r>
      <w:bookmarkEnd w:id="2873"/>
      <w:bookmarkEnd w:id="2874"/>
      <w:bookmarkEnd w:id="2875"/>
      <w:bookmarkEnd w:id="2876"/>
      <w:bookmarkEnd w:id="2877"/>
      <w:bookmarkEnd w:id="2878"/>
      <w:bookmarkEnd w:id="2879"/>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2880" w:name="_Toc428283349"/>
      <w:bookmarkStart w:id="2881" w:name="_Toc428905430"/>
      <w:bookmarkStart w:id="2882" w:name="_Toc428905876"/>
      <w:bookmarkStart w:id="2883" w:name="_Toc428906321"/>
      <w:bookmarkStart w:id="2884" w:name="_Toc429057515"/>
      <w:bookmarkStart w:id="2885" w:name="_Toc429058016"/>
      <w:bookmarkStart w:id="2886" w:name="_Toc430459697"/>
      <w:r w:rsidRPr="00AF42AF">
        <w:lastRenderedPageBreak/>
        <w:t>B.4</w:t>
      </w:r>
      <w:r w:rsidRPr="00AF42AF">
        <w:tab/>
        <w:t>Serving IN-CSE initiated connectivity establishment</w:t>
      </w:r>
      <w:bookmarkEnd w:id="2880"/>
      <w:bookmarkEnd w:id="2881"/>
      <w:bookmarkEnd w:id="2882"/>
      <w:bookmarkEnd w:id="2883"/>
      <w:bookmarkEnd w:id="2884"/>
      <w:bookmarkEnd w:id="2885"/>
      <w:bookmarkEnd w:id="2886"/>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2887" w:name="_Toc428283350"/>
      <w:bookmarkStart w:id="2888" w:name="_Toc428905431"/>
      <w:bookmarkStart w:id="2889" w:name="_Toc428905877"/>
      <w:bookmarkStart w:id="2890" w:name="_Toc428906322"/>
      <w:bookmarkStart w:id="2891" w:name="_Toc429057516"/>
      <w:bookmarkStart w:id="2892" w:name="_Toc429058017"/>
      <w:bookmarkStart w:id="2893" w:name="_Toc430459698"/>
      <w:r w:rsidRPr="00AF42AF">
        <w:t>B.5</w:t>
      </w:r>
      <w:r w:rsidRPr="00AF42AF">
        <w:tab/>
        <w:t>Connectivity between oneM2M Service Layer and 3GPP Underlying Network</w:t>
      </w:r>
      <w:bookmarkEnd w:id="2887"/>
      <w:bookmarkEnd w:id="2888"/>
      <w:bookmarkEnd w:id="2889"/>
      <w:bookmarkEnd w:id="2890"/>
      <w:bookmarkEnd w:id="2891"/>
      <w:bookmarkEnd w:id="2892"/>
      <w:bookmarkEnd w:id="2893"/>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5" type="#_x0000_t75" style="width:403.2pt;height:215.4pt" o:ole="">
            <v:imagedata r:id="rId144" o:title=""/>
          </v:shape>
          <o:OLEObject Type="Embed" ProgID="Visio.Drawing.11" ShapeID="_x0000_i1095" DrawAspect="Content" ObjectID="_1504201732" r:id="rId145"/>
        </w:object>
      </w:r>
    </w:p>
    <w:p w:rsidR="00DA7B71" w:rsidRPr="00AF42AF" w:rsidRDefault="004C4AE1"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2894" w:name="_Toc428283351"/>
      <w:bookmarkStart w:id="2895" w:name="_Toc428905432"/>
      <w:bookmarkStart w:id="2896" w:name="_Toc428905878"/>
      <w:bookmarkStart w:id="2897" w:name="_Toc428906323"/>
      <w:bookmarkStart w:id="2898" w:name="_Toc429057517"/>
      <w:bookmarkStart w:id="2899" w:name="_Toc429058018"/>
      <w:bookmarkStart w:id="2900" w:name="_Toc430459699"/>
      <w:r w:rsidRPr="00BC0067">
        <w:t>B.6</w:t>
      </w:r>
      <w:r w:rsidRPr="00BC0067">
        <w:tab/>
        <w:t xml:space="preserve">Connectivity Establishment </w:t>
      </w:r>
      <w:r w:rsidR="00DA7B71" w:rsidRPr="00AF42AF">
        <w:t>Procedures</w:t>
      </w:r>
      <w:bookmarkEnd w:id="2894"/>
      <w:bookmarkEnd w:id="2895"/>
      <w:bookmarkEnd w:id="2896"/>
      <w:bookmarkEnd w:id="2897"/>
      <w:bookmarkEnd w:id="2898"/>
      <w:bookmarkEnd w:id="2899"/>
      <w:bookmarkEnd w:id="2900"/>
    </w:p>
    <w:p w:rsidR="00BC0067" w:rsidRDefault="00DA7B71" w:rsidP="00BC0067">
      <w:pPr>
        <w:pStyle w:val="2"/>
      </w:pPr>
      <w:bookmarkStart w:id="2901" w:name="_Toc428283352"/>
      <w:bookmarkStart w:id="2902" w:name="_Toc428905433"/>
      <w:bookmarkStart w:id="2903" w:name="_Toc428905879"/>
      <w:bookmarkStart w:id="2904" w:name="_Toc428906324"/>
      <w:bookmarkStart w:id="2905" w:name="_Toc429057518"/>
      <w:bookmarkStart w:id="2906" w:name="_Toc429058019"/>
      <w:bookmarkStart w:id="2907" w:name="_Toc430459700"/>
      <w:r w:rsidRPr="00AF42AF">
        <w:t>B.6.1</w:t>
      </w:r>
      <w:r w:rsidRPr="00AF42AF">
        <w:tab/>
        <w:t>General</w:t>
      </w:r>
      <w:bookmarkEnd w:id="2901"/>
      <w:bookmarkEnd w:id="2902"/>
      <w:bookmarkEnd w:id="2903"/>
      <w:bookmarkEnd w:id="2904"/>
      <w:bookmarkEnd w:id="2905"/>
      <w:bookmarkEnd w:id="2906"/>
      <w:bookmarkEnd w:id="2907"/>
    </w:p>
    <w:p w:rsidR="00DA7B71" w:rsidRPr="00AF42AF" w:rsidRDefault="00DA7B71" w:rsidP="00DA7B71">
      <w:pPr>
        <w:pStyle w:val="30"/>
      </w:pPr>
      <w:bookmarkStart w:id="2908" w:name="_Toc429057519"/>
      <w:bookmarkStart w:id="2909" w:name="_Toc429058020"/>
      <w:bookmarkStart w:id="2910" w:name="_Toc430459701"/>
      <w:r w:rsidRPr="00AF42AF">
        <w:t>B.6.1.0</w:t>
      </w:r>
      <w:r w:rsidRPr="00AF42AF">
        <w:tab/>
        <w:t>Introduction</w:t>
      </w:r>
      <w:bookmarkEnd w:id="2908"/>
      <w:bookmarkEnd w:id="2909"/>
      <w:bookmarkEnd w:id="2910"/>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2911" w:name="_Toc428283353"/>
      <w:bookmarkStart w:id="2912" w:name="_Toc428905434"/>
      <w:bookmarkStart w:id="2913" w:name="_Toc428905880"/>
      <w:bookmarkStart w:id="2914" w:name="_Toc428906325"/>
      <w:bookmarkStart w:id="2915" w:name="_Toc429057520"/>
      <w:bookmarkStart w:id="2916" w:name="_Toc429058021"/>
      <w:bookmarkStart w:id="2917"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2911"/>
      <w:bookmarkEnd w:id="2912"/>
      <w:bookmarkEnd w:id="2913"/>
      <w:bookmarkEnd w:id="2914"/>
      <w:bookmarkEnd w:id="2915"/>
      <w:bookmarkEnd w:id="2916"/>
      <w:bookmarkEnd w:id="2917"/>
    </w:p>
    <w:p w:rsidR="00DA7B71" w:rsidRPr="00A631BA" w:rsidRDefault="00DA7B71" w:rsidP="00DA7B71">
      <w:pPr>
        <w:pStyle w:val="FL"/>
      </w:pPr>
      <w:r w:rsidRPr="009809F0">
        <w:object w:dxaOrig="7230" w:dyaOrig="5415">
          <v:shape id="_x0000_i1096" type="#_x0000_t75" style="width:398.6pt;height:298.35pt" o:ole="">
            <v:imagedata r:id="rId146" o:title=""/>
          </v:shape>
          <o:OLEObject Type="Embed" ProgID="PowerPoint.Slide.12" ShapeID="_x0000_i1096" DrawAspect="Content" ObjectID="_1504201733" r:id="rId147"/>
        </w:object>
      </w:r>
    </w:p>
    <w:p w:rsidR="00DA7B71" w:rsidRPr="00AF42AF" w:rsidRDefault="004C4AE1"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2918" w:name="_Toc428283354"/>
      <w:bookmarkStart w:id="2919" w:name="_Toc428905435"/>
      <w:bookmarkStart w:id="2920" w:name="_Toc428905881"/>
      <w:bookmarkStart w:id="2921" w:name="_Toc428906326"/>
      <w:bookmarkStart w:id="2922" w:name="_Toc429057521"/>
      <w:bookmarkStart w:id="2923" w:name="_Toc429058022"/>
      <w:bookmarkStart w:id="2924" w:name="_Toc430459703"/>
      <w:r w:rsidRPr="00AF42AF">
        <w:lastRenderedPageBreak/>
        <w:t>B.6.1.2</w:t>
      </w:r>
      <w:r w:rsidRPr="00AF42AF">
        <w:tab/>
        <w:t>IN-CSE initiated connectivity establishment procedure over Tsp</w:t>
      </w:r>
      <w:bookmarkEnd w:id="2918"/>
      <w:bookmarkEnd w:id="2919"/>
      <w:bookmarkEnd w:id="2920"/>
      <w:bookmarkEnd w:id="2921"/>
      <w:bookmarkEnd w:id="2922"/>
      <w:bookmarkEnd w:id="2923"/>
      <w:bookmarkEnd w:id="2924"/>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994664" w:rsidRPr="00994664">
          <w:rPr>
            <w:rStyle w:val="ab"/>
            <w:rFonts w:eastAsiaTheme="minorEastAsia" w:hint="eastAsia"/>
            <w:lang w:eastAsia="zh-CN"/>
          </w:rPr>
          <w:t>i.14</w:t>
        </w:r>
      </w:hyperlink>
      <w:r w:rsidRPr="00AF42AF">
        <w:t>] shall be used.</w:t>
      </w:r>
    </w:p>
    <w:p w:rsidR="00DA7B71" w:rsidRDefault="00DA7B71" w:rsidP="00DA7B71">
      <w:pPr>
        <w:pStyle w:val="FL"/>
      </w:pPr>
      <w:r w:rsidRPr="009809F0">
        <w:object w:dxaOrig="7508" w:dyaOrig="5644">
          <v:shape id="_x0000_i1097" type="#_x0000_t75" style="width:441.2pt;height:333.5pt" o:ole="">
            <v:imagedata r:id="rId148" o:title=""/>
          </v:shape>
          <o:OLEObject Type="Embed" ProgID="PowerPoint.Slide.12" ShapeID="_x0000_i1097" DrawAspect="Content" ObjectID="_1504201734" r:id="rId149"/>
        </w:object>
      </w:r>
    </w:p>
    <w:p w:rsidR="00DA7B71" w:rsidRPr="00AF42AF" w:rsidRDefault="004C4AE1"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994664" w:rsidRPr="00994664">
          <w:rPr>
            <w:rStyle w:val="ab"/>
            <w:rFonts w:eastAsiaTheme="minorEastAsia" w:hint="eastAsia"/>
            <w:lang w:eastAsia="zh-CN"/>
          </w:rPr>
          <w:t>i.14</w:t>
        </w:r>
      </w:hyperlink>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994664" w:rsidRPr="00994664">
          <w:rPr>
            <w:rStyle w:val="ab"/>
            <w:rFonts w:eastAsiaTheme="minorEastAsia" w:hint="eastAsia"/>
            <w:lang w:eastAsia="zh-CN"/>
          </w:rPr>
          <w:t>i.14</w:t>
        </w:r>
      </w:hyperlink>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4C4AE1">
        <w:fldChar w:fldCharType="begin"/>
      </w:r>
      <w:r w:rsidR="000A21F3">
        <w:instrText xml:space="preserve">REF REF_ONEM2MT2_0003 \h </w:instrText>
      </w:r>
      <w:r w:rsidR="004C4AE1">
        <w:fldChar w:fldCharType="separate"/>
      </w:r>
      <w:r w:rsidR="000A21F3">
        <w:rPr>
          <w:rFonts w:eastAsiaTheme="minorEastAsia" w:hint="eastAsia"/>
          <w:lang w:eastAsia="zh-CN"/>
        </w:rPr>
        <w:t>3</w:t>
      </w:r>
      <w:r w:rsidR="004C4AE1">
        <w:fldChar w:fldCharType="end"/>
      </w:r>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2925" w:name="_Toc428283355"/>
      <w:bookmarkStart w:id="2926" w:name="_Toc428905436"/>
      <w:bookmarkStart w:id="2927" w:name="_Toc428905882"/>
      <w:bookmarkStart w:id="2928" w:name="_Toc428906327"/>
      <w:bookmarkStart w:id="2929" w:name="_Toc429057522"/>
      <w:bookmarkStart w:id="2930" w:name="_Toc429058023"/>
      <w:r w:rsidRPr="00AF42AF">
        <w:lastRenderedPageBreak/>
        <w:t>Annex C (informative)</w:t>
      </w:r>
      <w:proofErr w:type="gramStart"/>
      <w:r w:rsidRPr="00AF42AF">
        <w:t>:</w:t>
      </w:r>
      <w:proofErr w:type="gramEnd"/>
      <w:r w:rsidRPr="00AF42AF">
        <w:br/>
        <w:t>Interworking between oneM2M System and 3GPP2 Underlying Networks</w:t>
      </w:r>
      <w:bookmarkEnd w:id="2925"/>
      <w:bookmarkEnd w:id="2926"/>
      <w:bookmarkEnd w:id="2927"/>
      <w:bookmarkEnd w:id="2928"/>
      <w:bookmarkEnd w:id="2929"/>
      <w:bookmarkEnd w:id="2930"/>
    </w:p>
    <w:p w:rsidR="00BC0067" w:rsidRDefault="00DA7B71" w:rsidP="00BC0067">
      <w:pPr>
        <w:pStyle w:val="1"/>
      </w:pPr>
      <w:bookmarkStart w:id="2931" w:name="_Toc428283356"/>
      <w:bookmarkStart w:id="2932" w:name="_Toc428905437"/>
      <w:bookmarkStart w:id="2933" w:name="_Toc428905883"/>
      <w:bookmarkStart w:id="2934" w:name="_Toc428906328"/>
      <w:bookmarkStart w:id="2935" w:name="_Toc429057523"/>
      <w:bookmarkStart w:id="2936" w:name="_Toc429058024"/>
      <w:bookmarkStart w:id="2937" w:name="_Toc430459704"/>
      <w:r w:rsidRPr="00AF42AF">
        <w:t>C.1</w:t>
      </w:r>
      <w:r w:rsidRPr="00AF42AF">
        <w:tab/>
        <w:t>General Concepts</w:t>
      </w:r>
      <w:bookmarkEnd w:id="2931"/>
      <w:bookmarkEnd w:id="2932"/>
      <w:bookmarkEnd w:id="2933"/>
      <w:bookmarkEnd w:id="2934"/>
      <w:bookmarkEnd w:id="2935"/>
      <w:bookmarkEnd w:id="2936"/>
      <w:bookmarkEnd w:id="2937"/>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2938" w:name="_Toc428283357"/>
      <w:bookmarkStart w:id="2939" w:name="_Toc428905438"/>
      <w:bookmarkStart w:id="2940" w:name="_Toc428905884"/>
      <w:bookmarkStart w:id="2941" w:name="_Toc428906329"/>
      <w:bookmarkStart w:id="2942" w:name="_Toc429057524"/>
      <w:bookmarkStart w:id="2943" w:name="_Toc429058025"/>
      <w:bookmarkStart w:id="2944" w:name="_Toc430459705"/>
      <w:r w:rsidRPr="00AF42AF">
        <w:t>C.2</w:t>
      </w:r>
      <w:r w:rsidRPr="00AF42AF">
        <w:tab/>
        <w:t>M2M Communication Models</w:t>
      </w:r>
      <w:bookmarkEnd w:id="2938"/>
      <w:bookmarkEnd w:id="2939"/>
      <w:bookmarkEnd w:id="2940"/>
      <w:bookmarkEnd w:id="2941"/>
      <w:bookmarkEnd w:id="2942"/>
      <w:bookmarkEnd w:id="2943"/>
      <w:bookmarkEnd w:id="2944"/>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8" type="#_x0000_t75" style="width:463.1pt;height:315.65pt" o:ole="">
            <v:imagedata r:id="rId150" o:title=""/>
          </v:shape>
          <o:OLEObject Type="Embed" ProgID="Visio.Drawing.11" ShapeID="_x0000_i1098" DrawAspect="Content" ObjectID="_1504201735" r:id="rId151"/>
        </w:object>
      </w:r>
    </w:p>
    <w:p w:rsidR="00DA7B71" w:rsidRPr="005A7041" w:rsidRDefault="004C4AE1"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099" type="#_x0000_t75" style="width:266.7pt;height:309.3pt" o:ole="">
            <v:imagedata r:id="rId152" o:title=""/>
          </v:shape>
          <o:OLEObject Type="Embed" ProgID="Visio.Drawing.11" ShapeID="_x0000_i1099" DrawAspect="Content" ObjectID="_1504201736" r:id="rId153"/>
        </w:object>
      </w:r>
    </w:p>
    <w:p w:rsidR="00DA7B71" w:rsidRPr="00AF42AF" w:rsidRDefault="004C4AE1"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2945" w:name="_Toc428283358"/>
      <w:bookmarkStart w:id="2946" w:name="_Toc428905439"/>
      <w:bookmarkStart w:id="2947" w:name="_Toc428905885"/>
      <w:bookmarkStart w:id="2948" w:name="_Toc428906330"/>
      <w:bookmarkStart w:id="2949" w:name="_Toc429057525"/>
      <w:bookmarkStart w:id="2950" w:name="_Toc429058026"/>
      <w:bookmarkStart w:id="2951" w:name="_Toc430459706"/>
      <w:r w:rsidRPr="00AF42AF">
        <w:t>C.3</w:t>
      </w:r>
      <w:r w:rsidRPr="00AF42AF">
        <w:tab/>
        <w:t>3GPP2 Architectural Reference Model for M2M</w:t>
      </w:r>
      <w:bookmarkEnd w:id="2945"/>
      <w:bookmarkEnd w:id="2946"/>
      <w:bookmarkEnd w:id="2947"/>
      <w:bookmarkEnd w:id="2948"/>
      <w:bookmarkEnd w:id="2949"/>
      <w:bookmarkEnd w:id="2950"/>
      <w:bookmarkEnd w:id="2951"/>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0" type="#_x0000_t75" style="width:449.85pt;height:210.8pt" o:ole="">
            <v:imagedata r:id="rId154" o:title=""/>
          </v:shape>
          <o:OLEObject Type="Embed" ProgID="Visio.Drawing.11" ShapeID="_x0000_i1100" DrawAspect="Content" ObjectID="_1504201737" r:id="rId155"/>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2952" w:name="_Toc428283359"/>
      <w:bookmarkStart w:id="2953" w:name="_Toc428905440"/>
      <w:bookmarkStart w:id="2954" w:name="_Toc428905886"/>
      <w:bookmarkStart w:id="2955" w:name="_Toc428906331"/>
      <w:bookmarkStart w:id="2956" w:name="_Toc429057526"/>
      <w:bookmarkStart w:id="2957" w:name="_Toc429058027"/>
      <w:bookmarkStart w:id="2958" w:name="_Toc430459707"/>
      <w:r w:rsidRPr="00AF42AF">
        <w:t>C.4</w:t>
      </w:r>
      <w:r w:rsidRPr="00AF42AF">
        <w:tab/>
        <w:t>Communication between oneM2M Service Layer and 3GPP2 Underlying Network</w:t>
      </w:r>
      <w:bookmarkEnd w:id="2952"/>
      <w:bookmarkEnd w:id="2953"/>
      <w:bookmarkEnd w:id="2954"/>
      <w:bookmarkEnd w:id="2955"/>
      <w:bookmarkEnd w:id="2956"/>
      <w:bookmarkEnd w:id="2957"/>
      <w:bookmarkEnd w:id="2958"/>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1" type="#_x0000_t75" style="width:388.8pt;height:215.4pt" o:ole="">
            <v:imagedata r:id="rId156" o:title=""/>
          </v:shape>
          <o:OLEObject Type="Embed" ProgID="Visio.Drawing.11" ShapeID="_x0000_i1101" DrawAspect="Content" ObjectID="_1504201738" r:id="rId157"/>
        </w:object>
      </w:r>
    </w:p>
    <w:p w:rsidR="00DA7B71" w:rsidRPr="00AF42AF" w:rsidRDefault="004C4AE1" w:rsidP="00DA7B71">
      <w:pPr>
        <w:pStyle w:val="TF"/>
      </w:pPr>
      <w:fldSimple w:instr=""/>
      <w:r w:rsidR="00DA7B71" w:rsidRPr="00AF42AF">
        <w:t>Figure C.4-1: User Plane and Control Plane Communication Paths</w:t>
      </w:r>
    </w:p>
    <w:p w:rsidR="00BC0067" w:rsidRDefault="00DA7B71" w:rsidP="00BC0067">
      <w:pPr>
        <w:pStyle w:val="1"/>
      </w:pPr>
      <w:bookmarkStart w:id="2959" w:name="_Toc428283360"/>
      <w:bookmarkStart w:id="2960" w:name="_Toc428905441"/>
      <w:bookmarkStart w:id="2961" w:name="_Toc428905887"/>
      <w:bookmarkStart w:id="2962" w:name="_Toc428906332"/>
      <w:bookmarkStart w:id="2963" w:name="_Toc429057527"/>
      <w:bookmarkStart w:id="2964" w:name="_Toc429058028"/>
      <w:bookmarkStart w:id="2965" w:name="_Toc430459708"/>
      <w:r w:rsidRPr="00AF42AF">
        <w:t>C.5</w:t>
      </w:r>
      <w:r w:rsidRPr="00AF42AF">
        <w:tab/>
        <w:t>Information Flows</w:t>
      </w:r>
      <w:bookmarkEnd w:id="2959"/>
      <w:bookmarkEnd w:id="2960"/>
      <w:bookmarkEnd w:id="2961"/>
      <w:bookmarkEnd w:id="2962"/>
      <w:bookmarkEnd w:id="2963"/>
      <w:bookmarkEnd w:id="2964"/>
      <w:bookmarkEnd w:id="2965"/>
    </w:p>
    <w:p w:rsidR="00DA7B71" w:rsidRPr="00AF42AF" w:rsidRDefault="00DA7B71" w:rsidP="00DA7B71">
      <w:pPr>
        <w:pStyle w:val="2"/>
      </w:pPr>
      <w:bookmarkStart w:id="2966" w:name="_Toc429057528"/>
      <w:bookmarkStart w:id="2967" w:name="_Toc429058029"/>
      <w:bookmarkStart w:id="2968" w:name="_Toc430459709"/>
      <w:r w:rsidRPr="00AF42AF">
        <w:t>C.5.0</w:t>
      </w:r>
      <w:r w:rsidRPr="00AF42AF">
        <w:tab/>
        <w:t>Introduction</w:t>
      </w:r>
      <w:bookmarkEnd w:id="2966"/>
      <w:bookmarkEnd w:id="2967"/>
      <w:bookmarkEnd w:id="2968"/>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BC0067">
      <w:pPr>
        <w:pStyle w:val="2"/>
      </w:pPr>
      <w:bookmarkStart w:id="2969" w:name="_Toc428283361"/>
      <w:bookmarkStart w:id="2970" w:name="_Toc428905442"/>
      <w:bookmarkStart w:id="2971" w:name="_Toc428905888"/>
      <w:bookmarkStart w:id="2972" w:name="_Toc428906333"/>
      <w:bookmarkStart w:id="2973" w:name="_Toc429057529"/>
      <w:bookmarkStart w:id="2974" w:name="_Toc429058030"/>
      <w:bookmarkStart w:id="2975" w:name="_Toc430459710"/>
      <w:r w:rsidRPr="00AF42AF">
        <w:lastRenderedPageBreak/>
        <w:t>C.5.</w:t>
      </w:r>
      <w:r w:rsidR="00BC0067" w:rsidRPr="00BC0067">
        <w:t>1</w:t>
      </w:r>
      <w:r w:rsidRPr="00AF42AF">
        <w:tab/>
        <w:t>Tsp Interface Call Flow</w:t>
      </w:r>
      <w:bookmarkEnd w:id="2969"/>
      <w:bookmarkEnd w:id="2970"/>
      <w:bookmarkEnd w:id="2971"/>
      <w:bookmarkEnd w:id="2972"/>
      <w:bookmarkEnd w:id="2973"/>
      <w:bookmarkEnd w:id="2974"/>
      <w:bookmarkEnd w:id="2975"/>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2" type="#_x0000_t75" style="width:446.4pt;height:417pt" o:ole="">
            <v:imagedata r:id="rId158" o:title=""/>
          </v:shape>
          <o:OLEObject Type="Embed" ProgID="Visio.Drawing.11" ShapeID="_x0000_i1102" DrawAspect="Content" ObjectID="_1504201739" r:id="rId159"/>
        </w:object>
      </w:r>
    </w:p>
    <w:p w:rsidR="00DA7B71" w:rsidRPr="00AF42AF" w:rsidRDefault="004C4AE1"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2976" w:name="_Toc428283362"/>
      <w:bookmarkStart w:id="2977" w:name="_Toc428905443"/>
      <w:bookmarkStart w:id="2978" w:name="_Toc428905889"/>
      <w:bookmarkStart w:id="2979" w:name="_Toc428906334"/>
      <w:bookmarkStart w:id="2980" w:name="_Toc429057530"/>
      <w:bookmarkStart w:id="2981" w:name="_Toc429058031"/>
      <w:bookmarkStart w:id="2982"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2976"/>
      <w:bookmarkEnd w:id="2977"/>
      <w:bookmarkEnd w:id="2978"/>
      <w:bookmarkEnd w:id="2979"/>
      <w:bookmarkEnd w:id="2980"/>
      <w:bookmarkEnd w:id="2981"/>
      <w:bookmarkEnd w:id="2982"/>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2983" w:name="_Toc428283363"/>
      <w:bookmarkStart w:id="2984" w:name="_Toc428905444"/>
      <w:bookmarkStart w:id="2985" w:name="_Toc428905890"/>
      <w:bookmarkStart w:id="2986" w:name="_Toc428906335"/>
      <w:bookmarkStart w:id="2987" w:name="_Toc429057531"/>
      <w:bookmarkStart w:id="2988" w:name="_Toc429058032"/>
      <w:bookmarkStart w:id="2989"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2983"/>
      <w:bookmarkEnd w:id="2984"/>
      <w:bookmarkEnd w:id="2985"/>
      <w:bookmarkEnd w:id="2986"/>
      <w:bookmarkEnd w:id="2987"/>
      <w:bookmarkEnd w:id="2988"/>
      <w:bookmarkEnd w:id="2989"/>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2990" w:name="_Toc428283364"/>
      <w:bookmarkStart w:id="2991" w:name="_Toc428905445"/>
      <w:bookmarkStart w:id="2992" w:name="_Toc428905891"/>
      <w:bookmarkStart w:id="2993" w:name="_Toc428906336"/>
      <w:bookmarkStart w:id="2994" w:name="_Toc429057532"/>
      <w:bookmarkStart w:id="2995"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2990"/>
      <w:bookmarkEnd w:id="2991"/>
      <w:bookmarkEnd w:id="2992"/>
      <w:bookmarkEnd w:id="2993"/>
      <w:bookmarkEnd w:id="2994"/>
      <w:bookmarkEnd w:id="2995"/>
    </w:p>
    <w:p w:rsidR="00BC0067" w:rsidRDefault="00DA7B71" w:rsidP="00BC0067">
      <w:pPr>
        <w:pStyle w:val="1"/>
      </w:pPr>
      <w:bookmarkStart w:id="2996" w:name="_Toc428283365"/>
      <w:bookmarkStart w:id="2997" w:name="_Toc428905446"/>
      <w:bookmarkStart w:id="2998" w:name="_Toc428905892"/>
      <w:bookmarkStart w:id="2999" w:name="_Toc428906337"/>
      <w:bookmarkStart w:id="3000" w:name="_Toc429057533"/>
      <w:bookmarkStart w:id="3001" w:name="_Toc429058034"/>
      <w:bookmarkStart w:id="3002" w:name="_Toc430459713"/>
      <w:r w:rsidRPr="00AF42AF">
        <w:t>D.1</w:t>
      </w:r>
      <w:r w:rsidRPr="00AF42AF">
        <w:tab/>
        <w:t>oneM2M Management Functions</w:t>
      </w:r>
      <w:bookmarkEnd w:id="2996"/>
      <w:bookmarkEnd w:id="2997"/>
      <w:bookmarkEnd w:id="2998"/>
      <w:bookmarkEnd w:id="2999"/>
      <w:bookmarkEnd w:id="3000"/>
      <w:bookmarkEnd w:id="3001"/>
      <w:bookmarkEnd w:id="3002"/>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r w:rsidR="00F36CD2">
        <w:rPr>
          <w:rFonts w:eastAsiaTheme="minorEastAsia" w:hint="eastAsia"/>
          <w:lang w:eastAsia="zh-CN"/>
        </w:rPr>
        <w:t>i.</w:t>
      </w:r>
      <w:hyperlink w:anchor="REF_OMA_DM" w:history="1">
        <w:r w:rsidR="002773C4" w:rsidRPr="002773C4">
          <w:rPr>
            <w:rStyle w:val="ab"/>
            <w:rFonts w:eastAsiaTheme="minorEastAsia" w:hint="eastAsia"/>
            <w:lang w:eastAsia="zh-CN"/>
          </w:rPr>
          <w:t>3</w:t>
        </w:r>
      </w:hyperlink>
      <w:r w:rsidRPr="00AF42AF">
        <w:t>], OMA LWM2M [</w:t>
      </w:r>
      <w:r w:rsidR="00F36CD2">
        <w:rPr>
          <w:rFonts w:eastAsiaTheme="minorEastAsia" w:hint="eastAsia"/>
          <w:lang w:eastAsia="zh-CN"/>
        </w:rPr>
        <w:t>i.</w:t>
      </w:r>
      <w:hyperlink w:anchor="REF_LWM2M" w:history="1">
        <w:r w:rsidR="002773C4" w:rsidRPr="002773C4">
          <w:rPr>
            <w:rStyle w:val="ab"/>
            <w:rFonts w:eastAsiaTheme="minorEastAsia" w:hint="eastAsia"/>
            <w:lang w:eastAsia="zh-CN"/>
          </w:rPr>
          <w:t>4</w:t>
        </w:r>
      </w:hyperlink>
      <w:r w:rsidRPr="00AF42AF">
        <w:t>] and BBF TR-069 [</w:t>
      </w:r>
      <w:r w:rsidR="00F36CD2">
        <w:rPr>
          <w:rFonts w:eastAsiaTheme="minorEastAsia" w:hint="eastAsia"/>
          <w:lang w:eastAsia="zh-CN"/>
        </w:rPr>
        <w:t>i.</w:t>
      </w:r>
      <w:hyperlink w:anchor="REF_TR_069" w:history="1">
        <w:r w:rsidR="002773C4" w:rsidRPr="002773C4">
          <w:rPr>
            <w:rStyle w:val="ab"/>
            <w:rFonts w:eastAsiaTheme="minorEastAsia" w:hint="eastAsia"/>
            <w:lang w:eastAsia="zh-CN"/>
          </w:rPr>
          <w:t>2</w:t>
        </w:r>
      </w:hyperlink>
      <w:r w:rsidRPr="00AF42AF">
        <w:t xml:space="preserve">] </w:t>
      </w:r>
      <w:proofErr w:type="gramStart"/>
      <w:r w:rsidRPr="00AF42AF">
        <w:t>to</w:t>
      </w:r>
      <w:proofErr w:type="gramEnd"/>
      <w:r w:rsidRPr="00AF42AF">
        <w:t xml:space="preserve">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3003" w:name="_Toc428283366"/>
      <w:bookmarkStart w:id="3004" w:name="_Toc428905447"/>
      <w:bookmarkStart w:id="3005" w:name="_Toc428905893"/>
      <w:bookmarkStart w:id="3006" w:name="_Toc428906338"/>
      <w:bookmarkStart w:id="3007" w:name="_Toc429057534"/>
      <w:bookmarkStart w:id="3008" w:name="_Toc429058035"/>
      <w:bookmarkStart w:id="3009" w:name="_Toc430459714"/>
      <w:r w:rsidRPr="00AF42AF">
        <w:t>D.2</w:t>
      </w:r>
      <w:r w:rsidRPr="00AF42AF">
        <w:tab/>
        <w:t xml:space="preserve">Resource </w:t>
      </w:r>
      <w:r w:rsidRPr="00AF42AF">
        <w:rPr>
          <w:i/>
        </w:rPr>
        <w:t>firmware</w:t>
      </w:r>
      <w:bookmarkEnd w:id="3003"/>
      <w:bookmarkEnd w:id="3004"/>
      <w:bookmarkEnd w:id="3005"/>
      <w:bookmarkEnd w:id="3006"/>
      <w:bookmarkEnd w:id="3007"/>
      <w:bookmarkEnd w:id="3008"/>
      <w:bookmarkEnd w:id="3009"/>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3" type="#_x0000_t75" style="width:230.4pt;height:357.1pt" o:ole="">
            <v:imagedata r:id="rId160" o:title=""/>
          </v:shape>
          <o:OLEObject Type="Embed" ProgID="Visio.Drawing.11" ShapeID="_x0000_i1103" DrawAspect="Content" ObjectID="_1504201740" r:id="rId161"/>
        </w:object>
      </w:r>
    </w:p>
    <w:p w:rsidR="00DA7B71" w:rsidRPr="00AF42AF" w:rsidRDefault="004C4AE1"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10" w:name="_Toc428283367"/>
      <w:bookmarkStart w:id="3011" w:name="_Toc428905448"/>
      <w:bookmarkStart w:id="3012" w:name="_Toc428905894"/>
      <w:bookmarkStart w:id="3013" w:name="_Toc428906339"/>
      <w:bookmarkStart w:id="3014" w:name="_Toc429057535"/>
      <w:bookmarkStart w:id="3015" w:name="_Toc429058036"/>
      <w:bookmarkStart w:id="3016" w:name="_Toc430459715"/>
      <w:r w:rsidRPr="00AF42AF">
        <w:t>D.3</w:t>
      </w:r>
      <w:r w:rsidRPr="00AF42AF">
        <w:tab/>
        <w:t xml:space="preserve">Resource </w:t>
      </w:r>
      <w:r w:rsidRPr="00AF42AF">
        <w:rPr>
          <w:i/>
        </w:rPr>
        <w:t>software</w:t>
      </w:r>
      <w:bookmarkEnd w:id="3010"/>
      <w:bookmarkEnd w:id="3011"/>
      <w:bookmarkEnd w:id="3012"/>
      <w:bookmarkEnd w:id="3013"/>
      <w:bookmarkEnd w:id="3014"/>
      <w:bookmarkEnd w:id="3015"/>
      <w:bookmarkEnd w:id="3016"/>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4" type="#_x0000_t75" style="width:230.4pt;height:489pt" o:ole="">
            <v:imagedata r:id="rId162" o:title=""/>
          </v:shape>
          <o:OLEObject Type="Embed" ProgID="Visio.Drawing.11" ShapeID="_x0000_i1104" DrawAspect="Content" ObjectID="_1504201741" r:id="rId163"/>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4C4AE1" w:rsidP="00DA7B71">
      <w:pPr>
        <w:pStyle w:val="FL"/>
      </w:pPr>
      <w:r w:rsidRPr="004C4AE1">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F0297B" w:rsidRDefault="00F0297B"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F0297B" w:rsidRDefault="00F0297B"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F0297B" w:rsidRDefault="00F0297B"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F0297B" w:rsidRPr="00F467C2" w:rsidRDefault="00F0297B"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F0297B" w:rsidRPr="00F467C2" w:rsidRDefault="00F0297B"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5" type="#_x0000_t75" style="width:482.1pt;height:61.65pt" o:ole="">
            <v:imagedata r:id="rId164" o:title=""/>
          </v:shape>
          <o:OLEObject Type="Embed" ProgID="Word.Document.12" ShapeID="_x0000_i1105" DrawAspect="Content" ObjectID="_1504201742" r:id="rId165">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3017" w:name="_Toc428283368"/>
      <w:bookmarkStart w:id="3018" w:name="_Toc428905449"/>
      <w:bookmarkStart w:id="3019" w:name="_Toc428905895"/>
      <w:bookmarkStart w:id="3020" w:name="_Toc428906340"/>
      <w:bookmarkStart w:id="3021" w:name="_Toc429057536"/>
      <w:bookmarkStart w:id="3022" w:name="_Toc429058037"/>
      <w:bookmarkStart w:id="3023" w:name="_Toc430459716"/>
      <w:r w:rsidRPr="00AF42AF">
        <w:t>D.4</w:t>
      </w:r>
      <w:r w:rsidRPr="00AF42AF">
        <w:tab/>
        <w:t xml:space="preserve">Resource </w:t>
      </w:r>
      <w:r w:rsidRPr="00AF42AF">
        <w:rPr>
          <w:i/>
        </w:rPr>
        <w:t>memory</w:t>
      </w:r>
      <w:bookmarkEnd w:id="3017"/>
      <w:bookmarkEnd w:id="3018"/>
      <w:bookmarkEnd w:id="3019"/>
      <w:bookmarkEnd w:id="3020"/>
      <w:bookmarkEnd w:id="3021"/>
      <w:bookmarkEnd w:id="3022"/>
      <w:bookmarkEnd w:id="3023"/>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6" type="#_x0000_t75" style="width:230.4pt;height:261.5pt" o:ole="">
            <v:imagedata r:id="rId166" o:title=""/>
          </v:shape>
          <o:OLEObject Type="Embed" ProgID="Visio.Drawing.11" ShapeID="_x0000_i1106" DrawAspect="Content" ObjectID="_1504201743" r:id="rId167"/>
        </w:object>
      </w:r>
    </w:p>
    <w:p w:rsidR="00DA7B71" w:rsidRPr="00AF42AF" w:rsidRDefault="004C4AE1"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24" w:name="_Toc428283369"/>
      <w:bookmarkStart w:id="3025" w:name="_Toc428905450"/>
      <w:bookmarkStart w:id="3026" w:name="_Toc428905896"/>
      <w:bookmarkStart w:id="3027" w:name="_Toc428906341"/>
      <w:bookmarkStart w:id="3028" w:name="_Toc429057537"/>
      <w:bookmarkStart w:id="3029" w:name="_Toc429058038"/>
      <w:bookmarkStart w:id="3030" w:name="_Toc430459717"/>
      <w:r w:rsidRPr="00AF42AF">
        <w:t>D.5</w:t>
      </w:r>
      <w:r w:rsidRPr="00AF42AF">
        <w:tab/>
        <w:t xml:space="preserve">Resource </w:t>
      </w:r>
      <w:r w:rsidRPr="00AF42AF">
        <w:rPr>
          <w:i/>
        </w:rPr>
        <w:t>areaNwkInfo</w:t>
      </w:r>
      <w:bookmarkEnd w:id="3024"/>
      <w:bookmarkEnd w:id="3025"/>
      <w:bookmarkEnd w:id="3026"/>
      <w:bookmarkEnd w:id="3027"/>
      <w:bookmarkEnd w:id="3028"/>
      <w:bookmarkEnd w:id="3029"/>
      <w:bookmarkEnd w:id="3030"/>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7" type="#_x0000_t75" style="width:230.4pt;height:261.5pt" o:ole="">
            <v:imagedata r:id="rId168" o:title=""/>
          </v:shape>
          <o:OLEObject Type="Embed" ProgID="Visio.Drawing.11" ShapeID="_x0000_i1107" DrawAspect="Content" ObjectID="_1504201744" r:id="rId169"/>
        </w:object>
      </w:r>
    </w:p>
    <w:p w:rsidR="00DA7B71" w:rsidRPr="00AF42AF" w:rsidRDefault="004C4AE1"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lastRenderedPageBreak/>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3031" w:name="_Toc428283370"/>
      <w:bookmarkStart w:id="3032" w:name="_Toc428905451"/>
      <w:bookmarkStart w:id="3033" w:name="_Toc428905897"/>
      <w:bookmarkStart w:id="3034" w:name="_Toc428906342"/>
      <w:bookmarkStart w:id="3035" w:name="_Toc429057538"/>
      <w:bookmarkStart w:id="3036" w:name="_Toc429058039"/>
      <w:bookmarkStart w:id="3037" w:name="_Toc430459718"/>
      <w:r w:rsidRPr="00BC0067">
        <w:lastRenderedPageBreak/>
        <w:t>D.6</w:t>
      </w:r>
      <w:r w:rsidRPr="00BC0067">
        <w:tab/>
        <w:t>Resource areaNwkDeviceInfo</w:t>
      </w:r>
      <w:bookmarkEnd w:id="3031"/>
      <w:bookmarkEnd w:id="3032"/>
      <w:bookmarkEnd w:id="3033"/>
      <w:bookmarkEnd w:id="3034"/>
      <w:bookmarkEnd w:id="3035"/>
      <w:bookmarkEnd w:id="3036"/>
      <w:bookmarkEnd w:id="3037"/>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8" type="#_x0000_t75" style="width:230.4pt;height:426.25pt" o:ole="">
            <v:imagedata r:id="rId170" o:title=""/>
          </v:shape>
          <o:OLEObject Type="Embed" ProgID="Visio.Drawing.11" ShapeID="_x0000_i1108" DrawAspect="Content" ObjectID="_1504201745" r:id="rId171"/>
        </w:object>
      </w:r>
    </w:p>
    <w:p w:rsidR="00DA7B71" w:rsidRPr="00AF42AF" w:rsidRDefault="004C4AE1"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38" w:name="_Toc428283371"/>
      <w:bookmarkStart w:id="3039" w:name="_Toc428905452"/>
      <w:bookmarkStart w:id="3040" w:name="_Toc428905898"/>
      <w:bookmarkStart w:id="3041" w:name="_Toc428906343"/>
      <w:bookmarkStart w:id="3042" w:name="_Toc429057539"/>
      <w:bookmarkStart w:id="3043" w:name="_Toc429058040"/>
      <w:bookmarkStart w:id="3044" w:name="_Toc430459719"/>
      <w:r w:rsidRPr="00AF42AF">
        <w:lastRenderedPageBreak/>
        <w:t>D.7</w:t>
      </w:r>
      <w:r w:rsidRPr="00AF42AF">
        <w:tab/>
        <w:t xml:space="preserve">Resource </w:t>
      </w:r>
      <w:r w:rsidRPr="00AF42AF">
        <w:rPr>
          <w:i/>
        </w:rPr>
        <w:t>battery</w:t>
      </w:r>
      <w:bookmarkEnd w:id="3038"/>
      <w:bookmarkEnd w:id="3039"/>
      <w:bookmarkEnd w:id="3040"/>
      <w:bookmarkEnd w:id="3041"/>
      <w:bookmarkEnd w:id="3042"/>
      <w:bookmarkEnd w:id="3043"/>
      <w:bookmarkEnd w:id="3044"/>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09" type="#_x0000_t75" style="width:230.4pt;height:261.5pt" o:ole="">
            <v:imagedata r:id="rId172" o:title=""/>
          </v:shape>
          <o:OLEObject Type="Embed" ProgID="Visio.Drawing.11" ShapeID="_x0000_i1109" DrawAspect="Content" ObjectID="_1504201746" r:id="rId173"/>
        </w:object>
      </w:r>
    </w:p>
    <w:p w:rsidR="00DA7B71" w:rsidRPr="00AF42AF" w:rsidRDefault="004C4AE1"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45" w:name="_Toc428283372"/>
      <w:bookmarkStart w:id="3046" w:name="_Toc428905453"/>
      <w:bookmarkStart w:id="3047" w:name="_Toc428905899"/>
      <w:bookmarkStart w:id="3048" w:name="_Toc428906344"/>
      <w:bookmarkStart w:id="3049" w:name="_Toc429057540"/>
      <w:bookmarkStart w:id="3050" w:name="_Toc429058041"/>
      <w:bookmarkStart w:id="3051" w:name="_Toc430459720"/>
      <w:r w:rsidRPr="00AF42AF">
        <w:lastRenderedPageBreak/>
        <w:t>D.8</w:t>
      </w:r>
      <w:r w:rsidRPr="00AF42AF">
        <w:tab/>
        <w:t xml:space="preserve">Resource </w:t>
      </w:r>
      <w:r w:rsidRPr="00AF42AF">
        <w:rPr>
          <w:i/>
        </w:rPr>
        <w:t>deviceInfo</w:t>
      </w:r>
      <w:bookmarkEnd w:id="3045"/>
      <w:bookmarkEnd w:id="3046"/>
      <w:bookmarkEnd w:id="3047"/>
      <w:bookmarkEnd w:id="3048"/>
      <w:bookmarkEnd w:id="3049"/>
      <w:bookmarkEnd w:id="3050"/>
      <w:bookmarkEnd w:id="3051"/>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0" type="#_x0000_t75" style="width:230.4pt;height:423.35pt" o:ole="">
            <v:imagedata r:id="rId174" o:title=""/>
          </v:shape>
          <o:OLEObject Type="Embed" ProgID="Visio.Drawing.11" ShapeID="_x0000_i1110" DrawAspect="Content" ObjectID="_1504201747" r:id="rId175"/>
        </w:object>
      </w:r>
    </w:p>
    <w:p w:rsidR="00DA7B71" w:rsidRPr="00AF42AF" w:rsidRDefault="004C4AE1"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2" w:name="_Toc428283373"/>
      <w:bookmarkStart w:id="3053" w:name="_Toc428905454"/>
      <w:bookmarkStart w:id="3054" w:name="_Toc428905900"/>
      <w:bookmarkStart w:id="3055" w:name="_Toc428906345"/>
      <w:bookmarkStart w:id="3056" w:name="_Toc429057541"/>
      <w:bookmarkStart w:id="3057" w:name="_Toc429058042"/>
      <w:bookmarkStart w:id="3058" w:name="_Toc430459721"/>
      <w:r w:rsidRPr="00AF42AF">
        <w:lastRenderedPageBreak/>
        <w:t>D.9</w:t>
      </w:r>
      <w:r w:rsidRPr="00AF42AF">
        <w:tab/>
        <w:t xml:space="preserve">Resource </w:t>
      </w:r>
      <w:r w:rsidR="00BC0067" w:rsidRPr="00BC0067">
        <w:t>deviceCapability</w:t>
      </w:r>
      <w:bookmarkEnd w:id="3052"/>
      <w:bookmarkEnd w:id="3053"/>
      <w:bookmarkEnd w:id="3054"/>
      <w:bookmarkEnd w:id="3055"/>
      <w:bookmarkEnd w:id="3056"/>
      <w:bookmarkEnd w:id="3057"/>
      <w:bookmarkEnd w:id="3058"/>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1" type="#_x0000_t75" style="width:230.4pt;height:349.65pt" o:ole="">
            <v:imagedata r:id="rId176" o:title=""/>
          </v:shape>
          <o:OLEObject Type="Embed" ProgID="Visio.Drawing.11" ShapeID="_x0000_i1111" DrawAspect="Content" ObjectID="_1504201748" r:id="rId177"/>
        </w:object>
      </w:r>
    </w:p>
    <w:p w:rsidR="00DA7B71" w:rsidRPr="00AF42AF" w:rsidRDefault="004C4AE1"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9" w:name="_Toc428283374"/>
      <w:bookmarkStart w:id="3060" w:name="_Toc428905455"/>
      <w:bookmarkStart w:id="3061" w:name="_Toc428905901"/>
      <w:bookmarkStart w:id="3062" w:name="_Toc428906346"/>
      <w:bookmarkStart w:id="3063" w:name="_Toc429057542"/>
      <w:bookmarkStart w:id="3064" w:name="_Toc429058043"/>
      <w:bookmarkStart w:id="3065" w:name="_Toc430459722"/>
      <w:r w:rsidRPr="00AF42AF">
        <w:lastRenderedPageBreak/>
        <w:t>D.10</w:t>
      </w:r>
      <w:r w:rsidRPr="00AF42AF">
        <w:tab/>
        <w:t xml:space="preserve">Resource </w:t>
      </w:r>
      <w:r w:rsidRPr="00AF42AF">
        <w:rPr>
          <w:i/>
        </w:rPr>
        <w:t>reboot</w:t>
      </w:r>
      <w:bookmarkEnd w:id="3059"/>
      <w:bookmarkEnd w:id="3060"/>
      <w:bookmarkEnd w:id="3061"/>
      <w:bookmarkEnd w:id="3062"/>
      <w:bookmarkEnd w:id="3063"/>
      <w:bookmarkEnd w:id="3064"/>
      <w:bookmarkEnd w:id="3065"/>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2" type="#_x0000_t75" style="width:230.4pt;height:261.5pt" o:ole="">
            <v:imagedata r:id="rId178" o:title=""/>
          </v:shape>
          <o:OLEObject Type="Embed" ProgID="Visio.Drawing.11" ShapeID="_x0000_i1112" DrawAspect="Content" ObjectID="_1504201749" r:id="rId179"/>
        </w:object>
      </w:r>
    </w:p>
    <w:p w:rsidR="00DA7B71" w:rsidRPr="00AF42AF" w:rsidRDefault="004C4AE1"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66" w:name="_Toc428283375"/>
      <w:bookmarkStart w:id="3067" w:name="_Toc428905456"/>
      <w:bookmarkStart w:id="3068" w:name="_Toc428905902"/>
      <w:bookmarkStart w:id="3069" w:name="_Toc428906347"/>
      <w:bookmarkStart w:id="3070" w:name="_Toc429057543"/>
      <w:bookmarkStart w:id="3071" w:name="_Toc429058044"/>
      <w:bookmarkStart w:id="3072" w:name="_Toc430459723"/>
      <w:r w:rsidRPr="00AF42AF">
        <w:lastRenderedPageBreak/>
        <w:t>D.11</w:t>
      </w:r>
      <w:r w:rsidRPr="00AF42AF">
        <w:tab/>
        <w:t xml:space="preserve">Resource </w:t>
      </w:r>
      <w:r w:rsidRPr="00AF42AF">
        <w:rPr>
          <w:i/>
        </w:rPr>
        <w:t>eventLog</w:t>
      </w:r>
      <w:bookmarkEnd w:id="3066"/>
      <w:bookmarkEnd w:id="3067"/>
      <w:bookmarkEnd w:id="3068"/>
      <w:bookmarkEnd w:id="3069"/>
      <w:bookmarkEnd w:id="3070"/>
      <w:bookmarkEnd w:id="3071"/>
      <w:bookmarkEnd w:id="3072"/>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3" type="#_x0000_t75" style="width:230.4pt;height:362.9pt" o:ole="">
            <v:imagedata r:id="rId180" o:title=""/>
          </v:shape>
          <o:OLEObject Type="Embed" ProgID="Visio.Drawing.11" ShapeID="_x0000_i1113" DrawAspect="Content" ObjectID="_1504201750" r:id="rId181"/>
        </w:object>
      </w:r>
    </w:p>
    <w:p w:rsidR="00DA7B71" w:rsidRPr="00AF42AF" w:rsidRDefault="004C4AE1"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73" w:name="_Toc428283376"/>
      <w:bookmarkStart w:id="3074" w:name="_Toc428905457"/>
      <w:bookmarkStart w:id="3075" w:name="_Toc428905903"/>
      <w:bookmarkStart w:id="3076" w:name="_Toc428906348"/>
      <w:bookmarkStart w:id="3077" w:name="_Toc429057544"/>
      <w:bookmarkStart w:id="3078" w:name="_Toc429058045"/>
      <w:bookmarkStart w:id="3079" w:name="_Toc430459724"/>
      <w:r w:rsidRPr="00AF42AF">
        <w:t>D.12</w:t>
      </w:r>
      <w:r w:rsidRPr="00AF42AF">
        <w:tab/>
        <w:t xml:space="preserve">Resource </w:t>
      </w:r>
      <w:r w:rsidRPr="00AF42AF">
        <w:rPr>
          <w:i/>
        </w:rPr>
        <w:t>cmdhPolicy</w:t>
      </w:r>
      <w:bookmarkEnd w:id="3073"/>
      <w:bookmarkEnd w:id="3074"/>
      <w:bookmarkEnd w:id="3075"/>
      <w:bookmarkEnd w:id="3076"/>
      <w:bookmarkEnd w:id="3077"/>
      <w:bookmarkEnd w:id="3078"/>
      <w:bookmarkEnd w:id="3079"/>
    </w:p>
    <w:p w:rsidR="00DA7B71" w:rsidRPr="00AF42AF" w:rsidRDefault="00DA7B71" w:rsidP="00DA7B71">
      <w:pPr>
        <w:pStyle w:val="2"/>
      </w:pPr>
      <w:bookmarkStart w:id="3080" w:name="_Toc429057545"/>
      <w:bookmarkStart w:id="3081" w:name="_Toc429058046"/>
      <w:bookmarkStart w:id="3082" w:name="_Toc430459725"/>
      <w:r w:rsidRPr="00AF42AF">
        <w:t>D.12.0</w:t>
      </w:r>
      <w:r w:rsidRPr="00AF42AF">
        <w:tab/>
        <w:t>Introduction</w:t>
      </w:r>
      <w:bookmarkEnd w:id="3080"/>
      <w:bookmarkEnd w:id="3081"/>
      <w:bookmarkEnd w:id="3082"/>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4" type="#_x0000_t75" style="width:436.6pt;height:354.25pt" o:ole="">
            <v:imagedata r:id="rId182" o:title=""/>
          </v:shape>
          <o:OLEObject Type="Embed" ProgID="Visio.Drawing.11" ShapeID="_x0000_i1114" DrawAspect="Content" ObjectID="_1504201751" r:id="rId183"/>
        </w:object>
      </w:r>
    </w:p>
    <w:p w:rsidR="00DA7B71" w:rsidRPr="00AF42AF" w:rsidRDefault="004C4AE1"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5" type="#_x0000_t75" style="width:229.25pt;height:227.5pt" o:ole="">
            <v:imagedata r:id="rId184" o:title=""/>
          </v:shape>
          <o:OLEObject Type="Embed" ProgID="Visio.Drawing.11" ShapeID="_x0000_i1115" DrawAspect="Content" ObjectID="_1504201752" r:id="rId185"/>
        </w:object>
      </w:r>
    </w:p>
    <w:p w:rsidR="00DA7B71" w:rsidRPr="00AF42AF" w:rsidRDefault="004C4AE1"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83" w:name="_Toc428283377"/>
      <w:bookmarkStart w:id="3084" w:name="_Toc428905458"/>
      <w:bookmarkStart w:id="3085" w:name="_Toc428905904"/>
      <w:bookmarkStart w:id="3086" w:name="_Toc428906349"/>
      <w:bookmarkStart w:id="3087" w:name="_Toc429057546"/>
      <w:bookmarkStart w:id="3088" w:name="_Toc429058047"/>
      <w:bookmarkStart w:id="3089"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3083"/>
      <w:bookmarkEnd w:id="3084"/>
      <w:bookmarkEnd w:id="3085"/>
      <w:bookmarkEnd w:id="3086"/>
      <w:bookmarkEnd w:id="3087"/>
      <w:bookmarkEnd w:id="3088"/>
      <w:bookmarkEnd w:id="3089"/>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6" type="#_x0000_t75" style="width:229.25pt;height:194.7pt" o:ole="">
            <v:imagedata r:id="rId186" o:title=""/>
          </v:shape>
          <o:OLEObject Type="Embed" ProgID="Visio.Drawing.11" ShapeID="_x0000_i1116" DrawAspect="Content" ObjectID="_1504201753" r:id="rId187"/>
        </w:object>
      </w:r>
    </w:p>
    <w:p w:rsidR="00BC0067" w:rsidRDefault="004C4AE1"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5929EF">
            <w:pPr>
              <w:keepNext/>
              <w:keepLines/>
              <w:spacing w:after="0"/>
              <w:jc w:val="center"/>
              <w:rPr>
                <w:rFonts w:ascii="Arial" w:eastAsia="Arial Unicode MS" w:hAnsi="Arial"/>
                <w:sz w:val="18"/>
                <w:lang w:eastAsia="zh-CN"/>
              </w:rPr>
            </w:pPr>
            <w:r>
              <w:rPr>
                <w:rFonts w:eastAsia="Arial Unicode MS" w:hint="eastAsia"/>
                <w:lang w:eastAsia="zh-CN"/>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3090" w:name="_Toc428283378"/>
      <w:bookmarkStart w:id="3091" w:name="_Toc428905459"/>
      <w:bookmarkStart w:id="3092" w:name="_Toc428905905"/>
      <w:bookmarkStart w:id="3093" w:name="_Toc428906350"/>
      <w:bookmarkStart w:id="3094" w:name="_Toc429057547"/>
      <w:bookmarkStart w:id="3095" w:name="_Toc429058048"/>
      <w:bookmarkStart w:id="3096" w:name="_Toc430459727"/>
      <w:r w:rsidRPr="00AF42AF">
        <w:t>D.12.</w:t>
      </w:r>
      <w:r w:rsidR="00BC0067" w:rsidRPr="00BC0067">
        <w:t>2</w:t>
      </w:r>
      <w:r w:rsidRPr="00AF42AF">
        <w:tab/>
        <w:t xml:space="preserve">Resource </w:t>
      </w:r>
      <w:r w:rsidRPr="00AF42AF">
        <w:rPr>
          <w:i/>
        </w:rPr>
        <w:t>cmdhDefaults</w:t>
      </w:r>
      <w:bookmarkEnd w:id="3090"/>
      <w:bookmarkEnd w:id="3091"/>
      <w:bookmarkEnd w:id="3092"/>
      <w:bookmarkEnd w:id="3093"/>
      <w:bookmarkEnd w:id="3094"/>
      <w:bookmarkEnd w:id="3095"/>
      <w:bookmarkEnd w:id="3096"/>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7" type="#_x0000_t75" style="width:229.25pt;height:194.7pt" o:ole="">
            <v:imagedata r:id="rId188" o:title=""/>
          </v:shape>
          <o:OLEObject Type="Embed" ProgID="Visio.Drawing.11" ShapeID="_x0000_i1117" DrawAspect="Content" ObjectID="_1504201754" r:id="rId189"/>
        </w:object>
      </w:r>
    </w:p>
    <w:p w:rsidR="00DA7B71" w:rsidRPr="00AF42AF" w:rsidRDefault="004C4AE1"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97" w:name="_Toc428283379"/>
      <w:bookmarkStart w:id="3098" w:name="_Toc428905460"/>
      <w:bookmarkStart w:id="3099" w:name="_Toc428905906"/>
      <w:bookmarkStart w:id="3100" w:name="_Toc428906351"/>
      <w:bookmarkStart w:id="3101" w:name="_Toc429057548"/>
      <w:bookmarkStart w:id="3102" w:name="_Toc429058049"/>
      <w:bookmarkStart w:id="3103" w:name="_Toc430459728"/>
      <w:r w:rsidRPr="00AF42AF">
        <w:t>D.12.</w:t>
      </w:r>
      <w:r w:rsidR="00BC0067" w:rsidRPr="00BC0067">
        <w:t>3</w:t>
      </w:r>
      <w:r w:rsidRPr="00AF42AF">
        <w:tab/>
        <w:t xml:space="preserve">Resource </w:t>
      </w:r>
      <w:r w:rsidRPr="00AF42AF">
        <w:rPr>
          <w:i/>
        </w:rPr>
        <w:t>cmdhDefEcValue</w:t>
      </w:r>
      <w:bookmarkEnd w:id="3097"/>
      <w:bookmarkEnd w:id="3098"/>
      <w:bookmarkEnd w:id="3099"/>
      <w:bookmarkEnd w:id="3100"/>
      <w:bookmarkEnd w:id="3101"/>
      <w:bookmarkEnd w:id="3102"/>
      <w:bookmarkEnd w:id="3103"/>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18" type="#_x0000_t75" style="width:230.4pt;height:355.95pt" o:ole="">
            <v:imagedata r:id="rId190" o:title=""/>
          </v:shape>
          <o:OLEObject Type="Embed" ProgID="Visio.Drawing.11" ShapeID="_x0000_i1118" DrawAspect="Content" ObjectID="_1504201755" r:id="rId191"/>
        </w:object>
      </w:r>
    </w:p>
    <w:p w:rsidR="00DA7B71" w:rsidRPr="00AF42AF" w:rsidRDefault="004C4AE1"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5929EF">
            <w:pPr>
              <w:pStyle w:val="TAL"/>
              <w:keepNext w:val="0"/>
              <w:jc w:val="center"/>
              <w:rPr>
                <w:rFonts w:eastAsia="Arial Unicode MS"/>
                <w:lang w:eastAsia="zh-CN"/>
              </w:rPr>
            </w:pPr>
            <w:r>
              <w:rPr>
                <w:rFonts w:eastAsia="Arial Unicode MS" w:hint="eastAsia"/>
                <w:lang w:eastAsia="zh-CN"/>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3104" w:name="_Toc428283380"/>
      <w:bookmarkStart w:id="3105" w:name="_Toc428905461"/>
      <w:bookmarkStart w:id="3106" w:name="_Toc428905907"/>
      <w:bookmarkStart w:id="3107" w:name="_Toc428906352"/>
      <w:bookmarkStart w:id="3108" w:name="_Toc429057549"/>
      <w:bookmarkStart w:id="3109" w:name="_Toc429058050"/>
      <w:bookmarkStart w:id="3110" w:name="_Toc430459729"/>
      <w:r w:rsidRPr="00AF42AF">
        <w:lastRenderedPageBreak/>
        <w:t>D.12.</w:t>
      </w:r>
      <w:r w:rsidR="00BC0067" w:rsidRPr="00BC0067">
        <w:t>4</w:t>
      </w:r>
      <w:r w:rsidRPr="00AF42AF">
        <w:tab/>
        <w:t>Resource cmdhEcDefParamValues</w:t>
      </w:r>
      <w:bookmarkEnd w:id="3104"/>
      <w:bookmarkEnd w:id="3105"/>
      <w:bookmarkEnd w:id="3106"/>
      <w:bookmarkEnd w:id="3107"/>
      <w:bookmarkEnd w:id="3108"/>
      <w:bookmarkEnd w:id="3109"/>
      <w:bookmarkEnd w:id="3110"/>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19" type="#_x0000_t75" style="width:230.4pt;height:355.95pt" o:ole="">
            <v:imagedata r:id="rId192" o:title=""/>
          </v:shape>
          <o:OLEObject Type="Embed" ProgID="Visio.Drawing.11" ShapeID="_x0000_i1119" DrawAspect="Content" ObjectID="_1504201756" r:id="rId193"/>
        </w:object>
      </w:r>
    </w:p>
    <w:p w:rsidR="00DA7B71" w:rsidRPr="00AF42AF" w:rsidRDefault="004C4AE1"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3111" w:name="_Toc428283381"/>
      <w:bookmarkStart w:id="3112" w:name="_Toc428905462"/>
      <w:bookmarkStart w:id="3113" w:name="_Toc428905908"/>
      <w:bookmarkStart w:id="3114" w:name="_Toc428906353"/>
      <w:bookmarkStart w:id="3115" w:name="_Toc429057550"/>
      <w:bookmarkStart w:id="3116" w:name="_Toc429058051"/>
      <w:bookmarkStart w:id="3117" w:name="_Toc430459730"/>
      <w:r w:rsidRPr="00AF42AF">
        <w:t>D.12.</w:t>
      </w:r>
      <w:r w:rsidR="00BC0067" w:rsidRPr="00BC0067">
        <w:t>5</w:t>
      </w:r>
      <w:r w:rsidRPr="00AF42AF">
        <w:tab/>
        <w:t xml:space="preserve">Resource </w:t>
      </w:r>
      <w:r w:rsidRPr="00AF42AF">
        <w:rPr>
          <w:i/>
        </w:rPr>
        <w:t>cmdhLimits</w:t>
      </w:r>
      <w:bookmarkEnd w:id="3111"/>
      <w:bookmarkEnd w:id="3112"/>
      <w:bookmarkEnd w:id="3113"/>
      <w:bookmarkEnd w:id="3114"/>
      <w:bookmarkEnd w:id="3115"/>
      <w:bookmarkEnd w:id="3116"/>
      <w:bookmarkEnd w:id="3117"/>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0" type="#_x0000_t75" style="width:230.4pt;height:519.55pt" o:ole="">
            <v:imagedata r:id="rId194" o:title=""/>
          </v:shape>
          <o:OLEObject Type="Embed" ProgID="Visio.Drawing.11" ShapeID="_x0000_i1120" DrawAspect="Content" ObjectID="_1504201757" r:id="rId195"/>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3118" w:name="_Toc428283382"/>
      <w:bookmarkStart w:id="3119" w:name="_Toc428905463"/>
      <w:bookmarkStart w:id="3120" w:name="_Toc428905909"/>
      <w:bookmarkStart w:id="3121" w:name="_Toc428906354"/>
      <w:bookmarkStart w:id="3122" w:name="_Toc429057551"/>
      <w:bookmarkStart w:id="3123" w:name="_Toc429058052"/>
      <w:bookmarkStart w:id="3124" w:name="_Toc430459731"/>
      <w:r w:rsidRPr="00AF42AF">
        <w:t>D.12.</w:t>
      </w:r>
      <w:r w:rsidR="00BC0067" w:rsidRPr="00BC0067">
        <w:t>6</w:t>
      </w:r>
      <w:r w:rsidRPr="00AF42AF">
        <w:tab/>
        <w:t>Resource cmdhNetworkAccessRules</w:t>
      </w:r>
      <w:bookmarkEnd w:id="3118"/>
      <w:bookmarkEnd w:id="3119"/>
      <w:bookmarkEnd w:id="3120"/>
      <w:bookmarkEnd w:id="3121"/>
      <w:bookmarkEnd w:id="3122"/>
      <w:bookmarkEnd w:id="3123"/>
      <w:bookmarkEnd w:id="3124"/>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1" type="#_x0000_t75" style="width:230.4pt;height:226.95pt" o:ole="">
            <v:imagedata r:id="rId196" o:title=""/>
          </v:shape>
          <o:OLEObject Type="Embed" ProgID="Visio.Drawing.11" ShapeID="_x0000_i1121" DrawAspect="Content" ObjectID="_1504201758" r:id="rId197"/>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3125" w:name="_Toc428283383"/>
      <w:bookmarkStart w:id="3126" w:name="_Toc428905464"/>
      <w:bookmarkStart w:id="3127" w:name="_Toc428905910"/>
      <w:bookmarkStart w:id="3128" w:name="_Toc428906355"/>
      <w:bookmarkStart w:id="3129" w:name="_Toc429057552"/>
      <w:bookmarkStart w:id="3130" w:name="_Toc429058053"/>
      <w:bookmarkStart w:id="3131" w:name="_Toc430459732"/>
      <w:r w:rsidRPr="00AF42AF">
        <w:t>D.12.</w:t>
      </w:r>
      <w:r w:rsidR="00BC0067" w:rsidRPr="00BC0067">
        <w:t>7</w:t>
      </w:r>
      <w:r w:rsidRPr="00AF42AF">
        <w:tab/>
        <w:t xml:space="preserve">Resource </w:t>
      </w:r>
      <w:r w:rsidRPr="00AF42AF">
        <w:rPr>
          <w:i/>
        </w:rPr>
        <w:t>cmdhNwAccessRule</w:t>
      </w:r>
      <w:bookmarkEnd w:id="3125"/>
      <w:bookmarkEnd w:id="3126"/>
      <w:bookmarkEnd w:id="3127"/>
      <w:bookmarkEnd w:id="3128"/>
      <w:bookmarkEnd w:id="3129"/>
      <w:bookmarkEnd w:id="3130"/>
      <w:bookmarkEnd w:id="3131"/>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2" type="#_x0000_t75" style="width:231pt;height:324.85pt" o:ole="">
            <v:imagedata r:id="rId198" o:title=""/>
          </v:shape>
          <o:OLEObject Type="Embed" ProgID="Visio.Drawing.11" ShapeID="_x0000_i1122" DrawAspect="Content" ObjectID="_1504201759" r:id="rId199"/>
        </w:object>
      </w:r>
    </w:p>
    <w:p w:rsidR="00DA7B71" w:rsidRPr="00AF42AF" w:rsidRDefault="004C4AE1"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3132" w:name="_Toc428283384"/>
      <w:bookmarkStart w:id="3133" w:name="_Toc428905465"/>
      <w:bookmarkStart w:id="3134" w:name="_Toc428905911"/>
      <w:bookmarkStart w:id="3135" w:name="_Toc428906356"/>
      <w:bookmarkStart w:id="3136" w:name="_Toc429057553"/>
      <w:bookmarkStart w:id="3137" w:name="_Toc429058054"/>
      <w:bookmarkStart w:id="3138" w:name="_Toc430459733"/>
      <w:r w:rsidRPr="00AF42AF">
        <w:t>D.12.</w:t>
      </w:r>
      <w:r w:rsidR="00BC0067" w:rsidRPr="00BC0067">
        <w:t>8</w:t>
      </w:r>
      <w:r w:rsidRPr="00AF42AF">
        <w:tab/>
        <w:t xml:space="preserve">Resource </w:t>
      </w:r>
      <w:r w:rsidRPr="00AF42AF">
        <w:rPr>
          <w:i/>
        </w:rPr>
        <w:t>cmdhBuffer</w:t>
      </w:r>
      <w:bookmarkEnd w:id="3132"/>
      <w:bookmarkEnd w:id="3133"/>
      <w:bookmarkEnd w:id="3134"/>
      <w:bookmarkEnd w:id="3135"/>
      <w:bookmarkEnd w:id="3136"/>
      <w:bookmarkEnd w:id="3137"/>
      <w:bookmarkEnd w:id="3138"/>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3" type="#_x0000_t75" style="width:230.4pt;height:259.2pt" o:ole="">
            <v:imagedata r:id="rId200" o:title=""/>
          </v:shape>
          <o:OLEObject Type="Embed" ProgID="Visio.Drawing.11" ShapeID="_x0000_i1123" DrawAspect="Content" ObjectID="_1504201760" r:id="rId201"/>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3139" w:name="_Toc428283385"/>
      <w:bookmarkStart w:id="3140" w:name="_Toc428905466"/>
      <w:bookmarkStart w:id="3141" w:name="_Toc428905912"/>
      <w:bookmarkStart w:id="3142" w:name="_Toc428906357"/>
      <w:bookmarkStart w:id="3143" w:name="_Toc429057554"/>
      <w:bookmarkStart w:id="3144" w:name="_Toc429058055"/>
      <w:r w:rsidRPr="00AF42AF">
        <w:lastRenderedPageBreak/>
        <w:t>Annex E (informative)</w:t>
      </w:r>
      <w:proofErr w:type="gramStart"/>
      <w:r w:rsidRPr="00AF42AF">
        <w:t>:</w:t>
      </w:r>
      <w:proofErr w:type="gramEnd"/>
      <w:r w:rsidRPr="00AF42AF">
        <w:br/>
        <w:t>CSE Minimum Provisioning</w:t>
      </w:r>
      <w:bookmarkEnd w:id="3139"/>
      <w:bookmarkEnd w:id="3140"/>
      <w:bookmarkEnd w:id="3141"/>
      <w:bookmarkEnd w:id="3142"/>
      <w:bookmarkEnd w:id="3143"/>
      <w:bookmarkEnd w:id="3144"/>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3145" w:name="_Toc428283386"/>
      <w:bookmarkStart w:id="3146" w:name="_Toc428905467"/>
      <w:bookmarkStart w:id="3147" w:name="_Toc428905913"/>
      <w:bookmarkStart w:id="3148" w:name="_Toc428906358"/>
      <w:bookmarkStart w:id="3149" w:name="_Toc429057555"/>
      <w:bookmarkStart w:id="3150" w:name="_Toc429058056"/>
      <w:r w:rsidRPr="00AF42AF">
        <w:lastRenderedPageBreak/>
        <w:t>Annex F (informative)</w:t>
      </w:r>
      <w:proofErr w:type="gramStart"/>
      <w:r w:rsidRPr="00AF42AF">
        <w:t>:</w:t>
      </w:r>
      <w:proofErr w:type="gramEnd"/>
      <w:r w:rsidRPr="00AF42AF">
        <w:br/>
        <w:t>Interworking/Integration of non-oneM2M solutions and protocols</w:t>
      </w:r>
      <w:bookmarkEnd w:id="3145"/>
      <w:bookmarkEnd w:id="3146"/>
      <w:bookmarkEnd w:id="3147"/>
      <w:bookmarkEnd w:id="3148"/>
      <w:bookmarkEnd w:id="3149"/>
      <w:bookmarkEnd w:id="3150"/>
    </w:p>
    <w:p w:rsidR="00BC0067" w:rsidRDefault="00DA7B71" w:rsidP="00BC0067">
      <w:pPr>
        <w:pStyle w:val="1"/>
      </w:pPr>
      <w:bookmarkStart w:id="3151" w:name="_Toc428283387"/>
      <w:bookmarkStart w:id="3152" w:name="_Toc428905468"/>
      <w:bookmarkStart w:id="3153" w:name="_Toc428905914"/>
      <w:bookmarkStart w:id="3154" w:name="_Toc428906359"/>
      <w:bookmarkStart w:id="3155" w:name="_Toc429057556"/>
      <w:bookmarkStart w:id="3156" w:name="_Toc429058057"/>
      <w:bookmarkStart w:id="3157" w:name="_Toc430459734"/>
      <w:r w:rsidRPr="00AF42AF">
        <w:t>F.1</w:t>
      </w:r>
      <w:r w:rsidRPr="00AF42AF">
        <w:tab/>
        <w:t>Introduction</w:t>
      </w:r>
      <w:bookmarkEnd w:id="3151"/>
      <w:bookmarkEnd w:id="3152"/>
      <w:bookmarkEnd w:id="3153"/>
      <w:bookmarkEnd w:id="3154"/>
      <w:bookmarkEnd w:id="3155"/>
      <w:bookmarkEnd w:id="3156"/>
      <w:bookmarkEnd w:id="3157"/>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3158" w:name="_Toc428283388"/>
      <w:bookmarkStart w:id="3159" w:name="_Toc428905469"/>
      <w:bookmarkStart w:id="3160" w:name="_Toc428905915"/>
      <w:bookmarkStart w:id="3161" w:name="_Toc428906360"/>
      <w:bookmarkStart w:id="3162" w:name="_Toc429057557"/>
      <w:bookmarkStart w:id="3163" w:name="_Toc429058058"/>
      <w:bookmarkStart w:id="3164" w:name="_Toc430459735"/>
      <w:r w:rsidRPr="00AF42AF">
        <w:t>F.2</w:t>
      </w:r>
      <w:r w:rsidRPr="00AF42AF">
        <w:tab/>
        <w:t>Interworking with non-oneM2M solutions through specialized interworking applications</w:t>
      </w:r>
      <w:bookmarkEnd w:id="3158"/>
      <w:bookmarkEnd w:id="3159"/>
      <w:bookmarkEnd w:id="3160"/>
      <w:bookmarkEnd w:id="3161"/>
      <w:bookmarkEnd w:id="3162"/>
      <w:bookmarkEnd w:id="3163"/>
      <w:bookmarkEnd w:id="3164"/>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4C4AE1" w:rsidP="00DA7B71">
      <w:pPr>
        <w:pStyle w:val="FL"/>
      </w:pPr>
      <w:r w:rsidRPr="004C4AE1">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F0297B" w:rsidRDefault="00F0297B"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F0297B" w:rsidRDefault="00F0297B"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F0297B" w:rsidRDefault="00F0297B"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F0297B" w:rsidRDefault="00F0297B"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F0297B" w:rsidRDefault="00F0297B"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F0297B" w:rsidRDefault="00F0297B"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F0297B" w:rsidRDefault="00F0297B"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4C4AE1" w:rsidP="00DA7B71">
      <w:pPr>
        <w:pStyle w:val="FL"/>
      </w:pPr>
      <w:r w:rsidRPr="004C4AE1">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F0297B"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0297B" w:rsidRPr="00873158" w:rsidRDefault="00F0297B"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4C4AE1" w:rsidP="00DA7B71">
      <w:pPr>
        <w:pStyle w:val="FL"/>
      </w:pPr>
      <w:r w:rsidRPr="004C4AE1">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F0297B" w:rsidRPr="00E4559F" w:rsidRDefault="00F0297B" w:rsidP="00DA7B71">
                    <w:pPr>
                      <w:rPr>
                        <w:rFonts w:ascii="Calibri" w:hAnsi="Calibri" w:cs="Calibri"/>
                        <w:color w:val="000000"/>
                      </w:rPr>
                    </w:pPr>
                    <w:proofErr w:type="gramStart"/>
                    <w:r>
                      <w:rPr>
                        <w:rFonts w:ascii="Calibri" w:hAnsi="Calibri" w:cs="Calibri"/>
                        <w:color w:val="000000"/>
                      </w:rPr>
                      <w:t>specific</w:t>
                    </w:r>
                    <w:proofErr w:type="gramEnd"/>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F0297B" w:rsidRPr="00E4559F" w:rsidRDefault="00F0297B" w:rsidP="00DA7B71">
                    <w:pPr>
                      <w:rPr>
                        <w:rFonts w:ascii="Calibri" w:hAnsi="Calibri" w:cs="Calibri"/>
                        <w:color w:val="000000"/>
                      </w:rPr>
                    </w:pPr>
                    <w:r w:rsidRPr="00E4559F">
                      <w:rPr>
                        <w:rFonts w:ascii="Calibri" w:hAnsi="Calibri" w:cs="Calibri"/>
                        <w:color w:val="000000"/>
                      </w:rPr>
                      <w:t xml:space="preserve">Common </w:t>
                    </w:r>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3165" w:name="_Toc428283389"/>
      <w:bookmarkStart w:id="3166" w:name="_Toc428905470"/>
      <w:bookmarkStart w:id="3167" w:name="_Toc428905916"/>
      <w:bookmarkStart w:id="3168" w:name="_Toc428906361"/>
      <w:bookmarkStart w:id="3169" w:name="_Toc429057558"/>
      <w:bookmarkStart w:id="3170" w:name="_Toc429058059"/>
      <w:bookmarkStart w:id="3171" w:name="_Toc430459736"/>
      <w:r w:rsidRPr="00AF42AF">
        <w:lastRenderedPageBreak/>
        <w:t>F.3</w:t>
      </w:r>
      <w:r w:rsidRPr="00AF42AF">
        <w:tab/>
        <w:t>Interworking versus integration of non-oneM2M solutions</w:t>
      </w:r>
      <w:bookmarkEnd w:id="3165"/>
      <w:bookmarkEnd w:id="3166"/>
      <w:bookmarkEnd w:id="3167"/>
      <w:bookmarkEnd w:id="3168"/>
      <w:bookmarkEnd w:id="3169"/>
      <w:bookmarkEnd w:id="3170"/>
      <w:bookmarkEnd w:id="3171"/>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3172" w:name="_Toc428283390"/>
      <w:bookmarkStart w:id="3173" w:name="_Toc428905471"/>
      <w:bookmarkStart w:id="3174" w:name="_Toc428905917"/>
      <w:bookmarkStart w:id="3175" w:name="_Toc428906362"/>
      <w:bookmarkStart w:id="3176" w:name="_Toc429057559"/>
      <w:bookmarkStart w:id="3177" w:name="_Toc429058060"/>
      <w:bookmarkStart w:id="3178" w:name="_Toc430459737"/>
      <w:r w:rsidRPr="00AF42AF">
        <w:t>F.4</w:t>
      </w:r>
      <w:r w:rsidRPr="00AF42AF">
        <w:tab/>
        <w:t xml:space="preserve">Entity-relation representation of non-IP based M2M Area </w:t>
      </w:r>
      <w:r w:rsidR="00BC0067" w:rsidRPr="00BC0067">
        <w:t>N</w:t>
      </w:r>
      <w:r w:rsidRPr="00AF42AF">
        <w:t>etwork</w:t>
      </w:r>
      <w:bookmarkEnd w:id="3172"/>
      <w:bookmarkEnd w:id="3173"/>
      <w:bookmarkEnd w:id="3174"/>
      <w:bookmarkEnd w:id="3175"/>
      <w:bookmarkEnd w:id="3176"/>
      <w:bookmarkEnd w:id="3177"/>
      <w:bookmarkEnd w:id="3178"/>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4C4AE1" w:rsidP="00DA7B71">
      <w:pPr>
        <w:pStyle w:val="FL"/>
      </w:pPr>
      <w:r w:rsidRPr="004C4AE1">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F0297B" w:rsidRPr="002B1E32" w:rsidRDefault="00F0297B"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F0297B" w:rsidRPr="002B1E32" w:rsidRDefault="00F0297B"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3179" w:name="_Toc428283391"/>
      <w:bookmarkStart w:id="3180" w:name="_Toc428905472"/>
      <w:bookmarkStart w:id="3181" w:name="_Toc428905918"/>
      <w:bookmarkStart w:id="3182" w:name="_Toc428906363"/>
      <w:bookmarkStart w:id="3183" w:name="_Toc429057560"/>
      <w:bookmarkStart w:id="3184" w:name="_Toc429058061"/>
      <w:bookmarkStart w:id="3185" w:name="_Toc430459738"/>
      <w:r w:rsidRPr="00AF42AF">
        <w:t>F.4.1</w:t>
      </w:r>
      <w:r w:rsidRPr="00AF42AF">
        <w:tab/>
        <w:t>Responsibilities of Interworking Proxy Application Entity (IPE)</w:t>
      </w:r>
      <w:bookmarkEnd w:id="3179"/>
      <w:bookmarkEnd w:id="3180"/>
      <w:bookmarkEnd w:id="3181"/>
      <w:bookmarkEnd w:id="3182"/>
      <w:bookmarkEnd w:id="3183"/>
      <w:bookmarkEnd w:id="3184"/>
      <w:bookmarkEnd w:id="3185"/>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3186" w:name="_Toc428283392"/>
      <w:bookmarkStart w:id="3187" w:name="_Toc428905473"/>
      <w:bookmarkStart w:id="3188" w:name="_Toc428905919"/>
      <w:bookmarkStart w:id="3189" w:name="_Toc428906364"/>
      <w:bookmarkStart w:id="3190" w:name="_Toc429057561"/>
      <w:bookmarkStart w:id="3191" w:name="_Toc429058062"/>
      <w:r w:rsidRPr="00AF42AF">
        <w:lastRenderedPageBreak/>
        <w:t>Annex G (informative)</w:t>
      </w:r>
      <w:proofErr w:type="gramStart"/>
      <w:r w:rsidRPr="00AF42AF">
        <w:t>:</w:t>
      </w:r>
      <w:proofErr w:type="gramEnd"/>
      <w:r w:rsidR="00BC0067" w:rsidRPr="00BC0067">
        <w:br/>
      </w:r>
      <w:r w:rsidRPr="00AF42AF">
        <w:t>List of M2M Services</w:t>
      </w:r>
      <w:bookmarkEnd w:id="3186"/>
      <w:bookmarkEnd w:id="3187"/>
      <w:bookmarkEnd w:id="3188"/>
      <w:bookmarkEnd w:id="3189"/>
      <w:bookmarkEnd w:id="3190"/>
      <w:bookmarkEnd w:id="3191"/>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3192" w:name="_Toc428283393"/>
      <w:bookmarkStart w:id="3193" w:name="_Toc428905474"/>
      <w:bookmarkStart w:id="3194" w:name="_Toc428905920"/>
      <w:bookmarkStart w:id="3195" w:name="_Toc428906365"/>
      <w:bookmarkStart w:id="3196" w:name="_Toc429057562"/>
      <w:bookmarkStart w:id="3197" w:name="_Toc429058063"/>
      <w:r w:rsidRPr="00AF42AF">
        <w:lastRenderedPageBreak/>
        <w:t>Annex H (informative)</w:t>
      </w:r>
      <w:proofErr w:type="gramStart"/>
      <w:r w:rsidRPr="00AF42AF">
        <w:t>:</w:t>
      </w:r>
      <w:proofErr w:type="gramEnd"/>
      <w:r w:rsidRPr="00AF42AF">
        <w:br/>
        <w:t>Object Identifier Based M2M Device Identifier</w:t>
      </w:r>
      <w:bookmarkEnd w:id="3192"/>
      <w:bookmarkEnd w:id="3193"/>
      <w:bookmarkEnd w:id="3194"/>
      <w:bookmarkEnd w:id="3195"/>
      <w:bookmarkEnd w:id="3196"/>
      <w:bookmarkEnd w:id="3197"/>
    </w:p>
    <w:p w:rsidR="00BC0067" w:rsidRDefault="00DA7B71" w:rsidP="00BC0067">
      <w:pPr>
        <w:pStyle w:val="1"/>
      </w:pPr>
      <w:bookmarkStart w:id="3198" w:name="_Toc428283394"/>
      <w:bookmarkStart w:id="3199" w:name="_Toc428905475"/>
      <w:bookmarkStart w:id="3200" w:name="_Toc428905921"/>
      <w:bookmarkStart w:id="3201" w:name="_Toc428906366"/>
      <w:bookmarkStart w:id="3202" w:name="_Toc429057563"/>
      <w:bookmarkStart w:id="3203" w:name="_Toc429058064"/>
      <w:bookmarkStart w:id="3204" w:name="_Toc430459739"/>
      <w:r w:rsidRPr="00AF42AF">
        <w:t>H.1</w:t>
      </w:r>
      <w:r w:rsidRPr="00AF42AF">
        <w:tab/>
        <w:t>Overview of Object Identifier</w:t>
      </w:r>
      <w:bookmarkEnd w:id="3198"/>
      <w:bookmarkEnd w:id="3199"/>
      <w:bookmarkEnd w:id="3200"/>
      <w:bookmarkEnd w:id="3201"/>
      <w:bookmarkEnd w:id="3202"/>
      <w:bookmarkEnd w:id="3203"/>
      <w:bookmarkEnd w:id="3204"/>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4" type="#_x0000_t75" style="width:452.15pt;height:199.3pt" o:ole="">
            <v:imagedata r:id="rId202" o:title=""/>
          </v:shape>
          <o:OLEObject Type="Embed" ProgID="Visio.Drawing.11" ShapeID="_x0000_i1124" DrawAspect="Content" ObjectID="_1504201761" r:id="rId203"/>
        </w:object>
      </w:r>
    </w:p>
    <w:p w:rsidR="00DA7B71" w:rsidRPr="00AF42AF" w:rsidRDefault="004C4AE1" w:rsidP="00DA7B71">
      <w:pPr>
        <w:pStyle w:val="TF"/>
      </w:pPr>
      <w:fldSimple w:instr=""/>
      <w:r w:rsidR="00DA7B71" w:rsidRPr="00AF42AF">
        <w:t>Figure H.1-1: International OID Tree</w:t>
      </w:r>
    </w:p>
    <w:p w:rsidR="00BC0067" w:rsidRDefault="00DA7B71" w:rsidP="00BC0067">
      <w:pPr>
        <w:pStyle w:val="1"/>
      </w:pPr>
      <w:bookmarkStart w:id="3205" w:name="_Toc428283395"/>
      <w:bookmarkStart w:id="3206" w:name="_Toc428905476"/>
      <w:bookmarkStart w:id="3207" w:name="_Toc428905922"/>
      <w:bookmarkStart w:id="3208" w:name="_Toc428906367"/>
      <w:bookmarkStart w:id="3209" w:name="_Toc429057564"/>
      <w:bookmarkStart w:id="3210" w:name="_Toc429058065"/>
      <w:bookmarkStart w:id="3211" w:name="_Toc430459740"/>
      <w:r w:rsidRPr="00AF42AF">
        <w:t>H.2</w:t>
      </w:r>
      <w:r w:rsidRPr="00AF42AF">
        <w:tab/>
        <w:t>OID Based M2M Device Identifier</w:t>
      </w:r>
      <w:bookmarkEnd w:id="3205"/>
      <w:bookmarkEnd w:id="3206"/>
      <w:bookmarkEnd w:id="3207"/>
      <w:bookmarkEnd w:id="3208"/>
      <w:bookmarkEnd w:id="3209"/>
      <w:bookmarkEnd w:id="3210"/>
      <w:bookmarkEnd w:id="3211"/>
    </w:p>
    <w:p w:rsidR="00DA7B71" w:rsidRPr="00AF42AF" w:rsidRDefault="00DA7B71" w:rsidP="00DA7B71">
      <w:pPr>
        <w:pStyle w:val="2"/>
      </w:pPr>
      <w:bookmarkStart w:id="3212" w:name="_Toc429057565"/>
      <w:bookmarkStart w:id="3213" w:name="_Toc429058066"/>
      <w:bookmarkStart w:id="3214" w:name="_Toc430459741"/>
      <w:r w:rsidRPr="00AF42AF">
        <w:t>H.2.0</w:t>
      </w:r>
      <w:r w:rsidRPr="00AF42AF">
        <w:tab/>
        <w:t>Introduction</w:t>
      </w:r>
      <w:bookmarkEnd w:id="3212"/>
      <w:bookmarkEnd w:id="3213"/>
      <w:bookmarkEnd w:id="3214"/>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5" type="#_x0000_t75" style="width:382.45pt;height:81.2pt" o:ole="">
            <v:imagedata r:id="rId204" o:title=""/>
          </v:shape>
          <o:OLEObject Type="Embed" ProgID="Visio.Drawing.11" ShapeID="_x0000_i1125" DrawAspect="Content" ObjectID="_1504201762" r:id="rId205"/>
        </w:object>
      </w:r>
    </w:p>
    <w:p w:rsidR="00DA7B71" w:rsidRPr="00AF42AF" w:rsidRDefault="004C4AE1" w:rsidP="00DA7B71">
      <w:pPr>
        <w:pStyle w:val="TF"/>
      </w:pPr>
      <w:fldSimple w:instr=""/>
      <w:r w:rsidR="00DA7B71" w:rsidRPr="00AF42AF">
        <w:t>Figure H.2-1: M2M Device ID</w:t>
      </w:r>
    </w:p>
    <w:p w:rsidR="00BC0067" w:rsidRDefault="00DA7B71" w:rsidP="00BC0067">
      <w:pPr>
        <w:pStyle w:val="2"/>
      </w:pPr>
      <w:bookmarkStart w:id="3215" w:name="_Toc428283396"/>
      <w:bookmarkStart w:id="3216" w:name="_Toc428905477"/>
      <w:bookmarkStart w:id="3217" w:name="_Toc428905923"/>
      <w:bookmarkStart w:id="3218" w:name="_Toc428906368"/>
      <w:bookmarkStart w:id="3219" w:name="_Toc429057566"/>
      <w:bookmarkStart w:id="3220" w:name="_Toc429058067"/>
      <w:bookmarkStart w:id="3221" w:name="_Toc430459742"/>
      <w:r w:rsidRPr="00AF42AF">
        <w:t>H.2.1</w:t>
      </w:r>
      <w:r w:rsidRPr="00AF42AF">
        <w:tab/>
        <w:t>M2M Device Indication ID - (higher arc)</w:t>
      </w:r>
      <w:bookmarkEnd w:id="3215"/>
      <w:bookmarkEnd w:id="3216"/>
      <w:bookmarkEnd w:id="3217"/>
      <w:bookmarkEnd w:id="3218"/>
      <w:bookmarkEnd w:id="3219"/>
      <w:bookmarkEnd w:id="3220"/>
      <w:bookmarkEnd w:id="3221"/>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3222" w:name="_Toc428283397"/>
      <w:bookmarkStart w:id="3223" w:name="_Toc428905478"/>
      <w:bookmarkStart w:id="3224" w:name="_Toc428905924"/>
      <w:bookmarkStart w:id="3225" w:name="_Toc428906369"/>
      <w:bookmarkStart w:id="3226" w:name="_Toc429057567"/>
      <w:bookmarkStart w:id="3227" w:name="_Toc429058068"/>
      <w:bookmarkStart w:id="3228" w:name="_Toc430459743"/>
      <w:r w:rsidRPr="00AF42AF">
        <w:t>H.2.2</w:t>
      </w:r>
      <w:r w:rsidRPr="00AF42AF">
        <w:tab/>
        <w:t>Manufacturer ID - (x)</w:t>
      </w:r>
      <w:bookmarkEnd w:id="3222"/>
      <w:bookmarkEnd w:id="3223"/>
      <w:bookmarkEnd w:id="3224"/>
      <w:bookmarkEnd w:id="3225"/>
      <w:bookmarkEnd w:id="3226"/>
      <w:bookmarkEnd w:id="3227"/>
      <w:bookmarkEnd w:id="3228"/>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3229" w:name="_Toc428283398"/>
      <w:bookmarkStart w:id="3230" w:name="_Toc428905479"/>
      <w:bookmarkStart w:id="3231" w:name="_Toc428905925"/>
      <w:bookmarkStart w:id="3232" w:name="_Toc428906370"/>
      <w:bookmarkStart w:id="3233" w:name="_Toc429057568"/>
      <w:bookmarkStart w:id="3234" w:name="_Toc429058069"/>
      <w:bookmarkStart w:id="3235" w:name="_Toc430459744"/>
      <w:r w:rsidRPr="00AF42AF">
        <w:t>H.2.3</w:t>
      </w:r>
      <w:r w:rsidRPr="00AF42AF">
        <w:tab/>
        <w:t>Model ID - (y)</w:t>
      </w:r>
      <w:bookmarkEnd w:id="3229"/>
      <w:bookmarkEnd w:id="3230"/>
      <w:bookmarkEnd w:id="3231"/>
      <w:bookmarkEnd w:id="3232"/>
      <w:bookmarkEnd w:id="3233"/>
      <w:bookmarkEnd w:id="3234"/>
      <w:bookmarkEnd w:id="3235"/>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3236" w:name="_Toc428283399"/>
      <w:bookmarkStart w:id="3237" w:name="_Toc428905480"/>
      <w:bookmarkStart w:id="3238" w:name="_Toc428905926"/>
      <w:bookmarkStart w:id="3239" w:name="_Toc428906371"/>
      <w:bookmarkStart w:id="3240" w:name="_Toc429057569"/>
      <w:bookmarkStart w:id="3241" w:name="_Toc429058070"/>
      <w:bookmarkStart w:id="3242" w:name="_Toc430459745"/>
      <w:r w:rsidRPr="00AF42AF">
        <w:t>H.2.4</w:t>
      </w:r>
      <w:r w:rsidRPr="00AF42AF">
        <w:tab/>
        <w:t>Serial Number ID - (z)</w:t>
      </w:r>
      <w:bookmarkEnd w:id="3236"/>
      <w:bookmarkEnd w:id="3237"/>
      <w:bookmarkEnd w:id="3238"/>
      <w:bookmarkEnd w:id="3239"/>
      <w:bookmarkEnd w:id="3240"/>
      <w:bookmarkEnd w:id="3241"/>
      <w:bookmarkEnd w:id="3242"/>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3243" w:name="_Toc428283400"/>
      <w:bookmarkStart w:id="3244" w:name="_Toc428905481"/>
      <w:bookmarkStart w:id="3245" w:name="_Toc428905927"/>
      <w:bookmarkStart w:id="3246" w:name="_Toc428906372"/>
      <w:bookmarkStart w:id="3247" w:name="_Toc429057570"/>
      <w:bookmarkStart w:id="3248" w:name="_Toc429058071"/>
      <w:bookmarkStart w:id="3249" w:name="_Toc430459746"/>
      <w:r w:rsidRPr="00AF42AF">
        <w:t>H.2.5</w:t>
      </w:r>
      <w:r w:rsidRPr="00AF42AF">
        <w:tab/>
        <w:t>Expanded ID - (a)</w:t>
      </w:r>
      <w:bookmarkEnd w:id="3243"/>
      <w:bookmarkEnd w:id="3244"/>
      <w:bookmarkEnd w:id="3245"/>
      <w:bookmarkEnd w:id="3246"/>
      <w:bookmarkEnd w:id="3247"/>
      <w:bookmarkEnd w:id="3248"/>
      <w:bookmarkEnd w:id="3249"/>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3250" w:name="_Toc428283401"/>
      <w:bookmarkStart w:id="3251" w:name="_Toc428905482"/>
      <w:bookmarkStart w:id="3252" w:name="_Toc428905928"/>
      <w:bookmarkStart w:id="3253" w:name="_Toc428906373"/>
      <w:bookmarkStart w:id="3254" w:name="_Toc429057571"/>
      <w:bookmarkStart w:id="3255" w:name="_Toc429058072"/>
      <w:bookmarkStart w:id="3256" w:name="_Toc430459747"/>
      <w:r w:rsidRPr="00AF42AF">
        <w:t>H.3</w:t>
      </w:r>
      <w:r w:rsidRPr="00AF42AF">
        <w:tab/>
        <w:t>Example of M2M device ID based on OID</w:t>
      </w:r>
      <w:bookmarkEnd w:id="3250"/>
      <w:bookmarkEnd w:id="3251"/>
      <w:bookmarkEnd w:id="3252"/>
      <w:bookmarkEnd w:id="3253"/>
      <w:bookmarkEnd w:id="3254"/>
      <w:bookmarkEnd w:id="3255"/>
      <w:bookmarkEnd w:id="3256"/>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3257" w:name="_Toc406425522"/>
      <w:bookmarkStart w:id="3258" w:name="_Toc408583608"/>
      <w:bookmarkStart w:id="3259" w:name="_Toc408584052"/>
      <w:bookmarkStart w:id="3260" w:name="_Toc426619726"/>
      <w:r w:rsidR="00B34573">
        <w:lastRenderedPageBreak/>
        <w:t xml:space="preserve"> </w:t>
      </w:r>
      <w:r w:rsidR="00BB6418">
        <w:t>History</w:t>
      </w:r>
      <w:bookmarkEnd w:id="3257"/>
      <w:bookmarkEnd w:id="3258"/>
      <w:bookmarkEnd w:id="3259"/>
      <w:bookmarkEnd w:id="3260"/>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rFonts w:eastAsiaTheme="minorEastAsia"/>
                <w:lang w:eastAsia="zh-CN"/>
              </w:rPr>
            </w:pPr>
            <w:r>
              <w:rPr>
                <w:rFonts w:eastAsiaTheme="minorEastAsia" w:hint="eastAsia"/>
                <w:lang w:eastAsia="zh-CN"/>
              </w:rPr>
              <w:t>V1.11.0</w:t>
            </w:r>
          </w:p>
        </w:tc>
        <w:tc>
          <w:tcPr>
            <w:tcW w:w="1723" w:type="dxa"/>
            <w:tcBorders>
              <w:top w:val="single" w:sz="6" w:space="0" w:color="auto"/>
              <w:left w:val="single" w:sz="6" w:space="0" w:color="auto"/>
              <w:bottom w:val="single" w:sz="6" w:space="0" w:color="auto"/>
              <w:right w:val="single" w:sz="6" w:space="0" w:color="auto"/>
            </w:tcBorders>
          </w:tcPr>
          <w:p w:rsidR="00CF149F" w:rsidRPr="00CF149F" w:rsidRDefault="00CF149F" w:rsidP="00C0166C">
            <w:pPr>
              <w:pStyle w:val="StyleFPLeft-006Before4ptAfter4pt"/>
              <w:rPr>
                <w:rFonts w:eastAsiaTheme="minorEastAsia"/>
                <w:lang w:eastAsia="zh-CN"/>
              </w:rPr>
            </w:pPr>
            <w:r>
              <w:rPr>
                <w:rFonts w:eastAsiaTheme="minorEastAsia" w:hint="eastAsia"/>
                <w:lang w:eastAsia="zh-CN"/>
              </w:rPr>
              <w:t>18-September-2015</w:t>
            </w:r>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rFonts w:eastAsiaTheme="minorEastAsia"/>
                <w:lang w:eastAsia="zh-CN"/>
              </w:rPr>
            </w:pPr>
            <w:r>
              <w:rPr>
                <w:rFonts w:eastAsia="SimSun" w:hint="eastAsia"/>
                <w:lang w:eastAsia="zh-CN"/>
              </w:rPr>
              <w:t>Includes the following contributions agreed during TP#1</w:t>
            </w:r>
            <w:r>
              <w:rPr>
                <w:rFonts w:eastAsiaTheme="minorEastAsia" w:hint="eastAsia"/>
                <w:lang w:eastAsia="zh-CN"/>
              </w:rPr>
              <w:t>9</w:t>
            </w:r>
            <w:r>
              <w:rPr>
                <w:rFonts w:eastAsia="SimSun" w:hint="eastAsia"/>
                <w:lang w:eastAsia="zh-CN"/>
              </w:rPr>
              <w:t>:</w:t>
            </w:r>
          </w:p>
          <w:p w:rsidR="00000000" w:rsidRDefault="00CF149F">
            <w:pPr>
              <w:pStyle w:val="StyleFPLeft-006Before4ptAfter4pt"/>
              <w:numPr>
                <w:ilvl w:val="0"/>
                <w:numId w:val="265"/>
              </w:numPr>
              <w:rPr>
                <w:rFonts w:eastAsiaTheme="minorEastAsia"/>
                <w:lang w:eastAsia="zh-CN"/>
              </w:rPr>
            </w:pPr>
            <w:r w:rsidRPr="00CF149F">
              <w:rPr>
                <w:rFonts w:eastAsiaTheme="minorEastAsia"/>
                <w:lang w:eastAsia="zh-CN"/>
              </w:rPr>
              <w:t>ARC-2015-2091R02</w:t>
            </w:r>
          </w:p>
          <w:p w:rsidR="00000000" w:rsidRDefault="00CF149F">
            <w:pPr>
              <w:pStyle w:val="StyleFPLeft-006Before4ptAfter4pt"/>
              <w:numPr>
                <w:ilvl w:val="0"/>
                <w:numId w:val="265"/>
              </w:numPr>
              <w:rPr>
                <w:rFonts w:eastAsiaTheme="minorEastAsia"/>
                <w:lang w:eastAsia="zh-CN"/>
              </w:rPr>
            </w:pPr>
            <w:r w:rsidRPr="00CF149F">
              <w:rPr>
                <w:rFonts w:eastAsiaTheme="minorEastAsia"/>
                <w:lang w:eastAsia="zh-CN"/>
              </w:rPr>
              <w:t>ARC-2015-2093R01</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ARC-2015-2103R02</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ARC-2015-2111R01</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ARC-2015-2119R01</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ARC-2015-2128R02</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ARC-2015-2136R01</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ARC-2015-2145</w:t>
            </w:r>
          </w:p>
          <w:p w:rsidR="00000000" w:rsidRDefault="00755BEA">
            <w:pPr>
              <w:pStyle w:val="StyleFPLeft-006Before4ptAfter4pt"/>
              <w:numPr>
                <w:ilvl w:val="0"/>
                <w:numId w:val="265"/>
              </w:numPr>
              <w:rPr>
                <w:rFonts w:eastAsiaTheme="minorEastAsia"/>
                <w:lang w:eastAsia="zh-CN"/>
              </w:rPr>
            </w:pPr>
            <w:r w:rsidRPr="00755BEA">
              <w:rPr>
                <w:rFonts w:eastAsiaTheme="minorEastAsia"/>
                <w:lang w:eastAsia="zh-CN"/>
              </w:rPr>
              <w:t>ARC-2015-2149</w:t>
            </w:r>
          </w:p>
        </w:tc>
      </w:tr>
    </w:tbl>
    <w:p w:rsidR="00147924" w:rsidRDefault="00147924" w:rsidP="00147924"/>
    <w:sectPr w:rsidR="00147924" w:rsidSect="00DD1C5B">
      <w:footerReference w:type="default" r:id="rId2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5EA1" w:rsidRDefault="001B5EA1">
      <w:r>
        <w:separator/>
      </w:r>
    </w:p>
  </w:endnote>
  <w:endnote w:type="continuationSeparator" w:id="0">
    <w:p w:rsidR="001B5EA1" w:rsidRDefault="001B5E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yriad Pro">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97B" w:rsidRDefault="00F0297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3B1E52">
        <w:t>319</w:t>
      </w:r>
    </w:fldSimple>
    <w:r>
      <w:t xml:space="preserve"> of </w:t>
    </w:r>
    <w:fldSimple w:instr=" NUMPAGES   \* MERGEFORMAT ">
      <w:r w:rsidR="003B1E52">
        <w:t>321</w:t>
      </w:r>
    </w:fldSimple>
  </w:p>
  <w:p w:rsidR="00F0297B" w:rsidRDefault="00F0297B"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F0297B" w:rsidRPr="00424964" w:rsidRDefault="00F0297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5EA1" w:rsidRDefault="001B5EA1">
      <w:r>
        <w:separator/>
      </w:r>
    </w:p>
  </w:footnote>
  <w:footnote w:type="continuationSeparator" w:id="0">
    <w:p w:rsidR="001B5EA1" w:rsidRDefault="001B5EA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1">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4">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2">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3">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4">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7">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3">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6">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1">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5">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6">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7">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8">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8">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6">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2">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3">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7">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8">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0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0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2">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2"/>
  </w:num>
  <w:num w:numId="3">
    <w:abstractNumId w:val="221"/>
  </w:num>
  <w:num w:numId="4">
    <w:abstractNumId w:val="41"/>
  </w:num>
  <w:num w:numId="5">
    <w:abstractNumId w:val="86"/>
  </w:num>
  <w:num w:numId="6">
    <w:abstractNumId w:val="14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3"/>
  </w:num>
  <w:num w:numId="12">
    <w:abstractNumId w:val="94"/>
  </w:num>
  <w:num w:numId="13">
    <w:abstractNumId w:val="9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2"/>
  </w:num>
  <w:num w:numId="22">
    <w:abstractNumId w:val="179"/>
  </w:num>
  <w:num w:numId="23">
    <w:abstractNumId w:val="115"/>
  </w:num>
  <w:num w:numId="24">
    <w:abstractNumId w:val="152"/>
  </w:num>
  <w:num w:numId="25">
    <w:abstractNumId w:val="59"/>
  </w:num>
  <w:num w:numId="26">
    <w:abstractNumId w:val="30"/>
  </w:num>
  <w:num w:numId="27">
    <w:abstractNumId w:val="55"/>
  </w:num>
  <w:num w:numId="28">
    <w:abstractNumId w:val="116"/>
  </w:num>
  <w:num w:numId="29">
    <w:abstractNumId w:val="197"/>
  </w:num>
  <w:num w:numId="30">
    <w:abstractNumId w:val="88"/>
  </w:num>
  <w:num w:numId="31">
    <w:abstractNumId w:val="26"/>
  </w:num>
  <w:num w:numId="32">
    <w:abstractNumId w:val="107"/>
  </w:num>
  <w:num w:numId="33">
    <w:abstractNumId w:val="58"/>
  </w:num>
  <w:num w:numId="34">
    <w:abstractNumId w:val="85"/>
  </w:num>
  <w:num w:numId="35">
    <w:abstractNumId w:val="184"/>
  </w:num>
  <w:num w:numId="36">
    <w:abstractNumId w:val="14"/>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09"/>
  </w:num>
  <w:num w:numId="39">
    <w:abstractNumId w:val="77"/>
  </w:num>
  <w:num w:numId="40">
    <w:abstractNumId w:val="113"/>
  </w:num>
  <w:num w:numId="41">
    <w:abstractNumId w:val="205"/>
  </w:num>
  <w:num w:numId="42">
    <w:abstractNumId w:val="104"/>
  </w:num>
  <w:num w:numId="43">
    <w:abstractNumId w:val="173"/>
  </w:num>
  <w:num w:numId="44">
    <w:abstractNumId w:val="28"/>
  </w:num>
  <w:num w:numId="45">
    <w:abstractNumId w:val="191"/>
  </w:num>
  <w:num w:numId="46">
    <w:abstractNumId w:val="68"/>
  </w:num>
  <w:num w:numId="47">
    <w:abstractNumId w:val="79"/>
  </w:num>
  <w:num w:numId="48">
    <w:abstractNumId w:val="181"/>
  </w:num>
  <w:num w:numId="49">
    <w:abstractNumId w:val="96"/>
  </w:num>
  <w:num w:numId="50">
    <w:abstractNumId w:val="185"/>
  </w:num>
  <w:num w:numId="51">
    <w:abstractNumId w:val="166"/>
  </w:num>
  <w:num w:numId="52">
    <w:abstractNumId w:val="74"/>
  </w:num>
  <w:num w:numId="53">
    <w:abstractNumId w:val="170"/>
  </w:num>
  <w:num w:numId="54">
    <w:abstractNumId w:val="44"/>
  </w:num>
  <w:num w:numId="55">
    <w:abstractNumId w:val="136"/>
  </w:num>
  <w:num w:numId="56">
    <w:abstractNumId w:val="20"/>
  </w:num>
  <w:num w:numId="57">
    <w:abstractNumId w:val="215"/>
  </w:num>
  <w:num w:numId="58">
    <w:abstractNumId w:val="224"/>
  </w:num>
  <w:num w:numId="59">
    <w:abstractNumId w:val="40"/>
  </w:num>
  <w:num w:numId="60">
    <w:abstractNumId w:val="81"/>
  </w:num>
  <w:num w:numId="61">
    <w:abstractNumId w:val="39"/>
  </w:num>
  <w:num w:numId="62">
    <w:abstractNumId w:val="147"/>
  </w:num>
  <w:num w:numId="63">
    <w:abstractNumId w:val="206"/>
  </w:num>
  <w:num w:numId="64">
    <w:abstractNumId w:val="108"/>
  </w:num>
  <w:num w:numId="65">
    <w:abstractNumId w:val="27"/>
  </w:num>
  <w:num w:numId="66">
    <w:abstractNumId w:val="118"/>
  </w:num>
  <w:num w:numId="67">
    <w:abstractNumId w:val="164"/>
  </w:num>
  <w:num w:numId="68">
    <w:abstractNumId w:val="160"/>
  </w:num>
  <w:num w:numId="69">
    <w:abstractNumId w:val="209"/>
  </w:num>
  <w:num w:numId="70">
    <w:abstractNumId w:val="198"/>
  </w:num>
  <w:num w:numId="71">
    <w:abstractNumId w:val="95"/>
  </w:num>
  <w:num w:numId="72">
    <w:abstractNumId w:val="124"/>
  </w:num>
  <w:num w:numId="73">
    <w:abstractNumId w:val="208"/>
  </w:num>
  <w:num w:numId="74">
    <w:abstractNumId w:val="49"/>
  </w:num>
  <w:num w:numId="75">
    <w:abstractNumId w:val="47"/>
  </w:num>
  <w:num w:numId="76">
    <w:abstractNumId w:val="153"/>
  </w:num>
  <w:num w:numId="77">
    <w:abstractNumId w:val="151"/>
  </w:num>
  <w:num w:numId="78">
    <w:abstractNumId w:val="201"/>
  </w:num>
  <w:num w:numId="79">
    <w:abstractNumId w:val="119"/>
  </w:num>
  <w:num w:numId="80">
    <w:abstractNumId w:val="148"/>
  </w:num>
  <w:num w:numId="81">
    <w:abstractNumId w:val="230"/>
  </w:num>
  <w:num w:numId="82">
    <w:abstractNumId w:val="203"/>
  </w:num>
  <w:num w:numId="83">
    <w:abstractNumId w:val="35"/>
  </w:num>
  <w:num w:numId="84">
    <w:abstractNumId w:val="16"/>
  </w:num>
  <w:num w:numId="85">
    <w:abstractNumId w:val="97"/>
  </w:num>
  <w:num w:numId="86">
    <w:abstractNumId w:val="130"/>
  </w:num>
  <w:num w:numId="87">
    <w:abstractNumId w:val="174"/>
  </w:num>
  <w:num w:numId="88">
    <w:abstractNumId w:val="117"/>
  </w:num>
  <w:num w:numId="89">
    <w:abstractNumId w:val="93"/>
  </w:num>
  <w:num w:numId="90">
    <w:abstractNumId w:val="19"/>
  </w:num>
  <w:num w:numId="91">
    <w:abstractNumId w:val="56"/>
  </w:num>
  <w:num w:numId="92">
    <w:abstractNumId w:val="163"/>
  </w:num>
  <w:num w:numId="93">
    <w:abstractNumId w:val="91"/>
  </w:num>
  <w:num w:numId="94">
    <w:abstractNumId w:val="66"/>
  </w:num>
  <w:num w:numId="95">
    <w:abstractNumId w:val="190"/>
  </w:num>
  <w:num w:numId="96">
    <w:abstractNumId w:val="227"/>
  </w:num>
  <w:num w:numId="97">
    <w:abstractNumId w:val="52"/>
  </w:num>
  <w:num w:numId="98">
    <w:abstractNumId w:val="232"/>
  </w:num>
  <w:num w:numId="99">
    <w:abstractNumId w:val="128"/>
  </w:num>
  <w:num w:numId="100">
    <w:abstractNumId w:val="101"/>
  </w:num>
  <w:num w:numId="101">
    <w:abstractNumId w:val="112"/>
  </w:num>
  <w:num w:numId="102">
    <w:abstractNumId w:val="13"/>
  </w:num>
  <w:num w:numId="103">
    <w:abstractNumId w:val="207"/>
  </w:num>
  <w:num w:numId="104">
    <w:abstractNumId w:val="33"/>
  </w:num>
  <w:num w:numId="105">
    <w:abstractNumId w:val="172"/>
  </w:num>
  <w:num w:numId="106">
    <w:abstractNumId w:val="69"/>
  </w:num>
  <w:num w:numId="107">
    <w:abstractNumId w:val="194"/>
  </w:num>
  <w:num w:numId="108">
    <w:abstractNumId w:val="121"/>
  </w:num>
  <w:num w:numId="109">
    <w:abstractNumId w:val="143"/>
  </w:num>
  <w:num w:numId="110">
    <w:abstractNumId w:val="60"/>
  </w:num>
  <w:num w:numId="111">
    <w:abstractNumId w:val="169"/>
  </w:num>
  <w:num w:numId="112">
    <w:abstractNumId w:val="105"/>
  </w:num>
  <w:num w:numId="113">
    <w:abstractNumId w:val="24"/>
  </w:num>
  <w:num w:numId="114">
    <w:abstractNumId w:val="34"/>
  </w:num>
  <w:num w:numId="115">
    <w:abstractNumId w:val="211"/>
  </w:num>
  <w:num w:numId="116">
    <w:abstractNumId w:val="220"/>
  </w:num>
  <w:num w:numId="117">
    <w:abstractNumId w:val="63"/>
  </w:num>
  <w:num w:numId="118">
    <w:abstractNumId w:val="202"/>
  </w:num>
  <w:num w:numId="119">
    <w:abstractNumId w:val="192"/>
  </w:num>
  <w:num w:numId="120">
    <w:abstractNumId w:val="22"/>
  </w:num>
  <w:num w:numId="121">
    <w:abstractNumId w:val="21"/>
  </w:num>
  <w:num w:numId="122">
    <w:abstractNumId w:val="46"/>
  </w:num>
  <w:num w:numId="123">
    <w:abstractNumId w:val="212"/>
  </w:num>
  <w:num w:numId="124">
    <w:abstractNumId w:val="155"/>
  </w:num>
  <w:num w:numId="125">
    <w:abstractNumId w:val="175"/>
  </w:num>
  <w:num w:numId="126">
    <w:abstractNumId w:val="134"/>
  </w:num>
  <w:num w:numId="127">
    <w:abstractNumId w:val="162"/>
  </w:num>
  <w:num w:numId="128">
    <w:abstractNumId w:val="50"/>
  </w:num>
  <w:num w:numId="129">
    <w:abstractNumId w:val="102"/>
  </w:num>
  <w:num w:numId="130">
    <w:abstractNumId w:val="188"/>
  </w:num>
  <w:num w:numId="131">
    <w:abstractNumId w:val="135"/>
  </w:num>
  <w:num w:numId="132">
    <w:abstractNumId w:val="199"/>
  </w:num>
  <w:num w:numId="133">
    <w:abstractNumId w:val="156"/>
  </w:num>
  <w:num w:numId="134">
    <w:abstractNumId w:val="187"/>
  </w:num>
  <w:num w:numId="135">
    <w:abstractNumId w:val="18"/>
  </w:num>
  <w:num w:numId="136">
    <w:abstractNumId w:val="84"/>
  </w:num>
  <w:num w:numId="137">
    <w:abstractNumId w:val="23"/>
  </w:num>
  <w:num w:numId="138">
    <w:abstractNumId w:val="157"/>
  </w:num>
  <w:num w:numId="139">
    <w:abstractNumId w:val="226"/>
  </w:num>
  <w:num w:numId="140">
    <w:abstractNumId w:val="29"/>
  </w:num>
  <w:num w:numId="141">
    <w:abstractNumId w:val="182"/>
  </w:num>
  <w:num w:numId="142">
    <w:abstractNumId w:val="200"/>
  </w:num>
  <w:num w:numId="143">
    <w:abstractNumId w:val="233"/>
  </w:num>
  <w:num w:numId="144">
    <w:abstractNumId w:val="45"/>
  </w:num>
  <w:num w:numId="145">
    <w:abstractNumId w:val="140"/>
  </w:num>
  <w:num w:numId="146">
    <w:abstractNumId w:val="219"/>
  </w:num>
  <w:num w:numId="147">
    <w:abstractNumId w:val="25"/>
  </w:num>
  <w:num w:numId="148">
    <w:abstractNumId w:val="76"/>
  </w:num>
  <w:num w:numId="149">
    <w:abstractNumId w:val="177"/>
  </w:num>
  <w:num w:numId="150">
    <w:abstractNumId w:val="83"/>
  </w:num>
  <w:num w:numId="151">
    <w:abstractNumId w:val="183"/>
  </w:num>
  <w:num w:numId="152">
    <w:abstractNumId w:val="144"/>
  </w:num>
  <w:num w:numId="153">
    <w:abstractNumId w:val="78"/>
  </w:num>
  <w:num w:numId="154">
    <w:abstractNumId w:val="57"/>
  </w:num>
  <w:num w:numId="155">
    <w:abstractNumId w:val="103"/>
  </w:num>
  <w:num w:numId="156">
    <w:abstractNumId w:val="216"/>
  </w:num>
  <w:num w:numId="157">
    <w:abstractNumId w:val="132"/>
  </w:num>
  <w:num w:numId="158">
    <w:abstractNumId w:val="149"/>
  </w:num>
  <w:num w:numId="159">
    <w:abstractNumId w:val="75"/>
  </w:num>
  <w:num w:numId="160">
    <w:abstractNumId w:val="131"/>
  </w:num>
  <w:num w:numId="161">
    <w:abstractNumId w:val="229"/>
  </w:num>
  <w:num w:numId="162">
    <w:abstractNumId w:val="51"/>
  </w:num>
  <w:num w:numId="163">
    <w:abstractNumId w:val="98"/>
  </w:num>
  <w:num w:numId="164">
    <w:abstractNumId w:val="142"/>
  </w:num>
  <w:num w:numId="165">
    <w:abstractNumId w:val="90"/>
  </w:num>
  <w:num w:numId="166">
    <w:abstractNumId w:val="70"/>
  </w:num>
  <w:num w:numId="167">
    <w:abstractNumId w:val="138"/>
  </w:num>
  <w:num w:numId="168">
    <w:abstractNumId w:val="165"/>
  </w:num>
  <w:num w:numId="169">
    <w:abstractNumId w:val="114"/>
  </w:num>
  <w:num w:numId="170">
    <w:abstractNumId w:val="61"/>
  </w:num>
  <w:num w:numId="171">
    <w:abstractNumId w:val="100"/>
  </w:num>
  <w:num w:numId="172">
    <w:abstractNumId w:val="167"/>
  </w:num>
  <w:num w:numId="173">
    <w:abstractNumId w:val="67"/>
  </w:num>
  <w:num w:numId="174">
    <w:abstractNumId w:val="137"/>
  </w:num>
  <w:num w:numId="175">
    <w:abstractNumId w:val="210"/>
  </w:num>
  <w:num w:numId="176">
    <w:abstractNumId w:val="161"/>
  </w:num>
  <w:num w:numId="177">
    <w:abstractNumId w:val="218"/>
  </w:num>
  <w:num w:numId="178">
    <w:abstractNumId w:val="204"/>
  </w:num>
  <w:num w:numId="179">
    <w:abstractNumId w:val="228"/>
  </w:num>
  <w:num w:numId="180">
    <w:abstractNumId w:val="223"/>
  </w:num>
  <w:num w:numId="181">
    <w:abstractNumId w:val="111"/>
  </w:num>
  <w:num w:numId="182">
    <w:abstractNumId w:val="31"/>
  </w:num>
  <w:num w:numId="183">
    <w:abstractNumId w:val="195"/>
  </w:num>
  <w:num w:numId="184">
    <w:abstractNumId w:val="213"/>
  </w:num>
  <w:num w:numId="185">
    <w:abstractNumId w:val="43"/>
  </w:num>
  <w:num w:numId="186">
    <w:abstractNumId w:val="225"/>
  </w:num>
  <w:num w:numId="187">
    <w:abstractNumId w:val="176"/>
  </w:num>
  <w:num w:numId="188">
    <w:abstractNumId w:val="12"/>
  </w:num>
  <w:num w:numId="189">
    <w:abstractNumId w:val="36"/>
  </w:num>
  <w:num w:numId="190">
    <w:abstractNumId w:val="222"/>
  </w:num>
  <w:num w:numId="191">
    <w:abstractNumId w:val="86"/>
    <w:lvlOverride w:ilvl="0">
      <w:startOverride w:val="1"/>
    </w:lvlOverride>
  </w:num>
  <w:num w:numId="192">
    <w:abstractNumId w:val="86"/>
    <w:lvlOverride w:ilvl="0">
      <w:startOverride w:val="1"/>
    </w:lvlOverride>
  </w:num>
  <w:num w:numId="193">
    <w:abstractNumId w:val="86"/>
  </w:num>
  <w:num w:numId="194">
    <w:abstractNumId w:val="86"/>
    <w:lvlOverride w:ilvl="0">
      <w:startOverride w:val="1"/>
    </w:lvlOverride>
  </w:num>
  <w:num w:numId="195">
    <w:abstractNumId w:val="86"/>
    <w:lvlOverride w:ilvl="0">
      <w:startOverride w:val="1"/>
    </w:lvlOverride>
  </w:num>
  <w:num w:numId="196">
    <w:abstractNumId w:val="86"/>
    <w:lvlOverride w:ilvl="0">
      <w:startOverride w:val="1"/>
    </w:lvlOverride>
  </w:num>
  <w:num w:numId="197">
    <w:abstractNumId w:val="86"/>
    <w:lvlOverride w:ilvl="0">
      <w:startOverride w:val="1"/>
    </w:lvlOverride>
  </w:num>
  <w:num w:numId="198">
    <w:abstractNumId w:val="86"/>
    <w:lvlOverride w:ilvl="0">
      <w:startOverride w:val="1"/>
    </w:lvlOverride>
  </w:num>
  <w:num w:numId="199">
    <w:abstractNumId w:val="86"/>
    <w:lvlOverride w:ilvl="0">
      <w:startOverride w:val="1"/>
    </w:lvlOverride>
  </w:num>
  <w:num w:numId="200">
    <w:abstractNumId w:val="86"/>
    <w:lvlOverride w:ilvl="0">
      <w:startOverride w:val="1"/>
    </w:lvlOverride>
  </w:num>
  <w:num w:numId="201">
    <w:abstractNumId w:val="86"/>
    <w:lvlOverride w:ilvl="0">
      <w:startOverride w:val="1"/>
    </w:lvlOverride>
  </w:num>
  <w:num w:numId="202">
    <w:abstractNumId w:val="86"/>
    <w:lvlOverride w:ilvl="0">
      <w:startOverride w:val="1"/>
    </w:lvlOverride>
  </w:num>
  <w:num w:numId="203">
    <w:abstractNumId w:val="86"/>
    <w:lvlOverride w:ilvl="0">
      <w:startOverride w:val="1"/>
    </w:lvlOverride>
  </w:num>
  <w:num w:numId="204">
    <w:abstractNumId w:val="86"/>
    <w:lvlOverride w:ilvl="0">
      <w:startOverride w:val="1"/>
    </w:lvlOverride>
  </w:num>
  <w:num w:numId="205">
    <w:abstractNumId w:val="86"/>
    <w:lvlOverride w:ilvl="0">
      <w:startOverride w:val="1"/>
    </w:lvlOverride>
  </w:num>
  <w:num w:numId="206">
    <w:abstractNumId w:val="150"/>
  </w:num>
  <w:num w:numId="207">
    <w:abstractNumId w:val="86"/>
    <w:lvlOverride w:ilvl="0">
      <w:startOverride w:val="1"/>
    </w:lvlOverride>
  </w:num>
  <w:num w:numId="208">
    <w:abstractNumId w:val="86"/>
    <w:lvlOverride w:ilvl="0">
      <w:startOverride w:val="1"/>
    </w:lvlOverride>
  </w:num>
  <w:num w:numId="209">
    <w:abstractNumId w:val="82"/>
  </w:num>
  <w:num w:numId="210">
    <w:abstractNumId w:val="80"/>
  </w:num>
  <w:num w:numId="211">
    <w:abstractNumId w:val="54"/>
  </w:num>
  <w:num w:numId="212">
    <w:abstractNumId w:val="120"/>
  </w:num>
  <w:num w:numId="213">
    <w:abstractNumId w:val="99"/>
  </w:num>
  <w:num w:numId="214">
    <w:abstractNumId w:val="53"/>
  </w:num>
  <w:num w:numId="215">
    <w:abstractNumId w:val="141"/>
  </w:num>
  <w:num w:numId="216">
    <w:abstractNumId w:val="86"/>
    <w:lvlOverride w:ilvl="0">
      <w:startOverride w:val="1"/>
    </w:lvlOverride>
  </w:num>
  <w:num w:numId="217">
    <w:abstractNumId w:val="86"/>
    <w:lvlOverride w:ilvl="0">
      <w:startOverride w:val="1"/>
    </w:lvlOverride>
  </w:num>
  <w:num w:numId="218">
    <w:abstractNumId w:val="145"/>
    <w:lvlOverride w:ilvl="0">
      <w:startOverride w:val="1"/>
    </w:lvlOverride>
  </w:num>
  <w:num w:numId="219">
    <w:abstractNumId w:val="86"/>
    <w:lvlOverride w:ilvl="0">
      <w:startOverride w:val="1"/>
    </w:lvlOverride>
  </w:num>
  <w:num w:numId="220">
    <w:abstractNumId w:val="15"/>
  </w:num>
  <w:num w:numId="221">
    <w:abstractNumId w:val="71"/>
  </w:num>
  <w:num w:numId="222">
    <w:abstractNumId w:val="0"/>
  </w:num>
  <w:num w:numId="223">
    <w:abstractNumId w:val="129"/>
  </w:num>
  <w:num w:numId="224">
    <w:abstractNumId w:val="180"/>
  </w:num>
  <w:num w:numId="225">
    <w:abstractNumId w:val="221"/>
  </w:num>
  <w:num w:numId="226">
    <w:abstractNumId w:val="32"/>
  </w:num>
  <w:num w:numId="227">
    <w:abstractNumId w:val="196"/>
  </w:num>
  <w:num w:numId="228">
    <w:abstractNumId w:val="171"/>
  </w:num>
  <w:num w:numId="229">
    <w:abstractNumId w:val="86"/>
    <w:lvlOverride w:ilvl="0">
      <w:startOverride w:val="1"/>
    </w:lvlOverride>
  </w:num>
  <w:num w:numId="230">
    <w:abstractNumId w:val="86"/>
    <w:lvlOverride w:ilvl="0">
      <w:startOverride w:val="1"/>
    </w:lvlOverride>
  </w:num>
  <w:num w:numId="231">
    <w:abstractNumId w:val="86"/>
    <w:lvlOverride w:ilvl="0">
      <w:startOverride w:val="1"/>
    </w:lvlOverride>
  </w:num>
  <w:num w:numId="232">
    <w:abstractNumId w:val="168"/>
  </w:num>
  <w:num w:numId="233">
    <w:abstractNumId w:val="186"/>
  </w:num>
  <w:num w:numId="234">
    <w:abstractNumId w:val="139"/>
  </w:num>
  <w:num w:numId="235">
    <w:abstractNumId w:val="126"/>
  </w:num>
  <w:num w:numId="236">
    <w:abstractNumId w:val="178"/>
  </w:num>
  <w:num w:numId="237">
    <w:abstractNumId w:val="159"/>
  </w:num>
  <w:num w:numId="238">
    <w:abstractNumId w:val="64"/>
  </w:num>
  <w:num w:numId="239">
    <w:abstractNumId w:val="86"/>
    <w:lvlOverride w:ilvl="0">
      <w:startOverride w:val="1"/>
    </w:lvlOverride>
  </w:num>
  <w:num w:numId="240">
    <w:abstractNumId w:val="154"/>
  </w:num>
  <w:num w:numId="241">
    <w:abstractNumId w:val="231"/>
  </w:num>
  <w:num w:numId="242">
    <w:abstractNumId w:val="125"/>
  </w:num>
  <w:num w:numId="243">
    <w:abstractNumId w:val="231"/>
  </w:num>
  <w:num w:numId="244">
    <w:abstractNumId w:val="38"/>
  </w:num>
  <w:num w:numId="245">
    <w:abstractNumId w:val="217"/>
  </w:num>
  <w:num w:numId="246">
    <w:abstractNumId w:val="37"/>
  </w:num>
  <w:num w:numId="247">
    <w:abstractNumId w:val="89"/>
  </w:num>
  <w:num w:numId="248">
    <w:abstractNumId w:val="214"/>
  </w:num>
  <w:num w:numId="249">
    <w:abstractNumId w:val="189"/>
  </w:num>
  <w:num w:numId="250">
    <w:abstractNumId w:val="193"/>
  </w:num>
  <w:num w:numId="251">
    <w:abstractNumId w:val="127"/>
  </w:num>
  <w:num w:numId="252">
    <w:abstractNumId w:val="42"/>
  </w:num>
  <w:num w:numId="253">
    <w:abstractNumId w:val="133"/>
  </w:num>
  <w:num w:numId="254">
    <w:abstractNumId w:val="110"/>
  </w:num>
  <w:num w:numId="255">
    <w:abstractNumId w:val="48"/>
  </w:num>
  <w:num w:numId="256">
    <w:abstractNumId w:val="86"/>
    <w:lvlOverride w:ilvl="0">
      <w:startOverride w:val="1"/>
    </w:lvlOverride>
  </w:num>
  <w:num w:numId="257">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7"/>
  </w:num>
  <w:num w:numId="260">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2"/>
  </w:num>
  <w:num w:numId="262">
    <w:abstractNumId w:val="73"/>
  </w:num>
  <w:num w:numId="263">
    <w:abstractNumId w:val="158"/>
  </w:num>
  <w:num w:numId="264">
    <w:abstractNumId w:val="17"/>
  </w:num>
  <w:num w:numId="265">
    <w:abstractNumId w:val="106"/>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32770"/>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444"/>
    <w:rsid w:val="000B45AE"/>
    <w:rsid w:val="000B48A9"/>
    <w:rsid w:val="000B49CF"/>
    <w:rsid w:val="000B4A46"/>
    <w:rsid w:val="000B4D93"/>
    <w:rsid w:val="000B4FDE"/>
    <w:rsid w:val="000B562E"/>
    <w:rsid w:val="000B5A3E"/>
    <w:rsid w:val="000B64DB"/>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11F0"/>
    <w:rsid w:val="000D1BCE"/>
    <w:rsid w:val="000D2425"/>
    <w:rsid w:val="000D2453"/>
    <w:rsid w:val="000D2739"/>
    <w:rsid w:val="000D273A"/>
    <w:rsid w:val="000D2775"/>
    <w:rsid w:val="000D2F31"/>
    <w:rsid w:val="000D30A5"/>
    <w:rsid w:val="000D326B"/>
    <w:rsid w:val="000D3277"/>
    <w:rsid w:val="000D365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5EA1"/>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1E52"/>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B9"/>
    <w:rsid w:val="004C26B7"/>
    <w:rsid w:val="004C2E53"/>
    <w:rsid w:val="004C2F10"/>
    <w:rsid w:val="004C357B"/>
    <w:rsid w:val="004C41A6"/>
    <w:rsid w:val="004C43F0"/>
    <w:rsid w:val="004C48BD"/>
    <w:rsid w:val="004C4AE1"/>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8E"/>
    <w:rsid w:val="00985A51"/>
    <w:rsid w:val="00985E95"/>
    <w:rsid w:val="00985F16"/>
    <w:rsid w:val="0098667D"/>
    <w:rsid w:val="009869C3"/>
    <w:rsid w:val="00986D3A"/>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70"/>
    <o:shapelayout v:ext="edit">
      <o:idmap v:ext="edit" data="1,3,10"/>
      <o:rules v:ext="edit">
        <o:r id="V:Rule11" type="connector" idref="#Connettore 2 24"/>
        <o:r id="V:Rule12" type="connector" idref="#Connettore 2 21"/>
        <o:r id="V:Rule13" type="connector" idref="#Connettore 2 15"/>
        <o:r id="V:Rule14" type="connector" idref="#Connettore 2 18"/>
        <o:r id="V:Rule15" type="connector" idref="#Connettore 2 7"/>
        <o:r id="V:Rule16" type="connector" idref="#Connettore 2 28"/>
        <o:r id="V:Rule17" type="connector" idref="#AutoShape 137"/>
        <o:r id="V:Rule18" type="connector" idref="#AutoShape 132"/>
        <o:r id="V:Rule19" type="connector" idref="#AutoShape 136"/>
        <o:r id="V:Rule20" type="connector" idref="#AutoShape 1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oleObject" Target="embeddings/oleObject58.bin"/><Relationship Id="rId144" Type="http://schemas.openxmlformats.org/officeDocument/2006/relationships/image" Target="media/image71.emf"/><Relationship Id="rId149" Type="http://schemas.openxmlformats.org/officeDocument/2006/relationships/package" Target="embeddings/Microsoft_Office_PowerPoint____6.sl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package" Target="embeddings/Microsoft_Office_Word___7.docx"/><Relationship Id="rId181" Type="http://schemas.openxmlformats.org/officeDocument/2006/relationships/oleObject" Target="embeddings/oleObject77.bin"/><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5.emf"/><Relationship Id="rId139" Type="http://schemas.openxmlformats.org/officeDocument/2006/relationships/oleObject" Target="embeddings/oleObject60.bin"/><Relationship Id="rId80" Type="http://schemas.openxmlformats.org/officeDocument/2006/relationships/image" Target="media/image37.emf"/><Relationship Id="rId85" Type="http://schemas.openxmlformats.org/officeDocument/2006/relationships/package" Target="embeddings/Microsoft_Office_Word___1.docx"/><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footer" Target="footer1.xml"/><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2.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package" Target="embeddings/Microsoft_Visio_Drawing322222222.vsdx"/><Relationship Id="rId135" Type="http://schemas.openxmlformats.org/officeDocument/2006/relationships/package" Target="embeddings/Microsoft_Visio_Drawing744444444.vsdx"/><Relationship Id="rId151" Type="http://schemas.openxmlformats.org/officeDocument/2006/relationships/oleObject" Target="embeddings/oleObject63.bin"/><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image" Target="media/image60.emf"/><Relationship Id="rId141" Type="http://schemas.openxmlformats.org/officeDocument/2006/relationships/oleObject" Target="embeddings/oleObject61.bin"/><Relationship Id="rId146" Type="http://schemas.openxmlformats.org/officeDocument/2006/relationships/image" Target="media/image72.emf"/><Relationship Id="rId167" Type="http://schemas.openxmlformats.org/officeDocument/2006/relationships/oleObject" Target="embeddings/oleObject70.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package" Target="embeddings/Microsoft_Office_PowerPoint____5.sldx"/><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oleObject" Target="embeddings/oleObject59.bin"/><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4.emf"/><Relationship Id="rId153" Type="http://schemas.openxmlformats.org/officeDocument/2006/relationships/oleObject" Target="embeddings/oleObject64.bin"/><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package" Target="embeddings/Microsoft_Visio_Drawing533333333.vsdx"/><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A8DAE9-949B-41F3-A8A1-E92017307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342</TotalTime>
  <Pages>321</Pages>
  <Words>112332</Words>
  <Characters>640298</Characters>
  <Application>Microsoft Office Word</Application>
  <DocSecurity>0</DocSecurity>
  <Lines>5335</Lines>
  <Paragraphs>1502</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751128</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47</cp:revision>
  <cp:lastPrinted>2015-01-08T12:58:00Z</cp:lastPrinted>
  <dcterms:created xsi:type="dcterms:W3CDTF">2015-09-04T09:35:00Z</dcterms:created>
  <dcterms:modified xsi:type="dcterms:W3CDTF">2015-09-19T13:00:00Z</dcterms:modified>
</cp:coreProperties>
</file>