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bookmarkStart w:id="0" w:name="_GoBack"/>
      <w:bookmarkEnd w:id="0"/>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0D773416"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4768C0">
              <w:rPr>
                <w:rFonts w:eastAsia="BatangChe"/>
                <w:sz w:val="22"/>
                <w:szCs w:val="24"/>
              </w:rPr>
              <w:t>1</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2032A67"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2"/>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B5DF822" w14:textId="505C6F2D" w:rsidR="00441924"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41924">
        <w:t>1</w:t>
      </w:r>
      <w:r w:rsidR="00441924">
        <w:tab/>
        <w:t>Scope</w:t>
      </w:r>
      <w:r w:rsidR="00441924">
        <w:tab/>
      </w:r>
      <w:r w:rsidR="00441924">
        <w:fldChar w:fldCharType="begin"/>
      </w:r>
      <w:r w:rsidR="00441924">
        <w:instrText xml:space="preserve"> PAGEREF _Toc486500455 \h </w:instrText>
      </w:r>
      <w:r w:rsidR="00441924">
        <w:fldChar w:fldCharType="separate"/>
      </w:r>
      <w:r w:rsidR="00441924">
        <w:t>10</w:t>
      </w:r>
      <w:r w:rsidR="00441924">
        <w:fldChar w:fldCharType="end"/>
      </w:r>
    </w:p>
    <w:p w14:paraId="2F04E387" w14:textId="11BCFA7D" w:rsidR="00441924" w:rsidRDefault="0044192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_Toc486500456 \h </w:instrText>
      </w:r>
      <w:r>
        <w:fldChar w:fldCharType="separate"/>
      </w:r>
      <w:r>
        <w:t>10</w:t>
      </w:r>
      <w:r>
        <w:fldChar w:fldCharType="end"/>
      </w:r>
    </w:p>
    <w:p w14:paraId="69998E34" w14:textId="0DB419FA" w:rsidR="00441924" w:rsidRDefault="0044192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_Toc486500457 \h </w:instrText>
      </w:r>
      <w:r>
        <w:fldChar w:fldCharType="separate"/>
      </w:r>
      <w:r>
        <w:t>10</w:t>
      </w:r>
      <w:r>
        <w:fldChar w:fldCharType="end"/>
      </w:r>
    </w:p>
    <w:p w14:paraId="42F14AC4" w14:textId="3380F51D" w:rsidR="00441924" w:rsidRDefault="0044192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_Toc486500458 \h </w:instrText>
      </w:r>
      <w:r>
        <w:fldChar w:fldCharType="separate"/>
      </w:r>
      <w:r>
        <w:t>12</w:t>
      </w:r>
      <w:r>
        <w:fldChar w:fldCharType="end"/>
      </w:r>
    </w:p>
    <w:p w14:paraId="3DCE0DEE" w14:textId="6A25DE16"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_Toc486500459 \h </w:instrText>
      </w:r>
      <w:r>
        <w:fldChar w:fldCharType="separate"/>
      </w:r>
      <w:r>
        <w:t>13</w:t>
      </w:r>
      <w:r>
        <w:fldChar w:fldCharType="end"/>
      </w:r>
    </w:p>
    <w:p w14:paraId="24F93D4D" w14:textId="38F4EAA1" w:rsidR="00441924" w:rsidRDefault="0044192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_Toc486500460 \h </w:instrText>
      </w:r>
      <w:r>
        <w:fldChar w:fldCharType="separate"/>
      </w:r>
      <w:r>
        <w:t>13</w:t>
      </w:r>
      <w:r>
        <w:fldChar w:fldCharType="end"/>
      </w:r>
    </w:p>
    <w:p w14:paraId="08B184A6" w14:textId="311CCE47" w:rsidR="00441924" w:rsidRDefault="0044192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_Toc486500461 \h </w:instrText>
      </w:r>
      <w:r>
        <w:fldChar w:fldCharType="separate"/>
      </w:r>
      <w:r>
        <w:t>18</w:t>
      </w:r>
      <w:r>
        <w:fldChar w:fldCharType="end"/>
      </w:r>
    </w:p>
    <w:p w14:paraId="1D3A8755" w14:textId="766E1946" w:rsidR="00441924" w:rsidRDefault="0044192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_Toc486500462 \h </w:instrText>
      </w:r>
      <w:r>
        <w:fldChar w:fldCharType="separate"/>
      </w:r>
      <w:r>
        <w:t>18</w:t>
      </w:r>
      <w:r>
        <w:fldChar w:fldCharType="end"/>
      </w:r>
    </w:p>
    <w:p w14:paraId="6966961A" w14:textId="68E435F4" w:rsidR="00441924" w:rsidRDefault="0044192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_Toc486500463 \h </w:instrText>
      </w:r>
      <w:r>
        <w:fldChar w:fldCharType="separate"/>
      </w:r>
      <w:r>
        <w:t>20</w:t>
      </w:r>
      <w:r>
        <w:fldChar w:fldCharType="end"/>
      </w:r>
    </w:p>
    <w:p w14:paraId="1F995590" w14:textId="4937DFF2" w:rsidR="00441924" w:rsidRDefault="0044192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_Toc486500464 \h </w:instrText>
      </w:r>
      <w:r>
        <w:fldChar w:fldCharType="separate"/>
      </w:r>
      <w:r>
        <w:t>20</w:t>
      </w:r>
      <w:r>
        <w:fldChar w:fldCharType="end"/>
      </w:r>
    </w:p>
    <w:p w14:paraId="5874414A" w14:textId="2244AEF0" w:rsidR="00441924" w:rsidRDefault="0044192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_Toc486500465 \h </w:instrText>
      </w:r>
      <w:r>
        <w:fldChar w:fldCharType="separate"/>
      </w:r>
      <w:r>
        <w:t>20</w:t>
      </w:r>
      <w:r>
        <w:fldChar w:fldCharType="end"/>
      </w:r>
    </w:p>
    <w:p w14:paraId="7EF994C3" w14:textId="0CAFE9D8"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fldChar w:fldCharType="begin"/>
      </w:r>
      <w:r>
        <w:instrText xml:space="preserve"> PAGEREF _Toc486500466 \h </w:instrText>
      </w:r>
      <w:r>
        <w:fldChar w:fldCharType="separate"/>
      </w:r>
      <w:r>
        <w:t>20</w:t>
      </w:r>
      <w:r>
        <w:fldChar w:fldCharType="end"/>
      </w:r>
    </w:p>
    <w:p w14:paraId="47CCF7B9" w14:textId="30B14143"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fldChar w:fldCharType="begin"/>
      </w:r>
      <w:r>
        <w:instrText xml:space="preserve"> PAGEREF _Toc486500467 \h </w:instrText>
      </w:r>
      <w:r>
        <w:fldChar w:fldCharType="separate"/>
      </w:r>
      <w:r>
        <w:t>22</w:t>
      </w:r>
      <w:r>
        <w:fldChar w:fldCharType="end"/>
      </w:r>
    </w:p>
    <w:p w14:paraId="1D4849DA" w14:textId="5E640ACF"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fldChar w:fldCharType="begin"/>
      </w:r>
      <w:r>
        <w:instrText xml:space="preserve"> PAGEREF _Toc486500468 \h </w:instrText>
      </w:r>
      <w:r>
        <w:fldChar w:fldCharType="separate"/>
      </w:r>
      <w:r>
        <w:t>22</w:t>
      </w:r>
      <w:r>
        <w:fldChar w:fldCharType="end"/>
      </w:r>
    </w:p>
    <w:p w14:paraId="7945FB45" w14:textId="3B61D49C"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fldChar w:fldCharType="begin"/>
      </w:r>
      <w:r>
        <w:instrText xml:space="preserve"> PAGEREF _Toc486500469 \h </w:instrText>
      </w:r>
      <w:r>
        <w:fldChar w:fldCharType="separate"/>
      </w:r>
      <w:r>
        <w:t>22</w:t>
      </w:r>
      <w:r>
        <w:fldChar w:fldCharType="end"/>
      </w:r>
    </w:p>
    <w:p w14:paraId="0CC5866C" w14:textId="22CCFDF4" w:rsidR="00441924" w:rsidRDefault="0044192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_Toc486500470 \h </w:instrText>
      </w:r>
      <w:r>
        <w:fldChar w:fldCharType="separate"/>
      </w:r>
      <w:r>
        <w:t>22</w:t>
      </w:r>
      <w:r>
        <w:fldChar w:fldCharType="end"/>
      </w:r>
    </w:p>
    <w:p w14:paraId="10C2968F" w14:textId="167A3C7C" w:rsidR="00441924" w:rsidRDefault="0044192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_Toc486500471 \h </w:instrText>
      </w:r>
      <w:r>
        <w:fldChar w:fldCharType="separate"/>
      </w:r>
      <w:r>
        <w:t>22</w:t>
      </w:r>
      <w:r>
        <w:fldChar w:fldCharType="end"/>
      </w:r>
    </w:p>
    <w:p w14:paraId="14169DB4" w14:textId="5CE14446"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_Toc486500472 \h </w:instrText>
      </w:r>
      <w:r>
        <w:fldChar w:fldCharType="separate"/>
      </w:r>
      <w:r>
        <w:t>23</w:t>
      </w:r>
      <w:r>
        <w:fldChar w:fldCharType="end"/>
      </w:r>
    </w:p>
    <w:p w14:paraId="42ACCD3F" w14:textId="7D7C96F4"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_Toc486500473 \h </w:instrText>
      </w:r>
      <w:r>
        <w:fldChar w:fldCharType="separate"/>
      </w:r>
      <w:r>
        <w:t>23</w:t>
      </w:r>
      <w:r>
        <w:fldChar w:fldCharType="end"/>
      </w:r>
    </w:p>
    <w:p w14:paraId="7A4AAEF8" w14:textId="3B018EBC" w:rsidR="00441924" w:rsidRDefault="0044192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_Toc486500474 \h </w:instrText>
      </w:r>
      <w:r>
        <w:fldChar w:fldCharType="separate"/>
      </w:r>
      <w:r>
        <w:t>24</w:t>
      </w:r>
      <w:r>
        <w:fldChar w:fldCharType="end"/>
      </w:r>
    </w:p>
    <w:p w14:paraId="1E274C11" w14:textId="0C0C825B"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_Toc486500475 \h </w:instrText>
      </w:r>
      <w:r>
        <w:fldChar w:fldCharType="separate"/>
      </w:r>
      <w:r>
        <w:t>24</w:t>
      </w:r>
      <w:r>
        <w:fldChar w:fldCharType="end"/>
      </w:r>
    </w:p>
    <w:p w14:paraId="649DF846" w14:textId="52DEE549"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_Toc486500476 \h </w:instrText>
      </w:r>
      <w:r>
        <w:fldChar w:fldCharType="separate"/>
      </w:r>
      <w:r>
        <w:t>24</w:t>
      </w:r>
      <w:r>
        <w:fldChar w:fldCharType="end"/>
      </w:r>
    </w:p>
    <w:p w14:paraId="1B4A75F1" w14:textId="066F4E49"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_Toc486500477 \h </w:instrText>
      </w:r>
      <w:r>
        <w:fldChar w:fldCharType="separate"/>
      </w:r>
      <w:r>
        <w:t>24</w:t>
      </w:r>
      <w:r>
        <w:fldChar w:fldCharType="end"/>
      </w:r>
    </w:p>
    <w:p w14:paraId="129B503B" w14:textId="62555F0D" w:rsidR="00441924" w:rsidRDefault="0044192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_Toc486500478 \h </w:instrText>
      </w:r>
      <w:r>
        <w:fldChar w:fldCharType="separate"/>
      </w:r>
      <w:r>
        <w:t>24</w:t>
      </w:r>
      <w:r>
        <w:fldChar w:fldCharType="end"/>
      </w:r>
    </w:p>
    <w:p w14:paraId="6B61AB51" w14:textId="49D4849D" w:rsidR="00441924" w:rsidRDefault="0044192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_Toc486500479 \h </w:instrText>
      </w:r>
      <w:r>
        <w:fldChar w:fldCharType="separate"/>
      </w:r>
      <w:r>
        <w:t>25</w:t>
      </w:r>
      <w:r>
        <w:fldChar w:fldCharType="end"/>
      </w:r>
    </w:p>
    <w:p w14:paraId="1CF631FF" w14:textId="75D30537" w:rsidR="00441924" w:rsidRDefault="0044192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_Toc486500480 \h </w:instrText>
      </w:r>
      <w:r>
        <w:fldChar w:fldCharType="separate"/>
      </w:r>
      <w:r>
        <w:t>25</w:t>
      </w:r>
      <w:r>
        <w:fldChar w:fldCharType="end"/>
      </w:r>
    </w:p>
    <w:p w14:paraId="2BE8C8F2" w14:textId="50F473AF"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_Toc486500481 \h </w:instrText>
      </w:r>
      <w:r>
        <w:fldChar w:fldCharType="separate"/>
      </w:r>
      <w:r>
        <w:t>26</w:t>
      </w:r>
      <w:r>
        <w:fldChar w:fldCharType="end"/>
      </w:r>
    </w:p>
    <w:p w14:paraId="1C71C66E" w14:textId="0B69E7F5" w:rsidR="00441924" w:rsidRDefault="0044192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_Toc486500482 \h </w:instrText>
      </w:r>
      <w:r>
        <w:fldChar w:fldCharType="separate"/>
      </w:r>
      <w:r>
        <w:t>26</w:t>
      </w:r>
      <w:r>
        <w:fldChar w:fldCharType="end"/>
      </w:r>
    </w:p>
    <w:p w14:paraId="53D62D9F" w14:textId="3896D7B5" w:rsidR="00441924" w:rsidRDefault="0044192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_Toc486500483 \h </w:instrText>
      </w:r>
      <w:r>
        <w:fldChar w:fldCharType="separate"/>
      </w:r>
      <w:r>
        <w:t>26</w:t>
      </w:r>
      <w:r>
        <w:fldChar w:fldCharType="end"/>
      </w:r>
    </w:p>
    <w:p w14:paraId="5AA1076C" w14:textId="6A79C9DA" w:rsidR="00441924" w:rsidRDefault="0044192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_Toc486500484 \h </w:instrText>
      </w:r>
      <w:r>
        <w:fldChar w:fldCharType="separate"/>
      </w:r>
      <w:r>
        <w:t>26</w:t>
      </w:r>
      <w:r>
        <w:fldChar w:fldCharType="end"/>
      </w:r>
    </w:p>
    <w:p w14:paraId="6EA6B231" w14:textId="7145461A"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_Toc486500485 \h </w:instrText>
      </w:r>
      <w:r>
        <w:fldChar w:fldCharType="separate"/>
      </w:r>
      <w:r>
        <w:t>27</w:t>
      </w:r>
      <w:r>
        <w:fldChar w:fldCharType="end"/>
      </w:r>
    </w:p>
    <w:p w14:paraId="0C0EFA97" w14:textId="7D0F5AAB"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_Toc486500486 \h </w:instrText>
      </w:r>
      <w:r>
        <w:fldChar w:fldCharType="separate"/>
      </w:r>
      <w:r>
        <w:t>29</w:t>
      </w:r>
      <w:r>
        <w:fldChar w:fldCharType="end"/>
      </w:r>
    </w:p>
    <w:p w14:paraId="35B01ED7" w14:textId="2A01F78F" w:rsidR="00441924" w:rsidRDefault="0044192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_Toc486500487 \h </w:instrText>
      </w:r>
      <w:r>
        <w:fldChar w:fldCharType="separate"/>
      </w:r>
      <w:r>
        <w:t>29</w:t>
      </w:r>
      <w:r>
        <w:fldChar w:fldCharType="end"/>
      </w:r>
    </w:p>
    <w:p w14:paraId="409BE97C" w14:textId="48DD7DBA"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_Toc486500488 \h </w:instrText>
      </w:r>
      <w:r>
        <w:fldChar w:fldCharType="separate"/>
      </w:r>
      <w:r>
        <w:t>29</w:t>
      </w:r>
      <w:r>
        <w:fldChar w:fldCharType="end"/>
      </w:r>
    </w:p>
    <w:p w14:paraId="3859098C" w14:textId="4A621097"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_Toc486500489 \h </w:instrText>
      </w:r>
      <w:r>
        <w:fldChar w:fldCharType="separate"/>
      </w:r>
      <w:r>
        <w:t>29</w:t>
      </w:r>
      <w:r>
        <w:fldChar w:fldCharType="end"/>
      </w:r>
    </w:p>
    <w:p w14:paraId="4AD00EFC" w14:textId="6D911ABA" w:rsidR="00441924" w:rsidRDefault="0044192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_Toc486500490 \h </w:instrText>
      </w:r>
      <w:r>
        <w:fldChar w:fldCharType="separate"/>
      </w:r>
      <w:r>
        <w:t>29</w:t>
      </w:r>
      <w:r>
        <w:fldChar w:fldCharType="end"/>
      </w:r>
    </w:p>
    <w:p w14:paraId="2ADBAC32" w14:textId="79FFFDE4"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_Toc486500491 \h </w:instrText>
      </w:r>
      <w:r>
        <w:fldChar w:fldCharType="separate"/>
      </w:r>
      <w:r>
        <w:t>29</w:t>
      </w:r>
      <w:r>
        <w:fldChar w:fldCharType="end"/>
      </w:r>
    </w:p>
    <w:p w14:paraId="4869BB0D" w14:textId="5981CAE5" w:rsidR="00441924" w:rsidRDefault="0044192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_Toc486500492 \h </w:instrText>
      </w:r>
      <w:r>
        <w:fldChar w:fldCharType="separate"/>
      </w:r>
      <w:r>
        <w:t>29</w:t>
      </w:r>
      <w:r>
        <w:fldChar w:fldCharType="end"/>
      </w:r>
    </w:p>
    <w:p w14:paraId="1B39C71A" w14:textId="3BC55693" w:rsidR="00441924" w:rsidRDefault="0044192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_Toc486500493 \h </w:instrText>
      </w:r>
      <w:r>
        <w:fldChar w:fldCharType="separate"/>
      </w:r>
      <w:r>
        <w:t>30</w:t>
      </w:r>
      <w:r>
        <w:fldChar w:fldCharType="end"/>
      </w:r>
    </w:p>
    <w:p w14:paraId="12980112" w14:textId="501B459D" w:rsidR="00441924" w:rsidRDefault="0044192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_Toc486500494 \h </w:instrText>
      </w:r>
      <w:r>
        <w:fldChar w:fldCharType="separate"/>
      </w:r>
      <w:r>
        <w:t>30</w:t>
      </w:r>
      <w:r>
        <w:fldChar w:fldCharType="end"/>
      </w:r>
    </w:p>
    <w:p w14:paraId="6C6DD419" w14:textId="4D7081EA"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_Toc486500495 \h </w:instrText>
      </w:r>
      <w:r>
        <w:fldChar w:fldCharType="separate"/>
      </w:r>
      <w:r>
        <w:t>30</w:t>
      </w:r>
      <w:r>
        <w:fldChar w:fldCharType="end"/>
      </w:r>
    </w:p>
    <w:p w14:paraId="4C6EA4A3" w14:textId="683CDB0E"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_Toc486500496 \h </w:instrText>
      </w:r>
      <w:r>
        <w:fldChar w:fldCharType="separate"/>
      </w:r>
      <w:r>
        <w:t>31</w:t>
      </w:r>
      <w:r>
        <w:fldChar w:fldCharType="end"/>
      </w:r>
    </w:p>
    <w:p w14:paraId="4BAEEE3C" w14:textId="4739626E" w:rsidR="00441924" w:rsidRDefault="0044192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_Toc486500497 \h </w:instrText>
      </w:r>
      <w:r>
        <w:fldChar w:fldCharType="separate"/>
      </w:r>
      <w:r>
        <w:t>31</w:t>
      </w:r>
      <w:r>
        <w:fldChar w:fldCharType="end"/>
      </w:r>
    </w:p>
    <w:p w14:paraId="10F658A7" w14:textId="0A86648F" w:rsidR="00441924" w:rsidRDefault="0044192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_Toc486500498 \h </w:instrText>
      </w:r>
      <w:r>
        <w:fldChar w:fldCharType="separate"/>
      </w:r>
      <w:r>
        <w:t>31</w:t>
      </w:r>
      <w:r>
        <w:fldChar w:fldCharType="end"/>
      </w:r>
    </w:p>
    <w:p w14:paraId="55B3C4E0" w14:textId="7118146E"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_Toc486500499 \h </w:instrText>
      </w:r>
      <w:r>
        <w:fldChar w:fldCharType="separate"/>
      </w:r>
      <w:r>
        <w:t>31</w:t>
      </w:r>
      <w:r>
        <w:fldChar w:fldCharType="end"/>
      </w:r>
    </w:p>
    <w:p w14:paraId="6C94A6C8" w14:textId="45AF0E97"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fldChar w:fldCharType="begin"/>
      </w:r>
      <w:r>
        <w:instrText xml:space="preserve"> PAGEREF _Toc486500500 \h </w:instrText>
      </w:r>
      <w:r>
        <w:fldChar w:fldCharType="separate"/>
      </w:r>
      <w:r>
        <w:t>32</w:t>
      </w:r>
      <w:r>
        <w:fldChar w:fldCharType="end"/>
      </w:r>
    </w:p>
    <w:p w14:paraId="1DCF2598" w14:textId="3D49FFFB"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fldChar w:fldCharType="begin"/>
      </w:r>
      <w:r>
        <w:instrText xml:space="preserve"> PAGEREF _Toc486500501 \h </w:instrText>
      </w:r>
      <w:r>
        <w:fldChar w:fldCharType="separate"/>
      </w:r>
      <w:r>
        <w:t>32</w:t>
      </w:r>
      <w:r>
        <w:fldChar w:fldCharType="end"/>
      </w:r>
    </w:p>
    <w:p w14:paraId="2EE1F117" w14:textId="574AA741"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fldChar w:fldCharType="begin"/>
      </w:r>
      <w:r>
        <w:instrText xml:space="preserve"> PAGEREF _Toc486500502 \h </w:instrText>
      </w:r>
      <w:r>
        <w:fldChar w:fldCharType="separate"/>
      </w:r>
      <w:r>
        <w:t>32</w:t>
      </w:r>
      <w:r>
        <w:fldChar w:fldCharType="end"/>
      </w:r>
    </w:p>
    <w:p w14:paraId="2CEAD407" w14:textId="762D3D47"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fldChar w:fldCharType="begin"/>
      </w:r>
      <w:r>
        <w:instrText xml:space="preserve"> PAGEREF _Toc486500503 \h </w:instrText>
      </w:r>
      <w:r>
        <w:fldChar w:fldCharType="separate"/>
      </w:r>
      <w:r>
        <w:t>33</w:t>
      </w:r>
      <w:r>
        <w:fldChar w:fldCharType="end"/>
      </w:r>
    </w:p>
    <w:p w14:paraId="47D4CDC2" w14:textId="12EAE398"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fldChar w:fldCharType="begin"/>
      </w:r>
      <w:r>
        <w:instrText xml:space="preserve"> PAGEREF _Toc486500504 \h </w:instrText>
      </w:r>
      <w:r>
        <w:fldChar w:fldCharType="separate"/>
      </w:r>
      <w:r>
        <w:t>34</w:t>
      </w:r>
      <w:r>
        <w:fldChar w:fldCharType="end"/>
      </w:r>
    </w:p>
    <w:p w14:paraId="49E674AD" w14:textId="00F75C2D"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fldChar w:fldCharType="begin"/>
      </w:r>
      <w:r>
        <w:instrText xml:space="preserve"> PAGEREF _Toc486500505 \h </w:instrText>
      </w:r>
      <w:r>
        <w:fldChar w:fldCharType="separate"/>
      </w:r>
      <w:r>
        <w:t>37</w:t>
      </w:r>
      <w:r>
        <w:fldChar w:fldCharType="end"/>
      </w:r>
    </w:p>
    <w:p w14:paraId="2916EB96" w14:textId="19C5FFA5"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fldChar w:fldCharType="begin"/>
      </w:r>
      <w:r>
        <w:instrText xml:space="preserve"> PAGEREF _Toc486500506 \h </w:instrText>
      </w:r>
      <w:r>
        <w:fldChar w:fldCharType="separate"/>
      </w:r>
      <w:r>
        <w:t>37</w:t>
      </w:r>
      <w:r>
        <w:fldChar w:fldCharType="end"/>
      </w:r>
    </w:p>
    <w:p w14:paraId="6F58B20E" w14:textId="4CF29F90"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_Toc486500507 \h </w:instrText>
      </w:r>
      <w:r>
        <w:fldChar w:fldCharType="separate"/>
      </w:r>
      <w:r>
        <w:t>40</w:t>
      </w:r>
      <w:r>
        <w:fldChar w:fldCharType="end"/>
      </w:r>
    </w:p>
    <w:p w14:paraId="38B3B7C0" w14:textId="6FF0F8CE" w:rsidR="00441924" w:rsidRDefault="00441924">
      <w:pPr>
        <w:pStyle w:val="TOC3"/>
        <w:rPr>
          <w:rFonts w:asciiTheme="minorHAnsi" w:eastAsiaTheme="minorEastAsia" w:hAnsiTheme="minorHAnsi" w:cstheme="minorBidi"/>
          <w:sz w:val="22"/>
          <w:szCs w:val="22"/>
          <w:lang w:val="en-US"/>
        </w:rPr>
      </w:pPr>
      <w:r w:rsidRPr="00925ABD">
        <w:rPr>
          <w:lang w:val="en-US"/>
        </w:rPr>
        <w:t>7.2.1</w:t>
      </w:r>
      <w:r w:rsidRPr="00925ABD">
        <w:rPr>
          <w:lang w:val="en-US"/>
        </w:rPr>
        <w:tab/>
        <w:t>Registrar verification of AE-ID</w:t>
      </w:r>
      <w:r>
        <w:tab/>
      </w:r>
      <w:r>
        <w:fldChar w:fldCharType="begin"/>
      </w:r>
      <w:r>
        <w:instrText xml:space="preserve"> PAGEREF _Toc486500508 \h </w:instrText>
      </w:r>
      <w:r>
        <w:fldChar w:fldCharType="separate"/>
      </w:r>
      <w:r>
        <w:t>40</w:t>
      </w:r>
      <w:r>
        <w:fldChar w:fldCharType="end"/>
      </w:r>
    </w:p>
    <w:p w14:paraId="619D138B" w14:textId="65B8F73B"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7.2.2</w:t>
      </w:r>
      <w:r w:rsidRPr="00925ABD">
        <w:rPr>
          <w:lang w:val="en-US"/>
        </w:rPr>
        <w:tab/>
        <w:t>Verification Using End-to-End Security of Primitives (ESPrim)</w:t>
      </w:r>
      <w:r>
        <w:tab/>
      </w:r>
      <w:r>
        <w:fldChar w:fldCharType="begin"/>
      </w:r>
      <w:r>
        <w:instrText xml:space="preserve"> PAGEREF _Toc486500509 \h </w:instrText>
      </w:r>
      <w:r>
        <w:fldChar w:fldCharType="separate"/>
      </w:r>
      <w:r>
        <w:t>41</w:t>
      </w:r>
      <w:r>
        <w:fldChar w:fldCharType="end"/>
      </w:r>
    </w:p>
    <w:p w14:paraId="6203B0AF" w14:textId="21B6D061" w:rsidR="00441924" w:rsidRDefault="0044192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_Toc486500510 \h </w:instrText>
      </w:r>
      <w:r>
        <w:fldChar w:fldCharType="separate"/>
      </w:r>
      <w:r>
        <w:t>42</w:t>
      </w:r>
      <w:r>
        <w:fldChar w:fldCharType="end"/>
      </w:r>
    </w:p>
    <w:p w14:paraId="429E06B6" w14:textId="37309342"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_Toc486500511 \h </w:instrText>
      </w:r>
      <w:r>
        <w:fldChar w:fldCharType="separate"/>
      </w:r>
      <w:r>
        <w:t>42</w:t>
      </w:r>
      <w:r>
        <w:fldChar w:fldCharType="end"/>
      </w:r>
    </w:p>
    <w:p w14:paraId="4374457D" w14:textId="5CE7EAC9"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_Toc486500512 \h </w:instrText>
      </w:r>
      <w:r>
        <w:fldChar w:fldCharType="separate"/>
      </w:r>
      <w:r>
        <w:t>43</w:t>
      </w:r>
      <w:r>
        <w:fldChar w:fldCharType="end"/>
      </w:r>
    </w:p>
    <w:p w14:paraId="5E9AB04A" w14:textId="0E3CBEB6"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_Toc486500513 \h </w:instrText>
      </w:r>
      <w:r>
        <w:fldChar w:fldCharType="separate"/>
      </w:r>
      <w:r>
        <w:t>43</w:t>
      </w:r>
      <w:r>
        <w:fldChar w:fldCharType="end"/>
      </w:r>
    </w:p>
    <w:p w14:paraId="6F69E597" w14:textId="065699A4"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_Toc486500514 \h </w:instrText>
      </w:r>
      <w:r>
        <w:fldChar w:fldCharType="separate"/>
      </w:r>
      <w:r>
        <w:t>45</w:t>
      </w:r>
      <w:r>
        <w:fldChar w:fldCharType="end"/>
      </w:r>
    </w:p>
    <w:p w14:paraId="4C99C279" w14:textId="478614ED"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_Toc486500515 \h </w:instrText>
      </w:r>
      <w:r>
        <w:fldChar w:fldCharType="separate"/>
      </w:r>
      <w:r>
        <w:t>47</w:t>
      </w:r>
      <w:r>
        <w:fldChar w:fldCharType="end"/>
      </w:r>
    </w:p>
    <w:p w14:paraId="41C67619" w14:textId="4526A4A9"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fldChar w:fldCharType="begin"/>
      </w:r>
      <w:r>
        <w:instrText xml:space="preserve"> PAGEREF _Toc486500516 \h </w:instrText>
      </w:r>
      <w:r>
        <w:fldChar w:fldCharType="separate"/>
      </w:r>
      <w:r>
        <w:t>50</w:t>
      </w:r>
      <w:r>
        <w:fldChar w:fldCharType="end"/>
      </w:r>
    </w:p>
    <w:p w14:paraId="75AD6443" w14:textId="0992272C"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fldChar w:fldCharType="begin"/>
      </w:r>
      <w:r>
        <w:instrText xml:space="preserve"> PAGEREF _Toc486500517 \h </w:instrText>
      </w:r>
      <w:r>
        <w:fldChar w:fldCharType="separate"/>
      </w:r>
      <w:r>
        <w:t>51</w:t>
      </w:r>
      <w:r>
        <w:fldChar w:fldCharType="end"/>
      </w:r>
    </w:p>
    <w:p w14:paraId="17EC4D9C" w14:textId="189FF6DA" w:rsidR="00441924" w:rsidRDefault="00441924">
      <w:pPr>
        <w:pStyle w:val="TOC4"/>
        <w:rPr>
          <w:rFonts w:asciiTheme="minorHAnsi" w:eastAsiaTheme="minorEastAsia" w:hAnsiTheme="minorHAnsi" w:cstheme="minorBidi"/>
          <w:sz w:val="22"/>
          <w:szCs w:val="22"/>
          <w:lang w:val="en-US"/>
        </w:rPr>
      </w:pPr>
      <w:r w:rsidRPr="00CE49B2">
        <w:rPr>
          <w:lang w:val="en-US"/>
        </w:rPr>
        <w:t>7.3.2.6</w:t>
      </w:r>
      <w:r w:rsidRPr="00CE49B2">
        <w:rPr>
          <w:lang w:val="en-US"/>
        </w:rPr>
        <w:tab/>
      </w:r>
      <w:r w:rsidRPr="00CE49B2">
        <w:rPr>
          <w:lang w:val="en-US" w:eastAsia="ja-JP"/>
        </w:rPr>
        <w:t>oneM2M JSON Web Tokens (JWTs)</w:t>
      </w:r>
      <w:r>
        <w:tab/>
      </w:r>
      <w:r>
        <w:fldChar w:fldCharType="begin"/>
      </w:r>
      <w:r>
        <w:instrText xml:space="preserve"> PAGEREF _Toc486500518 \h </w:instrText>
      </w:r>
      <w:r>
        <w:fldChar w:fldCharType="separate"/>
      </w:r>
      <w:r>
        <w:t>51</w:t>
      </w:r>
      <w:r>
        <w:fldChar w:fldCharType="end"/>
      </w:r>
    </w:p>
    <w:p w14:paraId="5F6A2978" w14:textId="5909C584"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fldChar w:fldCharType="begin"/>
      </w:r>
      <w:r>
        <w:instrText xml:space="preserve"> PAGEREF _Toc486500519 \h </w:instrText>
      </w:r>
      <w:r>
        <w:fldChar w:fldCharType="separate"/>
      </w:r>
      <w:r>
        <w:t>51</w:t>
      </w:r>
      <w:r>
        <w:fldChar w:fldCharType="end"/>
      </w:r>
    </w:p>
    <w:p w14:paraId="06C5CB98" w14:textId="4313B02E"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fldChar w:fldCharType="begin"/>
      </w:r>
      <w:r>
        <w:instrText xml:space="preserve"> PAGEREF _Toc486500520 \h </w:instrText>
      </w:r>
      <w:r>
        <w:fldChar w:fldCharType="separate"/>
      </w:r>
      <w:r>
        <w:t>51</w:t>
      </w:r>
      <w:r>
        <w:fldChar w:fldCharType="end"/>
      </w:r>
    </w:p>
    <w:p w14:paraId="6D204861" w14:textId="35674C26"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fldChar w:fldCharType="begin"/>
      </w:r>
      <w:r>
        <w:instrText xml:space="preserve"> PAGEREF _Toc486500521 \h </w:instrText>
      </w:r>
      <w:r>
        <w:fldChar w:fldCharType="separate"/>
      </w:r>
      <w:r>
        <w:t>53</w:t>
      </w:r>
      <w:r>
        <w:fldChar w:fldCharType="end"/>
      </w:r>
    </w:p>
    <w:p w14:paraId="0A8599FE" w14:textId="100F9931"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fldChar w:fldCharType="begin"/>
      </w:r>
      <w:r>
        <w:instrText xml:space="preserve"> PAGEREF _Toc486500522 \h </w:instrText>
      </w:r>
      <w:r>
        <w:fldChar w:fldCharType="separate"/>
      </w:r>
      <w:r>
        <w:t>53</w:t>
      </w:r>
      <w:r>
        <w:fldChar w:fldCharType="end"/>
      </w:r>
    </w:p>
    <w:p w14:paraId="4271565A" w14:textId="0145006B"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fldChar w:fldCharType="begin"/>
      </w:r>
      <w:r>
        <w:instrText xml:space="preserve"> PAGEREF _Toc486500523 \h </w:instrText>
      </w:r>
      <w:r>
        <w:fldChar w:fldCharType="separate"/>
      </w:r>
      <w:r>
        <w:t>53</w:t>
      </w:r>
      <w:r>
        <w:fldChar w:fldCharType="end"/>
      </w:r>
    </w:p>
    <w:p w14:paraId="110A9390" w14:textId="23EAAE1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fldChar w:fldCharType="begin"/>
      </w:r>
      <w:r>
        <w:instrText xml:space="preserve"> PAGEREF _Toc486500524 \h </w:instrText>
      </w:r>
      <w:r>
        <w:fldChar w:fldCharType="separate"/>
      </w:r>
      <w:r>
        <w:t>55</w:t>
      </w:r>
      <w:r>
        <w:fldChar w:fldCharType="end"/>
      </w:r>
    </w:p>
    <w:p w14:paraId="5DCBBF1F" w14:textId="6EC3731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_Toc486500525 \h </w:instrText>
      </w:r>
      <w:r>
        <w:fldChar w:fldCharType="separate"/>
      </w:r>
      <w:r>
        <w:t>55</w:t>
      </w:r>
      <w:r>
        <w:fldChar w:fldCharType="end"/>
      </w:r>
    </w:p>
    <w:p w14:paraId="6C6FF0DC" w14:textId="6FFE8259"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_Toc486500526 \h </w:instrText>
      </w:r>
      <w:r>
        <w:fldChar w:fldCharType="separate"/>
      </w:r>
      <w:r>
        <w:t>55</w:t>
      </w:r>
      <w:r>
        <w:fldChar w:fldCharType="end"/>
      </w:r>
    </w:p>
    <w:p w14:paraId="1D7817A4" w14:textId="7AC9A00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_Toc486500527 \h </w:instrText>
      </w:r>
      <w:r>
        <w:fldChar w:fldCharType="separate"/>
      </w:r>
      <w:r>
        <w:t>56</w:t>
      </w:r>
      <w:r>
        <w:fldChar w:fldCharType="end"/>
      </w:r>
    </w:p>
    <w:p w14:paraId="232FC1D3" w14:textId="131E923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fldChar w:fldCharType="begin"/>
      </w:r>
      <w:r>
        <w:instrText xml:space="preserve"> PAGEREF _Toc486500528 \h </w:instrText>
      </w:r>
      <w:r>
        <w:fldChar w:fldCharType="separate"/>
      </w:r>
      <w:r>
        <w:t>57</w:t>
      </w:r>
      <w:r>
        <w:fldChar w:fldCharType="end"/>
      </w:r>
    </w:p>
    <w:p w14:paraId="7A2B8DEC" w14:textId="62F00272" w:rsidR="00441924" w:rsidRDefault="0044192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_Toc486500529 \h </w:instrText>
      </w:r>
      <w:r>
        <w:fldChar w:fldCharType="separate"/>
      </w:r>
      <w:r>
        <w:t>58</w:t>
      </w:r>
      <w:r>
        <w:fldChar w:fldCharType="end"/>
      </w:r>
    </w:p>
    <w:p w14:paraId="73F08181" w14:textId="3250CFA9"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_Toc486500530 \h </w:instrText>
      </w:r>
      <w:r>
        <w:fldChar w:fldCharType="separate"/>
      </w:r>
      <w:r>
        <w:t>58</w:t>
      </w:r>
      <w:r>
        <w:fldChar w:fldCharType="end"/>
      </w:r>
    </w:p>
    <w:p w14:paraId="6CA52BEB" w14:textId="41A033AD" w:rsidR="00441924" w:rsidRDefault="0044192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_Toc486500531 \h </w:instrText>
      </w:r>
      <w:r>
        <w:fldChar w:fldCharType="separate"/>
      </w:r>
      <w:r>
        <w:t>58</w:t>
      </w:r>
      <w:r>
        <w:fldChar w:fldCharType="end"/>
      </w:r>
    </w:p>
    <w:p w14:paraId="1792D288" w14:textId="2AE8B18A"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fldChar w:fldCharType="begin"/>
      </w:r>
      <w:r>
        <w:instrText xml:space="preserve"> PAGEREF _Toc486500532 \h </w:instrText>
      </w:r>
      <w:r>
        <w:fldChar w:fldCharType="separate"/>
      </w:r>
      <w:r>
        <w:t>58</w:t>
      </w:r>
      <w:r>
        <w:fldChar w:fldCharType="end"/>
      </w:r>
    </w:p>
    <w:p w14:paraId="76A35E21" w14:textId="0929F7AC"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fldChar w:fldCharType="begin"/>
      </w:r>
      <w:r>
        <w:instrText xml:space="preserve"> PAGEREF _Toc486500533 \h </w:instrText>
      </w:r>
      <w:r>
        <w:fldChar w:fldCharType="separate"/>
      </w:r>
      <w:r>
        <w:t>58</w:t>
      </w:r>
      <w:r>
        <w:fldChar w:fldCharType="end"/>
      </w:r>
    </w:p>
    <w:p w14:paraId="745F1710" w14:textId="51840A77" w:rsidR="00441924" w:rsidRDefault="0044192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_Toc486500534 \h </w:instrText>
      </w:r>
      <w:r>
        <w:fldChar w:fldCharType="separate"/>
      </w:r>
      <w:r>
        <w:t>58</w:t>
      </w:r>
      <w:r>
        <w:fldChar w:fldCharType="end"/>
      </w:r>
    </w:p>
    <w:p w14:paraId="7F04C369" w14:textId="7F110D24"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_Toc486500535 \h </w:instrText>
      </w:r>
      <w:r>
        <w:fldChar w:fldCharType="separate"/>
      </w:r>
      <w:r>
        <w:t>58</w:t>
      </w:r>
      <w:r>
        <w:fldChar w:fldCharType="end"/>
      </w:r>
    </w:p>
    <w:p w14:paraId="74C9840F" w14:textId="135FA5B9"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_Toc486500536 \h </w:instrText>
      </w:r>
      <w:r>
        <w:fldChar w:fldCharType="separate"/>
      </w:r>
      <w:r>
        <w:t>59</w:t>
      </w:r>
      <w:r>
        <w:fldChar w:fldCharType="end"/>
      </w:r>
    </w:p>
    <w:p w14:paraId="71DC2975" w14:textId="2B181D6E"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_Toc486500537 \h </w:instrText>
      </w:r>
      <w:r>
        <w:fldChar w:fldCharType="separate"/>
      </w:r>
      <w:r>
        <w:t>60</w:t>
      </w:r>
      <w:r>
        <w:fldChar w:fldCharType="end"/>
      </w:r>
    </w:p>
    <w:p w14:paraId="262F7101" w14:textId="7A338B8E"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_Toc486500538 \h </w:instrText>
      </w:r>
      <w:r>
        <w:fldChar w:fldCharType="separate"/>
      </w:r>
      <w:r>
        <w:t>60</w:t>
      </w:r>
      <w:r>
        <w:fldChar w:fldCharType="end"/>
      </w:r>
    </w:p>
    <w:p w14:paraId="050F04D0" w14:textId="79ACA7F9"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_Toc486500539 \h </w:instrText>
      </w:r>
      <w:r>
        <w:fldChar w:fldCharType="separate"/>
      </w:r>
      <w:r>
        <w:t>61</w:t>
      </w:r>
      <w:r>
        <w:fldChar w:fldCharType="end"/>
      </w:r>
    </w:p>
    <w:p w14:paraId="2C38640C" w14:textId="35443B99"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_Toc486500540 \h </w:instrText>
      </w:r>
      <w:r>
        <w:fldChar w:fldCharType="separate"/>
      </w:r>
      <w:r>
        <w:t>62</w:t>
      </w:r>
      <w:r>
        <w:fldChar w:fldCharType="end"/>
      </w:r>
    </w:p>
    <w:p w14:paraId="0A62FAF4" w14:textId="0FD368F0"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_Toc486500541 \h </w:instrText>
      </w:r>
      <w:r>
        <w:fldChar w:fldCharType="separate"/>
      </w:r>
      <w:r>
        <w:t>63</w:t>
      </w:r>
      <w:r>
        <w:fldChar w:fldCharType="end"/>
      </w:r>
    </w:p>
    <w:p w14:paraId="124206E9" w14:textId="41588F68"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_Toc486500542 \h </w:instrText>
      </w:r>
      <w:r>
        <w:fldChar w:fldCharType="separate"/>
      </w:r>
      <w:r>
        <w:t>63</w:t>
      </w:r>
      <w:r>
        <w:fldChar w:fldCharType="end"/>
      </w:r>
    </w:p>
    <w:p w14:paraId="0A0FC8D4" w14:textId="2A1F2F0F"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_Toc486500543 \h </w:instrText>
      </w:r>
      <w:r>
        <w:fldChar w:fldCharType="separate"/>
      </w:r>
      <w:r>
        <w:t>67</w:t>
      </w:r>
      <w:r>
        <w:fldChar w:fldCharType="end"/>
      </w:r>
    </w:p>
    <w:p w14:paraId="1A9818A0" w14:textId="65699914"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_Toc486500544 \h </w:instrText>
      </w:r>
      <w:r>
        <w:fldChar w:fldCharType="separate"/>
      </w:r>
      <w:r>
        <w:t>67</w:t>
      </w:r>
      <w:r>
        <w:fldChar w:fldCharType="end"/>
      </w:r>
    </w:p>
    <w:p w14:paraId="57F58106" w14:textId="5DE89695"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_Toc486500545 \h </w:instrText>
      </w:r>
      <w:r>
        <w:fldChar w:fldCharType="separate"/>
      </w:r>
      <w:r>
        <w:t>68</w:t>
      </w:r>
      <w:r>
        <w:fldChar w:fldCharType="end"/>
      </w:r>
    </w:p>
    <w:p w14:paraId="0063A74A" w14:textId="03EC430C"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_Toc486500546 \h </w:instrText>
      </w:r>
      <w:r>
        <w:fldChar w:fldCharType="separate"/>
      </w:r>
      <w:r>
        <w:t>70</w:t>
      </w:r>
      <w:r>
        <w:fldChar w:fldCharType="end"/>
      </w:r>
    </w:p>
    <w:p w14:paraId="0A1568C6" w14:textId="6D44DE1E"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_Toc486500547 \h </w:instrText>
      </w:r>
      <w:r>
        <w:fldChar w:fldCharType="separate"/>
      </w:r>
      <w:r>
        <w:t>73</w:t>
      </w:r>
      <w:r>
        <w:fldChar w:fldCharType="end"/>
      </w:r>
    </w:p>
    <w:p w14:paraId="726131D2" w14:textId="7969F50F"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_Toc486500548 \h </w:instrText>
      </w:r>
      <w:r>
        <w:fldChar w:fldCharType="separate"/>
      </w:r>
      <w:r>
        <w:t>73</w:t>
      </w:r>
      <w:r>
        <w:fldChar w:fldCharType="end"/>
      </w:r>
    </w:p>
    <w:p w14:paraId="15C12EDB" w14:textId="5054A729"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_Toc486500549 \h </w:instrText>
      </w:r>
      <w:r>
        <w:fldChar w:fldCharType="separate"/>
      </w:r>
      <w:r>
        <w:t>73</w:t>
      </w:r>
      <w:r>
        <w:fldChar w:fldCharType="end"/>
      </w:r>
    </w:p>
    <w:p w14:paraId="2F2F4F91" w14:textId="7C44155E"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fldChar w:fldCharType="begin"/>
      </w:r>
      <w:r>
        <w:instrText xml:space="preserve"> PAGEREF _Toc486500550 \h </w:instrText>
      </w:r>
      <w:r>
        <w:fldChar w:fldCharType="separate"/>
      </w:r>
      <w:r>
        <w:t>74</w:t>
      </w:r>
      <w:r>
        <w:fldChar w:fldCharType="end"/>
      </w:r>
    </w:p>
    <w:p w14:paraId="450C3682" w14:textId="1594AA97"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_Toc486500551 \h </w:instrText>
      </w:r>
      <w:r>
        <w:fldChar w:fldCharType="separate"/>
      </w:r>
      <w:r>
        <w:t>77</w:t>
      </w:r>
      <w:r>
        <w:fldChar w:fldCharType="end"/>
      </w:r>
    </w:p>
    <w:p w14:paraId="0093E1FC" w14:textId="16A9544D"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_Toc486500552 \h </w:instrText>
      </w:r>
      <w:r>
        <w:fldChar w:fldCharType="separate"/>
      </w:r>
      <w:r>
        <w:t>77</w:t>
      </w:r>
      <w:r>
        <w:fldChar w:fldCharType="end"/>
      </w:r>
    </w:p>
    <w:p w14:paraId="44514255" w14:textId="58A476A3"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_Toc486500553 \h </w:instrText>
      </w:r>
      <w:r>
        <w:fldChar w:fldCharType="separate"/>
      </w:r>
      <w:r>
        <w:t>82</w:t>
      </w:r>
      <w:r>
        <w:fldChar w:fldCharType="end"/>
      </w:r>
    </w:p>
    <w:p w14:paraId="7C6AA326" w14:textId="17EC2A9A"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_Toc486500554 \h </w:instrText>
      </w:r>
      <w:r>
        <w:fldChar w:fldCharType="separate"/>
      </w:r>
      <w:r>
        <w:t>83</w:t>
      </w:r>
      <w:r>
        <w:fldChar w:fldCharType="end"/>
      </w:r>
    </w:p>
    <w:p w14:paraId="2201E02B" w14:textId="22F3484B"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fldChar w:fldCharType="begin"/>
      </w:r>
      <w:r>
        <w:instrText xml:space="preserve"> PAGEREF _Toc486500555 \h </w:instrText>
      </w:r>
      <w:r>
        <w:fldChar w:fldCharType="separate"/>
      </w:r>
      <w:r>
        <w:t>85</w:t>
      </w:r>
      <w:r>
        <w:fldChar w:fldCharType="end"/>
      </w:r>
    </w:p>
    <w:p w14:paraId="3D0192BC" w14:textId="625FFE38" w:rsidR="00441924" w:rsidRDefault="0044192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_Toc486500556 \h </w:instrText>
      </w:r>
      <w:r>
        <w:fldChar w:fldCharType="separate"/>
      </w:r>
      <w:r>
        <w:t>86</w:t>
      </w:r>
      <w:r>
        <w:fldChar w:fldCharType="end"/>
      </w:r>
    </w:p>
    <w:p w14:paraId="00670A39" w14:textId="6DABD323"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fldChar w:fldCharType="begin"/>
      </w:r>
      <w:r>
        <w:instrText xml:space="preserve"> PAGEREF _Toc486500557 \h </w:instrText>
      </w:r>
      <w:r>
        <w:fldChar w:fldCharType="separate"/>
      </w:r>
      <w:r>
        <w:t>86</w:t>
      </w:r>
      <w:r>
        <w:fldChar w:fldCharType="end"/>
      </w:r>
    </w:p>
    <w:p w14:paraId="0BFFCA9B" w14:textId="31C33FDC" w:rsidR="00441924" w:rsidRDefault="0044192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_Toc486500558 \h </w:instrText>
      </w:r>
      <w:r>
        <w:fldChar w:fldCharType="separate"/>
      </w:r>
      <w:r>
        <w:t>86</w:t>
      </w:r>
      <w:r>
        <w:fldChar w:fldCharType="end"/>
      </w:r>
    </w:p>
    <w:p w14:paraId="6F0C61FE" w14:textId="69321523"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_Toc486500559 \h </w:instrText>
      </w:r>
      <w:r>
        <w:fldChar w:fldCharType="separate"/>
      </w:r>
      <w:r>
        <w:t>87</w:t>
      </w:r>
      <w:r>
        <w:fldChar w:fldCharType="end"/>
      </w:r>
    </w:p>
    <w:p w14:paraId="491832A4" w14:textId="49344B2F" w:rsidR="00441924" w:rsidRDefault="0044192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_Toc486500560 \h </w:instrText>
      </w:r>
      <w:r>
        <w:fldChar w:fldCharType="separate"/>
      </w:r>
      <w:r>
        <w:t>87</w:t>
      </w:r>
      <w:r>
        <w:fldChar w:fldCharType="end"/>
      </w:r>
    </w:p>
    <w:p w14:paraId="405BA55B" w14:textId="30BBB3B2"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_Toc486500561 \h </w:instrText>
      </w:r>
      <w:r>
        <w:fldChar w:fldCharType="separate"/>
      </w:r>
      <w:r>
        <w:t>87</w:t>
      </w:r>
      <w:r>
        <w:fldChar w:fldCharType="end"/>
      </w:r>
    </w:p>
    <w:p w14:paraId="16E35D7E" w14:textId="3CB5DAE7"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fldChar w:fldCharType="begin"/>
      </w:r>
      <w:r>
        <w:instrText xml:space="preserve"> PAGEREF _Toc486500562 \h </w:instrText>
      </w:r>
      <w:r>
        <w:fldChar w:fldCharType="separate"/>
      </w:r>
      <w:r>
        <w:t>88</w:t>
      </w:r>
      <w:r>
        <w:fldChar w:fldCharType="end"/>
      </w:r>
    </w:p>
    <w:p w14:paraId="2B865E8D" w14:textId="241654E5"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fldChar w:fldCharType="begin"/>
      </w:r>
      <w:r>
        <w:instrText xml:space="preserve"> PAGEREF _Toc486500563 \h </w:instrText>
      </w:r>
      <w:r>
        <w:fldChar w:fldCharType="separate"/>
      </w:r>
      <w:r>
        <w:t>89</w:t>
      </w:r>
      <w:r>
        <w:fldChar w:fldCharType="end"/>
      </w:r>
    </w:p>
    <w:p w14:paraId="5CE60E67" w14:textId="20AFE49B"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fldChar w:fldCharType="begin"/>
      </w:r>
      <w:r>
        <w:instrText xml:space="preserve"> PAGEREF _Toc486500564 \h </w:instrText>
      </w:r>
      <w:r>
        <w:fldChar w:fldCharType="separate"/>
      </w:r>
      <w:r>
        <w:t>90</w:t>
      </w:r>
      <w:r>
        <w:fldChar w:fldCharType="end"/>
      </w:r>
    </w:p>
    <w:p w14:paraId="00C374B1" w14:textId="58D721E5"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fldChar w:fldCharType="begin"/>
      </w:r>
      <w:r>
        <w:instrText xml:space="preserve"> PAGEREF _Toc486500565 \h </w:instrText>
      </w:r>
      <w:r>
        <w:fldChar w:fldCharType="separate"/>
      </w:r>
      <w:r>
        <w:t>91</w:t>
      </w:r>
      <w:r>
        <w:fldChar w:fldCharType="end"/>
      </w:r>
    </w:p>
    <w:p w14:paraId="656053A9" w14:textId="0F883DF0"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_Toc486500566 \h </w:instrText>
      </w:r>
      <w:r>
        <w:fldChar w:fldCharType="separate"/>
      </w:r>
      <w:r>
        <w:t>91</w:t>
      </w:r>
      <w:r>
        <w:fldChar w:fldCharType="end"/>
      </w:r>
    </w:p>
    <w:p w14:paraId="3B765E6D" w14:textId="071EB04A"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_Toc486500567 \h </w:instrText>
      </w:r>
      <w:r>
        <w:fldChar w:fldCharType="separate"/>
      </w:r>
      <w:r>
        <w:t>93</w:t>
      </w:r>
      <w:r>
        <w:fldChar w:fldCharType="end"/>
      </w:r>
    </w:p>
    <w:p w14:paraId="47114D58" w14:textId="1381C416"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fldChar w:fldCharType="begin"/>
      </w:r>
      <w:r>
        <w:instrText xml:space="preserve"> PAGEREF _Toc486500568 \h </w:instrText>
      </w:r>
      <w:r>
        <w:fldChar w:fldCharType="separate"/>
      </w:r>
      <w:r>
        <w:t>94</w:t>
      </w:r>
      <w:r>
        <w:fldChar w:fldCharType="end"/>
      </w:r>
    </w:p>
    <w:p w14:paraId="7DD10953" w14:textId="180685FA" w:rsidR="00441924" w:rsidRDefault="00441924">
      <w:pPr>
        <w:pStyle w:val="TOC5"/>
        <w:rPr>
          <w:rFonts w:asciiTheme="minorHAnsi" w:eastAsiaTheme="minorEastAsia" w:hAnsiTheme="minorHAnsi" w:cstheme="minorBidi"/>
          <w:sz w:val="22"/>
          <w:szCs w:val="22"/>
          <w:lang w:val="en-US"/>
        </w:rPr>
      </w:pPr>
      <w:r>
        <w:t>8.3.5.2.10</w:t>
      </w:r>
      <w:r>
        <w:tab/>
        <w:t xml:space="preserve">MEF Key </w:t>
      </w:r>
      <w:r w:rsidRPr="00925ABD">
        <w:rPr>
          <w:lang w:val="en-US"/>
        </w:rPr>
        <w:t xml:space="preserve">De-Registration </w:t>
      </w:r>
      <w:r>
        <w:t>Procedure</w:t>
      </w:r>
      <w:r>
        <w:tab/>
      </w:r>
      <w:r>
        <w:fldChar w:fldCharType="begin"/>
      </w:r>
      <w:r>
        <w:instrText xml:space="preserve"> PAGEREF _Toc486500569 \h </w:instrText>
      </w:r>
      <w:r>
        <w:fldChar w:fldCharType="separate"/>
      </w:r>
      <w:r>
        <w:t>95</w:t>
      </w:r>
      <w:r>
        <w:fldChar w:fldCharType="end"/>
      </w:r>
    </w:p>
    <w:p w14:paraId="575FA59E" w14:textId="5DA7194F" w:rsidR="00441924" w:rsidRDefault="00441924">
      <w:pPr>
        <w:pStyle w:val="TOC4"/>
        <w:rPr>
          <w:rFonts w:asciiTheme="minorHAnsi" w:eastAsiaTheme="minorEastAsia" w:hAnsiTheme="minorHAnsi" w:cstheme="minorBidi"/>
          <w:sz w:val="22"/>
          <w:szCs w:val="22"/>
          <w:lang w:val="en-US"/>
        </w:rPr>
      </w:pPr>
      <w:r>
        <w:lastRenderedPageBreak/>
        <w:t>8.3.5.3</w:t>
      </w:r>
      <w:r>
        <w:tab/>
        <w:t>Mapping to Protocol in TS-0032</w:t>
      </w:r>
      <w:r>
        <w:tab/>
      </w:r>
      <w:r>
        <w:fldChar w:fldCharType="begin"/>
      </w:r>
      <w:r>
        <w:instrText xml:space="preserve"> PAGEREF _Toc486500570 \h </w:instrText>
      </w:r>
      <w:r>
        <w:fldChar w:fldCharType="separate"/>
      </w:r>
      <w:r>
        <w:t>96</w:t>
      </w:r>
      <w:r>
        <w:fldChar w:fldCharType="end"/>
      </w:r>
    </w:p>
    <w:p w14:paraId="0B6190F8" w14:textId="16DB5C02"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fldChar w:fldCharType="begin"/>
      </w:r>
      <w:r>
        <w:instrText xml:space="preserve"> PAGEREF _Toc486500571 \h </w:instrText>
      </w:r>
      <w:r>
        <w:fldChar w:fldCharType="separate"/>
      </w:r>
      <w:r>
        <w:t>96</w:t>
      </w:r>
      <w:r>
        <w:fldChar w:fldCharType="end"/>
      </w:r>
    </w:p>
    <w:p w14:paraId="39032328" w14:textId="1416B3A7"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fldChar w:fldCharType="begin"/>
      </w:r>
      <w:r>
        <w:instrText xml:space="preserve"> PAGEREF _Toc486500572 \h </w:instrText>
      </w:r>
      <w:r>
        <w:fldChar w:fldCharType="separate"/>
      </w:r>
      <w:r>
        <w:t>96</w:t>
      </w:r>
      <w:r>
        <w:fldChar w:fldCharType="end"/>
      </w:r>
    </w:p>
    <w:p w14:paraId="48687DB0" w14:textId="5BF58C03"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fldChar w:fldCharType="begin"/>
      </w:r>
      <w:r>
        <w:instrText xml:space="preserve"> PAGEREF _Toc486500573 \h </w:instrText>
      </w:r>
      <w:r>
        <w:fldChar w:fldCharType="separate"/>
      </w:r>
      <w:r>
        <w:t>97</w:t>
      </w:r>
      <w:r>
        <w:fldChar w:fldCharType="end"/>
      </w:r>
    </w:p>
    <w:p w14:paraId="6BAA9FB4" w14:textId="0B75E117" w:rsidR="00441924" w:rsidRDefault="0044192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_Toc486500574 \h </w:instrText>
      </w:r>
      <w:r>
        <w:fldChar w:fldCharType="separate"/>
      </w:r>
      <w:r>
        <w:t>97</w:t>
      </w:r>
      <w:r>
        <w:fldChar w:fldCharType="end"/>
      </w:r>
    </w:p>
    <w:p w14:paraId="0BBDA345" w14:textId="500F32C7"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_Toc486500575 \h </w:instrText>
      </w:r>
      <w:r>
        <w:fldChar w:fldCharType="separate"/>
      </w:r>
      <w:r>
        <w:t>97</w:t>
      </w:r>
      <w:r>
        <w:fldChar w:fldCharType="end"/>
      </w:r>
    </w:p>
    <w:p w14:paraId="052D50AE" w14:textId="0341B50B"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fldChar w:fldCharType="begin"/>
      </w:r>
      <w:r>
        <w:instrText xml:space="preserve"> PAGEREF _Toc486500576 \h </w:instrText>
      </w:r>
      <w:r>
        <w:fldChar w:fldCharType="separate"/>
      </w:r>
      <w:r>
        <w:t>99</w:t>
      </w:r>
      <w:r>
        <w:fldChar w:fldCharType="end"/>
      </w:r>
    </w:p>
    <w:p w14:paraId="367CE90C" w14:textId="278EA70E"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fldChar w:fldCharType="begin"/>
      </w:r>
      <w:r>
        <w:instrText xml:space="preserve"> PAGEREF _Toc486500577 \h </w:instrText>
      </w:r>
      <w:r>
        <w:fldChar w:fldCharType="separate"/>
      </w:r>
      <w:r>
        <w:t>99</w:t>
      </w:r>
      <w:r>
        <w:fldChar w:fldCharType="end"/>
      </w:r>
    </w:p>
    <w:p w14:paraId="71052FEC" w14:textId="1EA31840"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fldChar w:fldCharType="begin"/>
      </w:r>
      <w:r>
        <w:instrText xml:space="preserve"> PAGEREF _Toc486500578 \h </w:instrText>
      </w:r>
      <w:r>
        <w:fldChar w:fldCharType="separate"/>
      </w:r>
      <w:r>
        <w:t>99</w:t>
      </w:r>
      <w:r>
        <w:fldChar w:fldCharType="end"/>
      </w:r>
    </w:p>
    <w:p w14:paraId="6F0C6445" w14:textId="7F19E680"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fldChar w:fldCharType="begin"/>
      </w:r>
      <w:r>
        <w:instrText xml:space="preserve"> PAGEREF _Toc486500579 \h </w:instrText>
      </w:r>
      <w:r>
        <w:fldChar w:fldCharType="separate"/>
      </w:r>
      <w:r>
        <w:t>100</w:t>
      </w:r>
      <w:r>
        <w:fldChar w:fldCharType="end"/>
      </w:r>
    </w:p>
    <w:p w14:paraId="496FAEDD" w14:textId="5AD7BE47"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fldChar w:fldCharType="begin"/>
      </w:r>
      <w:r>
        <w:instrText xml:space="preserve"> PAGEREF _Toc486500580 \h </w:instrText>
      </w:r>
      <w:r>
        <w:fldChar w:fldCharType="separate"/>
      </w:r>
      <w:r>
        <w:t>100</w:t>
      </w:r>
      <w:r>
        <w:fldChar w:fldCharType="end"/>
      </w:r>
    </w:p>
    <w:p w14:paraId="5C94419B" w14:textId="219BE06D"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fldChar w:fldCharType="begin"/>
      </w:r>
      <w:r>
        <w:instrText xml:space="preserve"> PAGEREF _Toc486500581 \h </w:instrText>
      </w:r>
      <w:r>
        <w:fldChar w:fldCharType="separate"/>
      </w:r>
      <w:r>
        <w:t>103</w:t>
      </w:r>
      <w:r>
        <w:fldChar w:fldCharType="end"/>
      </w:r>
    </w:p>
    <w:p w14:paraId="3EA5B1AC" w14:textId="309443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fldChar w:fldCharType="begin"/>
      </w:r>
      <w:r>
        <w:instrText xml:space="preserve"> PAGEREF _Toc486500582 \h </w:instrText>
      </w:r>
      <w:r>
        <w:fldChar w:fldCharType="separate"/>
      </w:r>
      <w:r>
        <w:t>103</w:t>
      </w:r>
      <w:r>
        <w:fldChar w:fldCharType="end"/>
      </w:r>
    </w:p>
    <w:p w14:paraId="759DEF91" w14:textId="25AABC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fldChar w:fldCharType="begin"/>
      </w:r>
      <w:r>
        <w:instrText xml:space="preserve"> PAGEREF _Toc486500583 \h </w:instrText>
      </w:r>
      <w:r>
        <w:fldChar w:fldCharType="separate"/>
      </w:r>
      <w:r>
        <w:t>104</w:t>
      </w:r>
      <w:r>
        <w:fldChar w:fldCharType="end"/>
      </w:r>
    </w:p>
    <w:p w14:paraId="46FC96F2" w14:textId="784B390A"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fldChar w:fldCharType="begin"/>
      </w:r>
      <w:r>
        <w:instrText xml:space="preserve"> PAGEREF _Toc486500584 \h </w:instrText>
      </w:r>
      <w:r>
        <w:fldChar w:fldCharType="separate"/>
      </w:r>
      <w:r>
        <w:t>104</w:t>
      </w:r>
      <w:r>
        <w:fldChar w:fldCharType="end"/>
      </w:r>
    </w:p>
    <w:p w14:paraId="633792C3" w14:textId="05CF24F4"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fldChar w:fldCharType="begin"/>
      </w:r>
      <w:r>
        <w:instrText xml:space="preserve"> PAGEREF _Toc486500585 \h </w:instrText>
      </w:r>
      <w:r>
        <w:fldChar w:fldCharType="separate"/>
      </w:r>
      <w:r>
        <w:t>105</w:t>
      </w:r>
      <w:r>
        <w:fldChar w:fldCharType="end"/>
      </w:r>
    </w:p>
    <w:p w14:paraId="66061C4D" w14:textId="68B0947E"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fldChar w:fldCharType="begin"/>
      </w:r>
      <w:r>
        <w:instrText xml:space="preserve"> PAGEREF _Toc486500586 \h </w:instrText>
      </w:r>
      <w:r>
        <w:fldChar w:fldCharType="separate"/>
      </w:r>
      <w:r>
        <w:t>105</w:t>
      </w:r>
      <w:r>
        <w:fldChar w:fldCharType="end"/>
      </w:r>
    </w:p>
    <w:p w14:paraId="1378B188" w14:textId="7942B4DB"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fldChar w:fldCharType="begin"/>
      </w:r>
      <w:r>
        <w:instrText xml:space="preserve"> PAGEREF _Toc486500587 \h </w:instrText>
      </w:r>
      <w:r>
        <w:fldChar w:fldCharType="separate"/>
      </w:r>
      <w:r>
        <w:t>105</w:t>
      </w:r>
      <w:r>
        <w:fldChar w:fldCharType="end"/>
      </w:r>
    </w:p>
    <w:p w14:paraId="183F760A" w14:textId="2EF26452"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fldChar w:fldCharType="begin"/>
      </w:r>
      <w:r>
        <w:instrText xml:space="preserve"> PAGEREF _Toc486500588 \h </w:instrText>
      </w:r>
      <w:r>
        <w:fldChar w:fldCharType="separate"/>
      </w:r>
      <w:r>
        <w:t>105</w:t>
      </w:r>
      <w:r>
        <w:fldChar w:fldCharType="end"/>
      </w:r>
    </w:p>
    <w:p w14:paraId="55A029FC" w14:textId="4C586E97"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fldChar w:fldCharType="begin"/>
      </w:r>
      <w:r>
        <w:instrText xml:space="preserve"> PAGEREF _Toc486500589 \h </w:instrText>
      </w:r>
      <w:r>
        <w:fldChar w:fldCharType="separate"/>
      </w:r>
      <w:r>
        <w:t>106</w:t>
      </w:r>
      <w:r>
        <w:fldChar w:fldCharType="end"/>
      </w:r>
    </w:p>
    <w:p w14:paraId="7C7785E7" w14:textId="65395A3A"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fldChar w:fldCharType="begin"/>
      </w:r>
      <w:r>
        <w:instrText xml:space="preserve"> PAGEREF _Toc486500590 \h </w:instrText>
      </w:r>
      <w:r>
        <w:fldChar w:fldCharType="separate"/>
      </w:r>
      <w:r>
        <w:t>106</w:t>
      </w:r>
      <w:r>
        <w:fldChar w:fldCharType="end"/>
      </w:r>
    </w:p>
    <w:p w14:paraId="1058FB90" w14:textId="651C7D2F"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fldChar w:fldCharType="begin"/>
      </w:r>
      <w:r>
        <w:instrText xml:space="preserve"> PAGEREF _Toc486500591 \h </w:instrText>
      </w:r>
      <w:r>
        <w:fldChar w:fldCharType="separate"/>
      </w:r>
      <w:r>
        <w:t>106</w:t>
      </w:r>
      <w:r>
        <w:fldChar w:fldCharType="end"/>
      </w:r>
    </w:p>
    <w:p w14:paraId="40B7748A" w14:textId="37A9485C"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fldChar w:fldCharType="begin"/>
      </w:r>
      <w:r>
        <w:instrText xml:space="preserve"> PAGEREF _Toc486500592 \h </w:instrText>
      </w:r>
      <w:r>
        <w:fldChar w:fldCharType="separate"/>
      </w:r>
      <w:r>
        <w:t>106</w:t>
      </w:r>
      <w:r>
        <w:fldChar w:fldCharType="end"/>
      </w:r>
    </w:p>
    <w:p w14:paraId="58FEB8EF" w14:textId="4894EE3F"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fldChar w:fldCharType="begin"/>
      </w:r>
      <w:r>
        <w:instrText xml:space="preserve"> PAGEREF _Toc486500593 \h </w:instrText>
      </w:r>
      <w:r>
        <w:fldChar w:fldCharType="separate"/>
      </w:r>
      <w:r>
        <w:t>107</w:t>
      </w:r>
      <w:r>
        <w:fldChar w:fldCharType="end"/>
      </w:r>
    </w:p>
    <w:p w14:paraId="3F098AC2" w14:textId="55588135"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_Toc486500594 \h </w:instrText>
      </w:r>
      <w:r>
        <w:fldChar w:fldCharType="separate"/>
      </w:r>
      <w:r>
        <w:t>108</w:t>
      </w:r>
      <w:r>
        <w:fldChar w:fldCharType="end"/>
      </w:r>
    </w:p>
    <w:p w14:paraId="6C1CF776" w14:textId="21D37C2B"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_Toc486500595 \h </w:instrText>
      </w:r>
      <w:r>
        <w:fldChar w:fldCharType="separate"/>
      </w:r>
      <w:r>
        <w:t>108</w:t>
      </w:r>
      <w:r>
        <w:fldChar w:fldCharType="end"/>
      </w:r>
    </w:p>
    <w:p w14:paraId="2E4E528B" w14:textId="5F300FA5"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_Toc486500596 \h </w:instrText>
      </w:r>
      <w:r>
        <w:fldChar w:fldCharType="separate"/>
      </w:r>
      <w:r>
        <w:t>108</w:t>
      </w:r>
      <w:r>
        <w:fldChar w:fldCharType="end"/>
      </w:r>
    </w:p>
    <w:p w14:paraId="0DC16EE6" w14:textId="60A0C45A"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fldChar w:fldCharType="begin"/>
      </w:r>
      <w:r>
        <w:instrText xml:space="preserve"> PAGEREF _Toc486500597 \h </w:instrText>
      </w:r>
      <w:r>
        <w:fldChar w:fldCharType="separate"/>
      </w:r>
      <w:r>
        <w:t>116</w:t>
      </w:r>
      <w:r>
        <w:fldChar w:fldCharType="end"/>
      </w:r>
    </w:p>
    <w:p w14:paraId="50C81D35" w14:textId="276E627A"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fldChar w:fldCharType="begin"/>
      </w:r>
      <w:r>
        <w:instrText xml:space="preserve"> PAGEREF _Toc486500598 \h </w:instrText>
      </w:r>
      <w:r>
        <w:fldChar w:fldCharType="separate"/>
      </w:r>
      <w:r>
        <w:t>116</w:t>
      </w:r>
      <w:r>
        <w:fldChar w:fldCharType="end"/>
      </w:r>
    </w:p>
    <w:p w14:paraId="2815682D" w14:textId="7A1D4029"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fldChar w:fldCharType="begin"/>
      </w:r>
      <w:r>
        <w:instrText xml:space="preserve"> PAGEREF _Toc486500599 \h </w:instrText>
      </w:r>
      <w:r>
        <w:fldChar w:fldCharType="separate"/>
      </w:r>
      <w:r>
        <w:t>116</w:t>
      </w:r>
      <w:r>
        <w:fldChar w:fldCharType="end"/>
      </w:r>
    </w:p>
    <w:p w14:paraId="584A4BBB" w14:textId="3BE3F7E1"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fldChar w:fldCharType="begin"/>
      </w:r>
      <w:r>
        <w:instrText xml:space="preserve"> PAGEREF _Toc486500600 \h </w:instrText>
      </w:r>
      <w:r>
        <w:fldChar w:fldCharType="separate"/>
      </w:r>
      <w:r>
        <w:t>116</w:t>
      </w:r>
      <w:r>
        <w:fldChar w:fldCharType="end"/>
      </w:r>
    </w:p>
    <w:p w14:paraId="3548266B" w14:textId="2E994FD6"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fldChar w:fldCharType="begin"/>
      </w:r>
      <w:r>
        <w:instrText xml:space="preserve"> PAGEREF _Toc486500601 \h </w:instrText>
      </w:r>
      <w:r>
        <w:fldChar w:fldCharType="separate"/>
      </w:r>
      <w:r>
        <w:t>117</w:t>
      </w:r>
      <w:r>
        <w:fldChar w:fldCharType="end"/>
      </w:r>
    </w:p>
    <w:p w14:paraId="2BF69669" w14:textId="04B064BB"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fldChar w:fldCharType="begin"/>
      </w:r>
      <w:r>
        <w:instrText xml:space="preserve"> PAGEREF _Toc486500602 \h </w:instrText>
      </w:r>
      <w:r>
        <w:fldChar w:fldCharType="separate"/>
      </w:r>
      <w:r>
        <w:t>117</w:t>
      </w:r>
      <w:r>
        <w:fldChar w:fldCharType="end"/>
      </w:r>
    </w:p>
    <w:p w14:paraId="2DF5152F" w14:textId="5C5C77B5"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_Toc486500603 \h </w:instrText>
      </w:r>
      <w:r>
        <w:fldChar w:fldCharType="separate"/>
      </w:r>
      <w:r>
        <w:t>119</w:t>
      </w:r>
      <w:r>
        <w:fldChar w:fldCharType="end"/>
      </w:r>
    </w:p>
    <w:p w14:paraId="2E3A7A27" w14:textId="16E71AA6" w:rsidR="00441924" w:rsidRDefault="0044192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_Toc486500604 \h </w:instrText>
      </w:r>
      <w:r>
        <w:fldChar w:fldCharType="separate"/>
      </w:r>
      <w:r>
        <w:t>119</w:t>
      </w:r>
      <w:r>
        <w:fldChar w:fldCharType="end"/>
      </w:r>
    </w:p>
    <w:p w14:paraId="146CE7FD" w14:textId="32320DFA" w:rsidR="00441924" w:rsidRDefault="0044192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_Toc486500605 \h </w:instrText>
      </w:r>
      <w:r>
        <w:fldChar w:fldCharType="separate"/>
      </w:r>
      <w:r>
        <w:t>120</w:t>
      </w:r>
      <w:r>
        <w:fldChar w:fldCharType="end"/>
      </w:r>
    </w:p>
    <w:p w14:paraId="310C82C4" w14:textId="5061C5D4"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_Toc486500606 \h </w:instrText>
      </w:r>
      <w:r>
        <w:fldChar w:fldCharType="separate"/>
      </w:r>
      <w:r>
        <w:t>120</w:t>
      </w:r>
      <w:r>
        <w:fldChar w:fldCharType="end"/>
      </w:r>
    </w:p>
    <w:p w14:paraId="48017956" w14:textId="04E9D11D"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_Toc486500607 \h </w:instrText>
      </w:r>
      <w:r>
        <w:fldChar w:fldCharType="separate"/>
      </w:r>
      <w:r>
        <w:t>121</w:t>
      </w:r>
      <w:r>
        <w:fldChar w:fldCharType="end"/>
      </w:r>
    </w:p>
    <w:p w14:paraId="7B98B3CD" w14:textId="51806D98"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_Toc486500608 \h </w:instrText>
      </w:r>
      <w:r>
        <w:fldChar w:fldCharType="separate"/>
      </w:r>
      <w:r>
        <w:t>121</w:t>
      </w:r>
      <w:r>
        <w:fldChar w:fldCharType="end"/>
      </w:r>
    </w:p>
    <w:p w14:paraId="2C36BE54" w14:textId="58C51067"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fldChar w:fldCharType="begin"/>
      </w:r>
      <w:r>
        <w:instrText xml:space="preserve"> PAGEREF _Toc486500609 \h </w:instrText>
      </w:r>
      <w:r>
        <w:fldChar w:fldCharType="separate"/>
      </w:r>
      <w:r>
        <w:t>122</w:t>
      </w:r>
      <w:r>
        <w:fldChar w:fldCharType="end"/>
      </w:r>
    </w:p>
    <w:p w14:paraId="4B3063EC" w14:textId="71184466"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_Toc486500610 \h </w:instrText>
      </w:r>
      <w:r>
        <w:fldChar w:fldCharType="separate"/>
      </w:r>
      <w:r>
        <w:t>122</w:t>
      </w:r>
      <w:r>
        <w:fldChar w:fldCharType="end"/>
      </w:r>
    </w:p>
    <w:p w14:paraId="1A76328C" w14:textId="6B69E606"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_Toc486500611 \h </w:instrText>
      </w:r>
      <w:r>
        <w:fldChar w:fldCharType="separate"/>
      </w:r>
      <w:r>
        <w:t>123</w:t>
      </w:r>
      <w:r>
        <w:fldChar w:fldCharType="end"/>
      </w:r>
    </w:p>
    <w:p w14:paraId="437DE838" w14:textId="75CB5AFC"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_Toc486500612 \h </w:instrText>
      </w:r>
      <w:r>
        <w:fldChar w:fldCharType="separate"/>
      </w:r>
      <w:r>
        <w:t>123</w:t>
      </w:r>
      <w:r>
        <w:fldChar w:fldCharType="end"/>
      </w:r>
    </w:p>
    <w:p w14:paraId="5042917F" w14:textId="25B1E406"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_Toc486500613 \h </w:instrText>
      </w:r>
      <w:r>
        <w:fldChar w:fldCharType="separate"/>
      </w:r>
      <w:r>
        <w:t>123</w:t>
      </w:r>
      <w:r>
        <w:fldChar w:fldCharType="end"/>
      </w:r>
    </w:p>
    <w:p w14:paraId="24D49738" w14:textId="797FB268"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fldChar w:fldCharType="begin"/>
      </w:r>
      <w:r>
        <w:instrText xml:space="preserve"> PAGEREF _Toc486500614 \h </w:instrText>
      </w:r>
      <w:r>
        <w:fldChar w:fldCharType="separate"/>
      </w:r>
      <w:r>
        <w:t>125</w:t>
      </w:r>
      <w:r>
        <w:fldChar w:fldCharType="end"/>
      </w:r>
    </w:p>
    <w:p w14:paraId="0ABA1045" w14:textId="016E5192"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_Toc486500615 \h </w:instrText>
      </w:r>
      <w:r>
        <w:fldChar w:fldCharType="separate"/>
      </w:r>
      <w:r>
        <w:t>125</w:t>
      </w:r>
      <w:r>
        <w:fldChar w:fldCharType="end"/>
      </w:r>
    </w:p>
    <w:p w14:paraId="1F0EE123" w14:textId="36A6FBD5"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fldChar w:fldCharType="begin"/>
      </w:r>
      <w:r>
        <w:instrText xml:space="preserve"> PAGEREF _Toc486500616 \h </w:instrText>
      </w:r>
      <w:r>
        <w:fldChar w:fldCharType="separate"/>
      </w:r>
      <w:r>
        <w:t>126</w:t>
      </w:r>
      <w:r>
        <w:fldChar w:fldCharType="end"/>
      </w:r>
    </w:p>
    <w:p w14:paraId="18DFCCCA" w14:textId="04B447D6"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fldChar w:fldCharType="begin"/>
      </w:r>
      <w:r>
        <w:instrText xml:space="preserve"> PAGEREF _Toc486500617 \h </w:instrText>
      </w:r>
      <w:r>
        <w:fldChar w:fldCharType="separate"/>
      </w:r>
      <w:r>
        <w:t>126</w:t>
      </w:r>
      <w:r>
        <w:fldChar w:fldCharType="end"/>
      </w:r>
    </w:p>
    <w:p w14:paraId="5CC02963" w14:textId="141E8ACA"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fldChar w:fldCharType="begin"/>
      </w:r>
      <w:r>
        <w:instrText xml:space="preserve"> PAGEREF _Toc486500618 \h </w:instrText>
      </w:r>
      <w:r>
        <w:fldChar w:fldCharType="separate"/>
      </w:r>
      <w:r>
        <w:t>126</w:t>
      </w:r>
      <w:r>
        <w:fldChar w:fldCharType="end"/>
      </w:r>
    </w:p>
    <w:p w14:paraId="5300AA28" w14:textId="0D835C57"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fldChar w:fldCharType="begin"/>
      </w:r>
      <w:r>
        <w:instrText xml:space="preserve"> PAGEREF _Toc486500619 \h </w:instrText>
      </w:r>
      <w:r>
        <w:fldChar w:fldCharType="separate"/>
      </w:r>
      <w:r>
        <w:t>128</w:t>
      </w:r>
      <w:r>
        <w:fldChar w:fldCharType="end"/>
      </w:r>
    </w:p>
    <w:p w14:paraId="5B8CAFA6" w14:textId="6FC821EA"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fldChar w:fldCharType="begin"/>
      </w:r>
      <w:r>
        <w:instrText xml:space="preserve"> PAGEREF _Toc486500620 \h </w:instrText>
      </w:r>
      <w:r>
        <w:fldChar w:fldCharType="separate"/>
      </w:r>
      <w:r>
        <w:t>129</w:t>
      </w:r>
      <w:r>
        <w:fldChar w:fldCharType="end"/>
      </w:r>
    </w:p>
    <w:p w14:paraId="3F3B5B75" w14:textId="092BE2E9"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_Toc486500621 \h </w:instrText>
      </w:r>
      <w:r>
        <w:fldChar w:fldCharType="separate"/>
      </w:r>
      <w:r>
        <w:t>129</w:t>
      </w:r>
      <w:r>
        <w:fldChar w:fldCharType="end"/>
      </w:r>
    </w:p>
    <w:p w14:paraId="63305D69" w14:textId="70D7C988"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fldChar w:fldCharType="begin"/>
      </w:r>
      <w:r>
        <w:instrText xml:space="preserve"> PAGEREF _Toc486500622 \h </w:instrText>
      </w:r>
      <w:r>
        <w:fldChar w:fldCharType="separate"/>
      </w:r>
      <w:r>
        <w:t>129</w:t>
      </w:r>
      <w:r>
        <w:fldChar w:fldCharType="end"/>
      </w:r>
    </w:p>
    <w:p w14:paraId="517C710A" w14:textId="33E63A4D"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fldChar w:fldCharType="begin"/>
      </w:r>
      <w:r>
        <w:instrText xml:space="preserve"> PAGEREF _Toc486500623 \h </w:instrText>
      </w:r>
      <w:r>
        <w:fldChar w:fldCharType="separate"/>
      </w:r>
      <w:r>
        <w:t>129</w:t>
      </w:r>
      <w:r>
        <w:fldChar w:fldCharType="end"/>
      </w:r>
    </w:p>
    <w:p w14:paraId="2E097C0D" w14:textId="2F508CE8"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fldChar w:fldCharType="begin"/>
      </w:r>
      <w:r>
        <w:instrText xml:space="preserve"> PAGEREF _Toc486500624 \h </w:instrText>
      </w:r>
      <w:r>
        <w:fldChar w:fldCharType="separate"/>
      </w:r>
      <w:r>
        <w:t>129</w:t>
      </w:r>
      <w:r>
        <w:fldChar w:fldCharType="end"/>
      </w:r>
    </w:p>
    <w:p w14:paraId="3CE8DC62" w14:textId="28A3E3C0"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fldChar w:fldCharType="begin"/>
      </w:r>
      <w:r>
        <w:instrText xml:space="preserve"> PAGEREF _Toc486500625 \h </w:instrText>
      </w:r>
      <w:r>
        <w:fldChar w:fldCharType="separate"/>
      </w:r>
      <w:r>
        <w:t>131</w:t>
      </w:r>
      <w:r>
        <w:fldChar w:fldCharType="end"/>
      </w:r>
    </w:p>
    <w:p w14:paraId="4C5B7763" w14:textId="3B6CD71C"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fldChar w:fldCharType="begin"/>
      </w:r>
      <w:r>
        <w:instrText xml:space="preserve"> PAGEREF _Toc486500626 \h </w:instrText>
      </w:r>
      <w:r>
        <w:fldChar w:fldCharType="separate"/>
      </w:r>
      <w:r>
        <w:t>134</w:t>
      </w:r>
      <w:r>
        <w:fldChar w:fldCharType="end"/>
      </w:r>
    </w:p>
    <w:p w14:paraId="6BFFFE5C" w14:textId="71B2FDA0"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fldChar w:fldCharType="begin"/>
      </w:r>
      <w:r>
        <w:instrText xml:space="preserve"> PAGEREF _Toc486500627 \h </w:instrText>
      </w:r>
      <w:r>
        <w:fldChar w:fldCharType="separate"/>
      </w:r>
      <w:r>
        <w:t>136</w:t>
      </w:r>
      <w:r>
        <w:fldChar w:fldCharType="end"/>
      </w:r>
    </w:p>
    <w:p w14:paraId="56CDF0C1" w14:textId="55A43AAA" w:rsidR="00441924" w:rsidRDefault="0044192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_Toc486500628 \h </w:instrText>
      </w:r>
      <w:r>
        <w:fldChar w:fldCharType="separate"/>
      </w:r>
      <w:r>
        <w:t>136</w:t>
      </w:r>
      <w:r>
        <w:fldChar w:fldCharType="end"/>
      </w:r>
    </w:p>
    <w:p w14:paraId="3599F428" w14:textId="5D178255" w:rsidR="00441924" w:rsidRDefault="0044192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_Toc486500629 \h </w:instrText>
      </w:r>
      <w:r>
        <w:fldChar w:fldCharType="separate"/>
      </w:r>
      <w:r>
        <w:t>136</w:t>
      </w:r>
      <w:r>
        <w:fldChar w:fldCharType="end"/>
      </w:r>
    </w:p>
    <w:p w14:paraId="6E38666A" w14:textId="5B4E24B9"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_Toc486500630 \h </w:instrText>
      </w:r>
      <w:r>
        <w:fldChar w:fldCharType="separate"/>
      </w:r>
      <w:r>
        <w:t>136</w:t>
      </w:r>
      <w:r>
        <w:fldChar w:fldCharType="end"/>
      </w:r>
    </w:p>
    <w:p w14:paraId="04BDE014" w14:textId="1F6F0921" w:rsidR="00441924" w:rsidRDefault="0044192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_Toc486500631 \h </w:instrText>
      </w:r>
      <w:r>
        <w:fldChar w:fldCharType="separate"/>
      </w:r>
      <w:r>
        <w:t>136</w:t>
      </w:r>
      <w:r>
        <w:fldChar w:fldCharType="end"/>
      </w:r>
    </w:p>
    <w:p w14:paraId="034A2494" w14:textId="3518B96B" w:rsidR="00441924" w:rsidRDefault="00441924">
      <w:pPr>
        <w:pStyle w:val="TOC2"/>
        <w:rPr>
          <w:rFonts w:asciiTheme="minorHAnsi" w:eastAsiaTheme="minorEastAsia" w:hAnsiTheme="minorHAnsi" w:cstheme="minorBidi"/>
          <w:sz w:val="22"/>
          <w:szCs w:val="22"/>
          <w:lang w:val="en-US"/>
        </w:rPr>
      </w:pPr>
      <w:r w:rsidRPr="00925ABD">
        <w:rPr>
          <w:lang w:val="en-US"/>
        </w:rPr>
        <w:lastRenderedPageBreak/>
        <w:t>8.8</w:t>
      </w:r>
      <w:r>
        <w:tab/>
      </w:r>
      <w:r w:rsidRPr="00925ABD">
        <w:rPr>
          <w:lang w:val="en-US"/>
        </w:rPr>
        <w:t>MAF</w:t>
      </w:r>
      <w:r>
        <w:t xml:space="preserve"> </w:t>
      </w:r>
      <w:r w:rsidRPr="00925ABD">
        <w:rPr>
          <w:lang w:val="en-US"/>
        </w:rPr>
        <w:t>Security Framework Details</w:t>
      </w:r>
      <w:r>
        <w:tab/>
      </w:r>
      <w:r>
        <w:fldChar w:fldCharType="begin"/>
      </w:r>
      <w:r>
        <w:instrText xml:space="preserve"> PAGEREF _Toc486500632 \h </w:instrText>
      </w:r>
      <w:r>
        <w:fldChar w:fldCharType="separate"/>
      </w:r>
      <w:r>
        <w:t>139</w:t>
      </w:r>
      <w:r>
        <w:fldChar w:fldCharType="end"/>
      </w:r>
    </w:p>
    <w:p w14:paraId="4E69F5EA" w14:textId="70856A9A"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fldChar w:fldCharType="begin"/>
      </w:r>
      <w:r>
        <w:instrText xml:space="preserve"> PAGEREF _Toc486500633 \h </w:instrText>
      </w:r>
      <w:r>
        <w:fldChar w:fldCharType="separate"/>
      </w:r>
      <w:r>
        <w:t>139</w:t>
      </w:r>
      <w:r>
        <w:fldChar w:fldCharType="end"/>
      </w:r>
    </w:p>
    <w:p w14:paraId="520BFC08" w14:textId="03D4E29D"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fldChar w:fldCharType="begin"/>
      </w:r>
      <w:r>
        <w:instrText xml:space="preserve"> PAGEREF _Toc486500634 \h </w:instrText>
      </w:r>
      <w:r>
        <w:fldChar w:fldCharType="separate"/>
      </w:r>
      <w:r>
        <w:t>141</w:t>
      </w:r>
      <w:r>
        <w:fldChar w:fldCharType="end"/>
      </w:r>
    </w:p>
    <w:p w14:paraId="30D0B093" w14:textId="23625694" w:rsidR="00441924" w:rsidRDefault="0044192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_Toc486500635 \h </w:instrText>
      </w:r>
      <w:r>
        <w:fldChar w:fldCharType="separate"/>
      </w:r>
      <w:r>
        <w:t>141</w:t>
      </w:r>
      <w:r>
        <w:fldChar w:fldCharType="end"/>
      </w:r>
    </w:p>
    <w:p w14:paraId="5112BFEF" w14:textId="218054BB"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_Toc486500636 \h </w:instrText>
      </w:r>
      <w:r>
        <w:fldChar w:fldCharType="separate"/>
      </w:r>
      <w:r>
        <w:t>141</w:t>
      </w:r>
      <w:r>
        <w:fldChar w:fldCharType="end"/>
      </w:r>
    </w:p>
    <w:p w14:paraId="575A0712" w14:textId="5EA98F20"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fldChar w:fldCharType="begin"/>
      </w:r>
      <w:r>
        <w:instrText xml:space="preserve"> PAGEREF _Toc486500637 \h </w:instrText>
      </w:r>
      <w:r>
        <w:fldChar w:fldCharType="separate"/>
      </w:r>
      <w:r>
        <w:t>142</w:t>
      </w:r>
      <w:r>
        <w:fldChar w:fldCharType="end"/>
      </w:r>
    </w:p>
    <w:p w14:paraId="33CE0FD0" w14:textId="6E5C2557"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fldChar w:fldCharType="begin"/>
      </w:r>
      <w:r>
        <w:instrText xml:space="preserve"> PAGEREF _Toc486500638 \h </w:instrText>
      </w:r>
      <w:r>
        <w:fldChar w:fldCharType="separate"/>
      </w:r>
      <w:r>
        <w:t>143</w:t>
      </w:r>
      <w:r>
        <w:fldChar w:fldCharType="end"/>
      </w:r>
    </w:p>
    <w:p w14:paraId="034162FA" w14:textId="1C66CF4A"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fldChar w:fldCharType="begin"/>
      </w:r>
      <w:r>
        <w:instrText xml:space="preserve"> PAGEREF _Toc486500639 \h </w:instrText>
      </w:r>
      <w:r>
        <w:fldChar w:fldCharType="separate"/>
      </w:r>
      <w:r>
        <w:t>144</w:t>
      </w:r>
      <w:r>
        <w:fldChar w:fldCharType="end"/>
      </w:r>
    </w:p>
    <w:p w14:paraId="7E7EBE13" w14:textId="1649203E"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fldChar w:fldCharType="begin"/>
      </w:r>
      <w:r>
        <w:instrText xml:space="preserve"> PAGEREF _Toc486500640 \h </w:instrText>
      </w:r>
      <w:r>
        <w:fldChar w:fldCharType="separate"/>
      </w:r>
      <w:r>
        <w:t>145</w:t>
      </w:r>
      <w:r>
        <w:fldChar w:fldCharType="end"/>
      </w:r>
    </w:p>
    <w:p w14:paraId="5F4ED404" w14:textId="3AA45877"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_Toc486500641 \h </w:instrText>
      </w:r>
      <w:r>
        <w:fldChar w:fldCharType="separate"/>
      </w:r>
      <w:r>
        <w:t>145</w:t>
      </w:r>
      <w:r>
        <w:fldChar w:fldCharType="end"/>
      </w:r>
    </w:p>
    <w:p w14:paraId="6E288A9F" w14:textId="1F6942DA"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_Toc486500642 \h </w:instrText>
      </w:r>
      <w:r>
        <w:fldChar w:fldCharType="separate"/>
      </w:r>
      <w:r>
        <w:t>147</w:t>
      </w:r>
      <w:r>
        <w:fldChar w:fldCharType="end"/>
      </w:r>
    </w:p>
    <w:p w14:paraId="245AE88E" w14:textId="30BB0D1A"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fldChar w:fldCharType="begin"/>
      </w:r>
      <w:r>
        <w:instrText xml:space="preserve"> PAGEREF _Toc486500643 \h </w:instrText>
      </w:r>
      <w:r>
        <w:fldChar w:fldCharType="separate"/>
      </w:r>
      <w:r>
        <w:t>148</w:t>
      </w:r>
      <w:r>
        <w:fldChar w:fldCharType="end"/>
      </w:r>
    </w:p>
    <w:p w14:paraId="4E984D8D" w14:textId="705FB000"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fldChar w:fldCharType="begin"/>
      </w:r>
      <w:r>
        <w:instrText xml:space="preserve"> PAGEREF _Toc486500644 \h </w:instrText>
      </w:r>
      <w:r>
        <w:fldChar w:fldCharType="separate"/>
      </w:r>
      <w:r>
        <w:t>149</w:t>
      </w:r>
      <w:r>
        <w:fldChar w:fldCharType="end"/>
      </w:r>
    </w:p>
    <w:p w14:paraId="43E3FC61" w14:textId="3F7EB677"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fldChar w:fldCharType="begin"/>
      </w:r>
      <w:r>
        <w:instrText xml:space="preserve"> PAGEREF _Toc486500645 \h </w:instrText>
      </w:r>
      <w:r>
        <w:fldChar w:fldCharType="separate"/>
      </w:r>
      <w:r>
        <w:t>150</w:t>
      </w:r>
      <w:r>
        <w:fldChar w:fldCharType="end"/>
      </w:r>
    </w:p>
    <w:p w14:paraId="1C55ED22" w14:textId="35769DA8"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fldChar w:fldCharType="begin"/>
      </w:r>
      <w:r>
        <w:instrText xml:space="preserve"> PAGEREF _Toc486500646 \h </w:instrText>
      </w:r>
      <w:r>
        <w:fldChar w:fldCharType="separate"/>
      </w:r>
      <w:r>
        <w:t>150</w:t>
      </w:r>
      <w:r>
        <w:fldChar w:fldCharType="end"/>
      </w:r>
    </w:p>
    <w:p w14:paraId="2776E74D" w14:textId="40A14A12"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fldChar w:fldCharType="begin"/>
      </w:r>
      <w:r>
        <w:instrText xml:space="preserve"> PAGEREF _Toc486500647 \h </w:instrText>
      </w:r>
      <w:r>
        <w:fldChar w:fldCharType="separate"/>
      </w:r>
      <w:r>
        <w:t>150</w:t>
      </w:r>
      <w:r>
        <w:fldChar w:fldCharType="end"/>
      </w:r>
    </w:p>
    <w:p w14:paraId="1794466C" w14:textId="64CBB385"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fldChar w:fldCharType="begin"/>
      </w:r>
      <w:r>
        <w:instrText xml:space="preserve"> PAGEREF _Toc486500648 \h </w:instrText>
      </w:r>
      <w:r>
        <w:fldChar w:fldCharType="separate"/>
      </w:r>
      <w:r>
        <w:t>151</w:t>
      </w:r>
      <w:r>
        <w:fldChar w:fldCharType="end"/>
      </w:r>
    </w:p>
    <w:p w14:paraId="2E5E61B8" w14:textId="3B9B1BD3"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_Toc486500649 \h </w:instrText>
      </w:r>
      <w:r>
        <w:fldChar w:fldCharType="separate"/>
      </w:r>
      <w:r>
        <w:t>152</w:t>
      </w:r>
      <w:r>
        <w:fldChar w:fldCharType="end"/>
      </w:r>
    </w:p>
    <w:p w14:paraId="75D7AA6E" w14:textId="27BE3BC0" w:rsidR="00441924" w:rsidRDefault="0044192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_Toc486500650 \h </w:instrText>
      </w:r>
      <w:r>
        <w:fldChar w:fldCharType="separate"/>
      </w:r>
      <w:r>
        <w:t>152</w:t>
      </w:r>
      <w:r>
        <w:fldChar w:fldCharType="end"/>
      </w:r>
    </w:p>
    <w:p w14:paraId="6DB22EF3" w14:textId="0F0E7210"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_Toc486500651 \h </w:instrText>
      </w:r>
      <w:r>
        <w:fldChar w:fldCharType="separate"/>
      </w:r>
      <w:r>
        <w:t>152</w:t>
      </w:r>
      <w:r>
        <w:fldChar w:fldCharType="end"/>
      </w:r>
    </w:p>
    <w:p w14:paraId="67C01D2E" w14:textId="24DB1321"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_Toc486500652 \h </w:instrText>
      </w:r>
      <w:r>
        <w:fldChar w:fldCharType="separate"/>
      </w:r>
      <w:r>
        <w:t>152</w:t>
      </w:r>
      <w:r>
        <w:fldChar w:fldCharType="end"/>
      </w:r>
    </w:p>
    <w:p w14:paraId="502C661F" w14:textId="117F300F" w:rsidR="00441924" w:rsidRDefault="0044192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_Toc486500653 \h </w:instrText>
      </w:r>
      <w:r>
        <w:fldChar w:fldCharType="separate"/>
      </w:r>
      <w:r>
        <w:t>152</w:t>
      </w:r>
      <w:r>
        <w:fldChar w:fldCharType="end"/>
      </w:r>
    </w:p>
    <w:p w14:paraId="52568921" w14:textId="0F543697"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_Toc486500654 \h </w:instrText>
      </w:r>
      <w:r>
        <w:fldChar w:fldCharType="separate"/>
      </w:r>
      <w:r>
        <w:t>152</w:t>
      </w:r>
      <w:r>
        <w:fldChar w:fldCharType="end"/>
      </w:r>
    </w:p>
    <w:p w14:paraId="5CD796F8" w14:textId="14A5C4B0"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_Toc486500655 \h </w:instrText>
      </w:r>
      <w:r>
        <w:fldChar w:fldCharType="separate"/>
      </w:r>
      <w:r>
        <w:t>153</w:t>
      </w:r>
      <w:r>
        <w:fldChar w:fldCharType="end"/>
      </w:r>
    </w:p>
    <w:p w14:paraId="55C79C15" w14:textId="3C264E73"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_Toc486500656 \h </w:instrText>
      </w:r>
      <w:r>
        <w:fldChar w:fldCharType="separate"/>
      </w:r>
      <w:r>
        <w:t>153</w:t>
      </w:r>
      <w:r>
        <w:fldChar w:fldCharType="end"/>
      </w:r>
    </w:p>
    <w:p w14:paraId="65BBB25C" w14:textId="3BCDEF9A" w:rsidR="00441924" w:rsidRDefault="0044192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_Toc486500657 \h </w:instrText>
      </w:r>
      <w:r>
        <w:fldChar w:fldCharType="separate"/>
      </w:r>
      <w:r>
        <w:t>153</w:t>
      </w:r>
      <w:r>
        <w:fldChar w:fldCharType="end"/>
      </w:r>
    </w:p>
    <w:p w14:paraId="6CB6605D" w14:textId="3DCA66FF"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_Toc486500658 \h </w:instrText>
      </w:r>
      <w:r>
        <w:fldChar w:fldCharType="separate"/>
      </w:r>
      <w:r>
        <w:t>153</w:t>
      </w:r>
      <w:r>
        <w:fldChar w:fldCharType="end"/>
      </w:r>
    </w:p>
    <w:p w14:paraId="2B9BD409" w14:textId="443C742F"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_Toc486500659 \h </w:instrText>
      </w:r>
      <w:r>
        <w:fldChar w:fldCharType="separate"/>
      </w:r>
      <w:r>
        <w:t>153</w:t>
      </w:r>
      <w:r>
        <w:fldChar w:fldCharType="end"/>
      </w:r>
    </w:p>
    <w:p w14:paraId="142227AD" w14:textId="7DCDEF23"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_Toc486500660 \h </w:instrText>
      </w:r>
      <w:r>
        <w:fldChar w:fldCharType="separate"/>
      </w:r>
      <w:r>
        <w:t>154</w:t>
      </w:r>
      <w:r>
        <w:fldChar w:fldCharType="end"/>
      </w:r>
    </w:p>
    <w:p w14:paraId="7D58D97B" w14:textId="6F3652B9"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_Toc486500661 \h </w:instrText>
      </w:r>
      <w:r>
        <w:fldChar w:fldCharType="separate"/>
      </w:r>
      <w:r>
        <w:t>154</w:t>
      </w:r>
      <w:r>
        <w:fldChar w:fldCharType="end"/>
      </w:r>
    </w:p>
    <w:p w14:paraId="549C4861" w14:textId="5A4E2636"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_Toc486500662 \h </w:instrText>
      </w:r>
      <w:r>
        <w:fldChar w:fldCharType="separate"/>
      </w:r>
      <w:r>
        <w:t>155</w:t>
      </w:r>
      <w:r>
        <w:fldChar w:fldCharType="end"/>
      </w:r>
    </w:p>
    <w:p w14:paraId="0A91A575" w14:textId="02A416DE"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_Toc486500663 \h </w:instrText>
      </w:r>
      <w:r>
        <w:fldChar w:fldCharType="separate"/>
      </w:r>
      <w:r>
        <w:t>155</w:t>
      </w:r>
      <w:r>
        <w:fldChar w:fldCharType="end"/>
      </w:r>
    </w:p>
    <w:p w14:paraId="1085226B" w14:textId="11FC545D" w:rsidR="00441924" w:rsidRDefault="0044192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_Toc486500664 \h </w:instrText>
      </w:r>
      <w:r>
        <w:fldChar w:fldCharType="separate"/>
      </w:r>
      <w:r>
        <w:t>155</w:t>
      </w:r>
      <w:r>
        <w:fldChar w:fldCharType="end"/>
      </w:r>
    </w:p>
    <w:p w14:paraId="5E861D17" w14:textId="414503B3"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_Toc486500665 \h </w:instrText>
      </w:r>
      <w:r>
        <w:fldChar w:fldCharType="separate"/>
      </w:r>
      <w:r>
        <w:t>155</w:t>
      </w:r>
      <w:r>
        <w:fldChar w:fldCharType="end"/>
      </w:r>
    </w:p>
    <w:p w14:paraId="5A16DA5D" w14:textId="46D2661C"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_Toc486500666 \h </w:instrText>
      </w:r>
      <w:r>
        <w:fldChar w:fldCharType="separate"/>
      </w:r>
      <w:r>
        <w:t>156</w:t>
      </w:r>
      <w:r>
        <w:fldChar w:fldCharType="end"/>
      </w:r>
    </w:p>
    <w:p w14:paraId="39C407EA" w14:textId="209874E0"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_Toc486500667 \h </w:instrText>
      </w:r>
      <w:r>
        <w:fldChar w:fldCharType="separate"/>
      </w:r>
      <w:r>
        <w:t>156</w:t>
      </w:r>
      <w:r>
        <w:fldChar w:fldCharType="end"/>
      </w:r>
    </w:p>
    <w:p w14:paraId="30706597" w14:textId="1871847F" w:rsidR="00441924" w:rsidRDefault="0044192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_Toc486500668 \h </w:instrText>
      </w:r>
      <w:r>
        <w:fldChar w:fldCharType="separate"/>
      </w:r>
      <w:r>
        <w:t>156</w:t>
      </w:r>
      <w:r>
        <w:fldChar w:fldCharType="end"/>
      </w:r>
    </w:p>
    <w:p w14:paraId="62F61391" w14:textId="5FE6EAAF"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_Toc486500669 \h </w:instrText>
      </w:r>
      <w:r>
        <w:fldChar w:fldCharType="separate"/>
      </w:r>
      <w:r>
        <w:t>156</w:t>
      </w:r>
      <w:r>
        <w:fldChar w:fldCharType="end"/>
      </w:r>
    </w:p>
    <w:p w14:paraId="155986FB" w14:textId="65CBCEB9" w:rsidR="00441924" w:rsidRDefault="0044192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_Toc486500670 \h </w:instrText>
      </w:r>
      <w:r>
        <w:fldChar w:fldCharType="separate"/>
      </w:r>
      <w:r>
        <w:t>157</w:t>
      </w:r>
      <w:r>
        <w:fldChar w:fldCharType="end"/>
      </w:r>
    </w:p>
    <w:p w14:paraId="269C14D7" w14:textId="20B95C4D"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_Toc486500671 \h </w:instrText>
      </w:r>
      <w:r>
        <w:fldChar w:fldCharType="separate"/>
      </w:r>
      <w:r>
        <w:t>157</w:t>
      </w:r>
      <w:r>
        <w:fldChar w:fldCharType="end"/>
      </w:r>
    </w:p>
    <w:p w14:paraId="4CD844C9" w14:textId="73E8BF20"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_Toc486500672 \h </w:instrText>
      </w:r>
      <w:r>
        <w:fldChar w:fldCharType="separate"/>
      </w:r>
      <w:r>
        <w:t>158</w:t>
      </w:r>
      <w:r>
        <w:fldChar w:fldCharType="end"/>
      </w:r>
    </w:p>
    <w:p w14:paraId="1FD3B434" w14:textId="384B6477"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_Toc486500673 \h </w:instrText>
      </w:r>
      <w:r>
        <w:fldChar w:fldCharType="separate"/>
      </w:r>
      <w:r>
        <w:t>158</w:t>
      </w:r>
      <w:r>
        <w:fldChar w:fldCharType="end"/>
      </w:r>
    </w:p>
    <w:p w14:paraId="17B4F8EC" w14:textId="164E8A74" w:rsidR="00441924" w:rsidRDefault="0044192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_Toc486500674 \h </w:instrText>
      </w:r>
      <w:r>
        <w:fldChar w:fldCharType="separate"/>
      </w:r>
      <w:r>
        <w:t>158</w:t>
      </w:r>
      <w:r>
        <w:fldChar w:fldCharType="end"/>
      </w:r>
    </w:p>
    <w:p w14:paraId="14BE3AE5" w14:textId="45FCD6F5"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_Toc486500675 \h </w:instrText>
      </w:r>
      <w:r>
        <w:fldChar w:fldCharType="separate"/>
      </w:r>
      <w:r>
        <w:t>159</w:t>
      </w:r>
      <w:r>
        <w:fldChar w:fldCharType="end"/>
      </w:r>
    </w:p>
    <w:p w14:paraId="60E62FC4" w14:textId="0CE57496"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_Toc486500676 \h </w:instrText>
      </w:r>
      <w:r>
        <w:fldChar w:fldCharType="separate"/>
      </w:r>
      <w:r>
        <w:t>159</w:t>
      </w:r>
      <w:r>
        <w:fldChar w:fldCharType="end"/>
      </w:r>
    </w:p>
    <w:p w14:paraId="79C36477" w14:textId="17B9C418"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_Toc486500677 \h </w:instrText>
      </w:r>
      <w:r>
        <w:fldChar w:fldCharType="separate"/>
      </w:r>
      <w:r>
        <w:t>160</w:t>
      </w:r>
      <w:r>
        <w:fldChar w:fldCharType="end"/>
      </w:r>
    </w:p>
    <w:p w14:paraId="57F22982" w14:textId="711F9A97" w:rsidR="00441924" w:rsidRDefault="0044192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_Toc486500678 \h </w:instrText>
      </w:r>
      <w:r>
        <w:fldChar w:fldCharType="separate"/>
      </w:r>
      <w:r>
        <w:t>161</w:t>
      </w:r>
      <w:r>
        <w:fldChar w:fldCharType="end"/>
      </w:r>
    </w:p>
    <w:p w14:paraId="002F38DF" w14:textId="2A7BB7BC"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_Toc486500679 \h </w:instrText>
      </w:r>
      <w:r>
        <w:fldChar w:fldCharType="separate"/>
      </w:r>
      <w:r>
        <w:t>161</w:t>
      </w:r>
      <w:r>
        <w:fldChar w:fldCharType="end"/>
      </w:r>
    </w:p>
    <w:p w14:paraId="2EA571EB" w14:textId="53294169" w:rsidR="00441924" w:rsidRDefault="0044192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_Toc486500680 \h </w:instrText>
      </w:r>
      <w:r>
        <w:fldChar w:fldCharType="separate"/>
      </w:r>
      <w:r>
        <w:t>161</w:t>
      </w:r>
      <w:r>
        <w:fldChar w:fldCharType="end"/>
      </w:r>
    </w:p>
    <w:p w14:paraId="1C1012FA" w14:textId="51167114" w:rsidR="00441924" w:rsidRDefault="0044192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_Toc486500681 \h </w:instrText>
      </w:r>
      <w:r>
        <w:fldChar w:fldCharType="separate"/>
      </w:r>
      <w:r>
        <w:t>161</w:t>
      </w:r>
      <w:r>
        <w:fldChar w:fldCharType="end"/>
      </w:r>
    </w:p>
    <w:p w14:paraId="2FB4B113" w14:textId="68373511"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_Toc486500682 \h </w:instrText>
      </w:r>
      <w:r>
        <w:fldChar w:fldCharType="separate"/>
      </w:r>
      <w:r>
        <w:t>161</w:t>
      </w:r>
      <w:r>
        <w:fldChar w:fldCharType="end"/>
      </w:r>
    </w:p>
    <w:p w14:paraId="41F9FED8" w14:textId="22B15BFA"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_Toc486500683 \h </w:instrText>
      </w:r>
      <w:r>
        <w:fldChar w:fldCharType="separate"/>
      </w:r>
      <w:r>
        <w:t>161</w:t>
      </w:r>
      <w:r>
        <w:fldChar w:fldCharType="end"/>
      </w:r>
    </w:p>
    <w:p w14:paraId="2EB26F40" w14:textId="692E5D48"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_Toc486500684 \h </w:instrText>
      </w:r>
      <w:r>
        <w:fldChar w:fldCharType="separate"/>
      </w:r>
      <w:r>
        <w:t>161</w:t>
      </w:r>
      <w:r>
        <w:fldChar w:fldCharType="end"/>
      </w:r>
    </w:p>
    <w:p w14:paraId="0E62A85E" w14:textId="60B7BDA4"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_Toc486500685 \h </w:instrText>
      </w:r>
      <w:r>
        <w:fldChar w:fldCharType="separate"/>
      </w:r>
      <w:r>
        <w:t>161</w:t>
      </w:r>
      <w:r>
        <w:fldChar w:fldCharType="end"/>
      </w:r>
    </w:p>
    <w:p w14:paraId="79E1E7E0" w14:textId="29CA0096"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_Toc486500686 \h </w:instrText>
      </w:r>
      <w:r>
        <w:fldChar w:fldCharType="separate"/>
      </w:r>
      <w:r>
        <w:t>161</w:t>
      </w:r>
      <w:r>
        <w:fldChar w:fldCharType="end"/>
      </w:r>
    </w:p>
    <w:p w14:paraId="6A897263" w14:textId="3CA654FD"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_Toc486500687 \h </w:instrText>
      </w:r>
      <w:r>
        <w:fldChar w:fldCharType="separate"/>
      </w:r>
      <w:r>
        <w:t>162</w:t>
      </w:r>
      <w:r>
        <w:fldChar w:fldCharType="end"/>
      </w:r>
    </w:p>
    <w:p w14:paraId="35F61D1A" w14:textId="4649B789"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_Toc486500688 \h </w:instrText>
      </w:r>
      <w:r>
        <w:fldChar w:fldCharType="separate"/>
      </w:r>
      <w:r>
        <w:t>162</w:t>
      </w:r>
      <w:r>
        <w:fldChar w:fldCharType="end"/>
      </w:r>
    </w:p>
    <w:p w14:paraId="3DC73FD1" w14:textId="5B3A72D8"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_Toc486500689 \h </w:instrText>
      </w:r>
      <w:r>
        <w:fldChar w:fldCharType="separate"/>
      </w:r>
      <w:r>
        <w:t>162</w:t>
      </w:r>
      <w:r>
        <w:fldChar w:fldCharType="end"/>
      </w:r>
    </w:p>
    <w:p w14:paraId="1FE818CF" w14:textId="490CC46D" w:rsidR="00441924" w:rsidRDefault="0044192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_Toc486500690 \h </w:instrText>
      </w:r>
      <w:r>
        <w:fldChar w:fldCharType="separate"/>
      </w:r>
      <w:r>
        <w:t>162</w:t>
      </w:r>
      <w:r>
        <w:fldChar w:fldCharType="end"/>
      </w:r>
    </w:p>
    <w:p w14:paraId="260C758C" w14:textId="6638684A" w:rsidR="00441924" w:rsidRDefault="00441924">
      <w:pPr>
        <w:pStyle w:val="TOC3"/>
        <w:rPr>
          <w:rFonts w:asciiTheme="minorHAnsi" w:eastAsiaTheme="minorEastAsia" w:hAnsiTheme="minorHAnsi" w:cstheme="minorBidi"/>
          <w:sz w:val="22"/>
          <w:szCs w:val="22"/>
          <w:lang w:val="en-US"/>
        </w:rPr>
      </w:pPr>
      <w:r>
        <w:lastRenderedPageBreak/>
        <w:t>10.1.2</w:t>
      </w:r>
      <w:r>
        <w:tab/>
        <w:t>Public Key Identifiers</w:t>
      </w:r>
      <w:r>
        <w:tab/>
      </w:r>
      <w:r>
        <w:fldChar w:fldCharType="begin"/>
      </w:r>
      <w:r>
        <w:instrText xml:space="preserve"> PAGEREF _Toc486500691 \h </w:instrText>
      </w:r>
      <w:r>
        <w:fldChar w:fldCharType="separate"/>
      </w:r>
      <w:r>
        <w:t>163</w:t>
      </w:r>
      <w:r>
        <w:fldChar w:fldCharType="end"/>
      </w:r>
    </w:p>
    <w:p w14:paraId="4706461D" w14:textId="1E541882"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_Toc486500692 \h </w:instrText>
      </w:r>
      <w:r>
        <w:fldChar w:fldCharType="separate"/>
      </w:r>
      <w:r>
        <w:t>163</w:t>
      </w:r>
      <w:r>
        <w:fldChar w:fldCharType="end"/>
      </w:r>
    </w:p>
    <w:p w14:paraId="56BCA099" w14:textId="2DEA83EC"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fldChar w:fldCharType="begin"/>
      </w:r>
      <w:r>
        <w:instrText xml:space="preserve"> PAGEREF _Toc486500693 \h </w:instrText>
      </w:r>
      <w:r>
        <w:fldChar w:fldCharType="separate"/>
      </w:r>
      <w:r>
        <w:t>163</w:t>
      </w:r>
      <w:r>
        <w:fldChar w:fldCharType="end"/>
      </w:r>
    </w:p>
    <w:p w14:paraId="1D69F429" w14:textId="32ECD6D4" w:rsidR="00441924" w:rsidRDefault="0044192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_Toc486500694 \h </w:instrText>
      </w:r>
      <w:r>
        <w:fldChar w:fldCharType="separate"/>
      </w:r>
      <w:r>
        <w:t>164</w:t>
      </w:r>
      <w:r>
        <w:fldChar w:fldCharType="end"/>
      </w:r>
    </w:p>
    <w:p w14:paraId="04C895ED" w14:textId="363D3681" w:rsidR="00441924" w:rsidRDefault="0044192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_Toc486500695 \h </w:instrText>
      </w:r>
      <w:r>
        <w:fldChar w:fldCharType="separate"/>
      </w:r>
      <w:r>
        <w:t>164</w:t>
      </w:r>
      <w:r>
        <w:fldChar w:fldCharType="end"/>
      </w:r>
    </w:p>
    <w:p w14:paraId="1E2C4E16" w14:textId="71B6FA94"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_Toc486500696 \h </w:instrText>
      </w:r>
      <w:r>
        <w:fldChar w:fldCharType="separate"/>
      </w:r>
      <w:r>
        <w:t>164</w:t>
      </w:r>
      <w:r>
        <w:fldChar w:fldCharType="end"/>
      </w:r>
    </w:p>
    <w:p w14:paraId="24BC632F" w14:textId="6072CB5B"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_Toc486500697 \h </w:instrText>
      </w:r>
      <w:r>
        <w:fldChar w:fldCharType="separate"/>
      </w:r>
      <w:r>
        <w:t>164</w:t>
      </w:r>
      <w:r>
        <w:fldChar w:fldCharType="end"/>
      </w:r>
    </w:p>
    <w:p w14:paraId="6A35B699" w14:textId="727925F5"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_Toc486500698 \h </w:instrText>
      </w:r>
      <w:r>
        <w:fldChar w:fldCharType="separate"/>
      </w:r>
      <w:r>
        <w:t>165</w:t>
      </w:r>
      <w:r>
        <w:fldChar w:fldCharType="end"/>
      </w:r>
    </w:p>
    <w:p w14:paraId="29AAF216" w14:textId="4D4BF3ED"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_Toc486500699 \h </w:instrText>
      </w:r>
      <w:r>
        <w:fldChar w:fldCharType="separate"/>
      </w:r>
      <w:r>
        <w:t>165</w:t>
      </w:r>
      <w:r>
        <w:fldChar w:fldCharType="end"/>
      </w:r>
    </w:p>
    <w:p w14:paraId="1E15FC0D" w14:textId="4703C68B"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_Toc486500700 \h </w:instrText>
      </w:r>
      <w:r>
        <w:fldChar w:fldCharType="separate"/>
      </w:r>
      <w:r>
        <w:t>165</w:t>
      </w:r>
      <w:r>
        <w:fldChar w:fldCharType="end"/>
      </w:r>
    </w:p>
    <w:p w14:paraId="4C735231" w14:textId="47210384"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_Toc486500701 \h </w:instrText>
      </w:r>
      <w:r>
        <w:fldChar w:fldCharType="separate"/>
      </w:r>
      <w:r>
        <w:t>166</w:t>
      </w:r>
      <w:r>
        <w:fldChar w:fldCharType="end"/>
      </w:r>
    </w:p>
    <w:p w14:paraId="7F2508F9" w14:textId="5D37C346" w:rsidR="00441924" w:rsidRDefault="0044192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_Toc486500702 \h </w:instrText>
      </w:r>
      <w:r>
        <w:fldChar w:fldCharType="separate"/>
      </w:r>
      <w:r>
        <w:t>166</w:t>
      </w:r>
      <w:r>
        <w:fldChar w:fldCharType="end"/>
      </w:r>
    </w:p>
    <w:p w14:paraId="4AD63D3B" w14:textId="3A0DBD16"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_Toc486500703 \h </w:instrText>
      </w:r>
      <w:r>
        <w:fldChar w:fldCharType="separate"/>
      </w:r>
      <w:r>
        <w:t>166</w:t>
      </w:r>
      <w:r>
        <w:fldChar w:fldCharType="end"/>
      </w:r>
    </w:p>
    <w:p w14:paraId="17F7D52E" w14:textId="5497E536"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_Toc486500704 \h </w:instrText>
      </w:r>
      <w:r>
        <w:fldChar w:fldCharType="separate"/>
      </w:r>
      <w:r>
        <w:t>167</w:t>
      </w:r>
      <w:r>
        <w:fldChar w:fldCharType="end"/>
      </w:r>
    </w:p>
    <w:p w14:paraId="19BA09E6" w14:textId="6A1BB13D" w:rsidR="00441924" w:rsidRDefault="0044192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_Toc486500705 \h </w:instrText>
      </w:r>
      <w:r>
        <w:fldChar w:fldCharType="separate"/>
      </w:r>
      <w:r>
        <w:t>167</w:t>
      </w:r>
      <w:r>
        <w:fldChar w:fldCharType="end"/>
      </w:r>
    </w:p>
    <w:p w14:paraId="111A7B46" w14:textId="5E1C483A"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_Toc486500706 \h </w:instrText>
      </w:r>
      <w:r>
        <w:fldChar w:fldCharType="separate"/>
      </w:r>
      <w:r>
        <w:t>167</w:t>
      </w:r>
      <w:r>
        <w:fldChar w:fldCharType="end"/>
      </w:r>
    </w:p>
    <w:p w14:paraId="3FF7E12E" w14:textId="3EFD9794"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fldChar w:fldCharType="begin"/>
      </w:r>
      <w:r>
        <w:instrText xml:space="preserve"> PAGEREF _Toc486500707 \h </w:instrText>
      </w:r>
      <w:r>
        <w:fldChar w:fldCharType="separate"/>
      </w:r>
      <w:r>
        <w:t>168</w:t>
      </w:r>
      <w:r>
        <w:fldChar w:fldCharType="end"/>
      </w:r>
    </w:p>
    <w:p w14:paraId="238676C2" w14:textId="7865E1B7"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fldChar w:fldCharType="begin"/>
      </w:r>
      <w:r>
        <w:instrText xml:space="preserve"> PAGEREF _Toc486500708 \h </w:instrText>
      </w:r>
      <w:r>
        <w:fldChar w:fldCharType="separate"/>
      </w:r>
      <w:r>
        <w:t>168</w:t>
      </w:r>
      <w:r>
        <w:fldChar w:fldCharType="end"/>
      </w:r>
    </w:p>
    <w:p w14:paraId="7886AA2B" w14:textId="668BF04E" w:rsidR="00441924" w:rsidRDefault="0044192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_Toc486500709 \h </w:instrText>
      </w:r>
      <w:r>
        <w:fldChar w:fldCharType="separate"/>
      </w:r>
      <w:r>
        <w:t>168</w:t>
      </w:r>
      <w:r>
        <w:fldChar w:fldCharType="end"/>
      </w:r>
    </w:p>
    <w:p w14:paraId="613B2E94" w14:textId="4AA7CF13"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fldChar w:fldCharType="begin"/>
      </w:r>
      <w:r>
        <w:instrText xml:space="preserve"> PAGEREF _Toc486500710 \h </w:instrText>
      </w:r>
      <w:r>
        <w:fldChar w:fldCharType="separate"/>
      </w:r>
      <w:r>
        <w:t>168</w:t>
      </w:r>
      <w:r>
        <w:fldChar w:fldCharType="end"/>
      </w:r>
    </w:p>
    <w:p w14:paraId="3676C074" w14:textId="4E45D34E" w:rsidR="00441924" w:rsidRDefault="0044192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_Toc486500711 \h </w:instrText>
      </w:r>
      <w:r>
        <w:fldChar w:fldCharType="separate"/>
      </w:r>
      <w:r>
        <w:t>168</w:t>
      </w:r>
      <w:r>
        <w:fldChar w:fldCharType="end"/>
      </w:r>
    </w:p>
    <w:p w14:paraId="04C1F012" w14:textId="61435C68" w:rsidR="00441924" w:rsidRDefault="0044192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_Toc486500712 \h </w:instrText>
      </w:r>
      <w:r>
        <w:fldChar w:fldCharType="separate"/>
      </w:r>
      <w:r>
        <w:t>169</w:t>
      </w:r>
      <w:r>
        <w:fldChar w:fldCharType="end"/>
      </w:r>
    </w:p>
    <w:p w14:paraId="1F23926C" w14:textId="196EEDAF" w:rsidR="00441924" w:rsidRDefault="0044192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_Toc486500713 \h </w:instrText>
      </w:r>
      <w:r>
        <w:fldChar w:fldCharType="separate"/>
      </w:r>
      <w:r>
        <w:t>169</w:t>
      </w:r>
      <w:r>
        <w:fldChar w:fldCharType="end"/>
      </w:r>
    </w:p>
    <w:p w14:paraId="32B4EF55" w14:textId="04DD56E4" w:rsidR="00441924" w:rsidRDefault="0044192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_Toc486500714 \h </w:instrText>
      </w:r>
      <w:r>
        <w:fldChar w:fldCharType="separate"/>
      </w:r>
      <w:r>
        <w:t>169</w:t>
      </w:r>
      <w:r>
        <w:fldChar w:fldCharType="end"/>
      </w:r>
    </w:p>
    <w:p w14:paraId="624E6F43" w14:textId="425DE30F"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fldChar w:fldCharType="begin"/>
      </w:r>
      <w:r>
        <w:instrText xml:space="preserve"> PAGEREF _Toc486500715 \h </w:instrText>
      </w:r>
      <w:r>
        <w:fldChar w:fldCharType="separate"/>
      </w:r>
      <w:r>
        <w:t>170</w:t>
      </w:r>
      <w:r>
        <w:fldChar w:fldCharType="end"/>
      </w:r>
    </w:p>
    <w:p w14:paraId="760F3FF1" w14:textId="75D3369E"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fldChar w:fldCharType="begin"/>
      </w:r>
      <w:r>
        <w:instrText xml:space="preserve"> PAGEREF _Toc486500716 \h </w:instrText>
      </w:r>
      <w:r>
        <w:fldChar w:fldCharType="separate"/>
      </w:r>
      <w:r>
        <w:t>170</w:t>
      </w:r>
      <w:r>
        <w:fldChar w:fldCharType="end"/>
      </w:r>
    </w:p>
    <w:p w14:paraId="42150240" w14:textId="7F831D97"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fldChar w:fldCharType="begin"/>
      </w:r>
      <w:r>
        <w:instrText xml:space="preserve"> PAGEREF _Toc486500717 \h </w:instrText>
      </w:r>
      <w:r>
        <w:fldChar w:fldCharType="separate"/>
      </w:r>
      <w:r>
        <w:t>170</w:t>
      </w:r>
      <w:r>
        <w:fldChar w:fldCharType="end"/>
      </w:r>
    </w:p>
    <w:p w14:paraId="3B043B46" w14:textId="70AB9F2B"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fldChar w:fldCharType="begin"/>
      </w:r>
      <w:r>
        <w:instrText xml:space="preserve"> PAGEREF _Toc486500718 \h </w:instrText>
      </w:r>
      <w:r>
        <w:fldChar w:fldCharType="separate"/>
      </w:r>
      <w:r>
        <w:t>171</w:t>
      </w:r>
      <w:r>
        <w:fldChar w:fldCharType="end"/>
      </w:r>
    </w:p>
    <w:p w14:paraId="2C62C718" w14:textId="02BAE0AA"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fldChar w:fldCharType="begin"/>
      </w:r>
      <w:r>
        <w:instrText xml:space="preserve"> PAGEREF _Toc486500719 \h </w:instrText>
      </w:r>
      <w:r>
        <w:fldChar w:fldCharType="separate"/>
      </w:r>
      <w:r>
        <w:t>171</w:t>
      </w:r>
      <w:r>
        <w:fldChar w:fldCharType="end"/>
      </w:r>
    </w:p>
    <w:p w14:paraId="647CB550" w14:textId="3213BB9E"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fldChar w:fldCharType="begin"/>
      </w:r>
      <w:r>
        <w:instrText xml:space="preserve"> PAGEREF _Toc486500720 \h </w:instrText>
      </w:r>
      <w:r>
        <w:fldChar w:fldCharType="separate"/>
      </w:r>
      <w:r>
        <w:t>171</w:t>
      </w:r>
      <w:r>
        <w:fldChar w:fldCharType="end"/>
      </w:r>
    </w:p>
    <w:p w14:paraId="1F44B6D9" w14:textId="4E372028"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fldChar w:fldCharType="begin"/>
      </w:r>
      <w:r>
        <w:instrText xml:space="preserve"> PAGEREF _Toc486500721 \h </w:instrText>
      </w:r>
      <w:r>
        <w:fldChar w:fldCharType="separate"/>
      </w:r>
      <w:r>
        <w:t>172</w:t>
      </w:r>
      <w:r>
        <w:fldChar w:fldCharType="end"/>
      </w:r>
    </w:p>
    <w:p w14:paraId="2A27752E" w14:textId="6EDE635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fldChar w:fldCharType="begin"/>
      </w:r>
      <w:r>
        <w:instrText xml:space="preserve"> PAGEREF _Toc486500722 \h </w:instrText>
      </w:r>
      <w:r>
        <w:fldChar w:fldCharType="separate"/>
      </w:r>
      <w:r>
        <w:t>172</w:t>
      </w:r>
      <w:r>
        <w:fldChar w:fldCharType="end"/>
      </w:r>
    </w:p>
    <w:p w14:paraId="46C73117" w14:textId="228B11B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fldChar w:fldCharType="begin"/>
      </w:r>
      <w:r>
        <w:instrText xml:space="preserve"> PAGEREF _Toc486500723 \h </w:instrText>
      </w:r>
      <w:r>
        <w:fldChar w:fldCharType="separate"/>
      </w:r>
      <w:r>
        <w:t>172</w:t>
      </w:r>
      <w:r>
        <w:fldChar w:fldCharType="end"/>
      </w:r>
    </w:p>
    <w:p w14:paraId="62B30EDA" w14:textId="33D662C4"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fldChar w:fldCharType="begin"/>
      </w:r>
      <w:r>
        <w:instrText xml:space="preserve"> PAGEREF _Toc486500724 \h </w:instrText>
      </w:r>
      <w:r>
        <w:fldChar w:fldCharType="separate"/>
      </w:r>
      <w:r>
        <w:t>173</w:t>
      </w:r>
      <w:r>
        <w:fldChar w:fldCharType="end"/>
      </w:r>
    </w:p>
    <w:p w14:paraId="0A4DB6B0" w14:textId="5E5EB47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fldChar w:fldCharType="begin"/>
      </w:r>
      <w:r>
        <w:instrText xml:space="preserve"> PAGEREF _Toc486500725 \h </w:instrText>
      </w:r>
      <w:r>
        <w:fldChar w:fldCharType="separate"/>
      </w:r>
      <w:r>
        <w:t>174</w:t>
      </w:r>
      <w:r>
        <w:fldChar w:fldCharType="end"/>
      </w:r>
    </w:p>
    <w:p w14:paraId="62662A38" w14:textId="00A69C29"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fldChar w:fldCharType="begin"/>
      </w:r>
      <w:r>
        <w:instrText xml:space="preserve"> PAGEREF _Toc486500726 \h </w:instrText>
      </w:r>
      <w:r>
        <w:fldChar w:fldCharType="separate"/>
      </w:r>
      <w:r>
        <w:t>176</w:t>
      </w:r>
      <w:r>
        <w:fldChar w:fldCharType="end"/>
      </w:r>
    </w:p>
    <w:p w14:paraId="046E8D99" w14:textId="0892E1D7"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fldChar w:fldCharType="begin"/>
      </w:r>
      <w:r>
        <w:instrText xml:space="preserve"> PAGEREF _Toc486500727 \h </w:instrText>
      </w:r>
      <w:r>
        <w:fldChar w:fldCharType="separate"/>
      </w:r>
      <w:r>
        <w:t>176</w:t>
      </w:r>
      <w:r>
        <w:fldChar w:fldCharType="end"/>
      </w:r>
    </w:p>
    <w:p w14:paraId="203AE599" w14:textId="4CCA8AD0"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fldChar w:fldCharType="begin"/>
      </w:r>
      <w:r>
        <w:instrText xml:space="preserve"> PAGEREF _Toc486500728 \h </w:instrText>
      </w:r>
      <w:r>
        <w:fldChar w:fldCharType="separate"/>
      </w:r>
      <w:r>
        <w:t>176</w:t>
      </w:r>
      <w:r>
        <w:fldChar w:fldCharType="end"/>
      </w:r>
    </w:p>
    <w:p w14:paraId="0E86EF35" w14:textId="7A48325E"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fldChar w:fldCharType="begin"/>
      </w:r>
      <w:r>
        <w:instrText xml:space="preserve"> PAGEREF _Toc486500729 \h </w:instrText>
      </w:r>
      <w:r>
        <w:fldChar w:fldCharType="separate"/>
      </w:r>
      <w:r>
        <w:t>177</w:t>
      </w:r>
      <w:r>
        <w:fldChar w:fldCharType="end"/>
      </w:r>
    </w:p>
    <w:p w14:paraId="699388D0" w14:textId="035E79A5"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fldChar w:fldCharType="begin"/>
      </w:r>
      <w:r>
        <w:instrText xml:space="preserve"> PAGEREF _Toc486500730 \h </w:instrText>
      </w:r>
      <w:r>
        <w:fldChar w:fldCharType="separate"/>
      </w:r>
      <w:r>
        <w:t>178</w:t>
      </w:r>
      <w:r>
        <w:fldChar w:fldCharType="end"/>
      </w:r>
    </w:p>
    <w:p w14:paraId="5BF4751E" w14:textId="43F23AA9"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fldChar w:fldCharType="begin"/>
      </w:r>
      <w:r>
        <w:instrText xml:space="preserve"> PAGEREF _Toc486500731 \h </w:instrText>
      </w:r>
      <w:r>
        <w:fldChar w:fldCharType="separate"/>
      </w:r>
      <w:r>
        <w:t>178</w:t>
      </w:r>
      <w:r>
        <w:fldChar w:fldCharType="end"/>
      </w:r>
    </w:p>
    <w:p w14:paraId="4C3DECC5" w14:textId="3CBAFDD7"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fldChar w:fldCharType="begin"/>
      </w:r>
      <w:r>
        <w:instrText xml:space="preserve"> PAGEREF _Toc486500732 \h </w:instrText>
      </w:r>
      <w:r>
        <w:fldChar w:fldCharType="separate"/>
      </w:r>
      <w:r>
        <w:t>179</w:t>
      </w:r>
      <w:r>
        <w:fldChar w:fldCharType="end"/>
      </w:r>
    </w:p>
    <w:p w14:paraId="7EB1187B" w14:textId="2F206448"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fldChar w:fldCharType="begin"/>
      </w:r>
      <w:r>
        <w:instrText xml:space="preserve"> PAGEREF _Toc486500733 \h </w:instrText>
      </w:r>
      <w:r>
        <w:fldChar w:fldCharType="separate"/>
      </w:r>
      <w:r>
        <w:t>179</w:t>
      </w:r>
      <w:r>
        <w:fldChar w:fldCharType="end"/>
      </w:r>
    </w:p>
    <w:p w14:paraId="6B051B7F" w14:textId="03FE13F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_Toc486500734 \h </w:instrText>
      </w:r>
      <w:r>
        <w:fldChar w:fldCharType="separate"/>
      </w:r>
      <w:r>
        <w:t>179</w:t>
      </w:r>
      <w:r>
        <w:fldChar w:fldCharType="end"/>
      </w:r>
    </w:p>
    <w:p w14:paraId="3DFCB7DF" w14:textId="48ED30A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_Toc486500735 \h </w:instrText>
      </w:r>
      <w:r>
        <w:fldChar w:fldCharType="separate"/>
      </w:r>
      <w:r>
        <w:t>179</w:t>
      </w:r>
      <w:r>
        <w:fldChar w:fldCharType="end"/>
      </w:r>
    </w:p>
    <w:p w14:paraId="2326ACAC" w14:textId="7548480C"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fldChar w:fldCharType="begin"/>
      </w:r>
      <w:r>
        <w:instrText xml:space="preserve"> PAGEREF _Toc486500736 \h </w:instrText>
      </w:r>
      <w:r>
        <w:fldChar w:fldCharType="separate"/>
      </w:r>
      <w:r>
        <w:t>179</w:t>
      </w:r>
      <w:r>
        <w:fldChar w:fldCharType="end"/>
      </w:r>
    </w:p>
    <w:p w14:paraId="1DBB00FA" w14:textId="15D2E4D8"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fldChar w:fldCharType="begin"/>
      </w:r>
      <w:r>
        <w:instrText xml:space="preserve"> PAGEREF _Toc486500737 \h </w:instrText>
      </w:r>
      <w:r>
        <w:fldChar w:fldCharType="separate"/>
      </w:r>
      <w:r>
        <w:t>179</w:t>
      </w:r>
      <w:r>
        <w:fldChar w:fldCharType="end"/>
      </w:r>
    </w:p>
    <w:p w14:paraId="2A213D08" w14:textId="1EC2638A"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fldChar w:fldCharType="begin"/>
      </w:r>
      <w:r>
        <w:instrText xml:space="preserve"> PAGEREF _Toc486500738 \h </w:instrText>
      </w:r>
      <w:r>
        <w:fldChar w:fldCharType="separate"/>
      </w:r>
      <w:r>
        <w:t>179</w:t>
      </w:r>
      <w:r>
        <w:fldChar w:fldCharType="end"/>
      </w:r>
    </w:p>
    <w:p w14:paraId="582F16F3" w14:textId="0DFDFE86"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fldChar w:fldCharType="begin"/>
      </w:r>
      <w:r>
        <w:instrText xml:space="preserve"> PAGEREF _Toc486500739 \h </w:instrText>
      </w:r>
      <w:r>
        <w:fldChar w:fldCharType="separate"/>
      </w:r>
      <w:r>
        <w:t>180</w:t>
      </w:r>
      <w:r>
        <w:fldChar w:fldCharType="end"/>
      </w:r>
    </w:p>
    <w:p w14:paraId="21904737" w14:textId="4F3036E9"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fldChar w:fldCharType="begin"/>
      </w:r>
      <w:r>
        <w:instrText xml:space="preserve"> PAGEREF _Toc486500740 \h </w:instrText>
      </w:r>
      <w:r>
        <w:fldChar w:fldCharType="separate"/>
      </w:r>
      <w:r>
        <w:t>180</w:t>
      </w:r>
      <w:r>
        <w:fldChar w:fldCharType="end"/>
      </w:r>
    </w:p>
    <w:p w14:paraId="3708C1C7" w14:textId="5C9B9E4E"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fldChar w:fldCharType="begin"/>
      </w:r>
      <w:r>
        <w:instrText xml:space="preserve"> PAGEREF _Toc486500741 \h </w:instrText>
      </w:r>
      <w:r>
        <w:fldChar w:fldCharType="separate"/>
      </w:r>
      <w:r>
        <w:t>180</w:t>
      </w:r>
      <w:r>
        <w:fldChar w:fldCharType="end"/>
      </w:r>
    </w:p>
    <w:p w14:paraId="65FEBCFE" w14:textId="0804C68F"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fldChar w:fldCharType="begin"/>
      </w:r>
      <w:r>
        <w:instrText xml:space="preserve"> PAGEREF _Toc486500742 \h </w:instrText>
      </w:r>
      <w:r>
        <w:fldChar w:fldCharType="separate"/>
      </w:r>
      <w:r>
        <w:t>181</w:t>
      </w:r>
      <w:r>
        <w:fldChar w:fldCharType="end"/>
      </w:r>
    </w:p>
    <w:p w14:paraId="78A543F9" w14:textId="473C6021"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fldChar w:fldCharType="begin"/>
      </w:r>
      <w:r>
        <w:instrText xml:space="preserve"> PAGEREF _Toc486500743 \h </w:instrText>
      </w:r>
      <w:r>
        <w:fldChar w:fldCharType="separate"/>
      </w:r>
      <w:r>
        <w:t>181</w:t>
      </w:r>
      <w:r>
        <w:fldChar w:fldCharType="end"/>
      </w:r>
    </w:p>
    <w:p w14:paraId="772D9047" w14:textId="522111C8"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_Toc486500744 \h </w:instrText>
      </w:r>
      <w:r>
        <w:fldChar w:fldCharType="separate"/>
      </w:r>
      <w:r>
        <w:t>182</w:t>
      </w:r>
      <w:r>
        <w:fldChar w:fldCharType="end"/>
      </w:r>
    </w:p>
    <w:p w14:paraId="2A04F87E" w14:textId="2E2EC1C7"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_Toc486500745 \h </w:instrText>
      </w:r>
      <w:r>
        <w:fldChar w:fldCharType="separate"/>
      </w:r>
      <w:r>
        <w:t>183</w:t>
      </w:r>
      <w:r>
        <w:fldChar w:fldCharType="end"/>
      </w:r>
    </w:p>
    <w:p w14:paraId="1BBDC7A0" w14:textId="65C1895D" w:rsidR="00441924" w:rsidRDefault="0044192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_Toc486500746 \h </w:instrText>
      </w:r>
      <w:r>
        <w:fldChar w:fldCharType="separate"/>
      </w:r>
      <w:r>
        <w:t>183</w:t>
      </w:r>
      <w:r>
        <w:fldChar w:fldCharType="end"/>
      </w:r>
    </w:p>
    <w:p w14:paraId="5AA01466" w14:textId="34CB4587" w:rsidR="00441924" w:rsidRDefault="00441924">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_Toc486500747 \h </w:instrText>
      </w:r>
      <w:r>
        <w:fldChar w:fldCharType="separate"/>
      </w:r>
      <w:r>
        <w:t>184</w:t>
      </w:r>
      <w:r>
        <w:fldChar w:fldCharType="end"/>
      </w:r>
    </w:p>
    <w:p w14:paraId="4A3B6DA3" w14:textId="76989544" w:rsidR="00441924" w:rsidRDefault="00441924">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_Toc486500748 \h </w:instrText>
      </w:r>
      <w:r>
        <w:fldChar w:fldCharType="separate"/>
      </w:r>
      <w:r>
        <w:t>185</w:t>
      </w:r>
      <w:r>
        <w:fldChar w:fldCharType="end"/>
      </w:r>
    </w:p>
    <w:p w14:paraId="64E9E539" w14:textId="180F3D70" w:rsidR="00441924" w:rsidRDefault="0044192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_Toc486500749 \h </w:instrText>
      </w:r>
      <w:r>
        <w:fldChar w:fldCharType="separate"/>
      </w:r>
      <w:r>
        <w:t>185</w:t>
      </w:r>
      <w:r>
        <w:fldChar w:fldCharType="end"/>
      </w:r>
    </w:p>
    <w:p w14:paraId="7C0BA1D5" w14:textId="1696B832" w:rsidR="00441924" w:rsidRDefault="0044192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_Toc486500750 \h </w:instrText>
      </w:r>
      <w:r>
        <w:fldChar w:fldCharType="separate"/>
      </w:r>
      <w:r>
        <w:t>185</w:t>
      </w:r>
      <w:r>
        <w:fldChar w:fldCharType="end"/>
      </w:r>
    </w:p>
    <w:p w14:paraId="654C5852" w14:textId="3A1BB038"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_Toc486500751 \h </w:instrText>
      </w:r>
      <w:r>
        <w:fldChar w:fldCharType="separate"/>
      </w:r>
      <w:r>
        <w:t>185</w:t>
      </w:r>
      <w:r>
        <w:fldChar w:fldCharType="end"/>
      </w:r>
    </w:p>
    <w:p w14:paraId="3CE52A04" w14:textId="222FB989" w:rsidR="00441924" w:rsidRDefault="0044192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_Toc486500752 \h </w:instrText>
      </w:r>
      <w:r>
        <w:fldChar w:fldCharType="separate"/>
      </w:r>
      <w:r>
        <w:t>185</w:t>
      </w:r>
      <w:r>
        <w:fldChar w:fldCharType="end"/>
      </w:r>
    </w:p>
    <w:p w14:paraId="3E89A854" w14:textId="53D551E7" w:rsidR="00441924" w:rsidRDefault="0044192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_Toc486500753 \h </w:instrText>
      </w:r>
      <w:r>
        <w:fldChar w:fldCharType="separate"/>
      </w:r>
      <w:r>
        <w:t>185</w:t>
      </w:r>
      <w:r>
        <w:fldChar w:fldCharType="end"/>
      </w:r>
    </w:p>
    <w:p w14:paraId="420B864B" w14:textId="09DD52DC"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fldChar w:fldCharType="begin"/>
      </w:r>
      <w:r>
        <w:instrText xml:space="preserve"> PAGEREF _Toc486500754 \h </w:instrText>
      </w:r>
      <w:r>
        <w:fldChar w:fldCharType="separate"/>
      </w:r>
      <w:r>
        <w:t>186</w:t>
      </w:r>
      <w:r>
        <w:fldChar w:fldCharType="end"/>
      </w:r>
    </w:p>
    <w:p w14:paraId="4F2BB4AD" w14:textId="3D0DD134" w:rsidR="00441924" w:rsidRDefault="0044192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_Toc486500755 \h </w:instrText>
      </w:r>
      <w:r>
        <w:fldChar w:fldCharType="separate"/>
      </w:r>
      <w:r>
        <w:t>186</w:t>
      </w:r>
      <w:r>
        <w:fldChar w:fldCharType="end"/>
      </w:r>
    </w:p>
    <w:p w14:paraId="5ABF2AFC" w14:textId="3A2248D4"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_Toc486500756 \h </w:instrText>
      </w:r>
      <w:r>
        <w:fldChar w:fldCharType="separate"/>
      </w:r>
      <w:r>
        <w:t>187</w:t>
      </w:r>
      <w:r>
        <w:fldChar w:fldCharType="end"/>
      </w:r>
    </w:p>
    <w:p w14:paraId="72E0F317" w14:textId="4608BE67"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_Toc486500757 \h </w:instrText>
      </w:r>
      <w:r>
        <w:fldChar w:fldCharType="separate"/>
      </w:r>
      <w:r>
        <w:t>187</w:t>
      </w:r>
      <w:r>
        <w:fldChar w:fldCharType="end"/>
      </w:r>
    </w:p>
    <w:p w14:paraId="3ADAA8A0" w14:textId="7B384788"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_Toc486500758 \h </w:instrText>
      </w:r>
      <w:r>
        <w:fldChar w:fldCharType="separate"/>
      </w:r>
      <w:r>
        <w:t>187</w:t>
      </w:r>
      <w:r>
        <w:fldChar w:fldCharType="end"/>
      </w:r>
    </w:p>
    <w:p w14:paraId="7183D1EC" w14:textId="7C810744"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fldChar w:fldCharType="begin"/>
      </w:r>
      <w:r>
        <w:instrText xml:space="preserve"> PAGEREF _Toc486500759 \h </w:instrText>
      </w:r>
      <w:r>
        <w:fldChar w:fldCharType="separate"/>
      </w:r>
      <w:r>
        <w:t>188</w:t>
      </w:r>
      <w:r>
        <w:fldChar w:fldCharType="end"/>
      </w:r>
    </w:p>
    <w:p w14:paraId="691935BB" w14:textId="584711CF" w:rsidR="00441924" w:rsidRDefault="0044192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_Toc486500760 \h </w:instrText>
      </w:r>
      <w:r>
        <w:fldChar w:fldCharType="separate"/>
      </w:r>
      <w:r>
        <w:t>188</w:t>
      </w:r>
      <w:r>
        <w:fldChar w:fldCharType="end"/>
      </w:r>
    </w:p>
    <w:p w14:paraId="072F2F76" w14:textId="239078C1"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fldChar w:fldCharType="begin"/>
      </w:r>
      <w:r>
        <w:instrText xml:space="preserve"> PAGEREF _Toc486500761 \h </w:instrText>
      </w:r>
      <w:r>
        <w:fldChar w:fldCharType="separate"/>
      </w:r>
      <w:r>
        <w:t>188</w:t>
      </w:r>
      <w:r>
        <w:fldChar w:fldCharType="end"/>
      </w:r>
    </w:p>
    <w:p w14:paraId="383C8441" w14:textId="794A4269"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fldChar w:fldCharType="begin"/>
      </w:r>
      <w:r>
        <w:instrText xml:space="preserve"> PAGEREF _Toc486500762 \h </w:instrText>
      </w:r>
      <w:r>
        <w:fldChar w:fldCharType="separate"/>
      </w:r>
      <w:r>
        <w:t>190</w:t>
      </w:r>
      <w:r>
        <w:fldChar w:fldCharType="end"/>
      </w:r>
    </w:p>
    <w:p w14:paraId="04AA88E9" w14:textId="77E60028"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fldChar w:fldCharType="begin"/>
      </w:r>
      <w:r>
        <w:instrText xml:space="preserve"> PAGEREF _Toc486500763 \h </w:instrText>
      </w:r>
      <w:r>
        <w:fldChar w:fldCharType="separate"/>
      </w:r>
      <w:r>
        <w:t>190</w:t>
      </w:r>
      <w:r>
        <w:fldChar w:fldCharType="end"/>
      </w:r>
    </w:p>
    <w:p w14:paraId="1D52F736" w14:textId="43DAE31E"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fldChar w:fldCharType="begin"/>
      </w:r>
      <w:r>
        <w:instrText xml:space="preserve"> PAGEREF _Toc486500764 \h </w:instrText>
      </w:r>
      <w:r>
        <w:fldChar w:fldCharType="separate"/>
      </w:r>
      <w:r>
        <w:t>191</w:t>
      </w:r>
      <w:r>
        <w:fldChar w:fldCharType="end"/>
      </w:r>
    </w:p>
    <w:p w14:paraId="12E29EAC" w14:textId="2ED782BD"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fldChar w:fldCharType="begin"/>
      </w:r>
      <w:r>
        <w:instrText xml:space="preserve"> PAGEREF _Toc486500765 \h </w:instrText>
      </w:r>
      <w:r>
        <w:fldChar w:fldCharType="separate"/>
      </w:r>
      <w:r>
        <w:t>191</w:t>
      </w:r>
      <w:r>
        <w:fldChar w:fldCharType="end"/>
      </w:r>
    </w:p>
    <w:p w14:paraId="1AEDEDF9" w14:textId="3AE301A8"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fldChar w:fldCharType="begin"/>
      </w:r>
      <w:r>
        <w:instrText xml:space="preserve"> PAGEREF _Toc486500766 \h </w:instrText>
      </w:r>
      <w:r>
        <w:fldChar w:fldCharType="separate"/>
      </w:r>
      <w:r>
        <w:t>191</w:t>
      </w:r>
      <w:r>
        <w:fldChar w:fldCharType="end"/>
      </w:r>
    </w:p>
    <w:p w14:paraId="34CF39DB" w14:textId="2B0C0066"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fldChar w:fldCharType="begin"/>
      </w:r>
      <w:r>
        <w:instrText xml:space="preserve"> PAGEREF _Toc486500767 \h </w:instrText>
      </w:r>
      <w:r>
        <w:fldChar w:fldCharType="separate"/>
      </w:r>
      <w:r>
        <w:t>192</w:t>
      </w:r>
      <w:r>
        <w:fldChar w:fldCharType="end"/>
      </w:r>
    </w:p>
    <w:p w14:paraId="0CEB5C94" w14:textId="186EAECE"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fldChar w:fldCharType="begin"/>
      </w:r>
      <w:r>
        <w:instrText xml:space="preserve"> PAGEREF _Toc486500768 \h </w:instrText>
      </w:r>
      <w:r>
        <w:fldChar w:fldCharType="separate"/>
      </w:r>
      <w:r>
        <w:t>192</w:t>
      </w:r>
      <w:r>
        <w:fldChar w:fldCharType="end"/>
      </w:r>
    </w:p>
    <w:p w14:paraId="3C4B6153" w14:textId="3FD13E5B"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fldChar w:fldCharType="begin"/>
      </w:r>
      <w:r>
        <w:instrText xml:space="preserve"> PAGEREF _Toc486500769 \h </w:instrText>
      </w:r>
      <w:r>
        <w:fldChar w:fldCharType="separate"/>
      </w:r>
      <w:r>
        <w:t>193</w:t>
      </w:r>
      <w:r>
        <w:fldChar w:fldCharType="end"/>
      </w:r>
    </w:p>
    <w:p w14:paraId="32E17289" w14:textId="63B2F1B3"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_Toc486500770 \h </w:instrText>
      </w:r>
      <w:r>
        <w:fldChar w:fldCharType="separate"/>
      </w:r>
      <w:r>
        <w:t>194</w:t>
      </w:r>
      <w:r>
        <w:fldChar w:fldCharType="end"/>
      </w:r>
    </w:p>
    <w:p w14:paraId="0DF3D341" w14:textId="6E3B8E50" w:rsidR="00441924" w:rsidRDefault="0044192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_Toc486500771 \h </w:instrText>
      </w:r>
      <w:r>
        <w:fldChar w:fldCharType="separate"/>
      </w:r>
      <w:r>
        <w:t>194</w:t>
      </w:r>
      <w:r>
        <w:fldChar w:fldCharType="end"/>
      </w:r>
    </w:p>
    <w:p w14:paraId="5DFC2427" w14:textId="193D48EB"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_Toc486500772 \h </w:instrText>
      </w:r>
      <w:r>
        <w:fldChar w:fldCharType="separate"/>
      </w:r>
      <w:r>
        <w:t>194</w:t>
      </w:r>
      <w:r>
        <w:fldChar w:fldCharType="end"/>
      </w:r>
    </w:p>
    <w:p w14:paraId="2D03C735" w14:textId="39D236EF"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_Toc486500773 \h </w:instrText>
      </w:r>
      <w:r>
        <w:fldChar w:fldCharType="separate"/>
      </w:r>
      <w:r>
        <w:t>194</w:t>
      </w:r>
      <w:r>
        <w:fldChar w:fldCharType="end"/>
      </w:r>
    </w:p>
    <w:p w14:paraId="04FE0A55" w14:textId="410EBAA8"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_Toc486500774 \h </w:instrText>
      </w:r>
      <w:r>
        <w:fldChar w:fldCharType="separate"/>
      </w:r>
      <w:r>
        <w:t>194</w:t>
      </w:r>
      <w:r>
        <w:fldChar w:fldCharType="end"/>
      </w:r>
    </w:p>
    <w:p w14:paraId="20DF1CB2" w14:textId="3E34C18D"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_Toc486500775 \h </w:instrText>
      </w:r>
      <w:r>
        <w:fldChar w:fldCharType="separate"/>
      </w:r>
      <w:r>
        <w:t>195</w:t>
      </w:r>
      <w:r>
        <w:fldChar w:fldCharType="end"/>
      </w:r>
    </w:p>
    <w:p w14:paraId="2A5CACE3" w14:textId="79B918C8" w:rsidR="00441924" w:rsidRDefault="0044192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_Toc486500776 \h </w:instrText>
      </w:r>
      <w:r>
        <w:fldChar w:fldCharType="separate"/>
      </w:r>
      <w:r>
        <w:t>195</w:t>
      </w:r>
      <w:r>
        <w:fldChar w:fldCharType="end"/>
      </w:r>
    </w:p>
    <w:p w14:paraId="40613A3C" w14:textId="1835253A"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_Toc486500777 \h </w:instrText>
      </w:r>
      <w:r>
        <w:fldChar w:fldCharType="separate"/>
      </w:r>
      <w:r>
        <w:t>195</w:t>
      </w:r>
      <w:r>
        <w:fldChar w:fldCharType="end"/>
      </w:r>
    </w:p>
    <w:p w14:paraId="6D03EB5B" w14:textId="7CA9494C"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_Toc486500778 \h </w:instrText>
      </w:r>
      <w:r>
        <w:fldChar w:fldCharType="separate"/>
      </w:r>
      <w:r>
        <w:t>195</w:t>
      </w:r>
      <w:r>
        <w:fldChar w:fldCharType="end"/>
      </w:r>
    </w:p>
    <w:p w14:paraId="4A6900E9" w14:textId="620BD864"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_Toc486500779 \h </w:instrText>
      </w:r>
      <w:r>
        <w:fldChar w:fldCharType="separate"/>
      </w:r>
      <w:r>
        <w:t>195</w:t>
      </w:r>
      <w:r>
        <w:fldChar w:fldCharType="end"/>
      </w:r>
    </w:p>
    <w:p w14:paraId="3954D86A" w14:textId="14C9787E"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_Toc486500780 \h </w:instrText>
      </w:r>
      <w:r>
        <w:fldChar w:fldCharType="separate"/>
      </w:r>
      <w:r>
        <w:t>195</w:t>
      </w:r>
      <w:r>
        <w:fldChar w:fldCharType="end"/>
      </w:r>
    </w:p>
    <w:p w14:paraId="06FF3852" w14:textId="4159700F"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_Toc486500781 \h </w:instrText>
      </w:r>
      <w:r>
        <w:fldChar w:fldCharType="separate"/>
      </w:r>
      <w:r>
        <w:t>196</w:t>
      </w:r>
      <w:r>
        <w:fldChar w:fldCharType="end"/>
      </w:r>
    </w:p>
    <w:p w14:paraId="08206527" w14:textId="3F7F70A0"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_Toc486500782 \h </w:instrText>
      </w:r>
      <w:r>
        <w:fldChar w:fldCharType="separate"/>
      </w:r>
      <w:r>
        <w:t>196</w:t>
      </w:r>
      <w:r>
        <w:fldChar w:fldCharType="end"/>
      </w:r>
    </w:p>
    <w:p w14:paraId="5DD547F5" w14:textId="46A4E8F4"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_Toc486500783 \h </w:instrText>
      </w:r>
      <w:r>
        <w:fldChar w:fldCharType="separate"/>
      </w:r>
      <w:r>
        <w:t>196</w:t>
      </w:r>
      <w:r>
        <w:fldChar w:fldCharType="end"/>
      </w:r>
    </w:p>
    <w:p w14:paraId="5A366415" w14:textId="0A471813"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_Toc486500784 \h </w:instrText>
      </w:r>
      <w:r>
        <w:fldChar w:fldCharType="separate"/>
      </w:r>
      <w:r>
        <w:t>197</w:t>
      </w:r>
      <w:r>
        <w:fldChar w:fldCharType="end"/>
      </w:r>
    </w:p>
    <w:p w14:paraId="73AA70E9" w14:textId="765B851B" w:rsidR="00441924" w:rsidRDefault="0044192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_Toc486500785 \h </w:instrText>
      </w:r>
      <w:r>
        <w:fldChar w:fldCharType="separate"/>
      </w:r>
      <w:r>
        <w:t>197</w:t>
      </w:r>
      <w:r>
        <w:fldChar w:fldCharType="end"/>
      </w:r>
    </w:p>
    <w:p w14:paraId="6CBAA170" w14:textId="2412AD72"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_Toc486500786 \h </w:instrText>
      </w:r>
      <w:r>
        <w:fldChar w:fldCharType="separate"/>
      </w:r>
      <w:r>
        <w:t>197</w:t>
      </w:r>
      <w:r>
        <w:fldChar w:fldCharType="end"/>
      </w:r>
    </w:p>
    <w:p w14:paraId="4ED03D33" w14:textId="0175F3BB"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_Toc486500787 \h </w:instrText>
      </w:r>
      <w:r>
        <w:fldChar w:fldCharType="separate"/>
      </w:r>
      <w:r>
        <w:t>197</w:t>
      </w:r>
      <w:r>
        <w:fldChar w:fldCharType="end"/>
      </w:r>
    </w:p>
    <w:p w14:paraId="25C89C94" w14:textId="453513DE"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fldChar w:fldCharType="begin"/>
      </w:r>
      <w:r>
        <w:instrText xml:space="preserve"> PAGEREF _Toc486500788 \h </w:instrText>
      </w:r>
      <w:r>
        <w:fldChar w:fldCharType="separate"/>
      </w:r>
      <w:r>
        <w:t>198</w:t>
      </w:r>
      <w:r>
        <w:fldChar w:fldCharType="end"/>
      </w:r>
    </w:p>
    <w:p w14:paraId="1C2BA572" w14:textId="4828C1C2"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_Toc486500789 \h </w:instrText>
      </w:r>
      <w:r>
        <w:fldChar w:fldCharType="separate"/>
      </w:r>
      <w:r>
        <w:t>198</w:t>
      </w:r>
      <w:r>
        <w:fldChar w:fldCharType="end"/>
      </w:r>
    </w:p>
    <w:p w14:paraId="5176CB6C" w14:textId="74BFF174"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_Toc486500790 \h </w:instrText>
      </w:r>
      <w:r>
        <w:fldChar w:fldCharType="separate"/>
      </w:r>
      <w:r>
        <w:t>199</w:t>
      </w:r>
      <w:r>
        <w:fldChar w:fldCharType="end"/>
      </w:r>
    </w:p>
    <w:p w14:paraId="5566D33D" w14:textId="5EFA96B5" w:rsidR="00441924" w:rsidRDefault="0044192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_Toc486500791 \h </w:instrText>
      </w:r>
      <w:r>
        <w:fldChar w:fldCharType="separate"/>
      </w:r>
      <w:r>
        <w:t>199</w:t>
      </w:r>
      <w:r>
        <w:fldChar w:fldCharType="end"/>
      </w:r>
    </w:p>
    <w:p w14:paraId="64C29F4D" w14:textId="3D41B7FD" w:rsidR="00441924" w:rsidRDefault="0044192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_Toc486500792 \h </w:instrText>
      </w:r>
      <w:r>
        <w:fldChar w:fldCharType="separate"/>
      </w:r>
      <w:r>
        <w:t>199</w:t>
      </w:r>
      <w:r>
        <w:fldChar w:fldCharType="end"/>
      </w:r>
    </w:p>
    <w:p w14:paraId="19664C81" w14:textId="20A7EC68" w:rsidR="00441924" w:rsidRDefault="0044192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_Toc486500793 \h </w:instrText>
      </w:r>
      <w:r>
        <w:fldChar w:fldCharType="separate"/>
      </w:r>
      <w:r>
        <w:t>199</w:t>
      </w:r>
      <w:r>
        <w:fldChar w:fldCharType="end"/>
      </w:r>
    </w:p>
    <w:p w14:paraId="0491AA30" w14:textId="09F2D88F" w:rsidR="00441924" w:rsidRDefault="0044192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_Toc486500794 \h </w:instrText>
      </w:r>
      <w:r>
        <w:fldChar w:fldCharType="separate"/>
      </w:r>
      <w:r>
        <w:t>199</w:t>
      </w:r>
      <w:r>
        <w:fldChar w:fldCharType="end"/>
      </w:r>
    </w:p>
    <w:p w14:paraId="633AA530" w14:textId="502093B5" w:rsidR="00441924" w:rsidRDefault="00441924">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_Toc486500795 \h </w:instrText>
      </w:r>
      <w:r>
        <w:fldChar w:fldCharType="separate"/>
      </w:r>
      <w:r>
        <w:t>199</w:t>
      </w:r>
      <w:r>
        <w:fldChar w:fldCharType="end"/>
      </w:r>
    </w:p>
    <w:p w14:paraId="5BE013A7" w14:textId="11C2F36F" w:rsidR="00441924" w:rsidRDefault="0044192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_Toc486500796 \h </w:instrText>
      </w:r>
      <w:r>
        <w:fldChar w:fldCharType="separate"/>
      </w:r>
      <w:r>
        <w:t>199</w:t>
      </w:r>
      <w:r>
        <w:fldChar w:fldCharType="end"/>
      </w:r>
    </w:p>
    <w:p w14:paraId="3E5ED91E" w14:textId="0D7609CE" w:rsidR="00441924" w:rsidRDefault="00441924">
      <w:pPr>
        <w:pStyle w:val="TOC2"/>
        <w:rPr>
          <w:rFonts w:asciiTheme="minorHAnsi" w:eastAsiaTheme="minorEastAsia" w:hAnsiTheme="minorHAnsi" w:cstheme="minorBidi"/>
          <w:sz w:val="22"/>
          <w:szCs w:val="22"/>
          <w:lang w:val="en-US"/>
        </w:rPr>
      </w:pPr>
      <w:r>
        <w:lastRenderedPageBreak/>
        <w:t>F.2.1</w:t>
      </w:r>
      <w:r>
        <w:tab/>
        <w:t>Circular Description</w:t>
      </w:r>
      <w:r>
        <w:tab/>
      </w:r>
      <w:r>
        <w:fldChar w:fldCharType="begin"/>
      </w:r>
      <w:r>
        <w:instrText xml:space="preserve"> PAGEREF _Toc486500797 \h </w:instrText>
      </w:r>
      <w:r>
        <w:fldChar w:fldCharType="separate"/>
      </w:r>
      <w:r>
        <w:t>200</w:t>
      </w:r>
      <w:r>
        <w:fldChar w:fldCharType="end"/>
      </w:r>
    </w:p>
    <w:p w14:paraId="57BC1981" w14:textId="31FD1A61" w:rsidR="00441924" w:rsidRDefault="0044192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_Toc486500798 \h </w:instrText>
      </w:r>
      <w:r>
        <w:fldChar w:fldCharType="separate"/>
      </w:r>
      <w:r>
        <w:t>201</w:t>
      </w:r>
      <w:r>
        <w:fldChar w:fldCharType="end"/>
      </w:r>
    </w:p>
    <w:p w14:paraId="662B603F" w14:textId="29B7E6F5"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_Toc486500799 \h </w:instrText>
      </w:r>
      <w:r>
        <w:fldChar w:fldCharType="separate"/>
      </w:r>
      <w:r>
        <w:t>202</w:t>
      </w:r>
      <w:r>
        <w:fldChar w:fldCharType="end"/>
      </w:r>
    </w:p>
    <w:p w14:paraId="291850CB" w14:textId="5C43E65F"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_Toc486500800 \h </w:instrText>
      </w:r>
      <w:r>
        <w:fldChar w:fldCharType="separate"/>
      </w:r>
      <w:r>
        <w:t>203</w:t>
      </w:r>
      <w:r>
        <w:fldChar w:fldCharType="end"/>
      </w:r>
    </w:p>
    <w:p w14:paraId="24E0318C" w14:textId="5FF76FEA" w:rsidR="00441924" w:rsidRDefault="0044192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_Toc486500801 \h </w:instrText>
      </w:r>
      <w:r>
        <w:fldChar w:fldCharType="separate"/>
      </w:r>
      <w:r>
        <w:t>204</w:t>
      </w:r>
      <w:r>
        <w:fldChar w:fldCharType="end"/>
      </w:r>
    </w:p>
    <w:p w14:paraId="47D98B5F" w14:textId="73AE3417"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fldChar w:fldCharType="begin"/>
      </w:r>
      <w:r>
        <w:instrText xml:space="preserve"> PAGEREF _Toc486500802 \h </w:instrText>
      </w:r>
      <w:r>
        <w:fldChar w:fldCharType="separate"/>
      </w:r>
      <w:r>
        <w:t>205</w:t>
      </w:r>
      <w:r>
        <w:fldChar w:fldCharType="end"/>
      </w:r>
    </w:p>
    <w:p w14:paraId="7FC4883C" w14:textId="7C6FC2F5"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fldChar w:fldCharType="begin"/>
      </w:r>
      <w:r>
        <w:instrText xml:space="preserve"> PAGEREF _Toc486500803 \h </w:instrText>
      </w:r>
      <w:r>
        <w:fldChar w:fldCharType="separate"/>
      </w:r>
      <w:r>
        <w:t>214</w:t>
      </w:r>
      <w:r>
        <w:fldChar w:fldCharType="end"/>
      </w:r>
    </w:p>
    <w:p w14:paraId="31AB6600" w14:textId="66AA0367" w:rsidR="00441924" w:rsidRDefault="00441924">
      <w:pPr>
        <w:pStyle w:val="TOC1"/>
        <w:rPr>
          <w:rFonts w:asciiTheme="minorHAnsi" w:eastAsiaTheme="minorEastAsia" w:hAnsiTheme="minorHAnsi" w:cstheme="minorBidi"/>
          <w:szCs w:val="22"/>
          <w:lang w:val="en-US"/>
        </w:rPr>
      </w:pPr>
      <w:r>
        <w:t>History</w:t>
      </w:r>
      <w:r>
        <w:tab/>
      </w:r>
      <w:r>
        <w:fldChar w:fldCharType="begin"/>
      </w:r>
      <w:r>
        <w:instrText xml:space="preserve"> PAGEREF _Toc486500804 \h </w:instrText>
      </w:r>
      <w:r>
        <w:fldChar w:fldCharType="separate"/>
      </w:r>
      <w:r>
        <w:t>216</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6500455"/>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6500456"/>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6500457"/>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7"/>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30"/>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1"/>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9"/>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40"/>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2F5826">
        <w:fldChar w:fldCharType="begin"/>
      </w:r>
      <w:r w:rsidR="002F5826">
        <w:instrText xml:space="preserve"> SEQ REF </w:instrText>
      </w:r>
      <w:r w:rsidR="002F5826">
        <w:fldChar w:fldCharType="separate"/>
      </w:r>
      <w:r w:rsidR="006178EB">
        <w:rPr>
          <w:noProof/>
        </w:rPr>
        <w:t>16</w:t>
      </w:r>
      <w:r w:rsidR="002F5826">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2F5826">
        <w:fldChar w:fldCharType="begin"/>
      </w:r>
      <w:r w:rsidR="002F5826">
        <w:instrText xml:space="preserve"> SEQ REF </w:instrText>
      </w:r>
      <w:r w:rsidR="002F5826">
        <w:fldChar w:fldCharType="separate"/>
      </w:r>
      <w:r w:rsidR="006178EB">
        <w:rPr>
          <w:noProof/>
        </w:rPr>
        <w:t>17</w:t>
      </w:r>
      <w:r w:rsidR="002F5826">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1"/>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4"/>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5"/>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7"/>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8"/>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1"/>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9"/>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60"/>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3"/>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5"/>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9"/>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0"/>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6500458"/>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6"/>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7"/>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2F5826">
        <w:fldChar w:fldCharType="begin"/>
      </w:r>
      <w:r w:rsidR="002F5826">
        <w:instrText xml:space="preserve"> SEQ REFI </w:instrText>
      </w:r>
      <w:r w:rsidR="002F5826">
        <w:fldChar w:fldCharType="separate"/>
      </w:r>
      <w:r w:rsidR="006178EB">
        <w:rPr>
          <w:noProof/>
        </w:rPr>
        <w:t>8</w:t>
      </w:r>
      <w:r w:rsidR="002F5826">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7"/>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0" w:name="REF_ONEM2MTR_0001"/>
      <w:r w:rsidRPr="00954002">
        <w:t>i.</w:t>
      </w:r>
      <w:r w:rsidR="002F5826">
        <w:fldChar w:fldCharType="begin"/>
      </w:r>
      <w:r w:rsidR="002F5826">
        <w:instrText xml:space="preserve"> SEQ REFI </w:instrText>
      </w:r>
      <w:r w:rsidR="002F5826">
        <w:fldChar w:fldCharType="separate"/>
      </w:r>
      <w:r w:rsidR="006178EB">
        <w:rPr>
          <w:noProof/>
        </w:rPr>
        <w:t>17</w:t>
      </w:r>
      <w:r w:rsidR="002F5826">
        <w:rPr>
          <w:noProof/>
        </w:rPr>
        <w:fldChar w:fldCharType="end"/>
      </w:r>
      <w:bookmarkEnd w:id="100"/>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20"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21"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2"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6500460"/>
      <w:r w:rsidRPr="00954002">
        <w:t>3.1</w:t>
      </w:r>
      <w:r w:rsidRPr="00954002">
        <w:tab/>
        <w:t>Definitions</w:t>
      </w:r>
      <w:bookmarkEnd w:id="113"/>
      <w:bookmarkEnd w:id="114"/>
      <w:bookmarkEnd w:id="115"/>
      <w:bookmarkEnd w:id="116"/>
      <w:bookmarkEnd w:id="117"/>
      <w:bookmarkEnd w:id="118"/>
      <w:bookmarkEnd w:id="119"/>
      <w:bookmarkEnd w:id="120"/>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6500461"/>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6500462"/>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6500463"/>
      <w:r w:rsidRPr="00954002">
        <w:t>4</w:t>
      </w:r>
      <w:r w:rsidRPr="00954002">
        <w:tab/>
        <w:t>Conventions</w:t>
      </w:r>
      <w:bookmarkEnd w:id="137"/>
      <w:bookmarkEnd w:id="138"/>
      <w:bookmarkEnd w:id="139"/>
      <w:bookmarkEnd w:id="140"/>
      <w:bookmarkEnd w:id="141"/>
      <w:bookmarkEnd w:id="142"/>
      <w:bookmarkEnd w:id="143"/>
      <w:bookmarkEnd w:id="144"/>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6500464"/>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6500465"/>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6500466"/>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46387FE"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lastRenderedPageBreak/>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23" o:title=""/>
          </v:shape>
          <o:OLEObject Type="Embed" ProgID="Visio.Drawing.11" ShapeID="_x0000_i1025" DrawAspect="Content" ObjectID="_1560249868" r:id="rId24"/>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650046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650046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6500470"/>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6500471"/>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6500473"/>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5" o:title=""/>
          </v:shape>
          <o:OLEObject Type="Embed" ProgID="Visio.Drawing.11" ShapeID="_x0000_i1026" DrawAspect="Content" ObjectID="_1560249869" r:id="rId26"/>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6500474"/>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6500475"/>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6500476"/>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6500477"/>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6500478"/>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6500479"/>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6500480"/>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6500481"/>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2781DEA2"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3" w:name="_Toc486500482"/>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6500483"/>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6500484"/>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6500485"/>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9" o:title=""/>
          </v:shape>
          <o:OLEObject Type="Embed" ProgID="Visio.Drawing.11" ShapeID="_x0000_i1027" DrawAspect="Content" ObjectID="_1560249870" r:id="rId40"/>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41" o:title=""/>
          </v:shape>
          <o:OLEObject Type="Embed" ProgID="Visio.Drawing.11" ShapeID="_x0000_i1028" DrawAspect="Content" ObjectID="_1560249871" r:id="rId42"/>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6500486"/>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6500487"/>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6500490"/>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6500491"/>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6500492"/>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6500493"/>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6500494"/>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25DC14A7" w:rsidR="00FB6C10" w:rsidRPr="00954002" w:rsidRDefault="00FB6C10" w:rsidP="00D82A4C">
      <w:pPr>
        <w:pStyle w:val="Heading3"/>
      </w:pPr>
      <w:bookmarkStart w:id="391"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4"/>
      <w:bookmarkEnd w:id="385"/>
      <w:bookmarkEnd w:id="386"/>
      <w:bookmarkEnd w:id="387"/>
      <w:bookmarkEnd w:id="388"/>
      <w:bookmarkEnd w:id="389"/>
      <w:bookmarkEnd w:id="390"/>
      <w:bookmarkEnd w:id="391"/>
    </w:p>
    <w:p w14:paraId="7080B49B" w14:textId="176F5684"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6500497"/>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6500498"/>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6500499"/>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6500500"/>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6500501"/>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6500502"/>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7279C5" w:rsidRDefault="007279C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7279C5" w:rsidRDefault="007279C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7279C5" w:rsidRDefault="007279C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7279C5" w:rsidRDefault="007279C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7279C5" w:rsidRDefault="007279C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7279C5" w:rsidRDefault="007279C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7279C5" w:rsidRDefault="007279C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7279C5" w:rsidRDefault="007279C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7279C5" w:rsidRDefault="007279C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7279C5" w:rsidRDefault="007279C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7279C5" w:rsidRDefault="007279C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7279C5" w:rsidRDefault="007279C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7279C5" w:rsidRDefault="007279C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7279C5" w:rsidRDefault="007279C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7279C5" w:rsidRDefault="007279C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7279C5" w:rsidRDefault="007279C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7279C5" w:rsidRDefault="007279C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7279C5" w:rsidRDefault="007279C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6500503"/>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2556BBC1"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CE49B2">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0B6D9EA1"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076B2CDB"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6500505"/>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F5826">
        <w:rPr>
          <w:rFonts w:eastAsia="Malgun Gothic"/>
          <w:position w:val="-30"/>
        </w:rPr>
        <w:pict w14:anchorId="180307E4">
          <v:shape id="_x0000_i1029" type="#_x0000_t75" style="width:316.45pt;height:28.7pt">
            <v:imagedata r:id="rId43"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6500506"/>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877C51"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25pt">
            <v:imagedata r:id="rId44"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F5826">
        <w:rPr>
          <w:rFonts w:eastAsia="Malgun Gothic"/>
          <w:position w:val="-30"/>
        </w:rPr>
        <w:pict w14:anchorId="421678A0">
          <v:shape id="_x0000_i1031" type="#_x0000_t75" style="width:208.4pt;height:28.3pt">
            <v:imagedata r:id="rId45"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2F5826" w:rsidP="00AA1255">
      <w:pPr>
        <w:rPr>
          <w:rFonts w:eastAsia="Malgun Gothic"/>
        </w:rPr>
      </w:pPr>
      <w:r>
        <w:rPr>
          <w:rFonts w:eastAsia="Malgun Gothic"/>
          <w:position w:val="-50"/>
        </w:rPr>
        <w:pict w14:anchorId="731E678A">
          <v:shape id="_x0000_i1032" type="#_x0000_t75" style="width:408.65pt;height:49.2pt">
            <v:imagedata r:id="rId46"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2F5826" w:rsidP="00AA1255">
      <w:pPr>
        <w:rPr>
          <w:rFonts w:eastAsia="Malgun Gothic"/>
        </w:rPr>
      </w:pPr>
      <w:r>
        <w:rPr>
          <w:rFonts w:eastAsia="Malgun Gothic"/>
          <w:position w:val="-86"/>
        </w:rPr>
        <w:pict w14:anchorId="70771C08">
          <v:shape id="_x0000_i1033" type="#_x0000_t75" style="width:513.65pt;height:80.95pt">
            <v:imagedata r:id="rId47"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3" w:name="_Toc486500507"/>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6500508"/>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877C51">
        <w:rPr>
          <w:rFonts w:eastAsia="Malgun Gothic"/>
          <w:b w:val="0"/>
          <w:lang w:val="en-US"/>
        </w:rPr>
        <w:pict w14:anchorId="4E35ACA8">
          <v:shape id="_x0000_i1034" type="#_x0000_t75" style="width:403.45pt;height:237.6pt">
            <v:imagedata r:id="rId48"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1" w:name="_Toc486500509"/>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877C51">
        <w:rPr>
          <w:rFonts w:ascii="Times New Roman" w:eastAsia="Malgun Gothic" w:hAnsi="Times New Roman"/>
        </w:rPr>
        <w:pict w14:anchorId="2706CF7D">
          <v:shape id="_x0000_i1035" type="#_x0000_t75" style="width:403.45pt;height:237.6pt">
            <v:imagedata r:id="rId49"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8" w:name="_Toc486500510"/>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6500511"/>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6500512"/>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6500513"/>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7.8pt" o:ole="">
            <v:imagedata r:id="rId50" o:title=""/>
          </v:shape>
          <o:OLEObject Type="Embed" ProgID="Visio.Drawing.11" ShapeID="_x0000_i1036" DrawAspect="Content" ObjectID="_1560249872"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52" o:title=""/>
          </v:shape>
          <o:OLEObject Type="Embed" ProgID="Visio.Drawing.11" ShapeID="_x0000_i1037" DrawAspect="Content" ObjectID="_1560249873"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5pt;height:208.8pt" o:ole="">
            <v:imagedata r:id="rId54" o:title=""/>
          </v:shape>
          <o:OLEObject Type="Embed" ProgID="Visio.Drawing.11" ShapeID="_x0000_i1038" DrawAspect="Content" ObjectID="_1560249874"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6500514"/>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4.8pt;height:287.9pt" o:ole="">
            <v:imagedata r:id="rId56" o:title="" croptop="6120f"/>
          </v:shape>
          <o:OLEObject Type="Embed" ProgID="Visio.Drawing.11" ShapeID="_x0000_i1039" DrawAspect="Content" ObjectID="_1560249875"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6500515"/>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55pt;height:387.9pt" o:ole="">
            <v:imagedata r:id="rId58" o:title="" croptop="3832f" cropbottom="1847f" cropleft="957f" cropright="3605f"/>
          </v:shape>
          <o:OLEObject Type="Embed" ProgID="Visio.Drawing.11" ShapeID="_x0000_i1040" DrawAspect="Content" ObjectID="_1560249876"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55FA7EA2"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15pt;height:258.5pt" o:ole="">
            <v:imagedata r:id="rId60" o:title=""/>
          </v:shape>
          <o:OLEObject Type="Embed" ProgID="Visio.Drawing.11" ShapeID="_x0000_i1041" DrawAspect="Content" ObjectID="_1560249877"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6E44B864"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6500518"/>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6500519"/>
      <w:r>
        <w:rPr>
          <w:lang w:val="en-US"/>
        </w:rPr>
        <w:t>7.3.2.6</w:t>
      </w:r>
      <w:r>
        <w:t>.1</w:t>
      </w:r>
      <w:r>
        <w:tab/>
        <w:t xml:space="preserve">Introduction to </w:t>
      </w:r>
      <w:r>
        <w:rPr>
          <w:lang w:eastAsia="ja-JP"/>
        </w:rPr>
        <w:t>oneM2M JWTs</w:t>
      </w:r>
      <w:bookmarkEnd w:id="538"/>
      <w:bookmarkEnd w:id="539"/>
      <w:bookmarkEnd w:id="540"/>
      <w:bookmarkEnd w:id="541"/>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5D62C95D"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6500520"/>
      <w:r>
        <w:rPr>
          <w:lang w:val="en-US"/>
        </w:rPr>
        <w:t>7.3.2.6</w:t>
      </w:r>
      <w:r>
        <w:t>.</w:t>
      </w:r>
      <w:r>
        <w:rPr>
          <w:lang w:val="en-US"/>
        </w:rPr>
        <w:t>2</w:t>
      </w:r>
      <w:r>
        <w:tab/>
      </w:r>
      <w:r w:rsidRPr="00AC0834">
        <w:t>oneM2M JWT Profile</w:t>
      </w:r>
      <w:bookmarkEnd w:id="542"/>
      <w:bookmarkEnd w:id="543"/>
      <w:bookmarkEnd w:id="544"/>
      <w:bookmarkEnd w:id="545"/>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6500521"/>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6500522"/>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31D3EA8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29D7F1B0" w:rsidR="00305895" w:rsidRDefault="00305895" w:rsidP="00305895">
      <w:pPr>
        <w:pStyle w:val="FL"/>
      </w:pPr>
    </w:p>
    <w:p w14:paraId="70840703" w14:textId="22F6210D" w:rsidR="00D550B7" w:rsidRDefault="000A3838" w:rsidP="00305895">
      <w:pPr>
        <w:pStyle w:val="TF"/>
      </w:pPr>
      <w:r>
        <w:object w:dxaOrig="9589" w:dyaOrig="6875" w14:anchorId="1CD498C9">
          <v:shape id="_x0000_i1043" type="#_x0000_t75" style="width:384.05pt;height:276.05pt" o:ole="">
            <v:imagedata r:id="rId62" o:title=""/>
          </v:shape>
          <o:OLEObject Type="Embed" ProgID="Visio.Drawing.11" ShapeID="_x0000_i1043" DrawAspect="Content" ObjectID="_1560249878" r:id="rId6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lastRenderedPageBreak/>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6500524"/>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4" o:title=""/>
          </v:shape>
          <o:OLEObject Type="Embed" ProgID="Visio.Drawing.11" ShapeID="_x0000_i1044" DrawAspect="Content" ObjectID="_1560249879"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6" o:title=""/>
          </v:shape>
          <o:OLEObject Type="Embed" ProgID="Visio.Drawing.11" ShapeID="_x0000_i1045" DrawAspect="Content" ObjectID="_1560249880"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5C5FC7D3"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6500528"/>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8" o:title=""/>
          </v:shape>
          <o:OLEObject Type="Embed" ProgID="Visio.Drawing.11" ShapeID="_x0000_i1046" DrawAspect="Content" ObjectID="_1560249881"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6500529"/>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6500530"/>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6500531"/>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6500532"/>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6500533"/>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6500534"/>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6500535"/>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86500536"/>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6500537"/>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6500538"/>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6500539"/>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6181D02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6500540"/>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6500541"/>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6500542"/>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CE49B2">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CE49B2">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4C1B5497"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71" o:title="" croptop="1804f" cropbottom="1619f"/>
          </v:shape>
          <o:OLEObject Type="Embed" ProgID="Visio.Drawing.11" ShapeID="_x0000_i1047" DrawAspect="Content" ObjectID="_1560249882" r:id="rId72"/>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6500543"/>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6500544"/>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73" o:title="" croptop="2395f" cropbottom="3951f" cropleft="1366f" cropright="2008f"/>
          </v:shape>
          <o:OLEObject Type="Embed" ProgID="Visio.Drawing.11" ShapeID="_x0000_i1048" DrawAspect="Content" ObjectID="_1560249883" r:id="rId74"/>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6500545"/>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5" o:title="" croptop="2251f" cropbottom="937f" cropleft="1741f"/>
          </v:shape>
          <o:OLEObject Type="Embed" ProgID="Visio.Drawing.11" ShapeID="_x0000_i1049" DrawAspect="Content" ObjectID="_1560249884" r:id="rId76"/>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6500546"/>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7" o:title="" croptop="2071f" cropbottom="1512f" cropleft="2621f"/>
          </v:shape>
          <o:OLEObject Type="Embed" ProgID="Visio.Drawing.11" ShapeID="_x0000_i1050" DrawAspect="Content" ObjectID="_1560249885" r:id="rId78"/>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39" w:name="_Toc486500547"/>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6500549"/>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6500550"/>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5F4240BF"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0BBABA8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1591958C"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CE49B2" w:rsidRDefault="00F02646" w:rsidP="00754A54">
      <w:pPr>
        <w:pStyle w:val="B1"/>
        <w:numPr>
          <w:ilvl w:val="0"/>
          <w:numId w:val="0"/>
        </w:numPr>
        <w:ind w:left="737"/>
        <w:rPr>
          <w:b/>
          <w:color w:val="FF0000"/>
        </w:rPr>
      </w:pPr>
      <w:r w:rsidRPr="00CE49B2">
        <w:rPr>
          <w:color w:val="FF0000"/>
        </w:rPr>
        <w:t>[Editor’s note: The details are to be provided in an upcoming CR.]</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0D22D58F"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9" o:title=""/>
          </v:shape>
          <o:OLEObject Type="Embed" ProgID="Visio.Drawing.11" ShapeID="_x0000_i1051" DrawAspect="Content" ObjectID="_1560249886" r:id="rId80"/>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1"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81" o:title="" croptop="1970f" cropbottom="1727f" cropleft="2661f" cropright="2111f"/>
          </v:shape>
          <o:OLEObject Type="Embed" ProgID="Visio.Drawing.11" ShapeID="_x0000_i1052" DrawAspect="Content" ObjectID="_1560249887"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83" o:title="" croptop="1173f" cropbottom="1956f" cropleft="2098f" cropright="841f"/>
          </v:shape>
          <o:OLEObject Type="Embed" ProgID="Visio.Drawing.11" ShapeID="_x0000_i1053" DrawAspect="Content" ObjectID="_1560249888"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5" o:title="" croptop="1659f" cropbottom="5079f" cropleft="1889f" cropright="14706f"/>
          </v:shape>
          <o:OLEObject Type="Embed" ProgID="Visio.Drawing.11" ShapeID="_x0000_i1054" DrawAspect="Content" ObjectID="_1560249889"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6" w:name="_Toc457595341"/>
      <w:bookmarkStart w:id="797" w:name="_Toc459366744"/>
      <w:bookmarkStart w:id="798" w:name="_Toc459367061"/>
      <w:bookmarkStart w:id="799" w:name="_Toc486500555"/>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4" w:name="_Toc486500556"/>
      <w:r w:rsidRPr="001077AF">
        <w:t>8.3.</w:t>
      </w:r>
      <w:r>
        <w:t>4</w:t>
      </w:r>
      <w:r>
        <w:tab/>
        <w:t>Enrolment Exchange</w:t>
      </w:r>
      <w:bookmarkEnd w:id="804"/>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05" w:name="_Toc486500557"/>
      <w:r>
        <w:t>8.3.5</w:t>
      </w:r>
      <w:r>
        <w:tab/>
      </w:r>
      <w:r>
        <w:rPr>
          <w:lang w:val="en-US"/>
        </w:rPr>
        <w:t>Symmetric Key Provisioning Details</w:t>
      </w:r>
      <w:bookmarkEnd w:id="805"/>
    </w:p>
    <w:p w14:paraId="01C9A6AB" w14:textId="3652A6BE" w:rsidR="00710A57" w:rsidRPr="00403755" w:rsidRDefault="006572C2" w:rsidP="00754A54">
      <w:pPr>
        <w:pStyle w:val="Heading4"/>
      </w:pPr>
      <w:bookmarkStart w:id="806" w:name="_Toc486500558"/>
      <w:r>
        <w:t>8.3.5.1</w:t>
      </w:r>
      <w:r>
        <w:tab/>
      </w:r>
      <w:r w:rsidR="00710A57" w:rsidRPr="00403755">
        <w:t>Introduction</w:t>
      </w:r>
      <w:bookmarkEnd w:id="8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76281A47"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3B14301C"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7" o:title="" croptop="4032f" cropbottom="5275f" cropleft="3224f" cropright="2299f"/>
          </v:shape>
          <o:OLEObject Type="Embed" ProgID="Visio.Drawing.11" ShapeID="_x0000_i1055" DrawAspect="Content" ObjectID="_1560249890"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FC7064"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07" w:name="_Toc486500559"/>
      <w:r>
        <w:t>8.3.5</w:t>
      </w:r>
      <w:r w:rsidRPr="003A021D">
        <w:t>.2</w:t>
      </w:r>
      <w:r w:rsidRPr="003A021D">
        <w:tab/>
      </w:r>
      <w:r>
        <w:t>MEF</w:t>
      </w:r>
      <w:r w:rsidRPr="003A021D">
        <w:t xml:space="preserve"> Security Framework </w:t>
      </w:r>
      <w:r>
        <w:t>Processing and Information Flows</w:t>
      </w:r>
      <w:bookmarkEnd w:id="807"/>
    </w:p>
    <w:p w14:paraId="2E7FB791" w14:textId="35724DEA" w:rsidR="00710A57" w:rsidRDefault="00710A57" w:rsidP="00754A54">
      <w:pPr>
        <w:pStyle w:val="Heading5"/>
      </w:pPr>
      <w:bookmarkStart w:id="808" w:name="_Toc486500560"/>
      <w:r>
        <w:t>8.3.5</w:t>
      </w:r>
      <w:r w:rsidRPr="003A021D">
        <w:t>.</w:t>
      </w:r>
      <w:r>
        <w:t>2.1</w:t>
      </w:r>
      <w:r>
        <w:tab/>
        <w:t>Introduction</w:t>
      </w:r>
      <w:bookmarkEnd w:id="808"/>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09" w:name="_Toc486500561"/>
      <w:r>
        <w:t>8.3.5.2.2</w:t>
      </w:r>
      <w:r>
        <w:tab/>
        <w:t>ME</w:t>
      </w:r>
      <w:r w:rsidRPr="002443BC">
        <w:t>F Handshake Procedure</w:t>
      </w:r>
      <w:bookmarkEnd w:id="809"/>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0"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7B994B94"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1" w:name="_Toc486500563"/>
      <w:r>
        <w:t>8.3.5.2.4</w:t>
      </w:r>
      <w:r w:rsidRPr="003A021D">
        <w:tab/>
      </w:r>
      <w:r>
        <w:t xml:space="preserve">MEF Client </w:t>
      </w:r>
      <w:r>
        <w:rPr>
          <w:lang w:val="en-US"/>
        </w:rPr>
        <w:t>Configuration Retrieval</w:t>
      </w:r>
      <w:r w:rsidRPr="003A021D">
        <w:t xml:space="preserve"> Procedure</w:t>
      </w:r>
      <w:bookmarkEnd w:id="811"/>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12" w:name="_Toc486500564"/>
      <w:r>
        <w:rPr>
          <w:lang w:val="en-US"/>
        </w:rPr>
        <w:t>8.3.5.2.5</w:t>
      </w:r>
      <w:r w:rsidRPr="003A021D">
        <w:tab/>
      </w:r>
      <w:r>
        <w:t>MEF Client Registration Update</w:t>
      </w:r>
      <w:r w:rsidRPr="003A021D">
        <w:t xml:space="preserve"> Procedure</w:t>
      </w:r>
      <w:bookmarkEnd w:id="8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CE49B2">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42F5768F"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13" w:name="_Toc486500565"/>
      <w:r>
        <w:t>8.3.5.2.6</w:t>
      </w:r>
      <w:r w:rsidRPr="003A021D">
        <w:tab/>
      </w:r>
      <w:r>
        <w:t>MEF Client De-</w:t>
      </w:r>
      <w:r>
        <w:rPr>
          <w:lang w:val="en-US"/>
        </w:rPr>
        <w:t>Registration</w:t>
      </w:r>
      <w:r w:rsidRPr="003A021D">
        <w:t xml:space="preserve"> Procedure</w:t>
      </w:r>
      <w:bookmarkEnd w:id="813"/>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14" w:name="_Toc486500566"/>
      <w:r>
        <w:t>8.3.5.2.7</w:t>
      </w:r>
      <w:r w:rsidRPr="003A021D">
        <w:tab/>
      </w:r>
      <w:r>
        <w:t>MEF</w:t>
      </w:r>
      <w:r w:rsidRPr="003A021D">
        <w:t xml:space="preserve"> Key Registration Procedure</w:t>
      </w:r>
      <w:bookmarkEnd w:id="814"/>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623A057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15" w:name="_Toc486500567"/>
      <w:r>
        <w:t>8.3.5</w:t>
      </w:r>
      <w:r w:rsidRPr="00F61B30">
        <w:t>.</w:t>
      </w:r>
      <w:r>
        <w:t>2.8</w:t>
      </w:r>
      <w:r w:rsidRPr="00F61B30">
        <w:tab/>
      </w:r>
      <w:r>
        <w:t>MEF</w:t>
      </w:r>
      <w:r w:rsidRPr="00F61B30">
        <w:t xml:space="preserve"> Key Retrieval Procedure</w:t>
      </w:r>
      <w:bookmarkEnd w:id="81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16" w:name="_Toc486500568"/>
      <w:r>
        <w:t>8.3.5.2.9</w:t>
      </w:r>
      <w:r w:rsidRPr="003A021D">
        <w:tab/>
      </w:r>
      <w:r>
        <w:t>MEF</w:t>
      </w:r>
      <w:r w:rsidRPr="003A021D">
        <w:t xml:space="preserve"> Key </w:t>
      </w:r>
      <w:r>
        <w:rPr>
          <w:lang w:val="en-US"/>
        </w:rPr>
        <w:t>Registration Update</w:t>
      </w:r>
      <w:r w:rsidRPr="003A021D">
        <w:t xml:space="preserve"> Procedure</w:t>
      </w:r>
      <w:bookmarkEnd w:id="816"/>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17" w:name="_Toc486500569"/>
      <w:r>
        <w:t>8.3.5.2.10</w:t>
      </w:r>
      <w:r w:rsidRPr="003A021D">
        <w:tab/>
      </w:r>
      <w:r>
        <w:t>MEF</w:t>
      </w:r>
      <w:r w:rsidRPr="003A021D">
        <w:t xml:space="preserve"> Key </w:t>
      </w:r>
      <w:r>
        <w:rPr>
          <w:lang w:val="en-US"/>
        </w:rPr>
        <w:t xml:space="preserve">De-Registration </w:t>
      </w:r>
      <w:r w:rsidRPr="003A021D">
        <w:t>Procedure</w:t>
      </w:r>
      <w:bookmarkEnd w:id="81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18" w:name="_Toc486500570"/>
      <w:r>
        <w:t>8.3.5.3</w:t>
      </w:r>
      <w:r>
        <w:tab/>
        <w:t>Mapping to Protocol in TS-0032</w:t>
      </w:r>
      <w:bookmarkEnd w:id="818"/>
    </w:p>
    <w:p w14:paraId="3EBE9FBB" w14:textId="66F0A049"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19" w:name="_Toc486500571"/>
      <w:r w:rsidRPr="001077AF">
        <w:t>8.3.</w:t>
      </w:r>
      <w:r>
        <w:rPr>
          <w:lang w:val="en-US"/>
        </w:rPr>
        <w:t>6</w:t>
      </w:r>
      <w:r>
        <w:tab/>
      </w:r>
      <w:r>
        <w:rPr>
          <w:lang w:val="en-US"/>
        </w:rPr>
        <w:t>Certificate Provisioning Procedure Details</w:t>
      </w:r>
      <w:bookmarkEnd w:id="819"/>
    </w:p>
    <w:p w14:paraId="5365FE0D" w14:textId="77777777" w:rsidR="0095189C" w:rsidRDefault="0095189C" w:rsidP="0095189C">
      <w:pPr>
        <w:pStyle w:val="Heading4"/>
        <w:rPr>
          <w:lang w:val="en-US"/>
        </w:rPr>
      </w:pPr>
      <w:bookmarkStart w:id="820" w:name="_Toc486500572"/>
      <w:r w:rsidRPr="001077AF">
        <w:rPr>
          <w:lang w:val="en-US"/>
        </w:rPr>
        <w:t>8.3.</w:t>
      </w:r>
      <w:r>
        <w:rPr>
          <w:lang w:val="en-US"/>
        </w:rPr>
        <w:t>6</w:t>
      </w:r>
      <w:r w:rsidRPr="001077AF">
        <w:rPr>
          <w:lang w:val="en-US"/>
        </w:rPr>
        <w:t>.</w:t>
      </w:r>
      <w:r>
        <w:rPr>
          <w:lang w:val="en-US"/>
        </w:rPr>
        <w:t>1</w:t>
      </w:r>
      <w:r>
        <w:rPr>
          <w:lang w:val="en-US"/>
        </w:rPr>
        <w:tab/>
        <w:t>Introduction</w:t>
      </w:r>
      <w:bookmarkEnd w:id="820"/>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1" w:name="_Toc479776159"/>
      <w:bookmarkStart w:id="822" w:name="_Toc48650057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21"/>
      <w:bookmarkEnd w:id="822"/>
    </w:p>
    <w:p w14:paraId="703F7445" w14:textId="77777777" w:rsidR="00E61A9F" w:rsidRDefault="00E61A9F" w:rsidP="00E61A9F">
      <w:pPr>
        <w:pStyle w:val="Heading5"/>
      </w:pPr>
      <w:bookmarkStart w:id="823" w:name="_Toc479776160"/>
      <w:bookmarkStart w:id="824" w:name="_Toc486500574"/>
      <w:r w:rsidRPr="001077AF">
        <w:t>8.3.</w:t>
      </w:r>
      <w:r>
        <w:t>6</w:t>
      </w:r>
      <w:r w:rsidRPr="001077AF">
        <w:t>.</w:t>
      </w:r>
      <w:r>
        <w:t>2.1</w:t>
      </w:r>
      <w:r>
        <w:tab/>
        <w:t>Introduction</w:t>
      </w:r>
      <w:bookmarkEnd w:id="823"/>
      <w:bookmarkEnd w:id="824"/>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825" w:name="_Toc486500575"/>
      <w:r w:rsidRPr="001077AF">
        <w:t>8.3.</w:t>
      </w:r>
      <w:r>
        <w:t>6</w:t>
      </w:r>
      <w:r w:rsidRPr="001077AF">
        <w:t>.</w:t>
      </w:r>
      <w:r>
        <w:t>2.2</w:t>
      </w:r>
      <w:r>
        <w:tab/>
        <w:t>Initial Certificate Provisioning procedure using EST</w:t>
      </w:r>
      <w:bookmarkEnd w:id="82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B741E">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B741E">
      <w:pPr>
        <w:pStyle w:val="BL"/>
        <w:numPr>
          <w:ilvl w:val="1"/>
          <w:numId w:val="57"/>
        </w:numPr>
      </w:pPr>
      <w:r>
        <w:t>The MEF Client is expected to install the trust anchor CA certificates.</w:t>
      </w:r>
    </w:p>
    <w:p w14:paraId="0DA484E0" w14:textId="6E255D02" w:rsidR="00393D2C" w:rsidRDefault="00393D2C" w:rsidP="003B741E">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B741E">
      <w:pPr>
        <w:pStyle w:val="BL"/>
        <w:numPr>
          <w:ilvl w:val="1"/>
          <w:numId w:val="57"/>
        </w:numPr>
        <w:rPr>
          <w:lang w:val="en-US"/>
        </w:rPr>
      </w:pPr>
      <w:r>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26" w:name="_Toc486500576"/>
      <w:r w:rsidRPr="001077AF">
        <w:t>8.3.</w:t>
      </w:r>
      <w:r>
        <w:t>6</w:t>
      </w:r>
      <w:r w:rsidRPr="001077AF">
        <w:t>.</w:t>
      </w:r>
      <w:r>
        <w:t>2.</w:t>
      </w:r>
      <w:r>
        <w:rPr>
          <w:lang w:val="en-US"/>
        </w:rPr>
        <w:t>3</w:t>
      </w:r>
      <w:r>
        <w:tab/>
        <w:t>Certificate Re-Provisioning procedure using EST</w:t>
      </w:r>
      <w:bookmarkEnd w:id="826"/>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27" w:name="_Toc486500577"/>
      <w:r w:rsidRPr="003B741E">
        <w:rPr>
          <w:rFonts w:eastAsia="Malgun Gothic"/>
          <w:lang w:val="en-US"/>
        </w:rPr>
        <w:t>8.3.6.3</w:t>
      </w:r>
      <w:r w:rsidRPr="000E6D8A">
        <w:rPr>
          <w:rFonts w:eastAsia="Malgun Gothic"/>
          <w:lang w:val="en-US"/>
        </w:rPr>
        <w:tab/>
        <w:t>Certificate Provisioning procedures using SCEP</w:t>
      </w:r>
      <w:bookmarkEnd w:id="827"/>
    </w:p>
    <w:p w14:paraId="76B7487E" w14:textId="77777777" w:rsidR="0023648A" w:rsidRPr="000E6D8A" w:rsidRDefault="0023648A" w:rsidP="00DB33A0">
      <w:pPr>
        <w:pStyle w:val="Heading5"/>
        <w:rPr>
          <w:rFonts w:eastAsia="Malgun Gothic"/>
        </w:rPr>
      </w:pPr>
      <w:bookmarkStart w:id="828" w:name="_Toc486500578"/>
      <w:r w:rsidRPr="003B741E">
        <w:rPr>
          <w:rFonts w:eastAsia="Malgun Gothic"/>
        </w:rPr>
        <w:t>8.3.6.3.1</w:t>
      </w:r>
      <w:r w:rsidRPr="000E6D8A">
        <w:rPr>
          <w:rFonts w:eastAsia="Malgun Gothic"/>
        </w:rPr>
        <w:tab/>
        <w:t>Introduction</w:t>
      </w:r>
      <w:bookmarkEnd w:id="82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29"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830" w:name="_Toc486500580"/>
      <w:r w:rsidRPr="0023648A">
        <w:rPr>
          <w:rFonts w:eastAsia="Malgun Gothic"/>
          <w:lang w:val="en-US"/>
        </w:rPr>
        <w:t>8.3.6.3.2.1</w:t>
      </w:r>
      <w:r w:rsidRPr="0023648A">
        <w:rPr>
          <w:rFonts w:eastAsia="Malgun Gothic"/>
          <w:lang w:val="en-US"/>
        </w:rPr>
        <w:tab/>
        <w:t>Outline of SCEP procedures</w:t>
      </w:r>
      <w:bookmarkEnd w:id="830"/>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v:textbox>
              </v:shape>
            </w:pict>
          </mc:Fallback>
        </mc:AlternateContent>
      </w:r>
      <w:bookmarkStart w:id="831" w:name="_MON_1555744136"/>
      <w:bookmarkEnd w:id="831"/>
      <w:r w:rsidRPr="0023648A">
        <w:rPr>
          <w:rFonts w:eastAsia="Malgun Gothic"/>
        </w:rPr>
        <w:object w:dxaOrig="7300" w:dyaOrig="5463" w14:anchorId="5B3BDFEF">
          <v:shape id="_x0000_i1056" type="#_x0000_t75" style="width:365.35pt;height:273.7pt" o:ole="">
            <v:imagedata r:id="rId89" o:title=""/>
          </v:shape>
          <o:OLEObject Type="Embed" ProgID="PowerPoint.Show.12" ShapeID="_x0000_i1056" DrawAspect="Content" ObjectID="_1560249891" r:id="rId90"/>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32" w:name="_MON_1555744448"/>
      <w:bookmarkEnd w:id="832"/>
      <w:r w:rsidRPr="0023648A">
        <w:rPr>
          <w:rFonts w:eastAsia="Calibri"/>
        </w:rPr>
        <w:object w:dxaOrig="7159" w:dyaOrig="5360" w14:anchorId="230AB981">
          <v:shape id="_x0000_i1057" type="#_x0000_t75" style="width:357.6pt;height:267.75pt" o:ole="">
            <v:imagedata r:id="rId91" o:title=""/>
          </v:shape>
          <o:OLEObject Type="Embed" ProgID="PowerPoint.Show.12" ShapeID="_x0000_i1057" DrawAspect="Content" ObjectID="_1560249892" r:id="rId92"/>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t>The SCEP certificate automation solution consists of five functions further detailed in the following subclauses:</w:t>
      </w:r>
    </w:p>
    <w:p w14:paraId="724A1A50" w14:textId="77777777"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833"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834"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4"/>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device’s own Trust Anchor (Root CA) shall be validated against a fingerprint provided by a Provisioning Profile.</w:t>
      </w:r>
    </w:p>
    <w:p w14:paraId="3104455F"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835"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35"/>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836"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36"/>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837"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37"/>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838"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38"/>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839"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39"/>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B741E">
      <w:pPr>
        <w:pStyle w:val="Heading7"/>
        <w:rPr>
          <w:rFonts w:eastAsia="Malgun Gothic"/>
        </w:rPr>
      </w:pPr>
      <w:bookmarkStart w:id="840"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841"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1"/>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42" w:name="_Toc486500590"/>
      <w:r w:rsidRPr="00A01125">
        <w:t>8.3.</w:t>
      </w:r>
      <w:r w:rsidRPr="00A01125">
        <w:rPr>
          <w:lang w:val="en-US"/>
        </w:rPr>
        <w:t>7</w:t>
      </w:r>
      <w:r w:rsidRPr="00A01125">
        <w:tab/>
      </w:r>
      <w:r w:rsidRPr="00A01125">
        <w:rPr>
          <w:lang w:val="en-US"/>
        </w:rPr>
        <w:t>MEF Client Configuration Details</w:t>
      </w:r>
      <w:bookmarkEnd w:id="842"/>
    </w:p>
    <w:p w14:paraId="09D5EFEC" w14:textId="77777777" w:rsidR="00A01125" w:rsidRPr="00A01125" w:rsidRDefault="00A01125" w:rsidP="00DB33A0">
      <w:pPr>
        <w:pStyle w:val="Heading4"/>
      </w:pPr>
      <w:bookmarkStart w:id="843"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4"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5"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B741E" w:rsidRDefault="0095189C" w:rsidP="00710A57">
      <w:pPr>
        <w:pStyle w:val="BL"/>
        <w:rPr>
          <w:lang w:val="en-US"/>
        </w:rPr>
      </w:pPr>
    </w:p>
    <w:p w14:paraId="01104FC8" w14:textId="34306182" w:rsidR="0036137C" w:rsidRPr="00954002" w:rsidRDefault="002D2EDC" w:rsidP="0036137C">
      <w:pPr>
        <w:pStyle w:val="Heading2"/>
      </w:pPr>
      <w:bookmarkStart w:id="846" w:name="_Toc457595343"/>
      <w:bookmarkStart w:id="847" w:name="_Toc459366746"/>
      <w:bookmarkStart w:id="848" w:name="_Toc459367063"/>
      <w:bookmarkStart w:id="849" w:name="_Toc486500594"/>
      <w:r w:rsidRPr="00954002">
        <w:t>8.4</w:t>
      </w:r>
      <w:r w:rsidR="0036137C" w:rsidRPr="00954002">
        <w:tab/>
        <w:t>End-to-End Security of Primitives (ESPrim)</w:t>
      </w:r>
      <w:bookmarkEnd w:id="800"/>
      <w:bookmarkEnd w:id="801"/>
      <w:bookmarkEnd w:id="802"/>
      <w:bookmarkEnd w:id="803"/>
      <w:bookmarkEnd w:id="846"/>
      <w:bookmarkEnd w:id="847"/>
      <w:bookmarkEnd w:id="848"/>
      <w:bookmarkEnd w:id="849"/>
    </w:p>
    <w:p w14:paraId="69D14FB2" w14:textId="77777777"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6500595"/>
      <w:r w:rsidRPr="00954002">
        <w:t>8.4.1</w:t>
      </w:r>
      <w:r w:rsidRPr="00954002">
        <w:tab/>
        <w:t>Purpose of E2E Security of Primitives (ESPrim)</w:t>
      </w:r>
      <w:bookmarkEnd w:id="850"/>
      <w:bookmarkEnd w:id="851"/>
      <w:bookmarkEnd w:id="852"/>
      <w:bookmarkEnd w:id="853"/>
      <w:bookmarkEnd w:id="854"/>
      <w:bookmarkEnd w:id="855"/>
      <w:bookmarkEnd w:id="856"/>
      <w:bookmarkEnd w:id="85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6500596"/>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93" o:title="" croptop="3115f" cropbottom="2578f" cropleft="2379f" cropright="3271f"/>
          </v:shape>
          <o:OLEObject Type="Embed" ProgID="Visio.Drawing.11" ShapeID="_x0000_i1058" DrawAspect="Content" ObjectID="_1560249893" r:id="rId94"/>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0284B1D3"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5" o:title="" croptop="2614f" cropbottom="2541f" cropleft="3189f" cropright="3437f"/>
          </v:shape>
          <o:OLEObject Type="Embed" ProgID="Visio.Drawing.11" ShapeID="_x0000_i1059" DrawAspect="Content" ObjectID="_1560249894" r:id="rId96"/>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14:paraId="48F696FE" w14:textId="77777777"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14:paraId="370B7AB2" w14:textId="77777777"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650059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74"/>
      <w:bookmarkEnd w:id="875"/>
      <w:bookmarkEnd w:id="876"/>
      <w:bookmarkEnd w:id="877"/>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8" w:name="_Toc457595349"/>
    </w:p>
    <w:p w14:paraId="2F807D87" w14:textId="77777777" w:rsidR="00836512" w:rsidRPr="00ED403A" w:rsidRDefault="00836512" w:rsidP="00836512">
      <w:pPr>
        <w:pStyle w:val="Heading5"/>
        <w:rPr>
          <w:lang w:val="en-US"/>
        </w:rPr>
      </w:pPr>
      <w:bookmarkStart w:id="879" w:name="_Toc459366752"/>
      <w:bookmarkStart w:id="880" w:name="_Toc459367069"/>
      <w:bookmarkStart w:id="881" w:name="_Toc48650060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8"/>
      <w:bookmarkEnd w:id="879"/>
      <w:bookmarkEnd w:id="880"/>
      <w:bookmarkEnd w:id="881"/>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82" w:name="_Toc457595350"/>
      <w:bookmarkStart w:id="883" w:name="_Toc459366753"/>
      <w:bookmarkStart w:id="884" w:name="_Toc459367070"/>
      <w:bookmarkStart w:id="885" w:name="_Toc486500601"/>
      <w:r w:rsidRPr="00ED403A">
        <w:rPr>
          <w:lang w:val="en-US"/>
        </w:rPr>
        <w:t>8.4.3</w:t>
      </w:r>
      <w:r w:rsidRPr="00ED403A">
        <w:t>.1.3</w:t>
      </w:r>
      <w:r w:rsidRPr="00ED403A">
        <w:tab/>
      </w:r>
      <w:r w:rsidRPr="00ED403A">
        <w:rPr>
          <w:i/>
        </w:rPr>
        <w:t xml:space="preserve">e2eSecInfo </w:t>
      </w:r>
      <w:r w:rsidRPr="00ED403A">
        <w:t>resource attribute definition</w:t>
      </w:r>
      <w:bookmarkEnd w:id="882"/>
      <w:bookmarkEnd w:id="883"/>
      <w:bookmarkEnd w:id="884"/>
      <w:bookmarkEnd w:id="885"/>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6500602"/>
      <w:r w:rsidRPr="00ED403A">
        <w:rPr>
          <w:lang w:val="en-US"/>
        </w:rPr>
        <w:t>8.4.3.2</w:t>
      </w:r>
      <w:r w:rsidRPr="00ED403A">
        <w:rPr>
          <w:lang w:val="en-US"/>
        </w:rPr>
        <w:tab/>
        <w:t>ESPrim Object formatting and processing using the JWE Compact Serialization</w:t>
      </w:r>
      <w:bookmarkEnd w:id="886"/>
      <w:bookmarkEnd w:id="887"/>
      <w:bookmarkEnd w:id="888"/>
      <w:bookmarkEnd w:id="889"/>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6500603"/>
      <w:r w:rsidRPr="00954002">
        <w:t>8.5</w:t>
      </w:r>
      <w:r w:rsidRPr="00954002">
        <w:tab/>
        <w:t>End-to-End Security of Data (ESData)</w:t>
      </w:r>
      <w:bookmarkEnd w:id="890"/>
      <w:bookmarkEnd w:id="891"/>
      <w:bookmarkEnd w:id="892"/>
      <w:bookmarkEnd w:id="893"/>
      <w:bookmarkEnd w:id="894"/>
      <w:bookmarkEnd w:id="895"/>
      <w:bookmarkEnd w:id="896"/>
      <w:bookmarkEnd w:id="897"/>
    </w:p>
    <w:p w14:paraId="37D62F91" w14:textId="77777777"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6500604"/>
      <w:r w:rsidRPr="00954002">
        <w:t>8.5.1</w:t>
      </w:r>
      <w:r w:rsidRPr="00954002">
        <w:tab/>
        <w:t>Purpose of ESData</w:t>
      </w:r>
      <w:bookmarkEnd w:id="898"/>
      <w:bookmarkEnd w:id="899"/>
      <w:bookmarkEnd w:id="900"/>
      <w:bookmarkEnd w:id="901"/>
      <w:bookmarkEnd w:id="902"/>
      <w:bookmarkEnd w:id="903"/>
      <w:bookmarkEnd w:id="904"/>
      <w:bookmarkEnd w:id="90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6500605"/>
      <w:r w:rsidRPr="00954002">
        <w:t>8.5.2</w:t>
      </w:r>
      <w:r w:rsidRPr="00954002">
        <w:tab/>
        <w:t>ESData Architecture</w:t>
      </w:r>
      <w:bookmarkEnd w:id="906"/>
      <w:bookmarkEnd w:id="907"/>
      <w:bookmarkEnd w:id="908"/>
      <w:bookmarkEnd w:id="909"/>
      <w:bookmarkEnd w:id="910"/>
      <w:bookmarkEnd w:id="911"/>
      <w:bookmarkEnd w:id="912"/>
      <w:bookmarkEnd w:id="913"/>
    </w:p>
    <w:p w14:paraId="551E9538" w14:textId="77777777"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6500606"/>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6500607"/>
      <w:r w:rsidRPr="00954002">
        <w:t>8.5.2.2</w:t>
      </w:r>
      <w:r w:rsidRPr="00954002">
        <w:tab/>
        <w:t>Encryption-Only ESData Security Class</w:t>
      </w:r>
      <w:bookmarkEnd w:id="922"/>
      <w:bookmarkEnd w:id="923"/>
      <w:bookmarkEnd w:id="924"/>
      <w:bookmarkEnd w:id="925"/>
      <w:bookmarkEnd w:id="926"/>
      <w:bookmarkEnd w:id="927"/>
      <w:bookmarkEnd w:id="928"/>
      <w:bookmarkEnd w:id="929"/>
    </w:p>
    <w:p w14:paraId="72E6C73A" w14:textId="77777777"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6500608"/>
      <w:r w:rsidRPr="00954002">
        <w:t>8.5.2.2.1</w:t>
      </w:r>
      <w:r w:rsidRPr="00954002">
        <w:tab/>
        <w:t>Encryption-Only ESData Security Class Overview</w:t>
      </w:r>
      <w:bookmarkEnd w:id="930"/>
      <w:bookmarkEnd w:id="931"/>
      <w:bookmarkEnd w:id="932"/>
      <w:bookmarkEnd w:id="933"/>
      <w:bookmarkEnd w:id="934"/>
      <w:bookmarkEnd w:id="935"/>
      <w:bookmarkEnd w:id="936"/>
      <w:bookmarkEnd w:id="93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6500610"/>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6500611"/>
      <w:r w:rsidRPr="00954002">
        <w:t>8.5.2.2.4</w:t>
      </w:r>
      <w:r w:rsidRPr="00954002">
        <w:tab/>
        <w:t>Encryption using Target End-Point Certificates</w:t>
      </w:r>
      <w:bookmarkEnd w:id="954"/>
      <w:bookmarkEnd w:id="955"/>
      <w:bookmarkEnd w:id="956"/>
      <w:bookmarkEnd w:id="957"/>
      <w:bookmarkEnd w:id="958"/>
      <w:bookmarkEnd w:id="959"/>
      <w:bookmarkEnd w:id="960"/>
      <w:bookmarkEnd w:id="961"/>
    </w:p>
    <w:p w14:paraId="5B9F1A0E" w14:textId="77777777"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14:paraId="6E0EEED0" w14:textId="37A693D1"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6500612"/>
      <w:r w:rsidRPr="00954002">
        <w:t>8.5.2.3</w:t>
      </w:r>
      <w:r w:rsidRPr="00954002">
        <w:tab/>
        <w:t>Signature-Only ESData Security Class</w:t>
      </w:r>
      <w:bookmarkEnd w:id="968"/>
      <w:bookmarkEnd w:id="969"/>
      <w:bookmarkEnd w:id="970"/>
      <w:bookmarkEnd w:id="971"/>
      <w:bookmarkEnd w:id="972"/>
      <w:bookmarkEnd w:id="973"/>
      <w:bookmarkEnd w:id="974"/>
      <w:bookmarkEnd w:id="975"/>
    </w:p>
    <w:p w14:paraId="19360D1B" w14:textId="77777777"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6500613"/>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CE49B2">
        <w:rPr>
          <w:rStyle w:val="B1Char1"/>
          <w:rFonts w:eastAsia="Arial Unicode MS"/>
          <w:b/>
        </w:rPr>
        <w:t xml:space="preserve">ing </w:t>
      </w:r>
      <w:r w:rsidRPr="00CE49B2">
        <w:rPr>
          <w:rStyle w:val="B1Char1"/>
          <w:b/>
        </w:rPr>
        <w:t xml:space="preserve">Provisioned Symmetric </w:t>
      </w:r>
      <w:r w:rsidRPr="00CE49B2">
        <w:rPr>
          <w:rStyle w:val="B1Char1"/>
          <w:rFonts w:eastAsia="Arial Unicode MS"/>
          <w:b/>
        </w:rPr>
        <w:t xml:space="preserve">ESData </w:t>
      </w:r>
      <w:r w:rsidRPr="00CE49B2">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CE49B2">
        <w:rPr>
          <w:rStyle w:val="B1Char1"/>
          <w:rFonts w:eastAsia="Arial Unicode MS"/>
          <w:b/>
        </w:rPr>
        <w:t xml:space="preserve">MIC using </w:t>
      </w:r>
      <w:r w:rsidRPr="00CE49B2">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CE49B2">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0C817A3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5E397C4C"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5E6248EC"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6500614"/>
      <w:bookmarkStart w:id="991" w:name="_Toc449434880"/>
      <w:r w:rsidRPr="00954002">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14:paraId="5809FBB9" w14:textId="77777777"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6500615"/>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14:paraId="1861246A" w14:textId="77777777"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6500617"/>
      <w:r w:rsidRPr="003239ED">
        <w:rPr>
          <w:lang w:val="en-US"/>
        </w:rPr>
        <w:t>8.5.3.1</w:t>
      </w:r>
      <w:r w:rsidRPr="003239ED">
        <w:rPr>
          <w:lang w:val="en-US"/>
        </w:rPr>
        <w:tab/>
        <w:t>Introduction</w:t>
      </w:r>
      <w:bookmarkEnd w:id="1010"/>
      <w:bookmarkEnd w:id="1011"/>
      <w:bookmarkEnd w:id="1012"/>
      <w:bookmarkEnd w:id="101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14" w:name="_Toc457595371"/>
      <w:bookmarkStart w:id="1015" w:name="_Toc459366774"/>
      <w:bookmarkStart w:id="1016" w:name="_Toc459367087"/>
      <w:bookmarkStart w:id="1017" w:name="_Toc486500618"/>
      <w:r w:rsidRPr="004F6532">
        <w:rPr>
          <w:lang w:val="en-US"/>
        </w:rPr>
        <w:t>8.5.3.2</w:t>
      </w:r>
      <w:r>
        <w:rPr>
          <w:lang w:val="en-US"/>
        </w:rPr>
        <w:tab/>
        <w:t>Encryption-Only ESData Security Class Protocol Details</w:t>
      </w:r>
      <w:bookmarkEnd w:id="1014"/>
      <w:bookmarkEnd w:id="1015"/>
      <w:bookmarkEnd w:id="1016"/>
      <w:bookmarkEnd w:id="1017"/>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8" w:name="_Toc457595372"/>
      <w:bookmarkStart w:id="1019" w:name="_Toc459366775"/>
      <w:bookmarkStart w:id="1020" w:name="_Toc459367088"/>
      <w:bookmarkStart w:id="1021" w:name="_Toc486500619"/>
      <w:r w:rsidRPr="004F6532">
        <w:rPr>
          <w:lang w:val="en-US"/>
        </w:rPr>
        <w:t>8.5.3.3</w:t>
      </w:r>
      <w:r>
        <w:rPr>
          <w:lang w:val="en-US"/>
        </w:rPr>
        <w:tab/>
        <w:t>Signature-Only ESData Security Class Protocol Details</w:t>
      </w:r>
      <w:bookmarkEnd w:id="1018"/>
      <w:bookmarkEnd w:id="1019"/>
      <w:bookmarkEnd w:id="1020"/>
      <w:bookmarkEnd w:id="1021"/>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6500620"/>
      <w:r w:rsidRPr="004F6532">
        <w:rPr>
          <w:lang w:val="en-US"/>
        </w:rPr>
        <w:t>8.5.3.4</w:t>
      </w:r>
      <w:r w:rsidRPr="004F6532">
        <w:rPr>
          <w:lang w:val="en-US"/>
        </w:rPr>
        <w:tab/>
        <w:t>Nested-Sign-then-Encrypt ESData Security Class Protocol Details</w:t>
      </w:r>
      <w:bookmarkEnd w:id="1022"/>
      <w:bookmarkEnd w:id="1023"/>
      <w:bookmarkEnd w:id="1024"/>
      <w:bookmarkEnd w:id="1025"/>
    </w:p>
    <w:p w14:paraId="50D9DF0D" w14:textId="7B94735A"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6500621"/>
      <w:r w:rsidRPr="00954002">
        <w:t>8.6</w:t>
      </w:r>
      <w:r w:rsidRPr="00954002">
        <w:tab/>
        <w:t>Remote Security Frameworks for End-to-End Security</w:t>
      </w:r>
      <w:bookmarkEnd w:id="1026"/>
      <w:bookmarkEnd w:id="1027"/>
      <w:bookmarkEnd w:id="1028"/>
      <w:bookmarkEnd w:id="1029"/>
      <w:bookmarkEnd w:id="1030"/>
      <w:bookmarkEnd w:id="1031"/>
      <w:bookmarkEnd w:id="1032"/>
    </w:p>
    <w:p w14:paraId="5A0A1BA0" w14:textId="77777777"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14:paraId="50D2BA1E" w14:textId="77777777"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6500623"/>
      <w:r w:rsidRPr="00154F80">
        <w:rPr>
          <w:rFonts w:eastAsia="SimSun"/>
        </w:rPr>
        <w:t>8.6.1.1</w:t>
      </w:r>
      <w:r w:rsidRPr="00154F80">
        <w:rPr>
          <w:rFonts w:eastAsia="SimSun"/>
        </w:rPr>
        <w:tab/>
        <w:t>Introduction</w:t>
      </w:r>
      <w:bookmarkEnd w:id="1041"/>
      <w:bookmarkEnd w:id="1042"/>
      <w:bookmarkEnd w:id="1043"/>
      <w:bookmarkEnd w:id="1044"/>
    </w:p>
    <w:p w14:paraId="3F3AE771" w14:textId="4E2D5194"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3B9F66BE" w:rsidR="002D2EDC" w:rsidRPr="00954002" w:rsidRDefault="002D2EDC" w:rsidP="00445833">
      <w:pPr>
        <w:pStyle w:val="BN"/>
        <w:rPr>
          <w:rFonts w:eastAsia="Calibri"/>
        </w:rPr>
      </w:pPr>
      <w:r w:rsidRPr="00954002">
        <w:rPr>
          <w:rFonts w:eastAsia="Calibri"/>
        </w:rPr>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34E003CD"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0FEA51E"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4113AFB"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41062CE"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33AB7ECF"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8" o:title=""/>
          </v:shape>
          <o:OLEObject Type="Embed" ProgID="Visio.Drawing.11" ShapeID="_x0000_i1060" DrawAspect="Content" ObjectID="_1560249895" r:id="rId99"/>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552C9C58"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2B76D14F" w:rsidR="002D2EDC" w:rsidRPr="00954002" w:rsidRDefault="002D2EDC" w:rsidP="006C5427">
      <w:pPr>
        <w:keepNext/>
        <w:keepLines/>
      </w:pPr>
      <w:r w:rsidRPr="00954002">
        <w:rPr>
          <w:b/>
        </w:rPr>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358C7B0F"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3412344E"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396D7226"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36C0DF2B"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203E336A"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D47253B"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AABC6E5"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1AFA03E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20259F94"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5E67B82C" w:rsidR="002D2EDC" w:rsidRPr="00954002" w:rsidRDefault="002D2EDC" w:rsidP="006C5427">
      <w:pPr>
        <w:keepNext/>
        <w:keepLines/>
      </w:pPr>
      <w:r w:rsidRPr="00954002">
        <w:rPr>
          <w:b/>
        </w:rPr>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4EE24E78"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3FE61F78"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392A1B6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2BE50583"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0C11374D"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14:paraId="38AC6896" w14:textId="77777777"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6500628"/>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6500629"/>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14:paraId="68675E89" w14:textId="77777777"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6500630"/>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6500631"/>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101" o:title="" croptop="3217f" cropleft="2500f" cropright="2577f"/>
          </v:shape>
          <o:OLEObject Type="Embed" ProgID="Visio.Drawing.11" ShapeID="_x0000_i1061" DrawAspect="Content" ObjectID="_1560249896" r:id="rId102"/>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6500632"/>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14:paraId="788CE7E3" w14:textId="77777777"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103" o:title="" croptop="4032f" cropbottom="5275f" cropleft="3224f" cropright="2299f"/>
          </v:shape>
          <o:OLEObject Type="Embed" ProgID="Visio.Drawing.11" ShapeID="_x0000_i1062" DrawAspect="Content" ObjectID="_1560249897" r:id="rId104"/>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6500634"/>
      <w:r w:rsidRPr="003A021D">
        <w:t>8.8.2</w:t>
      </w:r>
      <w:r w:rsidRPr="003A021D">
        <w:tab/>
        <w:t xml:space="preserve">MAF Security Framework </w:t>
      </w:r>
      <w:r>
        <w:rPr>
          <w:lang w:val="en-US"/>
        </w:rPr>
        <w:t>Processing and Information Flows</w:t>
      </w:r>
      <w:bookmarkEnd w:id="1117"/>
      <w:bookmarkEnd w:id="1118"/>
      <w:bookmarkEnd w:id="1119"/>
      <w:bookmarkEnd w:id="1120"/>
    </w:p>
    <w:p w14:paraId="26F06CF3" w14:textId="77777777" w:rsidR="00690EBD" w:rsidRDefault="00690EBD" w:rsidP="00690EBD">
      <w:pPr>
        <w:pStyle w:val="Heading4"/>
      </w:pPr>
      <w:bookmarkStart w:id="1121" w:name="_Toc457595388"/>
      <w:bookmarkStart w:id="1122" w:name="_Toc459366791"/>
      <w:bookmarkStart w:id="1123" w:name="_Toc459367104"/>
      <w:bookmarkStart w:id="1124" w:name="_Toc486500635"/>
      <w:r w:rsidRPr="003A021D">
        <w:t>8.8.</w:t>
      </w:r>
      <w:r>
        <w:t>2.1</w:t>
      </w:r>
      <w:r>
        <w:tab/>
        <w:t>Introduction</w:t>
      </w:r>
      <w:bookmarkEnd w:id="1121"/>
      <w:bookmarkEnd w:id="1122"/>
      <w:bookmarkEnd w:id="1123"/>
      <w:bookmarkEnd w:id="112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25" w:name="_Toc457595389"/>
      <w:bookmarkStart w:id="1126" w:name="_Toc459366792"/>
      <w:bookmarkStart w:id="1127" w:name="_Toc459367105"/>
      <w:bookmarkStart w:id="1128" w:name="_Toc486500636"/>
      <w:r>
        <w:t>8.8.2.2</w:t>
      </w:r>
      <w:r>
        <w:tab/>
      </w:r>
      <w:r w:rsidR="00690EBD" w:rsidRPr="006D6A6E">
        <w:t>MAF Handshake Procedure</w:t>
      </w:r>
      <w:bookmarkEnd w:id="1125"/>
      <w:bookmarkEnd w:id="1126"/>
      <w:bookmarkEnd w:id="1127"/>
      <w:bookmarkEnd w:id="112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9" w:name="_Toc457595390"/>
      <w:bookmarkStart w:id="1130" w:name="_Toc459366793"/>
      <w:bookmarkStart w:id="1131" w:name="_Toc459367106"/>
      <w:bookmarkStart w:id="1132"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33" w:name="_Toc457595391"/>
      <w:bookmarkStart w:id="1134" w:name="_Toc459366794"/>
      <w:bookmarkStart w:id="1135" w:name="_Toc459367107"/>
      <w:bookmarkStart w:id="1136" w:name="_Toc486500638"/>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37" w:name="_Toc457595392"/>
      <w:bookmarkStart w:id="1138" w:name="_Toc459366795"/>
      <w:bookmarkStart w:id="1139" w:name="_Toc459367108"/>
      <w:bookmarkStart w:id="1140" w:name="_Toc486500639"/>
      <w:r>
        <w:rPr>
          <w:lang w:val="en-US"/>
        </w:rPr>
        <w:t>8.8.2.5</w:t>
      </w:r>
      <w:r w:rsidRPr="003A021D">
        <w:tab/>
      </w:r>
      <w:r>
        <w:t>MAF Client Registration Update</w:t>
      </w:r>
      <w:r w:rsidRPr="003A021D">
        <w:t xml:space="preserve"> Procedure</w:t>
      </w:r>
      <w:bookmarkEnd w:id="1137"/>
      <w:bookmarkEnd w:id="1138"/>
      <w:bookmarkEnd w:id="1139"/>
      <w:bookmarkEnd w:id="114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41" w:name="_Toc457595393"/>
      <w:bookmarkStart w:id="1142" w:name="_Toc459366796"/>
      <w:bookmarkStart w:id="1143" w:name="_Toc459367109"/>
      <w:bookmarkStart w:id="1144" w:name="_Toc486500640"/>
      <w:r>
        <w:t>8.8.2.6</w:t>
      </w:r>
      <w:r w:rsidRPr="003A021D">
        <w:tab/>
      </w:r>
      <w:r>
        <w:t>MAF Client De-</w:t>
      </w:r>
      <w:r>
        <w:rPr>
          <w:lang w:val="en-US"/>
        </w:rPr>
        <w:t>Registration</w:t>
      </w:r>
      <w:r w:rsidRPr="003A021D">
        <w:t xml:space="preserve"> Procedure</w:t>
      </w:r>
      <w:bookmarkEnd w:id="1141"/>
      <w:bookmarkEnd w:id="1142"/>
      <w:bookmarkEnd w:id="1143"/>
      <w:bookmarkEnd w:id="114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6500641"/>
      <w:r>
        <w:t>8.8.2.7</w:t>
      </w:r>
      <w:r w:rsidRPr="003A021D">
        <w:tab/>
        <w:t>MAF Key Registration Procedure</w:t>
      </w:r>
      <w:bookmarkEnd w:id="1145"/>
      <w:bookmarkEnd w:id="1146"/>
      <w:bookmarkEnd w:id="1147"/>
      <w:bookmarkEnd w:id="114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0B834E1B"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6500642"/>
      <w:r w:rsidRPr="00F61B30">
        <w:t>8.8.</w:t>
      </w:r>
      <w:r>
        <w:t>2.8</w:t>
      </w:r>
      <w:r w:rsidRPr="00F61B30">
        <w:tab/>
        <w:t>MAF Key Retrieval Procedure</w:t>
      </w:r>
      <w:bookmarkEnd w:id="1149"/>
      <w:bookmarkEnd w:id="1150"/>
      <w:bookmarkEnd w:id="1151"/>
      <w:bookmarkEnd w:id="115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47582013"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53" w:name="_Toc457595396"/>
      <w:bookmarkStart w:id="1154" w:name="_Toc459366799"/>
      <w:bookmarkStart w:id="1155" w:name="_Toc459367112"/>
      <w:bookmarkStart w:id="1156" w:name="_Toc486500643"/>
      <w:r>
        <w:t>8.8.2.9</w:t>
      </w:r>
      <w:r w:rsidRPr="003A021D">
        <w:tab/>
        <w:t xml:space="preserve">MAF Key </w:t>
      </w:r>
      <w:r>
        <w:rPr>
          <w:lang w:val="en-US"/>
        </w:rPr>
        <w:t>Registration Update</w:t>
      </w:r>
      <w:r w:rsidRPr="003A021D">
        <w:t xml:space="preserve"> Procedure</w:t>
      </w:r>
      <w:bookmarkEnd w:id="1153"/>
      <w:bookmarkEnd w:id="1154"/>
      <w:bookmarkEnd w:id="1155"/>
      <w:bookmarkEnd w:id="115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7" w:name="_Toc457595397"/>
      <w:bookmarkStart w:id="1158" w:name="_Toc459366800"/>
      <w:bookmarkStart w:id="1159" w:name="_Toc459367113"/>
      <w:bookmarkStart w:id="1160" w:name="_Toc486500644"/>
      <w:r>
        <w:t>8.8.2.10</w:t>
      </w:r>
      <w:r w:rsidRPr="003A021D">
        <w:tab/>
        <w:t xml:space="preserve">MAF Key </w:t>
      </w:r>
      <w:r>
        <w:rPr>
          <w:lang w:val="en-US"/>
        </w:rPr>
        <w:t xml:space="preserve">De-Registration </w:t>
      </w:r>
      <w:r w:rsidRPr="003A021D">
        <w:t>Procedure</w:t>
      </w:r>
      <w:bookmarkEnd w:id="1157"/>
      <w:bookmarkEnd w:id="1158"/>
      <w:bookmarkEnd w:id="1159"/>
      <w:bookmarkEnd w:id="116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6500645"/>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14:paraId="3D227292" w14:textId="77777777" w:rsidR="000B412C" w:rsidRPr="000B412C" w:rsidRDefault="000B412C" w:rsidP="00DB33A0">
      <w:pPr>
        <w:pStyle w:val="Heading4"/>
      </w:pPr>
      <w:bookmarkStart w:id="1172" w:name="_Toc457595399"/>
      <w:bookmarkStart w:id="1173" w:name="_Toc459366802"/>
      <w:bookmarkStart w:id="1174" w:name="_Toc459367115"/>
      <w:bookmarkStart w:id="1175"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176" w:name="_Toc457595400"/>
      <w:bookmarkStart w:id="1177" w:name="_Toc459366803"/>
      <w:bookmarkStart w:id="1178" w:name="_Toc459367116"/>
      <w:bookmarkStart w:id="1179" w:name="_Toc486500647"/>
      <w:r w:rsidRPr="000B412C">
        <w:rPr>
          <w:lang w:val="en-US"/>
        </w:rPr>
        <w:t>8.8.3.2</w:t>
      </w:r>
      <w:r w:rsidRPr="000B412C">
        <w:rPr>
          <w:lang w:val="en-US"/>
        </w:rPr>
        <w:tab/>
      </w:r>
      <w:r w:rsidRPr="000B412C">
        <w:t>MAF Client Registration Configuration Details</w:t>
      </w:r>
      <w:bookmarkEnd w:id="1176"/>
      <w:bookmarkEnd w:id="1177"/>
      <w:bookmarkEnd w:id="1178"/>
      <w:bookmarkEnd w:id="117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180" w:name="_Toc457595401"/>
      <w:bookmarkStart w:id="1181" w:name="_Toc459366804"/>
      <w:bookmarkStart w:id="1182" w:name="_Toc459367117"/>
      <w:bookmarkStart w:id="1183"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184" w:name="_Toc486500649"/>
      <w:r w:rsidRPr="00D63DFE">
        <w:t>9</w:t>
      </w:r>
      <w:r w:rsidR="008C133E" w:rsidRPr="00D63DFE">
        <w:tab/>
        <w:t>Security Framework Procedures and Parameters</w:t>
      </w:r>
      <w:bookmarkEnd w:id="1165"/>
      <w:bookmarkEnd w:id="1166"/>
      <w:bookmarkEnd w:id="1167"/>
      <w:bookmarkEnd w:id="1168"/>
      <w:bookmarkEnd w:id="1169"/>
      <w:bookmarkEnd w:id="1170"/>
      <w:bookmarkEnd w:id="1171"/>
      <w:bookmarkEnd w:id="1184"/>
    </w:p>
    <w:p w14:paraId="2D4C1C29" w14:textId="77777777"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6500650"/>
      <w:r w:rsidRPr="00D63DFE">
        <w:t>9.0</w:t>
      </w:r>
      <w:r w:rsidRPr="00D63DFE">
        <w:tab/>
        <w:t>Introduction</w:t>
      </w:r>
      <w:bookmarkEnd w:id="1185"/>
      <w:bookmarkEnd w:id="1186"/>
      <w:bookmarkEnd w:id="1187"/>
      <w:bookmarkEnd w:id="1188"/>
      <w:bookmarkEnd w:id="118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6500651"/>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14:paraId="4ADF4151" w14:textId="77777777"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6500652"/>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14:paraId="71D99817" w14:textId="77777777"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6500653"/>
      <w:r>
        <w:t>9.1.1.0</w:t>
      </w:r>
      <w:r>
        <w:tab/>
        <w:t>Introduction</w:t>
      </w:r>
      <w:bookmarkEnd w:id="1206"/>
      <w:bookmarkEnd w:id="1207"/>
      <w:bookmarkEnd w:id="1208"/>
      <w:bookmarkEnd w:id="1209"/>
      <w:bookmarkEnd w:id="121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6500654"/>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6500655"/>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6500656"/>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14:paraId="121A0A35" w14:textId="77777777"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6500657"/>
      <w:r w:rsidRPr="00D63DFE">
        <w:t>9.1.2.0</w:t>
      </w:r>
      <w:r w:rsidRPr="00D63DFE">
        <w:tab/>
        <w:t>Introduction</w:t>
      </w:r>
      <w:bookmarkEnd w:id="1235"/>
      <w:bookmarkEnd w:id="1236"/>
      <w:bookmarkEnd w:id="1237"/>
      <w:bookmarkEnd w:id="1238"/>
      <w:bookmarkEnd w:id="123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6500658"/>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14:paraId="4DEBB808" w14:textId="77777777"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6500659"/>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6500660"/>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6500661"/>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6500662"/>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14:paraId="7C0222BB" w14:textId="77777777"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6500663"/>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14:paraId="78FB533F" w14:textId="77777777"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6500664"/>
      <w:r w:rsidRPr="00D63DFE">
        <w:t>9.2.1.0</w:t>
      </w:r>
      <w:r w:rsidRPr="00D63DFE">
        <w:tab/>
        <w:t>Introduction</w:t>
      </w:r>
      <w:bookmarkEnd w:id="1288"/>
      <w:bookmarkEnd w:id="1289"/>
      <w:bookmarkEnd w:id="1290"/>
      <w:bookmarkEnd w:id="1291"/>
      <w:bookmarkEnd w:id="129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6500665"/>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6500666"/>
      <w:r w:rsidRPr="00954002">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6500667"/>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14:paraId="6AE0A984" w14:textId="77777777"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6500668"/>
      <w:r w:rsidRPr="00D63DFE">
        <w:t>9.2.2.0</w:t>
      </w:r>
      <w:r w:rsidRPr="00D63DFE">
        <w:tab/>
        <w:t>Introduction</w:t>
      </w:r>
      <w:bookmarkEnd w:id="1317"/>
      <w:bookmarkEnd w:id="1318"/>
      <w:bookmarkEnd w:id="1319"/>
      <w:bookmarkEnd w:id="1320"/>
      <w:bookmarkEnd w:id="132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6500669"/>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6500670"/>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14:paraId="423B0860" w14:textId="77777777"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6500671"/>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6500672"/>
      <w:r w:rsidRPr="00954002">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6500673"/>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14:paraId="25908C6F" w14:textId="77777777" w:rsidR="00044AF7" w:rsidRPr="00D63DFE" w:rsidRDefault="00044AF7" w:rsidP="00D63DFE">
      <w:pPr>
        <w:pStyle w:val="Heading4"/>
      </w:pPr>
      <w:bookmarkStart w:id="1362" w:name="_Toc457595427"/>
      <w:bookmarkStart w:id="1363" w:name="_Toc459366830"/>
      <w:bookmarkStart w:id="1364" w:name="_Toc459367143"/>
      <w:bookmarkStart w:id="1365" w:name="_Toc486500674"/>
      <w:r w:rsidRPr="00D63DFE">
        <w:t>9.2.3.0</w:t>
      </w:r>
      <w:r w:rsidRPr="00D63DFE">
        <w:tab/>
        <w:t>Introduction</w:t>
      </w:r>
      <w:bookmarkEnd w:id="1362"/>
      <w:bookmarkEnd w:id="1363"/>
      <w:bookmarkEnd w:id="1364"/>
      <w:bookmarkEnd w:id="136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1AD35092"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6500675"/>
      <w:r w:rsidRPr="00D63DFE">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14:paraId="0AE7F2C5" w14:textId="37C6B872"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5D9ECB39"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6500676"/>
      <w:r w:rsidRPr="00954002">
        <w:t>9.2.3.2</w:t>
      </w:r>
      <w:r w:rsidRPr="00954002">
        <w:tab/>
        <w:t>End-to-End Credential Configuration at the M2M Trust Enabl</w:t>
      </w:r>
      <w:r w:rsidR="00F23259">
        <w:t>ing</w:t>
      </w:r>
      <w:r w:rsidRPr="00954002">
        <w:t xml:space="preserve"> Functions</w:t>
      </w:r>
      <w:bookmarkEnd w:id="1374"/>
      <w:bookmarkEnd w:id="1375"/>
      <w:bookmarkEnd w:id="1376"/>
      <w:bookmarkEnd w:id="1377"/>
      <w:bookmarkEnd w:id="1378"/>
      <w:bookmarkEnd w:id="1379"/>
      <w:bookmarkEnd w:id="1380"/>
    </w:p>
    <w:p w14:paraId="365F356A" w14:textId="1E4A15DB"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1B354189"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651FE97A" w:rsidR="002D2EDC" w:rsidRPr="00954002" w:rsidRDefault="002D2EDC" w:rsidP="00CA5880">
      <w:pPr>
        <w:pStyle w:val="TH"/>
      </w:pPr>
      <w:r w:rsidRPr="00954002">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6500677"/>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14:paraId="45015DBD" w14:textId="144CDCD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6500678"/>
      <w:r w:rsidRPr="00954002">
        <w:t>10</w:t>
      </w:r>
      <w:r w:rsidRPr="00954002">
        <w:tab/>
        <w:t>Protocol and Algorithm Details</w:t>
      </w:r>
      <w:bookmarkEnd w:id="1389"/>
      <w:bookmarkEnd w:id="1390"/>
      <w:bookmarkEnd w:id="1391"/>
      <w:bookmarkEnd w:id="1392"/>
      <w:bookmarkEnd w:id="1393"/>
      <w:bookmarkEnd w:id="1394"/>
      <w:bookmarkEnd w:id="1395"/>
      <w:bookmarkEnd w:id="1396"/>
    </w:p>
    <w:p w14:paraId="6288B170" w14:textId="77777777"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6500679"/>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14:paraId="310C0A6D" w14:textId="77777777"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6500680"/>
      <w:r w:rsidRPr="00D63DFE">
        <w:t>10.1.1</w:t>
      </w:r>
      <w:r w:rsidRPr="00D63DFE">
        <w:tab/>
        <w:t>Certificate Profiles</w:t>
      </w:r>
      <w:bookmarkEnd w:id="1405"/>
      <w:bookmarkEnd w:id="1406"/>
      <w:bookmarkEnd w:id="1407"/>
      <w:bookmarkEnd w:id="1408"/>
      <w:bookmarkEnd w:id="1409"/>
      <w:bookmarkEnd w:id="1410"/>
      <w:bookmarkEnd w:id="1411"/>
      <w:bookmarkEnd w:id="1412"/>
    </w:p>
    <w:p w14:paraId="35F8D14A" w14:textId="77777777"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6500681"/>
      <w:r w:rsidRPr="00D63DFE">
        <w:t>10.1.1.0</w:t>
      </w:r>
      <w:r w:rsidRPr="00D63DFE">
        <w:tab/>
        <w:t>General</w:t>
      </w:r>
      <w:bookmarkEnd w:id="1413"/>
      <w:bookmarkEnd w:id="1414"/>
      <w:bookmarkEnd w:id="1415"/>
      <w:bookmarkEnd w:id="1416"/>
      <w:bookmarkEnd w:id="1417"/>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6500682"/>
      <w:r w:rsidRPr="00D63DFE">
        <w:t>10.1.1.1</w:t>
      </w:r>
      <w:r w:rsidRPr="00D63DFE">
        <w:tab/>
        <w:t>Common Certificate Details</w:t>
      </w:r>
      <w:bookmarkEnd w:id="1418"/>
      <w:bookmarkEnd w:id="1419"/>
      <w:bookmarkEnd w:id="1420"/>
      <w:bookmarkEnd w:id="1421"/>
      <w:bookmarkEnd w:id="1422"/>
      <w:bookmarkEnd w:id="1423"/>
      <w:bookmarkEnd w:id="1424"/>
      <w:bookmarkEnd w:id="1425"/>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6500683"/>
      <w:r w:rsidRPr="00954002">
        <w:t>10.1.1.2</w:t>
      </w:r>
      <w:r w:rsidRPr="00954002">
        <w:tab/>
        <w:t>Raw Public Key Certificate Profile</w:t>
      </w:r>
      <w:bookmarkEnd w:id="1426"/>
      <w:bookmarkEnd w:id="1427"/>
      <w:bookmarkEnd w:id="1428"/>
      <w:bookmarkEnd w:id="1429"/>
      <w:bookmarkEnd w:id="1430"/>
      <w:bookmarkEnd w:id="1431"/>
      <w:bookmarkEnd w:id="1432"/>
      <w:bookmarkEnd w:id="1433"/>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6500684"/>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6500685"/>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14:paraId="4D9B44D1" w14:textId="77777777"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6500686"/>
      <w:r w:rsidRPr="00954002">
        <w:t>10.1.1.4.1</w:t>
      </w:r>
      <w:r w:rsidRPr="00954002">
        <w:tab/>
        <w:t>Profile for Device Certificates</w:t>
      </w:r>
      <w:bookmarkEnd w:id="1450"/>
      <w:bookmarkEnd w:id="1451"/>
      <w:bookmarkEnd w:id="1452"/>
      <w:bookmarkEnd w:id="1453"/>
      <w:bookmarkEnd w:id="1454"/>
      <w:bookmarkEnd w:id="1455"/>
      <w:bookmarkEnd w:id="1456"/>
      <w:bookmarkEnd w:id="145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6500687"/>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6500688"/>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6500689"/>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6500690"/>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6500691"/>
      <w:r w:rsidRPr="00954002">
        <w:t>10.1.2</w:t>
      </w:r>
      <w:r w:rsidRPr="00954002">
        <w:tab/>
        <w:t>Public Key Identifiers</w:t>
      </w:r>
      <w:bookmarkEnd w:id="1490"/>
      <w:bookmarkEnd w:id="1491"/>
      <w:bookmarkEnd w:id="1492"/>
      <w:bookmarkEnd w:id="1493"/>
      <w:bookmarkEnd w:id="1494"/>
      <w:bookmarkEnd w:id="1495"/>
      <w:bookmarkEnd w:id="1496"/>
      <w:bookmarkEnd w:id="149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6500692"/>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6" w:name="_Toc486500693"/>
      <w:r>
        <w:t>10.1.4</w:t>
      </w:r>
      <w:r>
        <w:rPr>
          <w:lang w:val="en-US"/>
        </w:rPr>
        <w:t xml:space="preserve"> Certificate Signing Request Profile</w:t>
      </w:r>
      <w:bookmarkEnd w:id="1506"/>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6500694"/>
      <w:r w:rsidRPr="00954002">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14:paraId="0EDEED96" w14:textId="77777777"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6500695"/>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6500696"/>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6500697"/>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6500698"/>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14:paraId="3175745F" w14:textId="77777777"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6500699"/>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6500700"/>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6500701"/>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6500702"/>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6500703"/>
      <w:r w:rsidRPr="00954002">
        <w:t>10.3.5</w:t>
      </w:r>
      <w:r w:rsidRPr="00954002">
        <w:tab/>
        <w:t xml:space="preserve">Generating </w:t>
      </w:r>
      <w:r w:rsidR="009D07F0">
        <w:t>Key Identifier for the MAF Security Framework</w:t>
      </w:r>
      <w:bookmarkEnd w:id="1579"/>
      <w:bookmarkEnd w:id="1580"/>
      <w:bookmarkEnd w:id="1581"/>
      <w:bookmarkEnd w:id="1582"/>
      <w:bookmarkEnd w:id="158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6500704"/>
      <w:r w:rsidRPr="00D63DFE">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14:paraId="1A8273AB" w14:textId="77777777"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6500705"/>
      <w:r w:rsidRPr="00D63DFE">
        <w:t>10.3.6.1</w:t>
      </w:r>
      <w:r w:rsidRPr="00D63DFE">
        <w:tab/>
        <w:t>Introduction</w:t>
      </w:r>
      <w:bookmarkEnd w:id="1592"/>
      <w:bookmarkEnd w:id="1593"/>
      <w:bookmarkEnd w:id="1594"/>
      <w:bookmarkEnd w:id="1595"/>
      <w:bookmarkEnd w:id="159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6500706"/>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6500707"/>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8" w:name="_Toc457595460"/>
      <w:bookmarkStart w:id="1619" w:name="_Toc459366863"/>
      <w:bookmarkStart w:id="1620" w:name="_Toc459367176"/>
      <w:bookmarkStart w:id="1621" w:name="_Toc486500708"/>
      <w:r w:rsidRPr="00C31EE8">
        <w:t>10.3.8</w:t>
      </w:r>
      <w:r w:rsidR="00F06449">
        <w:tab/>
      </w:r>
      <w:r>
        <w:t xml:space="preserve">sessionESPrimKey </w:t>
      </w:r>
      <w:r>
        <w:rPr>
          <w:lang w:val="en-US"/>
        </w:rPr>
        <w:t>Derivation</w:t>
      </w:r>
      <w:r>
        <w:t xml:space="preserve"> Algorithms</w:t>
      </w:r>
      <w:bookmarkEnd w:id="1618"/>
      <w:bookmarkEnd w:id="1619"/>
      <w:bookmarkEnd w:id="1620"/>
      <w:bookmarkEnd w:id="1621"/>
    </w:p>
    <w:p w14:paraId="064CDD4C" w14:textId="77777777" w:rsidR="00430AE2" w:rsidRPr="00430AE2" w:rsidRDefault="00430AE2" w:rsidP="00430AE2">
      <w:pPr>
        <w:pStyle w:val="Heading4"/>
      </w:pPr>
      <w:bookmarkStart w:id="1622" w:name="_Toc457595461"/>
      <w:bookmarkStart w:id="1623" w:name="_Toc459366864"/>
      <w:bookmarkStart w:id="1624" w:name="_Toc459367177"/>
      <w:bookmarkStart w:id="1625" w:name="_Toc486500709"/>
      <w:r w:rsidRPr="00430AE2">
        <w:t>10.3.8.1</w:t>
      </w:r>
      <w:r w:rsidR="00F06449">
        <w:tab/>
      </w:r>
      <w:r w:rsidRPr="00430AE2">
        <w:t>Introduction</w:t>
      </w:r>
      <w:bookmarkEnd w:id="1622"/>
      <w:bookmarkEnd w:id="1623"/>
      <w:bookmarkEnd w:id="1624"/>
      <w:bookmarkEnd w:id="162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6" w:name="_Toc457595462"/>
      <w:bookmarkStart w:id="1627" w:name="_Toc459366865"/>
      <w:bookmarkStart w:id="1628" w:name="_Toc459367178"/>
      <w:bookmarkStart w:id="1629"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30" w:name="_Toc457595463"/>
      <w:bookmarkStart w:id="1631" w:name="_Toc459366866"/>
      <w:bookmarkStart w:id="1632" w:name="_Toc459367179"/>
      <w:bookmarkStart w:id="1633" w:name="_Toc486500711"/>
      <w:r w:rsidRPr="00954002">
        <w:t>10.4</w:t>
      </w:r>
      <w:r w:rsidRPr="00954002">
        <w:tab/>
        <w:t>Credential-ID Details</w:t>
      </w:r>
      <w:bookmarkEnd w:id="1614"/>
      <w:bookmarkEnd w:id="1615"/>
      <w:bookmarkEnd w:id="1616"/>
      <w:bookmarkEnd w:id="1617"/>
      <w:bookmarkEnd w:id="1630"/>
      <w:bookmarkEnd w:id="1631"/>
      <w:bookmarkEnd w:id="1632"/>
      <w:bookmarkEnd w:id="163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6500712"/>
      <w:r w:rsidRPr="00954002">
        <w:t>10.5</w:t>
      </w:r>
      <w:r w:rsidRPr="00954002">
        <w:tab/>
      </w:r>
      <w:bookmarkEnd w:id="1634"/>
      <w:bookmarkEnd w:id="1635"/>
      <w:bookmarkEnd w:id="1636"/>
      <w:r w:rsidR="00271E19">
        <w:t>KpsaID</w:t>
      </w:r>
      <w:bookmarkEnd w:id="1637"/>
      <w:bookmarkEnd w:id="1638"/>
      <w:bookmarkEnd w:id="1639"/>
      <w:bookmarkEnd w:id="164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6500713"/>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6500714"/>
      <w:r w:rsidRPr="00954002">
        <w:t>10.7</w:t>
      </w:r>
      <w:r w:rsidRPr="00954002">
        <w:tab/>
        <w:t>Enrolment Expiry</w:t>
      </w:r>
      <w:bookmarkEnd w:id="1649"/>
      <w:bookmarkEnd w:id="1650"/>
      <w:bookmarkEnd w:id="1651"/>
      <w:bookmarkEnd w:id="1652"/>
      <w:bookmarkEnd w:id="1653"/>
      <w:bookmarkEnd w:id="1654"/>
      <w:bookmarkEnd w:id="1655"/>
      <w:bookmarkEnd w:id="165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650071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14:paraId="4596E9AC" w14:textId="77777777"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6500716"/>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650071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14:paraId="3D0AD8BD" w14:textId="77777777"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6500719"/>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14:paraId="653A2D22" w14:textId="77777777"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6500722"/>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5" o:title=""/>
          </v:shape>
          <o:OLEObject Type="Embed" ProgID="Visio.Drawing.11" ShapeID="_x0000_i1063" DrawAspect="Content" ObjectID="_1560249898" r:id="rId106"/>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7" o:title=""/>
          </v:shape>
          <o:OLEObject Type="Embed" ProgID="Visio.Drawing.11" ShapeID="_x0000_i1064" DrawAspect="Content" ObjectID="_1560249899" r:id="rId108"/>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9" o:title=""/>
          </v:shape>
          <o:OLEObject Type="Embed" ProgID="Visio.Drawing.11" ShapeID="_x0000_i1065" DrawAspect="Content" ObjectID="_1560249900" r:id="rId110"/>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11" o:title=""/>
          </v:shape>
          <o:OLEObject Type="Embed" ProgID="Visio.Drawing.11" ShapeID="_x0000_i1066" DrawAspect="Content" ObjectID="_1560249901" r:id="rId112"/>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6500726"/>
      <w:r w:rsidRPr="00954002">
        <w:rPr>
          <w:rFonts w:eastAsia="Yu Mincho"/>
        </w:rPr>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14:paraId="7D256B34" w14:textId="77777777"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14:paraId="1F8EA85F" w14:textId="77777777"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6500728"/>
      <w:r w:rsidRPr="00D63DFE">
        <w:rPr>
          <w:rFonts w:eastAsia="Yu Mincho"/>
        </w:rPr>
        <w:t>11.4.1.0</w:t>
      </w:r>
      <w:r w:rsidRPr="00D63DFE">
        <w:rPr>
          <w:rFonts w:eastAsia="Yu Mincho"/>
        </w:rPr>
        <w:tab/>
        <w:t>Introduction</w:t>
      </w:r>
      <w:bookmarkEnd w:id="1743"/>
      <w:bookmarkEnd w:id="1744"/>
      <w:bookmarkEnd w:id="1745"/>
      <w:bookmarkEnd w:id="1746"/>
      <w:bookmarkEnd w:id="174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13" o:title=""/>
          </v:shape>
          <o:OLEObject Type="Embed" ProgID="Visio.Drawing.11" ShapeID="_x0000_i1067" DrawAspect="Content" ObjectID="_1560249902" r:id="rId114"/>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6500730"/>
      <w:r w:rsidRPr="00954002">
        <w:rPr>
          <w:rFonts w:eastAsia="Yu Mincho"/>
        </w:rPr>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769" w:name="_Toc486500732"/>
      <w:bookmarkStart w:id="1770" w:name="_Toc449434947"/>
      <w:r w:rsidRPr="00885539">
        <w:rPr>
          <w:rFonts w:eastAsia="Malgun Gothic"/>
          <w:lang w:val="en-US"/>
        </w:rPr>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6500733"/>
      <w:r w:rsidRPr="00885539">
        <w:rPr>
          <w:rFonts w:eastAsia="Malgun Gothic"/>
        </w:rPr>
        <w:t>12.1</w:t>
      </w:r>
      <w:r w:rsidRPr="00885539">
        <w:rPr>
          <w:rFonts w:eastAsia="Malgun Gothic"/>
        </w:rPr>
        <w:tab/>
        <w:t>Introduction</w:t>
      </w:r>
      <w:bookmarkEnd w:id="1771"/>
      <w:bookmarkEnd w:id="1772"/>
      <w:bookmarkEnd w:id="1773"/>
      <w:bookmarkEnd w:id="177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2F5826" w:rsidP="00F229FD">
      <w:pPr>
        <w:pStyle w:val="B1"/>
      </w:pPr>
      <w:hyperlink r:id="rId115"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3149B89"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14:paraId="2E067321" w14:textId="77777777"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6500736"/>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14:paraId="3CE19E14" w14:textId="77777777"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6500738"/>
      <w:r w:rsidRPr="00885539">
        <w:rPr>
          <w:rFonts w:eastAsia="Malgun Gothic"/>
        </w:rPr>
        <w:t>12.3.2.1</w:t>
      </w:r>
      <w:r w:rsidRPr="00885539">
        <w:rPr>
          <w:rFonts w:eastAsia="Malgun Gothic"/>
        </w:rPr>
        <w:tab/>
        <w:t>sec:</w:t>
      </w:r>
      <w:r w:rsidRPr="00885539">
        <w:rPr>
          <w:rFonts w:eastAsia="Malgun Gothic"/>
          <w:lang w:val="en-US"/>
        </w:rPr>
        <w:t>credIDTypeID</w:t>
      </w:r>
      <w:bookmarkEnd w:id="1791"/>
      <w:bookmarkEnd w:id="1792"/>
      <w:bookmarkEnd w:id="1793"/>
      <w:bookmarkEnd w:id="179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795" w:name="_Toc486500739"/>
      <w:r w:rsidRPr="00885539">
        <w:rPr>
          <w:rFonts w:eastAsia="Malgun Gothic"/>
        </w:rPr>
        <w:t>12.3.2.2</w:t>
      </w:r>
      <w:r w:rsidRPr="00885539">
        <w:rPr>
          <w:rFonts w:eastAsia="Malgun Gothic"/>
        </w:rPr>
        <w:tab/>
        <w:t>sec:</w:t>
      </w:r>
      <w:r w:rsidRPr="00885539">
        <w:rPr>
          <w:rFonts w:eastAsia="Malgun Gothic"/>
          <w:lang w:val="en-US"/>
        </w:rPr>
        <w:t>devMgmtID</w:t>
      </w:r>
      <w:bookmarkEnd w:id="1795"/>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14:paraId="71A91313" w14:textId="0C396DCA" w:rsidR="00885539" w:rsidRPr="003B741E"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04" w:name="_Toc457595493"/>
      <w:bookmarkStart w:id="1805" w:name="_Toc459366896"/>
      <w:bookmarkStart w:id="1806" w:name="_Toc459367209"/>
      <w:bookmarkStart w:id="1807" w:name="_Toc486500742"/>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04"/>
      <w:bookmarkEnd w:id="1805"/>
      <w:bookmarkEnd w:id="1806"/>
      <w:bookmarkEnd w:id="1807"/>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08" w:name="_Toc457595494"/>
      <w:bookmarkStart w:id="1809" w:name="_Toc459366897"/>
      <w:bookmarkStart w:id="1810" w:name="_Toc459367210"/>
      <w:bookmarkStart w:id="1811"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08"/>
      <w:bookmarkEnd w:id="1809"/>
      <w:bookmarkEnd w:id="1810"/>
      <w:bookmarkEnd w:id="1811"/>
    </w:p>
    <w:p w14:paraId="4571330A" w14:textId="67FB66FF"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12" w:name="_Toc449445481"/>
      <w:bookmarkStart w:id="1813" w:name="_Toc449445720"/>
      <w:bookmarkStart w:id="1814" w:name="_Toc457595495"/>
      <w:bookmarkStart w:id="1815" w:name="_Toc459366898"/>
      <w:bookmarkStart w:id="1816" w:name="_Toc459367211"/>
      <w:bookmarkStart w:id="1817" w:name="_Toc486500744"/>
      <w:r w:rsidRPr="00954002">
        <w:t>Annex A (informative):</w:t>
      </w:r>
      <w:r w:rsidRPr="00954002">
        <w:br/>
        <w:t>Mapping of 3GPP GBA terminology</w:t>
      </w:r>
      <w:bookmarkEnd w:id="1770"/>
      <w:bookmarkEnd w:id="1812"/>
      <w:bookmarkEnd w:id="1813"/>
      <w:bookmarkEnd w:id="1814"/>
      <w:bookmarkEnd w:id="1815"/>
      <w:bookmarkEnd w:id="1816"/>
      <w:bookmarkEnd w:id="1817"/>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8" w:name="_Toc449434948"/>
      <w:bookmarkStart w:id="1819" w:name="_Toc449445482"/>
      <w:bookmarkStart w:id="1820" w:name="_Toc449445721"/>
      <w:bookmarkStart w:id="1821" w:name="_Toc450601354"/>
      <w:bookmarkStart w:id="1822" w:name="_Toc457595496"/>
      <w:bookmarkStart w:id="1823" w:name="_Toc459366899"/>
      <w:bookmarkStart w:id="1824" w:name="_Toc459367212"/>
      <w:bookmarkStart w:id="1825" w:name="_Toc486500745"/>
      <w:r w:rsidRPr="00525123">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8"/>
      <w:bookmarkEnd w:id="1819"/>
      <w:bookmarkEnd w:id="1820"/>
      <w:bookmarkEnd w:id="1821"/>
      <w:bookmarkEnd w:id="1822"/>
      <w:bookmarkEnd w:id="1823"/>
      <w:bookmarkEnd w:id="1824"/>
      <w:bookmarkEnd w:id="1825"/>
    </w:p>
    <w:p w14:paraId="2D70B44B" w14:textId="77777777" w:rsidR="002D16D9" w:rsidRPr="00D63DFE" w:rsidRDefault="002D16D9" w:rsidP="00DE4206">
      <w:pPr>
        <w:pStyle w:val="Heading1"/>
      </w:pPr>
      <w:bookmarkStart w:id="1826" w:name="_Toc457595497"/>
      <w:bookmarkStart w:id="1827" w:name="_Toc459366900"/>
      <w:bookmarkStart w:id="1828" w:name="_Toc459367213"/>
      <w:bookmarkStart w:id="1829" w:name="_Toc486500746"/>
      <w:r w:rsidRPr="00D63DFE">
        <w:t>B.0</w:t>
      </w:r>
      <w:r w:rsidRPr="00D63DFE">
        <w:tab/>
        <w:t>Introduction</w:t>
      </w:r>
      <w:bookmarkEnd w:id="1826"/>
      <w:bookmarkEnd w:id="1827"/>
      <w:bookmarkEnd w:id="1828"/>
      <w:bookmarkEnd w:id="182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6" o:title="" cropbottom="3037f" cropleft="2095f" cropright="5127f"/>
          </v:shape>
          <o:OLEObject Type="Embed" ProgID="Visio.Drawing.11" ShapeID="_x0000_i1068" DrawAspect="Content" ObjectID="_1560249903" r:id="rId117"/>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30" w:name="_Toc449434949"/>
      <w:bookmarkStart w:id="1831" w:name="_Toc449445483"/>
      <w:bookmarkStart w:id="1832" w:name="_Toc449445722"/>
      <w:bookmarkStart w:id="1833" w:name="_Toc450601356"/>
      <w:bookmarkStart w:id="1834" w:name="_Toc457595498"/>
      <w:bookmarkStart w:id="1835" w:name="_Toc459366901"/>
      <w:bookmarkStart w:id="1836" w:name="_Toc459367214"/>
      <w:bookmarkStart w:id="1837" w:name="_Toc486500747"/>
      <w:r w:rsidRPr="00D63DFE">
        <w:t>B.1</w:t>
      </w:r>
      <w:r w:rsidRPr="00D63DFE">
        <w:tab/>
      </w:r>
      <w:r w:rsidR="00375AD7" w:rsidRPr="00D63DFE">
        <w:t>Group Authentication</w:t>
      </w:r>
      <w:bookmarkEnd w:id="1830"/>
      <w:bookmarkEnd w:id="1831"/>
      <w:bookmarkEnd w:id="1832"/>
      <w:bookmarkEnd w:id="1833"/>
      <w:bookmarkEnd w:id="1834"/>
      <w:bookmarkEnd w:id="1835"/>
      <w:bookmarkEnd w:id="1836"/>
      <w:bookmarkEnd w:id="1837"/>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8" w:name="_Toc449434950"/>
      <w:bookmarkStart w:id="1839" w:name="_Toc449445484"/>
      <w:bookmarkStart w:id="1840" w:name="_Toc449445723"/>
      <w:bookmarkStart w:id="1841" w:name="_Toc450601357"/>
      <w:bookmarkStart w:id="1842" w:name="_Toc457595499"/>
      <w:bookmarkStart w:id="1843" w:name="_Toc459366902"/>
      <w:bookmarkStart w:id="1844" w:name="_Toc459367215"/>
      <w:bookmarkStart w:id="1845" w:name="_Toc486500748"/>
      <w:r w:rsidR="00D46601" w:rsidRPr="00D63DFE">
        <w:t>Annex C (</w:t>
      </w:r>
      <w:r w:rsidR="00EF3B73" w:rsidRPr="00D63DFE">
        <w:t>normative</w:t>
      </w:r>
      <w:r w:rsidRPr="00D63DFE">
        <w:t>):</w:t>
      </w:r>
      <w:r w:rsidRPr="00D63DFE">
        <w:br/>
      </w:r>
      <w:r w:rsidR="00D46601" w:rsidRPr="00D63DFE">
        <w:t>Security protocols associated to specific SE technologies</w:t>
      </w:r>
      <w:bookmarkEnd w:id="1838"/>
      <w:bookmarkEnd w:id="1839"/>
      <w:bookmarkEnd w:id="1840"/>
      <w:bookmarkEnd w:id="1841"/>
      <w:bookmarkEnd w:id="1842"/>
      <w:bookmarkEnd w:id="1843"/>
      <w:bookmarkEnd w:id="1844"/>
      <w:bookmarkEnd w:id="1845"/>
    </w:p>
    <w:p w14:paraId="018F1C07" w14:textId="77777777" w:rsidR="002D16D9" w:rsidRPr="00D63DFE" w:rsidRDefault="002D16D9" w:rsidP="002E01AF">
      <w:pPr>
        <w:pStyle w:val="Heading1"/>
      </w:pPr>
      <w:bookmarkStart w:id="1846" w:name="_Toc450601358"/>
      <w:bookmarkStart w:id="1847" w:name="_Toc457595500"/>
      <w:bookmarkStart w:id="1848" w:name="_Toc459366903"/>
      <w:bookmarkStart w:id="1849" w:name="_Toc459367216"/>
      <w:bookmarkStart w:id="1850" w:name="_Toc486500749"/>
      <w:r w:rsidRPr="00D63DFE">
        <w:t>C.0</w:t>
      </w:r>
      <w:r w:rsidRPr="00D63DFE">
        <w:tab/>
        <w:t>Introduction</w:t>
      </w:r>
      <w:bookmarkEnd w:id="1846"/>
      <w:bookmarkEnd w:id="1847"/>
      <w:bookmarkEnd w:id="1848"/>
      <w:bookmarkEnd w:id="1849"/>
      <w:bookmarkEnd w:id="185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51" w:name="_Toc449434951"/>
      <w:bookmarkStart w:id="1852" w:name="_Toc449445485"/>
      <w:bookmarkStart w:id="1853" w:name="_Toc449445724"/>
      <w:bookmarkStart w:id="1854" w:name="_Toc450601359"/>
      <w:bookmarkStart w:id="1855" w:name="_Toc457595501"/>
      <w:bookmarkStart w:id="1856" w:name="_Toc459366904"/>
      <w:bookmarkStart w:id="1857" w:name="_Toc459367217"/>
      <w:bookmarkStart w:id="1858" w:name="_Toc486500750"/>
      <w:r w:rsidRPr="00D63DFE">
        <w:t>C</w:t>
      </w:r>
      <w:r w:rsidR="00D46601" w:rsidRPr="00D63DFE">
        <w:t>.1</w:t>
      </w:r>
      <w:r w:rsidR="00D46601" w:rsidRPr="00D63DFE">
        <w:tab/>
        <w:t>UICC</w:t>
      </w:r>
      <w:bookmarkEnd w:id="1851"/>
      <w:bookmarkEnd w:id="1852"/>
      <w:bookmarkEnd w:id="1853"/>
      <w:bookmarkEnd w:id="1854"/>
      <w:bookmarkEnd w:id="1855"/>
      <w:bookmarkEnd w:id="1856"/>
      <w:bookmarkEnd w:id="1857"/>
      <w:bookmarkEnd w:id="1858"/>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59" w:name="_Toc449434952"/>
      <w:bookmarkStart w:id="1860" w:name="_Toc449445486"/>
      <w:bookmarkStart w:id="1861" w:name="_Toc449445725"/>
      <w:bookmarkStart w:id="1862" w:name="_Toc450601360"/>
      <w:bookmarkStart w:id="1863" w:name="_Toc457595502"/>
      <w:bookmarkStart w:id="1864" w:name="_Toc459366905"/>
      <w:bookmarkStart w:id="1865" w:name="_Toc459367218"/>
      <w:bookmarkStart w:id="1866" w:name="_Toc486500751"/>
      <w:r w:rsidRPr="00954002">
        <w:t>C</w:t>
      </w:r>
      <w:r w:rsidR="00845705" w:rsidRPr="00954002">
        <w:t>.2</w:t>
      </w:r>
      <w:r w:rsidR="00845705" w:rsidRPr="00954002">
        <w:tab/>
      </w:r>
      <w:r w:rsidR="00D46601" w:rsidRPr="00954002">
        <w:t>Other secure element and embedded secure element with ISO 7816 interface</w:t>
      </w:r>
      <w:bookmarkEnd w:id="1859"/>
      <w:bookmarkEnd w:id="1860"/>
      <w:bookmarkEnd w:id="1861"/>
      <w:bookmarkEnd w:id="1862"/>
      <w:bookmarkEnd w:id="1863"/>
      <w:bookmarkEnd w:id="1864"/>
      <w:bookmarkEnd w:id="1865"/>
      <w:bookmarkEnd w:id="1866"/>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7" w:name="_Toc449434953"/>
      <w:bookmarkStart w:id="1868" w:name="_Toc449445487"/>
      <w:bookmarkStart w:id="1869" w:name="_Toc449445726"/>
      <w:bookmarkStart w:id="1870" w:name="_Toc450601361"/>
      <w:bookmarkStart w:id="1871" w:name="_Toc457595503"/>
      <w:bookmarkStart w:id="1872" w:name="_Toc459366906"/>
      <w:bookmarkStart w:id="1873" w:name="_Toc459367219"/>
      <w:bookmarkStart w:id="1874" w:name="_Toc486500752"/>
      <w:r w:rsidRPr="00954002">
        <w:t>C</w:t>
      </w:r>
      <w:r w:rsidR="00D46601" w:rsidRPr="00954002">
        <w:t>.3</w:t>
      </w:r>
      <w:r w:rsidR="00D46601" w:rsidRPr="00954002">
        <w:tab/>
        <w:t>Trusted Execution Environment</w:t>
      </w:r>
      <w:bookmarkEnd w:id="1867"/>
      <w:bookmarkEnd w:id="1868"/>
      <w:bookmarkEnd w:id="1869"/>
      <w:bookmarkEnd w:id="1870"/>
      <w:bookmarkEnd w:id="1871"/>
      <w:bookmarkEnd w:id="1872"/>
      <w:bookmarkEnd w:id="1873"/>
      <w:bookmarkEnd w:id="1874"/>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5" w:name="_Toc449434954"/>
      <w:bookmarkStart w:id="1876" w:name="_Toc449445488"/>
      <w:bookmarkStart w:id="1877" w:name="_Toc449445727"/>
      <w:bookmarkStart w:id="1878" w:name="_Toc450601362"/>
      <w:bookmarkStart w:id="1879" w:name="_Toc457595504"/>
      <w:bookmarkStart w:id="1880" w:name="_Toc459366907"/>
      <w:bookmarkStart w:id="1881" w:name="_Toc459367220"/>
      <w:bookmarkStart w:id="1882" w:name="_Toc486500753"/>
      <w:r w:rsidRPr="00954002">
        <w:t>C</w:t>
      </w:r>
      <w:r w:rsidR="00D46601" w:rsidRPr="00954002">
        <w:t>.4</w:t>
      </w:r>
      <w:r w:rsidR="00D46601" w:rsidRPr="00954002">
        <w:tab/>
        <w:t>SE to CSE binding</w:t>
      </w:r>
      <w:bookmarkEnd w:id="1875"/>
      <w:bookmarkEnd w:id="1876"/>
      <w:bookmarkEnd w:id="1877"/>
      <w:bookmarkEnd w:id="1878"/>
      <w:bookmarkEnd w:id="1879"/>
      <w:bookmarkEnd w:id="1880"/>
      <w:bookmarkEnd w:id="1881"/>
      <w:bookmarkEnd w:id="1882"/>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83" w:name="_Toc450601363"/>
      <w:bookmarkStart w:id="1884" w:name="_Toc449434955"/>
      <w:bookmarkStart w:id="1885" w:name="_Toc449445489"/>
      <w:bookmarkStart w:id="1886" w:name="_Toc449445728"/>
      <w:bookmarkStart w:id="1887" w:name="_Toc457595505"/>
      <w:bookmarkStart w:id="1888" w:name="_Toc459366908"/>
      <w:bookmarkStart w:id="1889" w:name="_Toc459367221"/>
      <w:bookmarkStart w:id="1890" w:name="_Toc486500754"/>
      <w:r w:rsidR="00535175" w:rsidRPr="00D63DFE">
        <w:t>Annex D (normative):</w:t>
      </w:r>
      <w:r w:rsidR="00535175" w:rsidRPr="00D63DFE">
        <w:br/>
      </w:r>
      <w:r w:rsidR="00535175" w:rsidRPr="00D63DFE">
        <w:rPr>
          <w:rFonts w:cs="Arial"/>
          <w:szCs w:val="36"/>
        </w:rPr>
        <w:t xml:space="preserve">UICC security framework to support oneM2M </w:t>
      </w:r>
      <w:bookmarkEnd w:id="1883"/>
      <w:r w:rsidR="00535175" w:rsidRPr="007962F6">
        <w:t>Services</w:t>
      </w:r>
      <w:bookmarkEnd w:id="1884"/>
      <w:bookmarkEnd w:id="1885"/>
      <w:bookmarkEnd w:id="1886"/>
      <w:bookmarkEnd w:id="1887"/>
      <w:bookmarkEnd w:id="1888"/>
      <w:bookmarkEnd w:id="1889"/>
      <w:bookmarkEnd w:id="1890"/>
    </w:p>
    <w:p w14:paraId="062084AD" w14:textId="77777777" w:rsidR="002D16D9" w:rsidRPr="00D63DFE" w:rsidRDefault="002D16D9" w:rsidP="00D63DFE">
      <w:pPr>
        <w:pStyle w:val="Heading1"/>
      </w:pPr>
      <w:bookmarkStart w:id="1891" w:name="_Toc457595506"/>
      <w:bookmarkStart w:id="1892" w:name="_Toc459366909"/>
      <w:bookmarkStart w:id="1893" w:name="_Toc459367222"/>
      <w:bookmarkStart w:id="1894" w:name="_Toc486500755"/>
      <w:r w:rsidRPr="00D63DFE">
        <w:t>D.0</w:t>
      </w:r>
      <w:r w:rsidRPr="00D63DFE">
        <w:tab/>
        <w:t>Introduction</w:t>
      </w:r>
      <w:bookmarkEnd w:id="1891"/>
      <w:bookmarkEnd w:id="1892"/>
      <w:bookmarkEnd w:id="1893"/>
      <w:bookmarkEnd w:id="1894"/>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5" w:name="_Toc449445490"/>
      <w:bookmarkStart w:id="1896" w:name="_Toc449445729"/>
      <w:bookmarkStart w:id="1897" w:name="_Toc450601364"/>
      <w:bookmarkStart w:id="1898" w:name="_Toc457595507"/>
      <w:bookmarkStart w:id="1899" w:name="_Toc459366910"/>
      <w:bookmarkStart w:id="1900" w:name="_Toc459367223"/>
      <w:bookmarkStart w:id="1901" w:name="_Toc486500756"/>
      <w:bookmarkStart w:id="1902" w:name="_Toc449434956"/>
      <w:r w:rsidRPr="00D63DFE">
        <w:t>D.1</w:t>
      </w:r>
      <w:r w:rsidRPr="00D63DFE">
        <w:tab/>
        <w:t>Access Network UICC-based oneM2M Service Framework</w:t>
      </w:r>
      <w:bookmarkEnd w:id="1895"/>
      <w:bookmarkEnd w:id="1896"/>
      <w:bookmarkEnd w:id="1897"/>
      <w:bookmarkEnd w:id="1898"/>
      <w:bookmarkEnd w:id="1899"/>
      <w:bookmarkEnd w:id="1900"/>
      <w:bookmarkEnd w:id="1901"/>
      <w:r w:rsidRPr="00D63DFE">
        <w:t xml:space="preserve"> </w:t>
      </w:r>
      <w:bookmarkEnd w:id="1902"/>
    </w:p>
    <w:p w14:paraId="6EBC4D8C" w14:textId="77777777" w:rsidR="00535175" w:rsidRPr="00167F54" w:rsidRDefault="00535175" w:rsidP="002E01AF">
      <w:pPr>
        <w:pStyle w:val="Heading2"/>
      </w:pPr>
      <w:bookmarkStart w:id="1903" w:name="_Toc449434957"/>
      <w:bookmarkStart w:id="1904" w:name="_Toc449445491"/>
      <w:bookmarkStart w:id="1905" w:name="_Toc449445730"/>
      <w:bookmarkStart w:id="1906" w:name="_Toc450601365"/>
      <w:bookmarkStart w:id="1907" w:name="_Toc457595508"/>
      <w:bookmarkStart w:id="1908" w:name="_Toc459366911"/>
      <w:bookmarkStart w:id="1909" w:name="_Toc459367224"/>
      <w:bookmarkStart w:id="1910"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3"/>
      <w:bookmarkEnd w:id="1904"/>
      <w:bookmarkEnd w:id="1905"/>
      <w:bookmarkEnd w:id="1906"/>
      <w:bookmarkEnd w:id="1907"/>
      <w:bookmarkEnd w:id="1908"/>
      <w:bookmarkEnd w:id="1909"/>
      <w:bookmarkEnd w:id="191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11" w:name="_Toc449445492"/>
      <w:bookmarkStart w:id="1912" w:name="_Toc449445731"/>
      <w:bookmarkStart w:id="1913" w:name="_Toc450601366"/>
      <w:bookmarkStart w:id="1914" w:name="_Toc457595509"/>
      <w:bookmarkStart w:id="1915" w:name="_Toc459366912"/>
      <w:bookmarkStart w:id="1916" w:name="_Toc459367225"/>
      <w:bookmarkStart w:id="1917" w:name="_Toc486500758"/>
      <w:bookmarkStart w:id="1918" w:name="_Toc449434958"/>
      <w:r w:rsidRPr="00954002">
        <w:t>D.1.2</w:t>
      </w:r>
      <w:r w:rsidRPr="00954002">
        <w:tab/>
        <w:t>M2M Service Framework discovery for Access Network UICC</w:t>
      </w:r>
      <w:bookmarkEnd w:id="1911"/>
      <w:bookmarkEnd w:id="1912"/>
      <w:bookmarkEnd w:id="1913"/>
      <w:bookmarkEnd w:id="1914"/>
      <w:bookmarkEnd w:id="1915"/>
      <w:bookmarkEnd w:id="1916"/>
      <w:bookmarkEnd w:id="1917"/>
      <w:r w:rsidRPr="00954002">
        <w:t xml:space="preserve"> </w:t>
      </w:r>
      <w:bookmarkEnd w:id="1918"/>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19" w:name="_Toc449434959"/>
      <w:bookmarkStart w:id="1920" w:name="_Toc449445493"/>
      <w:bookmarkStart w:id="1921" w:name="_Toc449445732"/>
      <w:bookmarkStart w:id="1922" w:name="_Toc450601367"/>
      <w:bookmarkStart w:id="1923" w:name="_Toc457595510"/>
      <w:bookmarkStart w:id="1924" w:name="_Toc459366913"/>
      <w:bookmarkStart w:id="1925" w:name="_Toc459367226"/>
      <w:bookmarkStart w:id="1926" w:name="_Toc486500759"/>
      <w:r w:rsidRPr="00D63DFE">
        <w:t>D.1.3</w:t>
      </w:r>
      <w:r w:rsidRPr="00D63DFE">
        <w:tab/>
        <w:t>Content of files at the DF</w:t>
      </w:r>
      <w:r w:rsidRPr="00D63DFE">
        <w:rPr>
          <w:vertAlign w:val="subscript"/>
        </w:rPr>
        <w:t>1M2M</w:t>
      </w:r>
      <w:r w:rsidRPr="00D63DFE">
        <w:t xml:space="preserve"> level</w:t>
      </w:r>
      <w:bookmarkEnd w:id="1919"/>
      <w:bookmarkEnd w:id="1920"/>
      <w:bookmarkEnd w:id="1921"/>
      <w:bookmarkEnd w:id="1922"/>
      <w:bookmarkEnd w:id="1923"/>
      <w:bookmarkEnd w:id="1924"/>
      <w:bookmarkEnd w:id="1925"/>
      <w:bookmarkEnd w:id="1926"/>
    </w:p>
    <w:p w14:paraId="1A025956" w14:textId="77777777" w:rsidR="002D16D9" w:rsidRPr="00D63DFE" w:rsidRDefault="002D16D9" w:rsidP="002E01AF">
      <w:pPr>
        <w:pStyle w:val="Heading3"/>
      </w:pPr>
      <w:bookmarkStart w:id="1927" w:name="_Toc450601368"/>
      <w:bookmarkStart w:id="1928" w:name="_Toc457595511"/>
      <w:bookmarkStart w:id="1929" w:name="_Toc459366914"/>
      <w:bookmarkStart w:id="1930" w:name="_Toc459367227"/>
      <w:bookmarkStart w:id="1931" w:name="_Toc486500760"/>
      <w:r w:rsidRPr="00D63DFE">
        <w:t>D.1.3.0</w:t>
      </w:r>
      <w:r w:rsidRPr="00D63DFE">
        <w:tab/>
        <w:t>Introduction</w:t>
      </w:r>
      <w:bookmarkEnd w:id="1927"/>
      <w:bookmarkEnd w:id="1928"/>
      <w:bookmarkEnd w:id="1929"/>
      <w:bookmarkEnd w:id="1930"/>
      <w:bookmarkEnd w:id="193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32" w:name="_Toc449434960"/>
      <w:bookmarkStart w:id="1933" w:name="_Toc449445494"/>
      <w:bookmarkStart w:id="1934" w:name="_Toc449445733"/>
      <w:bookmarkStart w:id="1935" w:name="_Toc450601369"/>
      <w:bookmarkStart w:id="1936" w:name="_Toc457595512"/>
      <w:bookmarkStart w:id="1937" w:name="_Toc459366915"/>
      <w:bookmarkStart w:id="1938" w:name="_Toc459367228"/>
      <w:bookmarkStart w:id="1939" w:name="_Toc486500761"/>
      <w:r w:rsidRPr="00D63DFE">
        <w:t>D.1.3.1</w:t>
      </w:r>
      <w:r w:rsidRPr="00D63DFE">
        <w:tab/>
        <w:t>EF</w:t>
      </w:r>
      <w:r w:rsidRPr="00D63DFE">
        <w:rPr>
          <w:vertAlign w:val="subscript"/>
        </w:rPr>
        <w:t>1M2MST</w:t>
      </w:r>
      <w:r w:rsidRPr="00D63DFE">
        <w:t xml:space="preserve"> (oneM2M Service Table)</w:t>
      </w:r>
      <w:bookmarkEnd w:id="1932"/>
      <w:bookmarkEnd w:id="1933"/>
      <w:bookmarkEnd w:id="1934"/>
      <w:bookmarkEnd w:id="1935"/>
      <w:bookmarkEnd w:id="1936"/>
      <w:bookmarkEnd w:id="1937"/>
      <w:bookmarkEnd w:id="1938"/>
      <w:bookmarkEnd w:id="193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40" w:name="_Toc449434961"/>
      <w:bookmarkStart w:id="1941" w:name="_Toc449445495"/>
      <w:bookmarkStart w:id="1942" w:name="_Toc449445734"/>
      <w:bookmarkStart w:id="1943" w:name="_Toc450601370"/>
      <w:bookmarkStart w:id="1944" w:name="_Toc457595513"/>
      <w:bookmarkStart w:id="1945" w:name="_Toc459366916"/>
      <w:bookmarkStart w:id="1946" w:name="_Toc459367229"/>
      <w:bookmarkStart w:id="1947" w:name="_Toc486500762"/>
      <w:r w:rsidRPr="00954002">
        <w:t>D.1.3.2</w:t>
      </w:r>
      <w:r w:rsidRPr="00954002">
        <w:tab/>
        <w:t>EF</w:t>
      </w:r>
      <w:r w:rsidRPr="00954002">
        <w:rPr>
          <w:vertAlign w:val="subscript"/>
        </w:rPr>
        <w:t>1M2MSID</w:t>
      </w:r>
      <w:r w:rsidRPr="00954002">
        <w:t xml:space="preserve"> (oneM2M Subscription Identifier)</w:t>
      </w:r>
      <w:bookmarkEnd w:id="1940"/>
      <w:bookmarkEnd w:id="1941"/>
      <w:bookmarkEnd w:id="1942"/>
      <w:bookmarkEnd w:id="1943"/>
      <w:bookmarkEnd w:id="1944"/>
      <w:bookmarkEnd w:id="1945"/>
      <w:bookmarkEnd w:id="1946"/>
      <w:bookmarkEnd w:id="194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8" w:name="_Toc449434962"/>
      <w:bookmarkStart w:id="1949" w:name="_Toc449445496"/>
      <w:bookmarkStart w:id="1950" w:name="_Toc449445735"/>
      <w:bookmarkStart w:id="1951" w:name="_Toc450601371"/>
      <w:bookmarkStart w:id="1952" w:name="_Toc457595514"/>
      <w:bookmarkStart w:id="1953" w:name="_Toc459366917"/>
      <w:bookmarkStart w:id="1954" w:name="_Toc459367230"/>
      <w:bookmarkStart w:id="1955" w:name="_Toc486500763"/>
      <w:r w:rsidRPr="00954002">
        <w:t>D.1.3.3</w:t>
      </w:r>
      <w:r w:rsidRPr="00954002">
        <w:tab/>
        <w:t>EF</w:t>
      </w:r>
      <w:r w:rsidRPr="00954002">
        <w:rPr>
          <w:vertAlign w:val="subscript"/>
        </w:rPr>
        <w:t xml:space="preserve">1M2MSPID </w:t>
      </w:r>
      <w:r w:rsidRPr="00954002">
        <w:t>(oneM2M Service Provider Identifier)</w:t>
      </w:r>
      <w:bookmarkEnd w:id="1948"/>
      <w:bookmarkEnd w:id="1949"/>
      <w:bookmarkEnd w:id="1950"/>
      <w:bookmarkEnd w:id="1951"/>
      <w:bookmarkEnd w:id="1952"/>
      <w:bookmarkEnd w:id="1953"/>
      <w:bookmarkEnd w:id="1954"/>
      <w:bookmarkEnd w:id="195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6" w:name="_Toc449434963"/>
      <w:bookmarkStart w:id="1957" w:name="_Toc449445497"/>
      <w:bookmarkStart w:id="1958" w:name="_Toc449445736"/>
      <w:bookmarkStart w:id="1959" w:name="_Toc450601372"/>
      <w:bookmarkStart w:id="1960" w:name="_Toc457595515"/>
      <w:bookmarkStart w:id="1961" w:name="_Toc459366918"/>
      <w:bookmarkStart w:id="1962" w:name="_Toc459367231"/>
      <w:bookmarkStart w:id="1963" w:name="_Toc486500764"/>
      <w:r w:rsidRPr="00954002">
        <w:t>D.1.3.4</w:t>
      </w:r>
      <w:r w:rsidRPr="00954002">
        <w:tab/>
        <w:t>EF</w:t>
      </w:r>
      <w:r w:rsidRPr="00954002">
        <w:rPr>
          <w:vertAlign w:val="subscript"/>
        </w:rPr>
        <w:t>M2MNID</w:t>
      </w:r>
      <w:r w:rsidRPr="00954002">
        <w:t xml:space="preserve"> (M2M Node Identifier)</w:t>
      </w:r>
      <w:bookmarkEnd w:id="1956"/>
      <w:bookmarkEnd w:id="1957"/>
      <w:bookmarkEnd w:id="1958"/>
      <w:bookmarkEnd w:id="1959"/>
      <w:bookmarkEnd w:id="1960"/>
      <w:bookmarkEnd w:id="1961"/>
      <w:bookmarkEnd w:id="1962"/>
      <w:bookmarkEnd w:id="196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4" w:name="_Toc449434964"/>
      <w:bookmarkStart w:id="1965" w:name="_Toc449445498"/>
      <w:bookmarkStart w:id="1966" w:name="_Toc449445737"/>
      <w:bookmarkStart w:id="1967" w:name="_Toc450601373"/>
      <w:bookmarkStart w:id="1968" w:name="_Toc457595516"/>
      <w:bookmarkStart w:id="1969" w:name="_Toc459366919"/>
      <w:bookmarkStart w:id="1970" w:name="_Toc459367232"/>
      <w:bookmarkStart w:id="1971" w:name="_Toc486500765"/>
      <w:r w:rsidRPr="00954002">
        <w:t>D.1.3.5</w:t>
      </w:r>
      <w:r w:rsidRPr="00954002">
        <w:tab/>
        <w:t>EF</w:t>
      </w:r>
      <w:r w:rsidRPr="00954002">
        <w:rPr>
          <w:vertAlign w:val="subscript"/>
        </w:rPr>
        <w:t>CSEID</w:t>
      </w:r>
      <w:r w:rsidRPr="00954002">
        <w:t xml:space="preserve"> (local CSE Identifier)</w:t>
      </w:r>
      <w:bookmarkEnd w:id="1964"/>
      <w:bookmarkEnd w:id="1965"/>
      <w:bookmarkEnd w:id="1966"/>
      <w:bookmarkEnd w:id="1967"/>
      <w:bookmarkEnd w:id="1968"/>
      <w:bookmarkEnd w:id="1969"/>
      <w:bookmarkEnd w:id="1970"/>
      <w:bookmarkEnd w:id="197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72" w:name="_Toc449434965"/>
      <w:bookmarkStart w:id="1973" w:name="_Toc449445499"/>
      <w:bookmarkStart w:id="1974" w:name="_Toc449445738"/>
      <w:bookmarkStart w:id="1975" w:name="_Toc450601374"/>
      <w:bookmarkStart w:id="1976" w:name="_Toc457595517"/>
      <w:bookmarkStart w:id="1977" w:name="_Toc459366920"/>
      <w:bookmarkStart w:id="1978" w:name="_Toc459367233"/>
      <w:bookmarkStart w:id="1979" w:name="_Toc486500766"/>
      <w:r w:rsidRPr="00954002">
        <w:t>D.1.3.6</w:t>
      </w:r>
      <w:r w:rsidRPr="00954002">
        <w:tab/>
        <w:t>EF</w:t>
      </w:r>
      <w:r w:rsidRPr="00954002">
        <w:rPr>
          <w:vertAlign w:val="subscript"/>
        </w:rPr>
        <w:t>M2MAE-ID</w:t>
      </w:r>
      <w:r w:rsidRPr="00954002">
        <w:t xml:space="preserve"> (M2M Application Identifiers list)</w:t>
      </w:r>
      <w:bookmarkEnd w:id="1972"/>
      <w:bookmarkEnd w:id="1973"/>
      <w:bookmarkEnd w:id="1974"/>
      <w:bookmarkEnd w:id="1975"/>
      <w:bookmarkEnd w:id="1976"/>
      <w:bookmarkEnd w:id="1977"/>
      <w:bookmarkEnd w:id="1978"/>
      <w:bookmarkEnd w:id="197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80" w:name="_Toc449434966"/>
      <w:bookmarkStart w:id="1981" w:name="_Toc449445500"/>
      <w:bookmarkStart w:id="1982" w:name="_Toc449445739"/>
      <w:bookmarkStart w:id="1983" w:name="_Toc450601375"/>
      <w:bookmarkStart w:id="1984" w:name="_Toc457595518"/>
      <w:bookmarkStart w:id="1985" w:name="_Toc459366921"/>
      <w:bookmarkStart w:id="1986" w:name="_Toc459367234"/>
      <w:bookmarkStart w:id="1987"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0"/>
      <w:bookmarkEnd w:id="1981"/>
      <w:bookmarkEnd w:id="1982"/>
      <w:bookmarkEnd w:id="1983"/>
      <w:bookmarkEnd w:id="1984"/>
      <w:bookmarkEnd w:id="1985"/>
      <w:bookmarkEnd w:id="1986"/>
      <w:bookmarkEnd w:id="198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8" w:name="_Toc449434967"/>
      <w:bookmarkStart w:id="1989" w:name="_Toc449445501"/>
      <w:bookmarkStart w:id="1990" w:name="_Toc449445740"/>
      <w:bookmarkStart w:id="1991" w:name="_Toc450601376"/>
      <w:bookmarkStart w:id="1992" w:name="_Toc457595519"/>
      <w:bookmarkStart w:id="1993" w:name="_Toc459366922"/>
      <w:bookmarkStart w:id="1994" w:name="_Toc459367235"/>
      <w:bookmarkStart w:id="1995" w:name="_Toc486500768"/>
      <w:r w:rsidRPr="00954002">
        <w:t>D.1.3.8</w:t>
      </w:r>
      <w:r w:rsidRPr="00954002">
        <w:tab/>
        <w:t>EF</w:t>
      </w:r>
      <w:r w:rsidRPr="00954002">
        <w:rPr>
          <w:vertAlign w:val="subscript"/>
        </w:rPr>
        <w:t>MAFFQDN</w:t>
      </w:r>
      <w:r w:rsidRPr="00954002">
        <w:t xml:space="preserve"> (MAF-FQDN)</w:t>
      </w:r>
      <w:bookmarkEnd w:id="1988"/>
      <w:bookmarkEnd w:id="1989"/>
      <w:bookmarkEnd w:id="1990"/>
      <w:bookmarkEnd w:id="1991"/>
      <w:bookmarkEnd w:id="1992"/>
      <w:bookmarkEnd w:id="1993"/>
      <w:bookmarkEnd w:id="1994"/>
      <w:bookmarkEnd w:id="199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6" w:name="_Toc449434968"/>
      <w:bookmarkStart w:id="1997" w:name="_Toc449445502"/>
      <w:bookmarkStart w:id="1998" w:name="_Toc449445741"/>
      <w:bookmarkStart w:id="1999" w:name="_Toc450601377"/>
      <w:bookmarkStart w:id="2000" w:name="_Toc457595520"/>
      <w:bookmarkStart w:id="2001" w:name="_Toc459366923"/>
      <w:bookmarkStart w:id="2002" w:name="_Toc459367236"/>
      <w:bookmarkStart w:id="2003" w:name="_Toc486500769"/>
      <w:r w:rsidRPr="00954002">
        <w:t>D.1.3.9</w:t>
      </w:r>
      <w:r w:rsidRPr="00954002">
        <w:tab/>
        <w:t>EF</w:t>
      </w:r>
      <w:r w:rsidRPr="00954002">
        <w:rPr>
          <w:vertAlign w:val="subscript"/>
        </w:rPr>
        <w:t>MEFID</w:t>
      </w:r>
      <w:r w:rsidRPr="00954002">
        <w:t xml:space="preserve"> (M2M Enrolment Function Identifier)</w:t>
      </w:r>
      <w:bookmarkEnd w:id="1996"/>
      <w:bookmarkEnd w:id="1997"/>
      <w:bookmarkEnd w:id="1998"/>
      <w:bookmarkEnd w:id="1999"/>
      <w:bookmarkEnd w:id="2000"/>
      <w:bookmarkEnd w:id="2001"/>
      <w:bookmarkEnd w:id="2002"/>
      <w:bookmarkEnd w:id="200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4" w:name="_Toc449434969"/>
      <w:bookmarkStart w:id="2005" w:name="_Toc449445503"/>
      <w:bookmarkStart w:id="2006" w:name="_Toc449445742"/>
      <w:bookmarkStart w:id="2007" w:name="_Toc450601378"/>
      <w:bookmarkStart w:id="2008" w:name="_Toc457595521"/>
      <w:bookmarkStart w:id="2009" w:name="_Toc459366924"/>
      <w:bookmarkStart w:id="2010" w:name="_Toc459367237"/>
      <w:bookmarkStart w:id="2011" w:name="_Toc486500770"/>
      <w:r w:rsidRPr="00D63DFE">
        <w:t>D.2</w:t>
      </w:r>
      <w:r w:rsidRPr="00D63DFE">
        <w:tab/>
        <w:t>oneM2M Service Module application for symmetric credential</w:t>
      </w:r>
      <w:r w:rsidR="00555CA1" w:rsidRPr="00D63DFE">
        <w:t>s</w:t>
      </w:r>
      <w:r w:rsidRPr="00D63DFE">
        <w:t xml:space="preserve"> on UICC (1M2MSM)</w:t>
      </w:r>
      <w:bookmarkEnd w:id="2004"/>
      <w:bookmarkEnd w:id="2005"/>
      <w:bookmarkEnd w:id="2006"/>
      <w:bookmarkEnd w:id="2007"/>
      <w:bookmarkEnd w:id="2008"/>
      <w:bookmarkEnd w:id="2009"/>
      <w:bookmarkEnd w:id="2010"/>
      <w:bookmarkEnd w:id="2011"/>
    </w:p>
    <w:p w14:paraId="28456B30" w14:textId="77777777" w:rsidR="002D16D9" w:rsidRPr="00D63DFE" w:rsidRDefault="002D16D9" w:rsidP="002E01AF">
      <w:pPr>
        <w:pStyle w:val="Heading2"/>
      </w:pPr>
      <w:bookmarkStart w:id="2012" w:name="_Toc450601379"/>
      <w:bookmarkStart w:id="2013" w:name="_Toc457595522"/>
      <w:bookmarkStart w:id="2014" w:name="_Toc459366925"/>
      <w:bookmarkStart w:id="2015" w:name="_Toc459367238"/>
      <w:bookmarkStart w:id="2016" w:name="_Toc486500771"/>
      <w:r w:rsidRPr="00D63DFE">
        <w:t>D.2.0</w:t>
      </w:r>
      <w:r w:rsidRPr="00D63DFE">
        <w:tab/>
        <w:t>Introduction</w:t>
      </w:r>
      <w:bookmarkEnd w:id="2012"/>
      <w:bookmarkEnd w:id="2013"/>
      <w:bookmarkEnd w:id="2014"/>
      <w:bookmarkEnd w:id="2015"/>
      <w:bookmarkEnd w:id="2016"/>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7" w:name="_Toc449434970"/>
      <w:bookmarkStart w:id="2018" w:name="_Toc449445504"/>
      <w:bookmarkStart w:id="2019" w:name="_Toc449445743"/>
      <w:bookmarkStart w:id="2020" w:name="_Toc450601380"/>
      <w:bookmarkStart w:id="2021" w:name="_Toc457595523"/>
      <w:bookmarkStart w:id="2022" w:name="_Toc459366926"/>
      <w:bookmarkStart w:id="2023" w:name="_Toc459367239"/>
      <w:bookmarkStart w:id="2024" w:name="_Toc486500772"/>
      <w:r w:rsidRPr="00D63DFE">
        <w:t>D.2.1</w:t>
      </w:r>
      <w:r w:rsidRPr="00D63DFE">
        <w:tab/>
        <w:t>oneM2M Service Module application file structure</w:t>
      </w:r>
      <w:bookmarkEnd w:id="2017"/>
      <w:bookmarkEnd w:id="2018"/>
      <w:bookmarkEnd w:id="2019"/>
      <w:bookmarkEnd w:id="2020"/>
      <w:bookmarkEnd w:id="2021"/>
      <w:bookmarkEnd w:id="2022"/>
      <w:bookmarkEnd w:id="2023"/>
      <w:bookmarkEnd w:id="202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5" w:name="_Toc449434971"/>
      <w:bookmarkStart w:id="2026" w:name="_Toc449445505"/>
      <w:bookmarkStart w:id="2027" w:name="_Toc449445744"/>
      <w:bookmarkStart w:id="2028" w:name="_Toc450601381"/>
      <w:bookmarkStart w:id="2029" w:name="_Toc457595524"/>
      <w:bookmarkStart w:id="2030" w:name="_Toc459366927"/>
      <w:bookmarkStart w:id="2031" w:name="_Toc459367240"/>
      <w:bookmarkStart w:id="2032" w:name="_Toc486500773"/>
      <w:r w:rsidRPr="00D63DFE">
        <w:t>D.2.1.1</w:t>
      </w:r>
      <w:r w:rsidRPr="00D63DFE">
        <w:tab/>
      </w:r>
      <w:r w:rsidRPr="00084D60">
        <w:t>Content</w:t>
      </w:r>
      <w:r w:rsidRPr="00D63DFE">
        <w:t xml:space="preserve"> of UICC files at the Master File (MF) level</w:t>
      </w:r>
      <w:bookmarkEnd w:id="2025"/>
      <w:bookmarkEnd w:id="2026"/>
      <w:bookmarkEnd w:id="2027"/>
      <w:bookmarkEnd w:id="2028"/>
      <w:bookmarkEnd w:id="2029"/>
      <w:bookmarkEnd w:id="2030"/>
      <w:bookmarkEnd w:id="2031"/>
      <w:bookmarkEnd w:id="2032"/>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33" w:name="_Toc449434972"/>
      <w:bookmarkStart w:id="2034" w:name="_Toc449445506"/>
      <w:bookmarkStart w:id="2035" w:name="_Toc449445745"/>
      <w:bookmarkStart w:id="2036" w:name="_Toc450601382"/>
      <w:bookmarkStart w:id="2037" w:name="_Toc457595525"/>
      <w:bookmarkStart w:id="2038" w:name="_Toc459366928"/>
      <w:bookmarkStart w:id="2039" w:name="_Toc459367241"/>
      <w:bookmarkStart w:id="2040" w:name="_Toc486500774"/>
      <w:r w:rsidRPr="00954002">
        <w:t>D.2.1.2</w:t>
      </w:r>
      <w:r w:rsidRPr="00954002">
        <w:tab/>
        <w:t>Content of files at the 1M2MSM ADF (Application DF) level</w:t>
      </w:r>
      <w:bookmarkEnd w:id="2033"/>
      <w:bookmarkEnd w:id="2034"/>
      <w:bookmarkEnd w:id="2035"/>
      <w:bookmarkEnd w:id="2036"/>
      <w:bookmarkEnd w:id="2037"/>
      <w:bookmarkEnd w:id="2038"/>
      <w:bookmarkEnd w:id="2039"/>
      <w:bookmarkEnd w:id="2040"/>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41" w:name="_Toc449434973"/>
      <w:bookmarkStart w:id="2042" w:name="_Toc449445507"/>
      <w:bookmarkStart w:id="2043" w:name="_Toc449445746"/>
      <w:bookmarkStart w:id="2044" w:name="_Toc450601383"/>
      <w:bookmarkStart w:id="2045" w:name="_Toc457595526"/>
      <w:bookmarkStart w:id="2046" w:name="_Toc459366929"/>
      <w:bookmarkStart w:id="2047" w:name="_Toc459367242"/>
      <w:bookmarkStart w:id="2048" w:name="_Toc486500775"/>
      <w:r w:rsidRPr="00D63DFE">
        <w:t>D.2.2</w:t>
      </w:r>
      <w:r w:rsidRPr="00D63DFE">
        <w:tab/>
        <w:t>oneM2M Subscription related procedures for M2M Service</w:t>
      </w:r>
      <w:bookmarkEnd w:id="2041"/>
      <w:bookmarkEnd w:id="2042"/>
      <w:bookmarkEnd w:id="2043"/>
      <w:bookmarkEnd w:id="2044"/>
      <w:bookmarkEnd w:id="2045"/>
      <w:bookmarkEnd w:id="2046"/>
      <w:bookmarkEnd w:id="2047"/>
      <w:bookmarkEnd w:id="2048"/>
    </w:p>
    <w:p w14:paraId="290EEE7F" w14:textId="77777777" w:rsidR="002D16D9" w:rsidRPr="00D63DFE" w:rsidRDefault="002D16D9" w:rsidP="002E01AF">
      <w:pPr>
        <w:pStyle w:val="Heading3"/>
      </w:pPr>
      <w:bookmarkStart w:id="2049" w:name="_Toc450601384"/>
      <w:bookmarkStart w:id="2050" w:name="_Toc457595527"/>
      <w:bookmarkStart w:id="2051" w:name="_Toc459366930"/>
      <w:bookmarkStart w:id="2052" w:name="_Toc459367243"/>
      <w:bookmarkStart w:id="2053" w:name="_Toc486500776"/>
      <w:r w:rsidRPr="00D63DFE">
        <w:t>D.2.2.0</w:t>
      </w:r>
      <w:r w:rsidRPr="00D63DFE">
        <w:tab/>
        <w:t>Introduction</w:t>
      </w:r>
      <w:bookmarkEnd w:id="2049"/>
      <w:bookmarkEnd w:id="2050"/>
      <w:bookmarkEnd w:id="2051"/>
      <w:bookmarkEnd w:id="2052"/>
      <w:bookmarkEnd w:id="205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4" w:name="_Toc449434974"/>
      <w:bookmarkStart w:id="2055" w:name="_Toc449445508"/>
      <w:bookmarkStart w:id="2056" w:name="_Toc449445747"/>
      <w:bookmarkStart w:id="2057" w:name="_Toc450601385"/>
      <w:bookmarkStart w:id="2058" w:name="_Toc457595528"/>
      <w:bookmarkStart w:id="2059" w:name="_Toc459366931"/>
      <w:bookmarkStart w:id="2060" w:name="_Toc459367244"/>
      <w:bookmarkStart w:id="2061" w:name="_Toc486500777"/>
      <w:r w:rsidRPr="00D63DFE">
        <w:t>D.2.2.1</w:t>
      </w:r>
      <w:r w:rsidRPr="00D63DFE">
        <w:tab/>
        <w:t xml:space="preserve">Initialization </w:t>
      </w:r>
      <w:r w:rsidR="007D511C" w:rsidRPr="00D63DFE">
        <w:t>-</w:t>
      </w:r>
      <w:r w:rsidRPr="00D63DFE">
        <w:t xml:space="preserve"> 1M2MSM Application selection</w:t>
      </w:r>
      <w:bookmarkEnd w:id="2054"/>
      <w:bookmarkEnd w:id="2055"/>
      <w:bookmarkEnd w:id="2056"/>
      <w:bookmarkEnd w:id="2057"/>
      <w:bookmarkEnd w:id="2058"/>
      <w:bookmarkEnd w:id="2059"/>
      <w:bookmarkEnd w:id="2060"/>
      <w:bookmarkEnd w:id="206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62" w:name="_Toc449434975"/>
      <w:bookmarkStart w:id="2063" w:name="_Toc449445509"/>
      <w:bookmarkStart w:id="2064" w:name="_Toc449445748"/>
      <w:bookmarkStart w:id="2065" w:name="_Toc450601386"/>
      <w:bookmarkStart w:id="2066" w:name="_Toc457595529"/>
      <w:bookmarkStart w:id="2067" w:name="_Toc459366932"/>
      <w:bookmarkStart w:id="2068" w:name="_Toc459367245"/>
      <w:bookmarkStart w:id="2069" w:name="_Toc486500778"/>
      <w:r w:rsidRPr="00954002">
        <w:t>D.2.2.2</w:t>
      </w:r>
      <w:r w:rsidRPr="00954002">
        <w:tab/>
        <w:t>1M2MSM session termination</w:t>
      </w:r>
      <w:bookmarkEnd w:id="2062"/>
      <w:bookmarkEnd w:id="2063"/>
      <w:bookmarkEnd w:id="2064"/>
      <w:bookmarkEnd w:id="2065"/>
      <w:bookmarkEnd w:id="2066"/>
      <w:bookmarkEnd w:id="2067"/>
      <w:bookmarkEnd w:id="2068"/>
      <w:bookmarkEnd w:id="206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70" w:name="_Toc449434976"/>
      <w:bookmarkStart w:id="2071" w:name="_Toc449445510"/>
      <w:bookmarkStart w:id="2072" w:name="_Toc449445749"/>
      <w:bookmarkStart w:id="2073" w:name="_Toc450601387"/>
      <w:bookmarkStart w:id="2074" w:name="_Toc457595530"/>
      <w:bookmarkStart w:id="2075" w:name="_Toc459366933"/>
      <w:bookmarkStart w:id="2076" w:name="_Toc459367246"/>
      <w:bookmarkStart w:id="2077" w:name="_Toc486500779"/>
      <w:r w:rsidRPr="00954002">
        <w:t>D.2.2.3</w:t>
      </w:r>
      <w:r w:rsidRPr="00954002">
        <w:tab/>
        <w:t>oneM2M Service discovery procedure</w:t>
      </w:r>
      <w:bookmarkEnd w:id="2070"/>
      <w:bookmarkEnd w:id="2071"/>
      <w:bookmarkEnd w:id="2072"/>
      <w:bookmarkEnd w:id="2073"/>
      <w:bookmarkEnd w:id="2074"/>
      <w:bookmarkEnd w:id="2075"/>
      <w:bookmarkEnd w:id="2076"/>
      <w:bookmarkEnd w:id="207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8" w:name="_Toc449434977"/>
      <w:bookmarkStart w:id="2079" w:name="_Toc449445511"/>
      <w:bookmarkStart w:id="2080" w:name="_Toc449445750"/>
      <w:bookmarkStart w:id="2081" w:name="_Toc450601388"/>
      <w:bookmarkStart w:id="2082" w:name="_Toc457595531"/>
      <w:bookmarkStart w:id="2083" w:name="_Toc459366934"/>
      <w:bookmarkStart w:id="2084" w:name="_Toc459367247"/>
      <w:bookmarkStart w:id="2085" w:name="_Toc486500780"/>
      <w:r w:rsidRPr="00954002">
        <w:t>D.2.2.4</w:t>
      </w:r>
      <w:r w:rsidRPr="00954002">
        <w:tab/>
        <w:t>oneM2M Service provisioning procedures</w:t>
      </w:r>
      <w:bookmarkEnd w:id="2078"/>
      <w:bookmarkEnd w:id="2079"/>
      <w:bookmarkEnd w:id="2080"/>
      <w:bookmarkEnd w:id="2081"/>
      <w:bookmarkEnd w:id="2082"/>
      <w:bookmarkEnd w:id="2083"/>
      <w:bookmarkEnd w:id="2084"/>
      <w:bookmarkEnd w:id="2085"/>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6" w:name="_Toc449434978"/>
      <w:bookmarkStart w:id="2087" w:name="_Toc449445512"/>
      <w:bookmarkStart w:id="2088" w:name="_Toc449445751"/>
      <w:bookmarkStart w:id="2089" w:name="_Toc450601389"/>
      <w:bookmarkStart w:id="2090" w:name="_Toc457595532"/>
      <w:bookmarkStart w:id="2091" w:name="_Toc459366935"/>
      <w:bookmarkStart w:id="2092" w:name="_Toc459367248"/>
      <w:bookmarkStart w:id="2093" w:name="_Toc486500781"/>
      <w:r w:rsidRPr="00954002">
        <w:t>D.2.2.5</w:t>
      </w:r>
      <w:r w:rsidRPr="00954002">
        <w:tab/>
        <w:t>oneM2M Application Identifiers provisioning procedure</w:t>
      </w:r>
      <w:bookmarkEnd w:id="2086"/>
      <w:bookmarkEnd w:id="2087"/>
      <w:bookmarkEnd w:id="2088"/>
      <w:bookmarkEnd w:id="2089"/>
      <w:bookmarkEnd w:id="2090"/>
      <w:bookmarkEnd w:id="2091"/>
      <w:bookmarkEnd w:id="2092"/>
      <w:bookmarkEnd w:id="209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4" w:name="_Toc449434979"/>
      <w:bookmarkStart w:id="2095" w:name="_Toc449445513"/>
      <w:bookmarkStart w:id="2096" w:name="_Toc449445752"/>
      <w:bookmarkStart w:id="2097" w:name="_Toc450601390"/>
      <w:bookmarkStart w:id="2098" w:name="_Toc457595533"/>
      <w:bookmarkStart w:id="2099" w:name="_Toc459366936"/>
      <w:bookmarkStart w:id="2100" w:name="_Toc459367249"/>
      <w:bookmarkStart w:id="2101" w:name="_Toc486500782"/>
      <w:r w:rsidRPr="00954002">
        <w:t>D.2.2.6</w:t>
      </w:r>
      <w:r w:rsidRPr="00954002">
        <w:tab/>
        <w:t xml:space="preserve">oneM2M </w:t>
      </w:r>
      <w:r w:rsidR="00555CA1" w:rsidRPr="00954002">
        <w:t>Secure provisioning</w:t>
      </w:r>
      <w:r w:rsidRPr="00954002">
        <w:t xml:space="preserve"> related procedures</w:t>
      </w:r>
      <w:bookmarkEnd w:id="2094"/>
      <w:bookmarkEnd w:id="2095"/>
      <w:bookmarkEnd w:id="2096"/>
      <w:bookmarkEnd w:id="2097"/>
      <w:bookmarkEnd w:id="2098"/>
      <w:bookmarkEnd w:id="2099"/>
      <w:bookmarkEnd w:id="2100"/>
      <w:bookmarkEnd w:id="210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02" w:name="_Toc449434980"/>
      <w:bookmarkStart w:id="2103" w:name="_Toc449445514"/>
      <w:bookmarkStart w:id="2104" w:name="_Toc449445753"/>
      <w:bookmarkStart w:id="2105" w:name="_Toc450601391"/>
      <w:bookmarkStart w:id="2106" w:name="_Toc457595534"/>
      <w:bookmarkStart w:id="2107" w:name="_Toc459366937"/>
      <w:bookmarkStart w:id="2108" w:name="_Toc459367250"/>
      <w:bookmarkStart w:id="2109" w:name="_Toc486500783"/>
      <w:r w:rsidRPr="00954002">
        <w:t>D.2.2.7</w:t>
      </w:r>
      <w:r w:rsidRPr="00954002">
        <w:tab/>
        <w:t>oneM2M Security Association related procedures</w:t>
      </w:r>
      <w:bookmarkEnd w:id="2102"/>
      <w:bookmarkEnd w:id="2103"/>
      <w:bookmarkEnd w:id="2104"/>
      <w:bookmarkEnd w:id="2105"/>
      <w:bookmarkEnd w:id="2106"/>
      <w:bookmarkEnd w:id="2107"/>
      <w:bookmarkEnd w:id="2108"/>
      <w:bookmarkEnd w:id="210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10" w:name="_Toc449434981"/>
      <w:bookmarkStart w:id="2111" w:name="_Toc449445515"/>
      <w:bookmarkStart w:id="2112" w:name="_Toc449445754"/>
      <w:bookmarkStart w:id="2113" w:name="_Toc450601392"/>
      <w:bookmarkStart w:id="2114" w:name="_Toc457595535"/>
      <w:bookmarkStart w:id="2115" w:name="_Toc459366938"/>
      <w:bookmarkStart w:id="2116" w:name="_Toc459367251"/>
      <w:bookmarkStart w:id="2117" w:name="_Toc486500784"/>
      <w:r w:rsidR="00D740B1" w:rsidRPr="00D63DFE">
        <w:t>Annex E (informative):</w:t>
      </w:r>
      <w:r w:rsidR="00D740B1" w:rsidRPr="00D63DFE">
        <w:br/>
        <w:t>Precisions for the UICC framework to support M2M Services</w:t>
      </w:r>
      <w:bookmarkEnd w:id="2110"/>
      <w:bookmarkEnd w:id="2111"/>
      <w:bookmarkEnd w:id="2112"/>
      <w:bookmarkEnd w:id="2113"/>
      <w:bookmarkEnd w:id="2114"/>
      <w:bookmarkEnd w:id="2115"/>
      <w:bookmarkEnd w:id="2116"/>
      <w:bookmarkEnd w:id="2117"/>
    </w:p>
    <w:p w14:paraId="0FBC3349" w14:textId="77777777" w:rsidR="002D16D9" w:rsidRPr="00D63DFE" w:rsidRDefault="002D16D9" w:rsidP="002E01AF">
      <w:pPr>
        <w:pStyle w:val="Heading1"/>
      </w:pPr>
      <w:bookmarkStart w:id="2118" w:name="_Toc450601393"/>
      <w:bookmarkStart w:id="2119" w:name="_Toc457595536"/>
      <w:bookmarkStart w:id="2120" w:name="_Toc459366939"/>
      <w:bookmarkStart w:id="2121" w:name="_Toc459367252"/>
      <w:bookmarkStart w:id="2122" w:name="_Toc486500785"/>
      <w:r w:rsidRPr="00D63DFE">
        <w:t>E.0</w:t>
      </w:r>
      <w:r w:rsidRPr="00D63DFE">
        <w:tab/>
        <w:t>Introduction</w:t>
      </w:r>
      <w:bookmarkEnd w:id="2118"/>
      <w:bookmarkEnd w:id="2119"/>
      <w:bookmarkEnd w:id="2120"/>
      <w:bookmarkEnd w:id="2121"/>
      <w:bookmarkEnd w:id="212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23" w:name="_Toc449434982"/>
      <w:bookmarkStart w:id="2124" w:name="_Toc449445516"/>
      <w:bookmarkStart w:id="2125" w:name="_Toc449445755"/>
      <w:bookmarkStart w:id="2126" w:name="_Toc450601394"/>
      <w:bookmarkStart w:id="2127" w:name="_Toc457595537"/>
      <w:bookmarkStart w:id="2128" w:name="_Toc459366940"/>
      <w:bookmarkStart w:id="2129" w:name="_Toc459367253"/>
      <w:bookmarkStart w:id="2130" w:name="_Toc486500786"/>
      <w:r w:rsidRPr="00D63DFE">
        <w:t>E.1</w:t>
      </w:r>
      <w:r w:rsidRPr="00D63DFE">
        <w:tab/>
        <w:t>Suggested content of the EFs at pre-personalization</w:t>
      </w:r>
      <w:bookmarkEnd w:id="2123"/>
      <w:bookmarkEnd w:id="2124"/>
      <w:bookmarkEnd w:id="2125"/>
      <w:bookmarkEnd w:id="2126"/>
      <w:bookmarkEnd w:id="2127"/>
      <w:bookmarkEnd w:id="2128"/>
      <w:bookmarkEnd w:id="2129"/>
      <w:bookmarkEnd w:id="213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31" w:name="_Toc449434983"/>
      <w:bookmarkStart w:id="2132" w:name="_Toc449445517"/>
      <w:bookmarkStart w:id="2133" w:name="_Toc449445756"/>
      <w:bookmarkStart w:id="2134" w:name="_Toc450601395"/>
      <w:bookmarkStart w:id="2135" w:name="_Toc457595538"/>
      <w:bookmarkStart w:id="2136" w:name="_Toc459366941"/>
      <w:bookmarkStart w:id="2137" w:name="_Toc459367254"/>
      <w:bookmarkStart w:id="2138" w:name="_Toc486500787"/>
      <w:r w:rsidRPr="00954002">
        <w:t>E.2</w:t>
      </w:r>
      <w:r w:rsidRPr="00954002">
        <w:tab/>
        <w:t>EF changes via Data Download or CAT applications</w:t>
      </w:r>
      <w:bookmarkEnd w:id="2131"/>
      <w:bookmarkEnd w:id="2132"/>
      <w:bookmarkEnd w:id="2133"/>
      <w:bookmarkEnd w:id="2134"/>
      <w:bookmarkEnd w:id="2135"/>
      <w:bookmarkEnd w:id="2136"/>
      <w:bookmarkEnd w:id="2137"/>
      <w:bookmarkEnd w:id="213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39" w:name="_Toc449434984"/>
      <w:bookmarkStart w:id="2140" w:name="_Toc449445518"/>
      <w:bookmarkStart w:id="2141" w:name="_Toc449445757"/>
      <w:bookmarkStart w:id="2142" w:name="_Toc450601396"/>
      <w:bookmarkStart w:id="2143" w:name="_Toc457595539"/>
      <w:bookmarkStart w:id="2144" w:name="_Toc459366942"/>
      <w:bookmarkStart w:id="2145" w:name="_Toc459367255"/>
      <w:bookmarkStart w:id="2146" w:name="_Toc486500788"/>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39"/>
      <w:bookmarkEnd w:id="2140"/>
      <w:bookmarkEnd w:id="2141"/>
      <w:bookmarkEnd w:id="2142"/>
      <w:bookmarkEnd w:id="2143"/>
      <w:bookmarkEnd w:id="2144"/>
      <w:bookmarkEnd w:id="2145"/>
      <w:bookmarkEnd w:id="214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7" w:name="_Toc449434985"/>
      <w:bookmarkStart w:id="2148" w:name="_Toc449445519"/>
      <w:bookmarkStart w:id="2149" w:name="_Toc449445758"/>
      <w:bookmarkStart w:id="2150" w:name="_Toc457595540"/>
      <w:bookmarkStart w:id="2151" w:name="_Toc459366943"/>
      <w:bookmarkStart w:id="2152" w:name="_Toc459367256"/>
      <w:bookmarkStart w:id="2153" w:name="_Toc486500789"/>
      <w:r w:rsidRPr="00954002">
        <w:t>E.4</w:t>
      </w:r>
      <w:r w:rsidRPr="00954002">
        <w:tab/>
        <w:t>UICC related tags defined in annex J</w:t>
      </w:r>
      <w:bookmarkEnd w:id="2147"/>
      <w:bookmarkEnd w:id="2148"/>
      <w:bookmarkEnd w:id="2149"/>
      <w:bookmarkEnd w:id="2150"/>
      <w:bookmarkEnd w:id="2151"/>
      <w:bookmarkEnd w:id="2152"/>
      <w:bookmarkEnd w:id="215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4" w:name="_Toc449434986"/>
      <w:bookmarkStart w:id="2155" w:name="_Toc449445520"/>
      <w:bookmarkStart w:id="2156" w:name="_Toc449445759"/>
      <w:bookmarkStart w:id="2157" w:name="_Toc450601398"/>
      <w:bookmarkStart w:id="2158" w:name="_Toc457595541"/>
      <w:bookmarkStart w:id="2159" w:name="_Toc459366944"/>
      <w:bookmarkStart w:id="2160" w:name="_Toc459367257"/>
      <w:bookmarkStart w:id="2161" w:name="_Toc486500790"/>
      <w:r w:rsidR="00D740B1" w:rsidRPr="00D63DFE">
        <w:t>Annex F</w:t>
      </w:r>
      <w:r w:rsidR="008538BA" w:rsidRPr="00D63DFE">
        <w:t xml:space="preserve"> (normative):</w:t>
      </w:r>
      <w:r w:rsidR="008538BA" w:rsidRPr="00D63DFE">
        <w:br/>
        <w:t>Acquisition of Location Information for Location based Access Control</w:t>
      </w:r>
      <w:bookmarkEnd w:id="2154"/>
      <w:bookmarkEnd w:id="2155"/>
      <w:bookmarkEnd w:id="2156"/>
      <w:bookmarkEnd w:id="2157"/>
      <w:bookmarkEnd w:id="2158"/>
      <w:bookmarkEnd w:id="2159"/>
      <w:bookmarkEnd w:id="2160"/>
      <w:bookmarkEnd w:id="2161"/>
    </w:p>
    <w:p w14:paraId="234E85C4" w14:textId="77777777" w:rsidR="002D16D9" w:rsidRPr="00D63DFE" w:rsidRDefault="002D16D9" w:rsidP="002E01AF">
      <w:pPr>
        <w:pStyle w:val="Heading1"/>
      </w:pPr>
      <w:bookmarkStart w:id="2162" w:name="_Toc450601399"/>
      <w:bookmarkStart w:id="2163" w:name="_Toc457595542"/>
      <w:bookmarkStart w:id="2164" w:name="_Toc459366945"/>
      <w:bookmarkStart w:id="2165" w:name="_Toc459367258"/>
      <w:bookmarkStart w:id="2166" w:name="_Toc486500791"/>
      <w:r w:rsidRPr="00D63DFE">
        <w:t>F.0</w:t>
      </w:r>
      <w:r w:rsidRPr="00D63DFE">
        <w:tab/>
        <w:t>Introduction</w:t>
      </w:r>
      <w:bookmarkEnd w:id="2162"/>
      <w:bookmarkEnd w:id="2163"/>
      <w:bookmarkEnd w:id="2164"/>
      <w:bookmarkEnd w:id="2165"/>
      <w:bookmarkEnd w:id="216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7" w:name="_Toc449434987"/>
      <w:bookmarkStart w:id="2168" w:name="_Toc449445521"/>
      <w:bookmarkStart w:id="2169" w:name="_Toc449445760"/>
      <w:bookmarkStart w:id="2170" w:name="_Toc450601400"/>
      <w:bookmarkStart w:id="2171" w:name="_Toc457595543"/>
      <w:bookmarkStart w:id="2172" w:name="_Toc459366946"/>
      <w:bookmarkStart w:id="2173" w:name="_Toc459367259"/>
      <w:bookmarkStart w:id="2174" w:name="_Toc486500792"/>
      <w:r w:rsidRPr="00D63DFE">
        <w:t>F</w:t>
      </w:r>
      <w:r w:rsidR="008538BA" w:rsidRPr="00D63DFE">
        <w:t>.1</w:t>
      </w:r>
      <w:r w:rsidR="008538BA" w:rsidRPr="00D63DFE">
        <w:tab/>
        <w:t>Description of Region</w:t>
      </w:r>
      <w:bookmarkEnd w:id="2167"/>
      <w:bookmarkEnd w:id="2168"/>
      <w:bookmarkEnd w:id="2169"/>
      <w:bookmarkEnd w:id="2170"/>
      <w:bookmarkEnd w:id="2171"/>
      <w:bookmarkEnd w:id="2172"/>
      <w:bookmarkEnd w:id="2173"/>
      <w:bookmarkEnd w:id="2174"/>
    </w:p>
    <w:p w14:paraId="12FAA5D9" w14:textId="77777777" w:rsidR="008538BA" w:rsidRPr="00954002" w:rsidRDefault="00D740B1" w:rsidP="002E01AF">
      <w:pPr>
        <w:pStyle w:val="Heading2"/>
      </w:pPr>
      <w:bookmarkStart w:id="2175" w:name="_Toc449434988"/>
      <w:bookmarkStart w:id="2176" w:name="_Toc449445522"/>
      <w:bookmarkStart w:id="2177" w:name="_Toc449445761"/>
      <w:bookmarkStart w:id="2178" w:name="_Toc450601401"/>
      <w:bookmarkStart w:id="2179" w:name="_Toc457595544"/>
      <w:bookmarkStart w:id="2180" w:name="_Toc459366947"/>
      <w:bookmarkStart w:id="2181" w:name="_Toc459367260"/>
      <w:bookmarkStart w:id="2182" w:name="_Toc486500793"/>
      <w:r w:rsidRPr="00954002">
        <w:t>F</w:t>
      </w:r>
      <w:r w:rsidR="008538BA" w:rsidRPr="00954002">
        <w:t>.1.1</w:t>
      </w:r>
      <w:r w:rsidR="008538BA" w:rsidRPr="00954002">
        <w:tab/>
        <w:t>Circular Description</w:t>
      </w:r>
      <w:bookmarkEnd w:id="2175"/>
      <w:bookmarkEnd w:id="2176"/>
      <w:bookmarkEnd w:id="2177"/>
      <w:bookmarkEnd w:id="2178"/>
      <w:bookmarkEnd w:id="2179"/>
      <w:bookmarkEnd w:id="2180"/>
      <w:bookmarkEnd w:id="2181"/>
      <w:bookmarkEnd w:id="218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18" o:title=""/>
          </v:shape>
          <o:OLEObject Type="Embed" ProgID="Visio.Drawing.15" ShapeID="_x0000_i1069" DrawAspect="Content" ObjectID="_1560249904" r:id="rId119"/>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83" w:name="_Toc449434989"/>
      <w:bookmarkStart w:id="2184" w:name="_Toc449445523"/>
      <w:bookmarkStart w:id="2185" w:name="_Toc449445762"/>
      <w:bookmarkStart w:id="2186" w:name="_Toc450601402"/>
      <w:bookmarkStart w:id="2187" w:name="_Toc457595545"/>
      <w:bookmarkStart w:id="2188" w:name="_Toc459366948"/>
      <w:bookmarkStart w:id="2189" w:name="_Toc459367261"/>
      <w:bookmarkStart w:id="2190" w:name="_Toc486500794"/>
      <w:r w:rsidRPr="00954002">
        <w:t>F</w:t>
      </w:r>
      <w:r w:rsidR="008538BA" w:rsidRPr="00954002">
        <w:t>.1.2</w:t>
      </w:r>
      <w:r w:rsidR="008538BA" w:rsidRPr="00954002">
        <w:tab/>
        <w:t>Country Description</w:t>
      </w:r>
      <w:bookmarkEnd w:id="2183"/>
      <w:bookmarkEnd w:id="2184"/>
      <w:bookmarkEnd w:id="2185"/>
      <w:bookmarkEnd w:id="2186"/>
      <w:bookmarkEnd w:id="2187"/>
      <w:bookmarkEnd w:id="2188"/>
      <w:bookmarkEnd w:id="2189"/>
      <w:bookmarkEnd w:id="2190"/>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91" w:name="_Toc449434990"/>
      <w:bookmarkStart w:id="2192" w:name="_Toc449445524"/>
      <w:bookmarkStart w:id="2193" w:name="_Toc449445763"/>
      <w:bookmarkStart w:id="2194" w:name="_Toc450601403"/>
      <w:bookmarkStart w:id="2195" w:name="_Toc457595546"/>
      <w:bookmarkStart w:id="2196" w:name="_Toc459366949"/>
      <w:bookmarkStart w:id="2197" w:name="_Toc459367262"/>
      <w:bookmarkStart w:id="2198" w:name="_Toc486500795"/>
      <w:r w:rsidRPr="00D63DFE">
        <w:t>F</w:t>
      </w:r>
      <w:r w:rsidR="008538BA" w:rsidRPr="00D63DFE">
        <w:t>.2</w:t>
      </w:r>
      <w:r w:rsidR="008538BA" w:rsidRPr="00D63DFE">
        <w:tab/>
        <w:t>Acquisition of Location Information</w:t>
      </w:r>
      <w:bookmarkEnd w:id="2191"/>
      <w:bookmarkEnd w:id="2192"/>
      <w:bookmarkEnd w:id="2193"/>
      <w:bookmarkEnd w:id="2194"/>
      <w:bookmarkEnd w:id="2195"/>
      <w:bookmarkEnd w:id="2196"/>
      <w:bookmarkEnd w:id="2197"/>
      <w:bookmarkEnd w:id="2198"/>
    </w:p>
    <w:p w14:paraId="292754F0" w14:textId="77777777" w:rsidR="002D16D9" w:rsidRPr="00D63DFE" w:rsidRDefault="002D16D9" w:rsidP="002E01AF">
      <w:pPr>
        <w:pStyle w:val="Heading2"/>
      </w:pPr>
      <w:bookmarkStart w:id="2199" w:name="_Toc450601404"/>
      <w:bookmarkStart w:id="2200" w:name="_Toc457595547"/>
      <w:bookmarkStart w:id="2201" w:name="_Toc459366950"/>
      <w:bookmarkStart w:id="2202" w:name="_Toc459367263"/>
      <w:bookmarkStart w:id="2203" w:name="_Toc486500796"/>
      <w:r w:rsidRPr="00D63DFE">
        <w:t>F.2.0</w:t>
      </w:r>
      <w:r w:rsidRPr="00D63DFE">
        <w:tab/>
        <w:t>Introduction</w:t>
      </w:r>
      <w:bookmarkEnd w:id="2199"/>
      <w:bookmarkEnd w:id="2200"/>
      <w:bookmarkEnd w:id="2201"/>
      <w:bookmarkEnd w:id="2202"/>
      <w:bookmarkEnd w:id="220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4" w:name="_Toc449434991"/>
      <w:bookmarkStart w:id="2205" w:name="_Toc449445525"/>
      <w:bookmarkStart w:id="2206" w:name="_Toc449445764"/>
      <w:bookmarkStart w:id="2207" w:name="_Toc450601405"/>
      <w:bookmarkStart w:id="2208" w:name="_Toc457595548"/>
      <w:bookmarkStart w:id="2209" w:name="_Toc459366951"/>
      <w:bookmarkStart w:id="2210" w:name="_Toc459367264"/>
      <w:bookmarkStart w:id="2211" w:name="_Toc486500797"/>
      <w:r w:rsidRPr="00D63DFE">
        <w:t>F</w:t>
      </w:r>
      <w:r w:rsidR="008538BA" w:rsidRPr="00D63DFE">
        <w:t>.2.1</w:t>
      </w:r>
      <w:r w:rsidR="008538BA" w:rsidRPr="00D63DFE">
        <w:tab/>
        <w:t>Circular Description</w:t>
      </w:r>
      <w:bookmarkEnd w:id="2204"/>
      <w:bookmarkEnd w:id="2205"/>
      <w:bookmarkEnd w:id="2206"/>
      <w:bookmarkEnd w:id="2207"/>
      <w:bookmarkEnd w:id="2208"/>
      <w:bookmarkEnd w:id="2209"/>
      <w:bookmarkEnd w:id="2210"/>
      <w:bookmarkEnd w:id="2211"/>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12" w:name="_Toc449434992"/>
      <w:bookmarkStart w:id="2213" w:name="_Toc449445526"/>
      <w:bookmarkStart w:id="2214" w:name="_Toc449445765"/>
      <w:bookmarkStart w:id="2215" w:name="_Toc450601406"/>
      <w:bookmarkStart w:id="2216" w:name="_Toc457595549"/>
      <w:bookmarkStart w:id="2217" w:name="_Toc459366952"/>
      <w:bookmarkStart w:id="2218" w:name="_Toc459367265"/>
      <w:bookmarkStart w:id="2219" w:name="_Toc486500798"/>
      <w:r w:rsidRPr="00954002">
        <w:t>F</w:t>
      </w:r>
      <w:r w:rsidR="008538BA" w:rsidRPr="00954002">
        <w:t>.2.2</w:t>
      </w:r>
      <w:r w:rsidR="008538BA" w:rsidRPr="00954002">
        <w:tab/>
        <w:t>Country Description</w:t>
      </w:r>
      <w:bookmarkEnd w:id="2212"/>
      <w:bookmarkEnd w:id="2213"/>
      <w:bookmarkEnd w:id="2214"/>
      <w:bookmarkEnd w:id="2215"/>
      <w:bookmarkEnd w:id="2216"/>
      <w:bookmarkEnd w:id="2217"/>
      <w:bookmarkEnd w:id="2218"/>
      <w:bookmarkEnd w:id="221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20" w:name="_Toc449434993"/>
      <w:bookmarkStart w:id="2221" w:name="_Toc449445527"/>
      <w:bookmarkStart w:id="2222" w:name="_Toc449445766"/>
      <w:bookmarkStart w:id="2223" w:name="_Toc450601407"/>
      <w:bookmarkStart w:id="2224" w:name="_Toc457595550"/>
      <w:bookmarkStart w:id="2225" w:name="_Toc459366953"/>
      <w:bookmarkStart w:id="2226" w:name="_Toc459367266"/>
      <w:bookmarkStart w:id="2227" w:name="_Toc486500799"/>
      <w:r w:rsidR="001A210F" w:rsidRPr="00954002">
        <w:t xml:space="preserve">Annex </w:t>
      </w:r>
      <w:r w:rsidR="00D740B1" w:rsidRPr="00954002">
        <w:t>G</w:t>
      </w:r>
      <w:r w:rsidR="001A210F" w:rsidRPr="00954002">
        <w:t xml:space="preserve"> (informative):</w:t>
      </w:r>
      <w:r w:rsidR="001A210F" w:rsidRPr="00954002">
        <w:br/>
        <w:t>Access Control Decision Request</w:t>
      </w:r>
      <w:bookmarkEnd w:id="2220"/>
      <w:bookmarkEnd w:id="2221"/>
      <w:bookmarkEnd w:id="2222"/>
      <w:bookmarkEnd w:id="2223"/>
      <w:bookmarkEnd w:id="2224"/>
      <w:bookmarkEnd w:id="2225"/>
      <w:bookmarkEnd w:id="2226"/>
      <w:bookmarkEnd w:id="222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8" w:name="_Toc449434994"/>
      <w:r w:rsidRPr="00954002">
        <w:br w:type="page"/>
      </w:r>
      <w:bookmarkStart w:id="2229" w:name="_Toc449445528"/>
      <w:bookmarkStart w:id="2230" w:name="_Toc449445767"/>
      <w:bookmarkStart w:id="2231" w:name="_Toc450601408"/>
      <w:bookmarkStart w:id="2232" w:name="_Toc457595551"/>
      <w:bookmarkStart w:id="2233" w:name="_Toc459366954"/>
      <w:bookmarkStart w:id="2234" w:name="_Toc459367267"/>
      <w:bookmarkStart w:id="2235" w:name="_Toc486500800"/>
      <w:r w:rsidR="00C57494" w:rsidRPr="00954002">
        <w:t>Annex H (informative):</w:t>
      </w:r>
      <w:r w:rsidR="00C57494" w:rsidRPr="00954002">
        <w:br/>
        <w:t>Implementation Guidance and index of solutions</w:t>
      </w:r>
      <w:bookmarkEnd w:id="2228"/>
      <w:bookmarkEnd w:id="2229"/>
      <w:bookmarkEnd w:id="2230"/>
      <w:bookmarkEnd w:id="2231"/>
      <w:bookmarkEnd w:id="2232"/>
      <w:bookmarkEnd w:id="2233"/>
      <w:bookmarkEnd w:id="2234"/>
      <w:bookmarkEnd w:id="223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6" w:name="_Toc449434995"/>
      <w:r w:rsidRPr="00954002">
        <w:rPr>
          <w:rFonts w:eastAsia="SimSun"/>
        </w:rPr>
        <w:t>Table H.1: Index of clauses specifying procedures per credential types</w:t>
      </w:r>
      <w:bookmarkEnd w:id="223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7" w:name="_Toc449434996"/>
      <w:bookmarkStart w:id="2238" w:name="_Toc449445529"/>
      <w:bookmarkStart w:id="2239" w:name="_Toc449445768"/>
      <w:bookmarkStart w:id="2240" w:name="_Toc450601409"/>
      <w:bookmarkStart w:id="2241" w:name="_Toc457595552"/>
      <w:bookmarkStart w:id="2242" w:name="_Toc459366955"/>
      <w:bookmarkStart w:id="2243" w:name="_Toc459367268"/>
      <w:bookmarkStart w:id="2244" w:name="_Toc486500801"/>
      <w:r w:rsidRPr="00954002">
        <w:t xml:space="preserve">Annex </w:t>
      </w:r>
      <w:r w:rsidR="00C57494" w:rsidRPr="00954002">
        <w:t>I</w:t>
      </w:r>
      <w:r w:rsidRPr="00954002">
        <w:t xml:space="preserve"> (informative):</w:t>
      </w:r>
      <w:r w:rsidRPr="00954002">
        <w:br/>
        <w:t>Bibliography</w:t>
      </w:r>
      <w:bookmarkEnd w:id="2237"/>
      <w:bookmarkEnd w:id="2238"/>
      <w:bookmarkEnd w:id="2239"/>
      <w:bookmarkEnd w:id="2240"/>
      <w:bookmarkEnd w:id="2241"/>
      <w:bookmarkEnd w:id="2242"/>
      <w:bookmarkEnd w:id="2243"/>
      <w:bookmarkEnd w:id="224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21"/>
          <w:footerReference w:type="default" r:id="rId122"/>
          <w:footnotePr>
            <w:numRestart w:val="eachSect"/>
          </w:footnotePr>
          <w:pgSz w:w="11907" w:h="16840"/>
          <w:pgMar w:top="1418" w:right="1134" w:bottom="1134" w:left="1134" w:header="851" w:footer="340" w:gutter="0"/>
          <w:cols w:space="720"/>
          <w:docGrid w:linePitch="272"/>
        </w:sectPr>
      </w:pPr>
      <w:bookmarkStart w:id="2245" w:name="_Toc449434997"/>
    </w:p>
    <w:p w14:paraId="058103A4" w14:textId="77777777" w:rsidR="004A28B0" w:rsidRPr="00954002" w:rsidRDefault="004A28B0" w:rsidP="002E01AF">
      <w:pPr>
        <w:pStyle w:val="Heading8"/>
        <w:rPr>
          <w:rFonts w:eastAsia="Yu Mincho"/>
        </w:rPr>
      </w:pPr>
      <w:bookmarkStart w:id="2246" w:name="_Toc449445530"/>
      <w:bookmarkStart w:id="2247" w:name="_Toc449445769"/>
      <w:bookmarkStart w:id="2248" w:name="_Toc450601410"/>
      <w:bookmarkStart w:id="2249" w:name="_Toc457595553"/>
      <w:bookmarkStart w:id="2250" w:name="_Toc459366956"/>
      <w:bookmarkStart w:id="2251" w:name="_Toc459367269"/>
      <w:bookmarkStart w:id="2252" w:name="_Toc486500802"/>
      <w:r w:rsidRPr="00954002">
        <w:rPr>
          <w:rFonts w:eastAsia="Yu Mincho"/>
        </w:rPr>
        <w:t>Annex J (normative):</w:t>
      </w:r>
      <w:r w:rsidR="00805707" w:rsidRPr="00954002">
        <w:rPr>
          <w:rFonts w:eastAsia="Yu Mincho"/>
        </w:rPr>
        <w:br/>
      </w:r>
      <w:r w:rsidRPr="00954002">
        <w:rPr>
          <w:rFonts w:eastAsia="Yu Mincho"/>
        </w:rPr>
        <w:t>List of Privacy Attributes</w:t>
      </w:r>
      <w:bookmarkEnd w:id="2245"/>
      <w:bookmarkEnd w:id="2246"/>
      <w:bookmarkEnd w:id="2247"/>
      <w:bookmarkEnd w:id="2248"/>
      <w:bookmarkEnd w:id="2249"/>
      <w:bookmarkEnd w:id="2250"/>
      <w:bookmarkEnd w:id="2251"/>
      <w:bookmarkEnd w:id="225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3" w:name="_Toc449434998"/>
    </w:p>
    <w:p w14:paraId="7A780B94" w14:textId="77777777" w:rsidR="004A28B0" w:rsidRPr="00954002" w:rsidRDefault="00805707" w:rsidP="002E01AF">
      <w:pPr>
        <w:pStyle w:val="Heading8"/>
        <w:rPr>
          <w:rFonts w:eastAsia="Calibri"/>
        </w:rPr>
      </w:pPr>
      <w:bookmarkStart w:id="2254" w:name="_Toc449445531"/>
      <w:bookmarkStart w:id="2255" w:name="_Toc449445770"/>
      <w:bookmarkStart w:id="2256" w:name="_Toc450601411"/>
      <w:bookmarkStart w:id="2257" w:name="_Toc457595554"/>
      <w:bookmarkStart w:id="2258" w:name="_Toc459366957"/>
      <w:bookmarkStart w:id="2259" w:name="_Toc459367270"/>
      <w:bookmarkStart w:id="2260" w:name="_Toc486500803"/>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3"/>
      <w:bookmarkEnd w:id="2254"/>
      <w:bookmarkEnd w:id="2255"/>
      <w:bookmarkEnd w:id="2256"/>
      <w:bookmarkEnd w:id="2257"/>
      <w:bookmarkEnd w:id="2258"/>
      <w:bookmarkEnd w:id="2259"/>
      <w:bookmarkEnd w:id="226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61" w:name="_Toc449434999"/>
      <w:bookmarkStart w:id="2262" w:name="_Toc449445532"/>
      <w:bookmarkStart w:id="2263" w:name="_Toc449445771"/>
      <w:bookmarkStart w:id="2264" w:name="_Toc457595555"/>
      <w:bookmarkStart w:id="2265" w:name="_Toc459366958"/>
      <w:bookmarkStart w:id="2266" w:name="_Toc459367271"/>
      <w:bookmarkStart w:id="2267" w:name="_Toc486500804"/>
      <w:r w:rsidR="00BB6418" w:rsidRPr="00954002">
        <w:t>History</w:t>
      </w:r>
      <w:bookmarkEnd w:id="2261"/>
      <w:bookmarkEnd w:id="2262"/>
      <w:bookmarkEnd w:id="2263"/>
      <w:bookmarkEnd w:id="2264"/>
      <w:bookmarkEnd w:id="2265"/>
      <w:bookmarkEnd w:id="2266"/>
      <w:bookmarkEnd w:id="226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2F4645" w14:textId="77777777" w:rsidR="007279C5" w:rsidRDefault="007279C5">
      <w:r>
        <w:separator/>
      </w:r>
    </w:p>
  </w:endnote>
  <w:endnote w:type="continuationSeparator" w:id="0">
    <w:p w14:paraId="7C7DAD09" w14:textId="77777777" w:rsidR="007279C5" w:rsidRDefault="007279C5">
      <w:r>
        <w:continuationSeparator/>
      </w:r>
    </w:p>
  </w:endnote>
  <w:endnote w:type="continuationNotice" w:id="1">
    <w:p w14:paraId="2CE82726" w14:textId="77777777" w:rsidR="007279C5" w:rsidRDefault="007279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7279C5" w:rsidRPr="00D70010" w:rsidRDefault="007279C5" w:rsidP="00C81431">
    <w:pPr>
      <w:widowControl w:val="0"/>
      <w:tabs>
        <w:tab w:val="center" w:pos="4678"/>
        <w:tab w:val="right" w:pos="9214"/>
      </w:tabs>
      <w:spacing w:after="0"/>
      <w:jc w:val="both"/>
      <w:rPr>
        <w:rFonts w:eastAsia="Calibri"/>
        <w:b/>
        <w:i/>
        <w:noProof/>
        <w:sz w:val="16"/>
        <w:szCs w:val="16"/>
        <w:lang w:val="en-US"/>
      </w:rPr>
    </w:pPr>
  </w:p>
  <w:p w14:paraId="3956AE8F" w14:textId="3F351D73"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CE49B2">
      <w:rPr>
        <w:rFonts w:ascii="Arial" w:hAnsi="Arial"/>
        <w:b/>
        <w:i/>
        <w:noProof/>
        <w:sz w:val="18"/>
      </w:rPr>
      <w:t>7</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CE49B2">
      <w:rPr>
        <w:rFonts w:ascii="Arial" w:hAnsi="Arial"/>
        <w:b/>
        <w:i/>
        <w:noProof/>
        <w:sz w:val="18"/>
      </w:rPr>
      <w:t>80</w:t>
    </w:r>
    <w:r w:rsidRPr="00D70010">
      <w:rPr>
        <w:rFonts w:ascii="Arial" w:hAnsi="Arial"/>
        <w:b/>
        <w:i/>
        <w:noProof/>
        <w:sz w:val="18"/>
      </w:rPr>
      <w:fldChar w:fldCharType="end"/>
    </w:r>
  </w:p>
  <w:p w14:paraId="4D737A7E" w14:textId="77777777"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7279C5" w:rsidRPr="00C81431" w:rsidRDefault="007279C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F3CB8" w14:textId="77777777" w:rsidR="007279C5" w:rsidRDefault="007279C5">
      <w:r>
        <w:separator/>
      </w:r>
    </w:p>
  </w:footnote>
  <w:footnote w:type="continuationSeparator" w:id="0">
    <w:p w14:paraId="0FF93AAC" w14:textId="77777777" w:rsidR="007279C5" w:rsidRDefault="007279C5">
      <w:r>
        <w:continuationSeparator/>
      </w:r>
    </w:p>
  </w:footnote>
  <w:footnote w:type="continuationNotice" w:id="1">
    <w:p w14:paraId="021D45F4" w14:textId="77777777" w:rsidR="007279C5" w:rsidRDefault="007279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7279C5" w:rsidRDefault="007279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716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60D17"/>
    <w:rsid w:val="00560E06"/>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77C51"/>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49B2"/>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17F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4.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2.bin"/><Relationship Id="rId16" Type="http://schemas.openxmlformats.org/officeDocument/2006/relationships/hyperlink" Target="https://www.ietf.org/id/draft-gutmann-scep-05.txt"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7.bin"/><Relationship Id="rId123" Type="http://schemas.openxmlformats.org/officeDocument/2006/relationships/image" Target="media/image61.emf"/><Relationship Id="rId5" Type="http://schemas.openxmlformats.org/officeDocument/2006/relationships/styles" Target="styles.xml"/><Relationship Id="rId61" Type="http://schemas.openxmlformats.org/officeDocument/2006/relationships/oleObject" Target="embeddings/oleObject10.bin"/><Relationship Id="rId82" Type="http://schemas.openxmlformats.org/officeDocument/2006/relationships/oleObject" Target="embeddings/oleObject20.bin"/><Relationship Id="rId90" Type="http://schemas.openxmlformats.org/officeDocument/2006/relationships/package" Target="embeddings/Microsoft_PowerPoint_Presentation.pptx"/><Relationship Id="rId95" Type="http://schemas.openxmlformats.org/officeDocument/2006/relationships/image" Target="media/image47.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image" Target="media/image59.emf"/><Relationship Id="rId8" Type="http://schemas.openxmlformats.org/officeDocument/2006/relationships/footnotes" Target="footnotes.xml"/><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0.bin"/><Relationship Id="rId116" Type="http://schemas.openxmlformats.org/officeDocument/2006/relationships/image" Target="media/image58.emf"/><Relationship Id="rId124" Type="http://schemas.openxmlformats.org/officeDocument/2006/relationships/fontTable" Target="fontTable.xml"/><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oleObject" Target="embeddings/oleObject25.bin"/><Relationship Id="rId111"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package" Target="embeddings/Microsoft_Visio_Drawing111111111111111111.vsdx"/><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image" Target="media/image51.emf"/><Relationship Id="rId12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8.emf"/><Relationship Id="rId104" Type="http://schemas.openxmlformats.org/officeDocument/2006/relationships/oleObject" Target="embeddings/oleObject28.bin"/><Relationship Id="rId120" Type="http://schemas.openxmlformats.org/officeDocument/2006/relationships/image" Target="media/image60.png"/><Relationship Id="rId125"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package" Target="embeddings/Microsoft_PowerPoint_Presentation1.pptx"/><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1.bin"/><Relationship Id="rId115" Type="http://schemas.openxmlformats.org/officeDocument/2006/relationships/hyperlink" Target="http://www.onem2m.org/xml/securityProtocol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4F8D2846-7511-4028-A91A-68C1EBDE99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80</Pages>
  <Words>84907</Words>
  <Characters>483976</Characters>
  <Application>Microsoft Office Word</Application>
  <DocSecurity>0</DocSecurity>
  <Lines>4033</Lines>
  <Paragraphs>1135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567748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2</cp:revision>
  <cp:lastPrinted>2017-06-28T10:38:00Z</cp:lastPrinted>
  <dcterms:created xsi:type="dcterms:W3CDTF">2017-06-29T11:26:00Z</dcterms:created>
  <dcterms:modified xsi:type="dcterms:W3CDTF">2017-06-29T11:26:00Z</dcterms:modified>
</cp:coreProperties>
</file>