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12EA1A4E"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TS-0032_</w:t>
            </w:r>
            <w:r w:rsidR="00186185" w:rsidRPr="00EC1795">
              <w:rPr>
                <w:rFonts w:ascii="Arial" w:eastAsia="BatangChe" w:hAnsi="Arial"/>
                <w:sz w:val="22"/>
                <w:szCs w:val="24"/>
              </w:rPr>
              <w:t>MAF</w:t>
            </w:r>
            <w:r w:rsidR="00186185" w:rsidRPr="001620CB">
              <w:rPr>
                <w:rFonts w:ascii="Arial" w:eastAsia="BatangChe" w:hAnsi="Arial"/>
                <w:sz w:val="22"/>
                <w:szCs w:val="24"/>
              </w:rPr>
              <w:t>_and_</w:t>
            </w:r>
            <w:r w:rsidR="00186185" w:rsidRPr="00EC1795">
              <w:rPr>
                <w:rFonts w:ascii="Arial" w:eastAsia="BatangChe" w:hAnsi="Arial"/>
                <w:sz w:val="22"/>
                <w:szCs w:val="24"/>
              </w:rPr>
              <w:t>MEF</w:t>
            </w:r>
            <w:r w:rsidR="00186185" w:rsidRPr="001620CB">
              <w:rPr>
                <w:rFonts w:ascii="Arial" w:eastAsia="BatangChe" w:hAnsi="Arial"/>
                <w:sz w:val="22"/>
                <w:szCs w:val="24"/>
              </w:rPr>
              <w:t>_Interface_Specification-V</w:t>
            </w:r>
            <w:r w:rsidR="00C21BEE">
              <w:rPr>
                <w:rFonts w:ascii="Arial" w:eastAsia="BatangChe" w:hAnsi="Arial"/>
                <w:sz w:val="22"/>
                <w:szCs w:val="24"/>
              </w:rPr>
              <w:t>2</w:t>
            </w:r>
            <w:r w:rsidR="00186185" w:rsidRPr="001620CB">
              <w:rPr>
                <w:rFonts w:ascii="Arial" w:eastAsia="BatangChe" w:hAnsi="Arial"/>
                <w:sz w:val="22"/>
                <w:szCs w:val="24"/>
              </w:rPr>
              <w:t>_</w:t>
            </w:r>
            <w:r w:rsidR="00C21BEE">
              <w:rPr>
                <w:rFonts w:ascii="Arial" w:eastAsia="BatangChe" w:hAnsi="Arial"/>
                <w:sz w:val="22"/>
                <w:szCs w:val="24"/>
              </w:rPr>
              <w:t>0</w:t>
            </w:r>
            <w:r w:rsidR="00186185" w:rsidRPr="001620CB">
              <w:rPr>
                <w:rFonts w:ascii="Arial" w:eastAsia="BatangChe" w:hAnsi="Arial"/>
                <w:sz w:val="22"/>
                <w:szCs w:val="24"/>
              </w:rPr>
              <w:t>_</w:t>
            </w:r>
            <w:r w:rsidR="00665382">
              <w:rPr>
                <w:rFonts w:ascii="Arial" w:eastAsia="BatangChe" w:hAnsi="Arial"/>
                <w:sz w:val="22"/>
                <w:szCs w:val="24"/>
              </w:rPr>
              <w:t>1</w:t>
            </w:r>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2B13AF2E"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201</w:t>
            </w:r>
            <w:r w:rsidR="006F7BC1" w:rsidRPr="001620CB">
              <w:rPr>
                <w:rFonts w:ascii="Arial" w:eastAsia="BatangChe" w:hAnsi="Arial"/>
                <w:sz w:val="22"/>
                <w:szCs w:val="24"/>
              </w:rPr>
              <w:t>7</w:t>
            </w:r>
            <w:r w:rsidR="00C40550" w:rsidRPr="001620CB">
              <w:rPr>
                <w:rFonts w:ascii="Arial" w:eastAsia="BatangChe" w:hAnsi="Arial"/>
                <w:sz w:val="22"/>
                <w:szCs w:val="24"/>
              </w:rPr>
              <w:t>-</w:t>
            </w:r>
            <w:r w:rsidR="006F7BC1" w:rsidRPr="001620CB">
              <w:rPr>
                <w:rFonts w:ascii="Arial" w:eastAsia="BatangChe" w:hAnsi="Arial"/>
                <w:sz w:val="22"/>
                <w:szCs w:val="24"/>
              </w:rPr>
              <w:t>0</w:t>
            </w:r>
            <w:r w:rsidR="00C21BEE">
              <w:rPr>
                <w:rFonts w:ascii="Arial" w:eastAsia="BatangChe" w:hAnsi="Arial"/>
                <w:sz w:val="22"/>
                <w:szCs w:val="24"/>
              </w:rPr>
              <w:t>9</w:t>
            </w:r>
            <w:r w:rsidR="00424964" w:rsidRPr="001620CB">
              <w:rPr>
                <w:rFonts w:ascii="Arial" w:eastAsia="BatangChe" w:hAnsi="Arial"/>
                <w:sz w:val="22"/>
                <w:szCs w:val="24"/>
              </w:rPr>
              <w:t>-</w:t>
            </w:r>
            <w:r w:rsidR="00C21BEE">
              <w:rPr>
                <w:rFonts w:ascii="Arial" w:eastAsia="BatangChe" w:hAnsi="Arial"/>
                <w:sz w:val="22"/>
                <w:szCs w:val="24"/>
              </w:rPr>
              <w:t>21</w:t>
            </w:r>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201</w:t>
      </w:r>
      <w:r w:rsidR="006F7BC1" w:rsidRPr="001620CB">
        <w:rPr>
          <w:rFonts w:eastAsia="Calibri"/>
          <w:sz w:val="22"/>
          <w:szCs w:val="22"/>
        </w:rPr>
        <w:t>7</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2" w:name="_Toc491163477"/>
      <w:bookmarkStart w:id="3" w:name="_Toc491164519"/>
      <w:bookmarkStart w:id="4" w:name="_Toc475986274"/>
      <w:bookmarkStart w:id="5" w:name="_Toc475986764"/>
      <w:bookmarkStart w:id="6" w:name="_Toc485148086"/>
      <w:r w:rsidR="00445ACF" w:rsidRPr="002B6BA2">
        <w:lastRenderedPageBreak/>
        <w:t>C</w:t>
      </w:r>
      <w:r w:rsidR="00BB6418" w:rsidRPr="002B6BA2">
        <w:t>ontents</w:t>
      </w:r>
      <w:bookmarkEnd w:id="2"/>
      <w:bookmarkEnd w:id="3"/>
      <w:bookmarkEnd w:id="4"/>
      <w:bookmarkEnd w:id="5"/>
      <w:bookmarkEnd w:id="6"/>
    </w:p>
    <w:p w14:paraId="3972D865" w14:textId="0E58526B"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B749B4">
        <w:t>5</w:t>
      </w:r>
      <w:r w:rsidR="00B749B4">
        <w:fldChar w:fldCharType="end"/>
      </w:r>
    </w:p>
    <w:p w14:paraId="05E46639" w14:textId="654D961B"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t>5</w:t>
      </w:r>
      <w:r>
        <w:fldChar w:fldCharType="end"/>
      </w:r>
    </w:p>
    <w:p w14:paraId="26324FC8" w14:textId="243EE4FA"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t>5</w:t>
      </w:r>
      <w:r>
        <w:fldChar w:fldCharType="end"/>
      </w:r>
    </w:p>
    <w:p w14:paraId="732B7289" w14:textId="7D624CB0"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t>5</w:t>
      </w:r>
      <w:r>
        <w:fldChar w:fldCharType="end"/>
      </w:r>
    </w:p>
    <w:p w14:paraId="64D5EB87" w14:textId="6364CA73"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t>5</w:t>
      </w:r>
      <w:r>
        <w:fldChar w:fldCharType="end"/>
      </w:r>
    </w:p>
    <w:p w14:paraId="7DB97A53" w14:textId="7ED45816"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t>5</w:t>
      </w:r>
      <w:r>
        <w:fldChar w:fldCharType="end"/>
      </w:r>
    </w:p>
    <w:p w14:paraId="4F96ABA7" w14:textId="5E6AFF99"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t>6</w:t>
      </w:r>
      <w:r>
        <w:fldChar w:fldCharType="end"/>
      </w:r>
    </w:p>
    <w:p w14:paraId="6243F5EA" w14:textId="3032C756"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t>6</w:t>
      </w:r>
      <w:r>
        <w:fldChar w:fldCharType="end"/>
      </w:r>
    </w:p>
    <w:p w14:paraId="643E0073" w14:textId="78466795"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t>7</w:t>
      </w:r>
      <w:r>
        <w:fldChar w:fldCharType="end"/>
      </w:r>
    </w:p>
    <w:p w14:paraId="39A431F1" w14:textId="2282A89D"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t>7</w:t>
      </w:r>
      <w:r>
        <w:fldChar w:fldCharType="end"/>
      </w:r>
    </w:p>
    <w:p w14:paraId="6B1CAF2F" w14:textId="24D6B920"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t>7</w:t>
      </w:r>
      <w:r>
        <w:fldChar w:fldCharType="end"/>
      </w:r>
    </w:p>
    <w:p w14:paraId="46798699" w14:textId="6CB6181F"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t>8</w:t>
      </w:r>
      <w:r>
        <w:fldChar w:fldCharType="end"/>
      </w:r>
    </w:p>
    <w:p w14:paraId="3F2D8468" w14:textId="5693B141"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t>9</w:t>
      </w:r>
      <w:r>
        <w:fldChar w:fldCharType="end"/>
      </w:r>
    </w:p>
    <w:p w14:paraId="503D680A" w14:textId="329DBE8E"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t>9</w:t>
      </w:r>
      <w:r>
        <w:fldChar w:fldCharType="end"/>
      </w:r>
    </w:p>
    <w:p w14:paraId="5ECD34CD" w14:textId="54F7953F"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t>11</w:t>
      </w:r>
      <w:r>
        <w:fldChar w:fldCharType="end"/>
      </w:r>
    </w:p>
    <w:p w14:paraId="016F8F44" w14:textId="2CA1ECDD"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t>12</w:t>
      </w:r>
      <w:r>
        <w:fldChar w:fldCharType="end"/>
      </w:r>
    </w:p>
    <w:p w14:paraId="2FD7E1AC" w14:textId="7241EB84"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t>12</w:t>
      </w:r>
      <w:r>
        <w:fldChar w:fldCharType="end"/>
      </w:r>
    </w:p>
    <w:p w14:paraId="07F93F48" w14:textId="28E0EFA7"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t>13</w:t>
      </w:r>
      <w:r>
        <w:fldChar w:fldCharType="end"/>
      </w:r>
    </w:p>
    <w:p w14:paraId="7FFD6A2F" w14:textId="22ABC96A"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t>13</w:t>
      </w:r>
      <w:r>
        <w:fldChar w:fldCharType="end"/>
      </w:r>
    </w:p>
    <w:p w14:paraId="37DF7809" w14:textId="31D68B09"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t>14</w:t>
      </w:r>
      <w:r>
        <w:fldChar w:fldCharType="end"/>
      </w:r>
    </w:p>
    <w:p w14:paraId="130CC32B" w14:textId="0814774B"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t>14</w:t>
      </w:r>
      <w:r>
        <w:fldChar w:fldCharType="end"/>
      </w:r>
    </w:p>
    <w:p w14:paraId="6BA8108D" w14:textId="413AE947"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t>14</w:t>
      </w:r>
      <w:r>
        <w:fldChar w:fldCharType="end"/>
      </w:r>
    </w:p>
    <w:p w14:paraId="298FD973" w14:textId="7737EAB8"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t>14</w:t>
      </w:r>
      <w:r>
        <w:fldChar w:fldCharType="end"/>
      </w:r>
    </w:p>
    <w:p w14:paraId="0E95DDBB" w14:textId="0A4D4148"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t>15</w:t>
      </w:r>
      <w:r>
        <w:fldChar w:fldCharType="end"/>
      </w:r>
    </w:p>
    <w:p w14:paraId="26681751" w14:textId="1732E175"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t>15</w:t>
      </w:r>
      <w:r>
        <w:fldChar w:fldCharType="end"/>
      </w:r>
    </w:p>
    <w:p w14:paraId="025343BD" w14:textId="73AEC2C8"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t>16</w:t>
      </w:r>
      <w:r>
        <w:fldChar w:fldCharType="end"/>
      </w:r>
    </w:p>
    <w:p w14:paraId="4F5A5DCF" w14:textId="2C126B92"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t>16</w:t>
      </w:r>
      <w:r>
        <w:fldChar w:fldCharType="end"/>
      </w:r>
    </w:p>
    <w:p w14:paraId="58CDB839" w14:textId="41305AF8"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t>18</w:t>
      </w:r>
      <w:r>
        <w:fldChar w:fldCharType="end"/>
      </w:r>
    </w:p>
    <w:p w14:paraId="6721545F" w14:textId="4440E0BE"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t>18</w:t>
      </w:r>
      <w:r>
        <w:fldChar w:fldCharType="end"/>
      </w:r>
    </w:p>
    <w:p w14:paraId="04AEAF69" w14:textId="4A3512C5"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t>18</w:t>
      </w:r>
      <w:r>
        <w:fldChar w:fldCharType="end"/>
      </w:r>
    </w:p>
    <w:p w14:paraId="3C8BFC07" w14:textId="549A1D6E"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t>18</w:t>
      </w:r>
      <w:r>
        <w:fldChar w:fldCharType="end"/>
      </w:r>
    </w:p>
    <w:p w14:paraId="61506AD0" w14:textId="377694C4"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t>18</w:t>
      </w:r>
      <w:r>
        <w:fldChar w:fldCharType="end"/>
      </w:r>
    </w:p>
    <w:p w14:paraId="651E9855" w14:textId="3253A410"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t>18</w:t>
      </w:r>
      <w:r>
        <w:fldChar w:fldCharType="end"/>
      </w:r>
    </w:p>
    <w:p w14:paraId="61C6EEDC" w14:textId="5E6AB5C0"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t>18</w:t>
      </w:r>
      <w:r>
        <w:fldChar w:fldCharType="end"/>
      </w:r>
    </w:p>
    <w:p w14:paraId="27C66309" w14:textId="13A7883B"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t>19</w:t>
      </w:r>
      <w:r>
        <w:fldChar w:fldCharType="end"/>
      </w:r>
    </w:p>
    <w:p w14:paraId="00D22671" w14:textId="026626B0"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t>19</w:t>
      </w:r>
      <w:r>
        <w:fldChar w:fldCharType="end"/>
      </w:r>
    </w:p>
    <w:p w14:paraId="19196C2F" w14:textId="1F03805B"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t>19</w:t>
      </w:r>
      <w:r>
        <w:fldChar w:fldCharType="end"/>
      </w:r>
    </w:p>
    <w:p w14:paraId="7F580437" w14:textId="4298D8E4"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t>19</w:t>
      </w:r>
      <w:r>
        <w:fldChar w:fldCharType="end"/>
      </w:r>
    </w:p>
    <w:p w14:paraId="6EA69FB6" w14:textId="23FAC459"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t>19</w:t>
      </w:r>
      <w:r>
        <w:fldChar w:fldCharType="end"/>
      </w:r>
    </w:p>
    <w:p w14:paraId="0949F6BE" w14:textId="2DED40E7"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t>20</w:t>
      </w:r>
      <w:r>
        <w:fldChar w:fldCharType="end"/>
      </w:r>
    </w:p>
    <w:p w14:paraId="758B809B" w14:textId="7EAE9090"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t>20</w:t>
      </w:r>
      <w:r>
        <w:fldChar w:fldCharType="end"/>
      </w:r>
    </w:p>
    <w:p w14:paraId="03D1B33F" w14:textId="479F7FA1"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t>20</w:t>
      </w:r>
      <w:r>
        <w:fldChar w:fldCharType="end"/>
      </w:r>
    </w:p>
    <w:p w14:paraId="1ED631F5" w14:textId="1B874B0C"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t>20</w:t>
      </w:r>
      <w:r>
        <w:fldChar w:fldCharType="end"/>
      </w:r>
    </w:p>
    <w:p w14:paraId="1A475514" w14:textId="05EB8BF3"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t>20</w:t>
      </w:r>
      <w:r>
        <w:fldChar w:fldCharType="end"/>
      </w:r>
    </w:p>
    <w:p w14:paraId="3D97A846" w14:textId="000CD79A"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t>21</w:t>
      </w:r>
      <w:r>
        <w:fldChar w:fldCharType="end"/>
      </w:r>
    </w:p>
    <w:p w14:paraId="7E1F4E42" w14:textId="59CFA335"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t>21</w:t>
      </w:r>
      <w:r>
        <w:fldChar w:fldCharType="end"/>
      </w:r>
    </w:p>
    <w:p w14:paraId="120A2919" w14:textId="1DEDBC55"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t>22</w:t>
      </w:r>
      <w:r>
        <w:fldChar w:fldCharType="end"/>
      </w:r>
    </w:p>
    <w:p w14:paraId="2AD765F2" w14:textId="442A9F53"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t>23</w:t>
      </w:r>
      <w:r>
        <w:fldChar w:fldCharType="end"/>
      </w:r>
    </w:p>
    <w:p w14:paraId="246EC1CB" w14:textId="5DF4F576"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t>23</w:t>
      </w:r>
      <w:r>
        <w:fldChar w:fldCharType="end"/>
      </w:r>
    </w:p>
    <w:p w14:paraId="480D4A29" w14:textId="534FB91C"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t>24</w:t>
      </w:r>
      <w:r>
        <w:fldChar w:fldCharType="end"/>
      </w:r>
    </w:p>
    <w:p w14:paraId="40E2D053" w14:textId="130576BE"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t>24</w:t>
      </w:r>
      <w:r>
        <w:fldChar w:fldCharType="end"/>
      </w:r>
    </w:p>
    <w:p w14:paraId="585EDA4A" w14:textId="3D93E3D3"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t>24</w:t>
      </w:r>
      <w:r>
        <w:fldChar w:fldCharType="end"/>
      </w:r>
    </w:p>
    <w:p w14:paraId="49E9366D" w14:textId="67FF4206"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t>24</w:t>
      </w:r>
      <w:r>
        <w:fldChar w:fldCharType="end"/>
      </w:r>
    </w:p>
    <w:p w14:paraId="12D9E2DF" w14:textId="2393D2BF"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t>25</w:t>
      </w:r>
      <w:r>
        <w:fldChar w:fldCharType="end"/>
      </w:r>
    </w:p>
    <w:p w14:paraId="4BE12E5F" w14:textId="405E9D1D"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t>26</w:t>
      </w:r>
      <w:r>
        <w:fldChar w:fldCharType="end"/>
      </w:r>
    </w:p>
    <w:p w14:paraId="18BCD68B" w14:textId="712D523B"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t>26</w:t>
      </w:r>
      <w:r>
        <w:fldChar w:fldCharType="end"/>
      </w:r>
    </w:p>
    <w:p w14:paraId="1F7F58C8" w14:textId="58BDF2AB"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t>27</w:t>
      </w:r>
      <w:r>
        <w:fldChar w:fldCharType="end"/>
      </w:r>
    </w:p>
    <w:p w14:paraId="737DB2AA" w14:textId="62D02F30"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t>27</w:t>
      </w:r>
      <w:r>
        <w:fldChar w:fldCharType="end"/>
      </w:r>
    </w:p>
    <w:p w14:paraId="383C24EF" w14:textId="08C5D974"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t>27</w:t>
      </w:r>
      <w:r>
        <w:fldChar w:fldCharType="end"/>
      </w:r>
    </w:p>
    <w:p w14:paraId="7661C45B" w14:textId="515AB6F0"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t>27</w:t>
      </w:r>
      <w:r>
        <w:fldChar w:fldCharType="end"/>
      </w:r>
    </w:p>
    <w:p w14:paraId="1FB6C79A" w14:textId="77025D65"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t>29</w:t>
      </w:r>
      <w:r>
        <w:fldChar w:fldCharType="end"/>
      </w:r>
    </w:p>
    <w:p w14:paraId="42143231" w14:textId="6E321C87"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t>29</w:t>
      </w:r>
      <w:r>
        <w:fldChar w:fldCharType="end"/>
      </w:r>
    </w:p>
    <w:p w14:paraId="1BD65413" w14:textId="507943BC"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t>30</w:t>
      </w:r>
      <w:r>
        <w:fldChar w:fldCharType="end"/>
      </w:r>
    </w:p>
    <w:p w14:paraId="08642151" w14:textId="0A0088FD"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t>30</w:t>
      </w:r>
      <w:r>
        <w:fldChar w:fldCharType="end"/>
      </w:r>
    </w:p>
    <w:p w14:paraId="045ECDB0" w14:textId="4C7510AD"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t>30</w:t>
      </w:r>
      <w:r>
        <w:fldChar w:fldCharType="end"/>
      </w:r>
    </w:p>
    <w:p w14:paraId="44058153" w14:textId="50EB3A69"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t>31</w:t>
      </w:r>
      <w:r>
        <w:fldChar w:fldCharType="end"/>
      </w:r>
    </w:p>
    <w:p w14:paraId="223F2352" w14:textId="7FC0BB7A"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t>31</w:t>
      </w:r>
      <w:r>
        <w:fldChar w:fldCharType="end"/>
      </w:r>
    </w:p>
    <w:p w14:paraId="6B3AD648" w14:textId="66D7A239"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t>31</w:t>
      </w:r>
      <w:r>
        <w:fldChar w:fldCharType="end"/>
      </w:r>
    </w:p>
    <w:p w14:paraId="4B3B6BA9" w14:textId="31A47B75"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t>32</w:t>
      </w:r>
      <w:r>
        <w:fldChar w:fldCharType="end"/>
      </w:r>
    </w:p>
    <w:p w14:paraId="419E14A0" w14:textId="60D9F917"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t>33</w:t>
      </w:r>
      <w:r>
        <w:fldChar w:fldCharType="end"/>
      </w:r>
    </w:p>
    <w:p w14:paraId="688A1CFB" w14:textId="062700B7"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t>33</w:t>
      </w:r>
      <w:r>
        <w:fldChar w:fldCharType="end"/>
      </w:r>
    </w:p>
    <w:p w14:paraId="1586C7BE" w14:textId="12BEA818"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t>33</w:t>
      </w:r>
      <w:r>
        <w:fldChar w:fldCharType="end"/>
      </w:r>
    </w:p>
    <w:p w14:paraId="6EA96F7B" w14:textId="3C2E934E"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t>33</w:t>
      </w:r>
      <w:r>
        <w:fldChar w:fldCharType="end"/>
      </w:r>
    </w:p>
    <w:p w14:paraId="7526A902" w14:textId="30EC0B02"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t>34</w:t>
      </w:r>
      <w:r>
        <w:fldChar w:fldCharType="end"/>
      </w:r>
    </w:p>
    <w:p w14:paraId="672E9E25" w14:textId="0F48DFBC"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t>34</w:t>
      </w:r>
      <w:r>
        <w:fldChar w:fldCharType="end"/>
      </w:r>
    </w:p>
    <w:p w14:paraId="0275EB5B" w14:textId="37DD1E61"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t>36</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7" w:name="_Toc491163478"/>
      <w:bookmarkStart w:id="8" w:name="_Toc491164520"/>
      <w:bookmarkStart w:id="9" w:name="_Toc491259940"/>
      <w:bookmarkStart w:id="10" w:name="_Toc491262167"/>
      <w:bookmarkStart w:id="11" w:name="_Toc485148087"/>
      <w:bookmarkStart w:id="12" w:name="_Toc493775804"/>
      <w:bookmarkStart w:id="13" w:name="_Toc300919394"/>
      <w:bookmarkStart w:id="14" w:name="_Toc300919392"/>
      <w:r w:rsidR="00315780" w:rsidRPr="001620CB">
        <w:rPr>
          <w:szCs w:val="36"/>
        </w:rPr>
        <w:lastRenderedPageBreak/>
        <w:t>1</w:t>
      </w:r>
      <w:r w:rsidR="00315780" w:rsidRPr="001620CB">
        <w:rPr>
          <w:szCs w:val="36"/>
        </w:rPr>
        <w:tab/>
      </w:r>
      <w:r w:rsidR="00315780" w:rsidRPr="001620CB">
        <w:t>Scope</w:t>
      </w:r>
      <w:bookmarkEnd w:id="7"/>
      <w:bookmarkEnd w:id="8"/>
      <w:bookmarkEnd w:id="9"/>
      <w:bookmarkEnd w:id="10"/>
      <w:bookmarkEnd w:id="11"/>
      <w:bookmarkEnd w:id="12"/>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15" w:name="_Toc491163479"/>
      <w:bookmarkStart w:id="16" w:name="_Toc491164521"/>
      <w:bookmarkStart w:id="17" w:name="_Toc491259941"/>
      <w:bookmarkStart w:id="18" w:name="_Toc491262168"/>
      <w:bookmarkStart w:id="19" w:name="_Toc300919385"/>
      <w:bookmarkStart w:id="20" w:name="_Toc485148088"/>
      <w:bookmarkStart w:id="21" w:name="_Toc493775805"/>
      <w:r w:rsidRPr="001620CB">
        <w:t>2</w:t>
      </w:r>
      <w:r w:rsidRPr="001620CB">
        <w:tab/>
        <w:t>References</w:t>
      </w:r>
      <w:bookmarkEnd w:id="15"/>
      <w:bookmarkEnd w:id="16"/>
      <w:bookmarkEnd w:id="17"/>
      <w:bookmarkEnd w:id="18"/>
      <w:bookmarkEnd w:id="19"/>
      <w:bookmarkEnd w:id="20"/>
      <w:bookmarkEnd w:id="21"/>
    </w:p>
    <w:p w14:paraId="11E1B24A" w14:textId="77777777" w:rsidR="00315780" w:rsidRPr="001620CB" w:rsidRDefault="00315780" w:rsidP="00A7219E">
      <w:pPr>
        <w:pStyle w:val="Heading2"/>
      </w:pPr>
      <w:bookmarkStart w:id="22" w:name="_Toc491163480"/>
      <w:bookmarkStart w:id="23" w:name="_Toc491164522"/>
      <w:bookmarkStart w:id="24" w:name="_Toc491259942"/>
      <w:bookmarkStart w:id="25" w:name="_Toc491262169"/>
      <w:bookmarkStart w:id="26" w:name="_Toc300920095"/>
      <w:bookmarkStart w:id="27" w:name="_Toc485148089"/>
      <w:bookmarkStart w:id="28" w:name="_Toc493775806"/>
      <w:bookmarkStart w:id="29" w:name="_Toc300919387"/>
      <w:r w:rsidRPr="001620CB">
        <w:t>2.1</w:t>
      </w:r>
      <w:r w:rsidRPr="001620CB">
        <w:tab/>
        <w:t>Normative references</w:t>
      </w:r>
      <w:bookmarkEnd w:id="22"/>
      <w:bookmarkEnd w:id="23"/>
      <w:bookmarkEnd w:id="24"/>
      <w:bookmarkEnd w:id="25"/>
      <w:bookmarkEnd w:id="26"/>
      <w:bookmarkEnd w:id="27"/>
      <w:bookmarkEnd w:id="28"/>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30" w:name="REF_ONEM2MTS_0001"/>
      <w:r w:rsidRPr="001620CB">
        <w:fldChar w:fldCharType="begin"/>
      </w:r>
      <w:r w:rsidRPr="001620CB">
        <w:instrText>SEQ REF</w:instrText>
      </w:r>
      <w:r w:rsidRPr="001620CB">
        <w:fldChar w:fldCharType="separate"/>
      </w:r>
      <w:r w:rsidRPr="001620CB">
        <w:t>1</w:t>
      </w:r>
      <w:r w:rsidRPr="001620CB">
        <w:fldChar w:fldCharType="end"/>
      </w:r>
      <w:bookmarkEnd w:id="30"/>
      <w:r w:rsidRPr="001620CB">
        <w:t>]</w:t>
      </w:r>
      <w:r w:rsidRPr="001620CB">
        <w:tab/>
      </w:r>
      <w:bookmarkStart w:id="31" w:name="_Ref471900953"/>
      <w:r w:rsidRPr="00EC1795">
        <w:t>oneM2M TS-0001</w:t>
      </w:r>
      <w:r w:rsidRPr="001620CB">
        <w:t>: "Functional Architecture".</w:t>
      </w:r>
      <w:bookmarkEnd w:id="31"/>
    </w:p>
    <w:p w14:paraId="5B237C1B" w14:textId="77777777" w:rsidR="00315780" w:rsidRPr="001620CB" w:rsidRDefault="006C5D20" w:rsidP="006C5D20">
      <w:pPr>
        <w:pStyle w:val="EX"/>
      </w:pPr>
      <w:r w:rsidRPr="001620CB">
        <w:t>[</w:t>
      </w:r>
      <w:bookmarkStart w:id="32" w:name="REF_ONEM2MTS_0003"/>
      <w:r w:rsidRPr="001620CB">
        <w:fldChar w:fldCharType="begin"/>
      </w:r>
      <w:r w:rsidRPr="001620CB">
        <w:instrText>SEQ REF</w:instrText>
      </w:r>
      <w:r w:rsidRPr="001620CB">
        <w:fldChar w:fldCharType="separate"/>
      </w:r>
      <w:r w:rsidRPr="001620CB">
        <w:t>2</w:t>
      </w:r>
      <w:r w:rsidRPr="001620CB">
        <w:fldChar w:fldCharType="end"/>
      </w:r>
      <w:bookmarkEnd w:id="32"/>
      <w:r w:rsidRPr="001620CB">
        <w:t>]</w:t>
      </w:r>
      <w:r w:rsidRPr="001620CB">
        <w:tab/>
      </w:r>
      <w:bookmarkStart w:id="33" w:name="_Ref471899896"/>
      <w:r w:rsidRPr="00EC1795">
        <w:t>oneM2M TS-0003</w:t>
      </w:r>
      <w:r w:rsidRPr="001620CB">
        <w:t>: "Security Solutions".</w:t>
      </w:r>
      <w:bookmarkEnd w:id="33"/>
    </w:p>
    <w:p w14:paraId="7B5CFC0F" w14:textId="0A37D4AF" w:rsidR="00315780" w:rsidRPr="001620CB" w:rsidRDefault="006C5D20" w:rsidP="006C5D20">
      <w:pPr>
        <w:pStyle w:val="EX"/>
      </w:pPr>
      <w:r w:rsidRPr="001620CB">
        <w:t>[</w:t>
      </w:r>
      <w:bookmarkStart w:id="34" w:name="REF_ONEM2MTS_0004"/>
      <w:r w:rsidRPr="001620CB">
        <w:fldChar w:fldCharType="begin"/>
      </w:r>
      <w:r w:rsidRPr="001620CB">
        <w:instrText>SEQ REF</w:instrText>
      </w:r>
      <w:r w:rsidRPr="001620CB">
        <w:fldChar w:fldCharType="separate"/>
      </w:r>
      <w:r w:rsidRPr="001620CB">
        <w:t>3</w:t>
      </w:r>
      <w:r w:rsidRPr="001620CB">
        <w:fldChar w:fldCharType="end"/>
      </w:r>
      <w:bookmarkEnd w:id="34"/>
      <w:r w:rsidRPr="001620CB">
        <w:t>]</w:t>
      </w:r>
      <w:r w:rsidRPr="001620CB">
        <w:tab/>
      </w:r>
      <w:bookmarkStart w:id="35" w:name="_Ref471900962"/>
      <w:r w:rsidRPr="00EC1795">
        <w:t>oneM2M TS-0004</w:t>
      </w:r>
      <w:r w:rsidRPr="001620CB">
        <w:t>: "Service Layer Core Protocol Specification</w:t>
      </w:r>
      <w:bookmarkEnd w:id="35"/>
      <w:r w:rsidR="0007678F">
        <w:t>"</w:t>
      </w:r>
      <w:r w:rsidRPr="001620CB">
        <w:t>.</w:t>
      </w:r>
    </w:p>
    <w:p w14:paraId="393ECD00" w14:textId="1AE6ED4E" w:rsidR="00315780" w:rsidRPr="001620CB" w:rsidRDefault="006C5D20" w:rsidP="006C5D20">
      <w:pPr>
        <w:pStyle w:val="EX"/>
      </w:pPr>
      <w:r w:rsidRPr="001620CB">
        <w:t>[</w:t>
      </w:r>
      <w:bookmarkStart w:id="36" w:name="REF_ONEM2MTS_0008"/>
      <w:r w:rsidRPr="001620CB">
        <w:fldChar w:fldCharType="begin"/>
      </w:r>
      <w:r w:rsidRPr="001620CB">
        <w:instrText>SEQ REF</w:instrText>
      </w:r>
      <w:r w:rsidRPr="001620CB">
        <w:fldChar w:fldCharType="separate"/>
      </w:r>
      <w:r w:rsidRPr="001620CB">
        <w:t>4</w:t>
      </w:r>
      <w:r w:rsidRPr="001620CB">
        <w:fldChar w:fldCharType="end"/>
      </w:r>
      <w:bookmarkEnd w:id="36"/>
      <w:r w:rsidRPr="001620CB">
        <w:t>]</w:t>
      </w:r>
      <w:r w:rsidRPr="001620CB">
        <w:tab/>
      </w:r>
      <w:bookmarkStart w:id="37" w:name="_Ref471900979"/>
      <w:r w:rsidRPr="00EC1795">
        <w:t>oneM2M TS-0008</w:t>
      </w:r>
      <w:r w:rsidRPr="001620CB">
        <w:t>: "CoAP Protocol Binding</w:t>
      </w:r>
      <w:bookmarkEnd w:id="37"/>
      <w:r w:rsidR="0007678F">
        <w:t>"</w:t>
      </w:r>
      <w:r w:rsidRPr="001620CB">
        <w:t>.</w:t>
      </w:r>
    </w:p>
    <w:p w14:paraId="394B5516" w14:textId="282A97DD" w:rsidR="00315780" w:rsidRPr="001620CB" w:rsidRDefault="006C5D20" w:rsidP="006C5D20">
      <w:pPr>
        <w:pStyle w:val="EX"/>
      </w:pPr>
      <w:r w:rsidRPr="001620CB">
        <w:t>[</w:t>
      </w:r>
      <w:bookmarkStart w:id="38" w:name="REF_ONEM2MTS_0009"/>
      <w:r w:rsidRPr="001620CB">
        <w:fldChar w:fldCharType="begin"/>
      </w:r>
      <w:r w:rsidRPr="001620CB">
        <w:instrText>SEQ REF</w:instrText>
      </w:r>
      <w:r w:rsidRPr="001620CB">
        <w:fldChar w:fldCharType="separate"/>
      </w:r>
      <w:r w:rsidRPr="001620CB">
        <w:t>5</w:t>
      </w:r>
      <w:r w:rsidRPr="001620CB">
        <w:fldChar w:fldCharType="end"/>
      </w:r>
      <w:bookmarkEnd w:id="38"/>
      <w:r w:rsidRPr="001620CB">
        <w:t>]</w:t>
      </w:r>
      <w:r w:rsidRPr="001620CB">
        <w:tab/>
      </w:r>
      <w:bookmarkStart w:id="39" w:name="_Ref471900992"/>
      <w:r w:rsidRPr="00EC1795">
        <w:t>oneM2M TS-0009</w:t>
      </w:r>
      <w:r w:rsidRPr="001620CB">
        <w:t>: "</w:t>
      </w:r>
      <w:r w:rsidRPr="00EC1795">
        <w:t>HTTP</w:t>
      </w:r>
      <w:r w:rsidRPr="001620CB">
        <w:t xml:space="preserve"> Protocol Binding</w:t>
      </w:r>
      <w:bookmarkEnd w:id="39"/>
      <w:r w:rsidR="0007678F">
        <w:t>"</w:t>
      </w:r>
      <w:r w:rsidRPr="001620CB">
        <w:t>.</w:t>
      </w:r>
    </w:p>
    <w:p w14:paraId="1A0C0FE6" w14:textId="0510BA8D" w:rsidR="00315780" w:rsidRPr="001620CB" w:rsidRDefault="006C5D20" w:rsidP="006C5D20">
      <w:pPr>
        <w:pStyle w:val="EX"/>
      </w:pPr>
      <w:r w:rsidRPr="001620CB">
        <w:t>[</w:t>
      </w:r>
      <w:bookmarkStart w:id="40" w:name="REF_ONEM2MTS_0010"/>
      <w:r w:rsidRPr="001620CB">
        <w:fldChar w:fldCharType="begin"/>
      </w:r>
      <w:r w:rsidRPr="001620CB">
        <w:instrText>SEQ REF</w:instrText>
      </w:r>
      <w:r w:rsidRPr="001620CB">
        <w:fldChar w:fldCharType="separate"/>
      </w:r>
      <w:r w:rsidRPr="001620CB">
        <w:t>6</w:t>
      </w:r>
      <w:r w:rsidRPr="001620CB">
        <w:fldChar w:fldCharType="end"/>
      </w:r>
      <w:bookmarkEnd w:id="40"/>
      <w:r w:rsidRPr="001620CB">
        <w:t>]</w:t>
      </w:r>
      <w:r w:rsidRPr="001620CB">
        <w:tab/>
      </w:r>
      <w:bookmarkStart w:id="41" w:name="_Ref471901018"/>
      <w:r w:rsidRPr="00EC1795">
        <w:t>oneM2M TS-0010</w:t>
      </w:r>
      <w:r w:rsidRPr="001620CB">
        <w:t>: "</w:t>
      </w:r>
      <w:r w:rsidRPr="00EC1795">
        <w:t>MQTT</w:t>
      </w:r>
      <w:r w:rsidRPr="001620CB">
        <w:t xml:space="preserve"> Protocol Binding</w:t>
      </w:r>
      <w:bookmarkEnd w:id="41"/>
      <w:r w:rsidR="0007678F">
        <w:t>"</w:t>
      </w:r>
      <w:r w:rsidRPr="001620CB">
        <w:t>.</w:t>
      </w:r>
    </w:p>
    <w:p w14:paraId="5BCABB67" w14:textId="6DD16EB7" w:rsidR="00315780" w:rsidRPr="001620CB" w:rsidRDefault="006C5D20" w:rsidP="006C5D20">
      <w:pPr>
        <w:pStyle w:val="EX"/>
      </w:pPr>
      <w:r w:rsidRPr="001620CB">
        <w:t>[</w:t>
      </w:r>
      <w:bookmarkStart w:id="42" w:name="REF_ONEM2MTS_0011"/>
      <w:r w:rsidRPr="001620CB">
        <w:fldChar w:fldCharType="begin"/>
      </w:r>
      <w:r w:rsidRPr="001620CB">
        <w:instrText>SEQ REF</w:instrText>
      </w:r>
      <w:r w:rsidRPr="001620CB">
        <w:fldChar w:fldCharType="separate"/>
      </w:r>
      <w:r w:rsidRPr="001620CB">
        <w:t>7</w:t>
      </w:r>
      <w:r w:rsidRPr="001620CB">
        <w:fldChar w:fldCharType="end"/>
      </w:r>
      <w:bookmarkEnd w:id="42"/>
      <w:r w:rsidRPr="001620CB">
        <w:t>]</w:t>
      </w:r>
      <w:r w:rsidRPr="001620CB">
        <w:tab/>
      </w:r>
      <w:bookmarkStart w:id="43" w:name="_Ref471899861"/>
      <w:r w:rsidRPr="00EC1795">
        <w:t>oneM2M TS-0011:</w:t>
      </w:r>
      <w:r w:rsidRPr="001620CB">
        <w:t xml:space="preserve"> "Common Terminology</w:t>
      </w:r>
      <w:bookmarkEnd w:id="43"/>
      <w:r w:rsidR="0007678F">
        <w:t>"</w:t>
      </w:r>
      <w:r w:rsidRPr="001620CB">
        <w:t>.</w:t>
      </w:r>
    </w:p>
    <w:p w14:paraId="0B8437E3" w14:textId="169144DD" w:rsidR="00315780" w:rsidRPr="001620CB" w:rsidRDefault="006C5D20" w:rsidP="006C5D20">
      <w:pPr>
        <w:pStyle w:val="EX"/>
      </w:pPr>
      <w:r w:rsidRPr="001620CB">
        <w:t>[</w:t>
      </w:r>
      <w:bookmarkStart w:id="44" w:name="REF_ONEM2MTS_0020"/>
      <w:r w:rsidRPr="001620CB">
        <w:fldChar w:fldCharType="begin"/>
      </w:r>
      <w:r w:rsidRPr="001620CB">
        <w:instrText>SEQ REF</w:instrText>
      </w:r>
      <w:r w:rsidRPr="001620CB">
        <w:fldChar w:fldCharType="separate"/>
      </w:r>
      <w:r w:rsidRPr="001620CB">
        <w:t>8</w:t>
      </w:r>
      <w:r w:rsidRPr="001620CB">
        <w:fldChar w:fldCharType="end"/>
      </w:r>
      <w:bookmarkEnd w:id="44"/>
      <w:r w:rsidRPr="001620CB">
        <w:t>]</w:t>
      </w:r>
      <w:r w:rsidRPr="001620CB">
        <w:tab/>
      </w:r>
      <w:bookmarkStart w:id="45" w:name="_Ref471901005"/>
      <w:r w:rsidRPr="00EC1795">
        <w:t>oneM2M TS-0020</w:t>
      </w:r>
      <w:r w:rsidRPr="001620CB">
        <w:t>: "WebSocket Protocol Binding</w:t>
      </w:r>
      <w:bookmarkEnd w:id="45"/>
      <w:r w:rsidR="0007678F">
        <w:t>"</w:t>
      </w:r>
      <w:r w:rsidRPr="001620CB">
        <w:t>.</w:t>
      </w:r>
    </w:p>
    <w:p w14:paraId="6A60AE4B" w14:textId="5E0B98CB" w:rsidR="00315780" w:rsidRPr="001620CB" w:rsidRDefault="006C5D20" w:rsidP="006C5D20">
      <w:pPr>
        <w:pStyle w:val="EX"/>
      </w:pPr>
      <w:r w:rsidRPr="001620CB">
        <w:t>[</w:t>
      </w:r>
      <w:bookmarkStart w:id="46" w:name="REF_ONEM2MTS_0022"/>
      <w:r w:rsidRPr="001620CB">
        <w:fldChar w:fldCharType="begin"/>
      </w:r>
      <w:r w:rsidRPr="001620CB">
        <w:instrText>SEQ REF</w:instrText>
      </w:r>
      <w:r w:rsidRPr="001620CB">
        <w:fldChar w:fldCharType="separate"/>
      </w:r>
      <w:r w:rsidRPr="001620CB">
        <w:t>9</w:t>
      </w:r>
      <w:r w:rsidRPr="001620CB">
        <w:fldChar w:fldCharType="end"/>
      </w:r>
      <w:bookmarkEnd w:id="46"/>
      <w:r w:rsidRPr="001620CB">
        <w:t>]</w:t>
      </w:r>
      <w:r w:rsidRPr="001620CB">
        <w:tab/>
      </w:r>
      <w:bookmarkStart w:id="47" w:name="_Ref477793437"/>
      <w:r w:rsidRPr="00EC1795">
        <w:t>oneM2M TS-0022</w:t>
      </w:r>
      <w:r w:rsidRPr="001620CB">
        <w:t>: "Field Device Configuration</w:t>
      </w:r>
      <w:bookmarkEnd w:id="47"/>
      <w:r w:rsidR="0007678F">
        <w:t>"</w:t>
      </w:r>
      <w:r w:rsidRPr="001620CB">
        <w:t>.</w:t>
      </w:r>
    </w:p>
    <w:p w14:paraId="1A0B613E" w14:textId="77777777" w:rsidR="00315780" w:rsidRPr="001620CB" w:rsidRDefault="00315780" w:rsidP="0070584F">
      <w:pPr>
        <w:pStyle w:val="Heading2"/>
      </w:pPr>
      <w:bookmarkStart w:id="48" w:name="_Toc491163481"/>
      <w:bookmarkStart w:id="49" w:name="_Toc491164523"/>
      <w:bookmarkStart w:id="50" w:name="_Toc491259943"/>
      <w:bookmarkStart w:id="51" w:name="_Toc491262170"/>
      <w:bookmarkStart w:id="52" w:name="_Toc485148090"/>
      <w:bookmarkStart w:id="53" w:name="_Toc493775807"/>
      <w:r w:rsidRPr="001620CB">
        <w:t>2.2</w:t>
      </w:r>
      <w:r w:rsidRPr="001620CB">
        <w:tab/>
        <w:t>Informative references</w:t>
      </w:r>
      <w:bookmarkEnd w:id="29"/>
      <w:bookmarkEnd w:id="48"/>
      <w:bookmarkEnd w:id="49"/>
      <w:bookmarkEnd w:id="50"/>
      <w:bookmarkEnd w:id="51"/>
      <w:bookmarkEnd w:id="52"/>
      <w:bookmarkEnd w:id="53"/>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not necessary for the application of the present document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54"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54"/>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55" w:name="_Toc491163482"/>
      <w:bookmarkStart w:id="56" w:name="_Toc491164524"/>
      <w:bookmarkStart w:id="57" w:name="_Toc491259944"/>
      <w:bookmarkStart w:id="58" w:name="_Toc491262171"/>
      <w:bookmarkStart w:id="59" w:name="_Toc300919388"/>
      <w:bookmarkStart w:id="60" w:name="_Toc485148091"/>
      <w:bookmarkStart w:id="61" w:name="_Toc493775808"/>
      <w:r w:rsidRPr="001620CB">
        <w:t>3</w:t>
      </w:r>
      <w:r w:rsidRPr="001620CB">
        <w:tab/>
        <w:t>Definitions and abbreviations</w:t>
      </w:r>
      <w:bookmarkEnd w:id="55"/>
      <w:bookmarkEnd w:id="56"/>
      <w:bookmarkEnd w:id="57"/>
      <w:bookmarkEnd w:id="58"/>
      <w:bookmarkEnd w:id="59"/>
      <w:bookmarkEnd w:id="60"/>
      <w:bookmarkEnd w:id="61"/>
    </w:p>
    <w:p w14:paraId="3D11C2D6" w14:textId="77777777" w:rsidR="00315780" w:rsidRPr="001620CB" w:rsidRDefault="00315780" w:rsidP="0070584F">
      <w:pPr>
        <w:pStyle w:val="Heading2"/>
      </w:pPr>
      <w:bookmarkStart w:id="62" w:name="_Toc491163483"/>
      <w:bookmarkStart w:id="63" w:name="_Toc491164525"/>
      <w:bookmarkStart w:id="64" w:name="_Toc491259945"/>
      <w:bookmarkStart w:id="65" w:name="_Toc491262172"/>
      <w:bookmarkStart w:id="66" w:name="_Toc300919389"/>
      <w:bookmarkStart w:id="67" w:name="_Toc485148092"/>
      <w:bookmarkStart w:id="68" w:name="_Toc493775809"/>
      <w:r w:rsidRPr="001620CB">
        <w:t>3.1</w:t>
      </w:r>
      <w:r w:rsidRPr="001620CB">
        <w:tab/>
        <w:t>Definitions</w:t>
      </w:r>
      <w:bookmarkEnd w:id="62"/>
      <w:bookmarkEnd w:id="63"/>
      <w:bookmarkEnd w:id="64"/>
      <w:bookmarkEnd w:id="65"/>
      <w:bookmarkEnd w:id="66"/>
      <w:bookmarkEnd w:id="67"/>
      <w:bookmarkEnd w:id="68"/>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69" w:name="_Toc491163484"/>
      <w:bookmarkStart w:id="70" w:name="_Toc491164526"/>
      <w:bookmarkStart w:id="71" w:name="_Toc491259946"/>
      <w:bookmarkStart w:id="72" w:name="_Toc491262173"/>
      <w:bookmarkStart w:id="73" w:name="_Toc300919391"/>
      <w:bookmarkStart w:id="74" w:name="_Toc485148093"/>
      <w:bookmarkStart w:id="75" w:name="_Toc493775810"/>
      <w:r w:rsidRPr="001620CB">
        <w:t>3.2</w:t>
      </w:r>
      <w:r w:rsidRPr="001620CB">
        <w:tab/>
        <w:t>Abbreviations</w:t>
      </w:r>
      <w:bookmarkEnd w:id="69"/>
      <w:bookmarkEnd w:id="70"/>
      <w:bookmarkEnd w:id="71"/>
      <w:bookmarkEnd w:id="72"/>
      <w:bookmarkEnd w:id="73"/>
      <w:bookmarkEnd w:id="74"/>
      <w:bookmarkEnd w:id="75"/>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76" w:name="_Toc491164527"/>
      <w:bookmarkStart w:id="77" w:name="_Toc491259947"/>
      <w:bookmarkStart w:id="78" w:name="_Toc491262174"/>
      <w:bookmarkStart w:id="79" w:name="_Toc485148094"/>
      <w:bookmarkStart w:id="80" w:name="_Toc493775811"/>
      <w:bookmarkStart w:id="81" w:name="_Toc491163485"/>
      <w:r w:rsidRPr="001620CB">
        <w:t>4</w:t>
      </w:r>
      <w:r w:rsidRPr="001620CB">
        <w:tab/>
        <w:t>Conventions</w:t>
      </w:r>
      <w:bookmarkEnd w:id="76"/>
      <w:bookmarkEnd w:id="77"/>
      <w:bookmarkEnd w:id="78"/>
      <w:bookmarkEnd w:id="79"/>
      <w:bookmarkEnd w:id="80"/>
      <w:r w:rsidRPr="001620CB">
        <w:t xml:space="preserve"> </w:t>
      </w:r>
      <w:bookmarkEnd w:id="81"/>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82" w:name="_Toc491163486"/>
      <w:bookmarkStart w:id="83" w:name="_Toc491164528"/>
      <w:bookmarkStart w:id="84" w:name="_Toc491259948"/>
      <w:bookmarkStart w:id="85" w:name="_Toc491262175"/>
      <w:bookmarkStart w:id="86" w:name="_Toc485148095"/>
      <w:bookmarkStart w:id="87" w:name="_Toc493775812"/>
      <w:r w:rsidRPr="001620CB">
        <w:lastRenderedPageBreak/>
        <w:t>5</w:t>
      </w:r>
      <w:r w:rsidRPr="001620CB">
        <w:tab/>
        <w:t>General Description</w:t>
      </w:r>
      <w:bookmarkEnd w:id="82"/>
      <w:bookmarkEnd w:id="83"/>
      <w:bookmarkEnd w:id="84"/>
      <w:bookmarkEnd w:id="85"/>
      <w:bookmarkEnd w:id="86"/>
      <w:bookmarkEnd w:id="87"/>
    </w:p>
    <w:p w14:paraId="0CCACFFC" w14:textId="77777777" w:rsidR="00315780" w:rsidRPr="001620CB" w:rsidRDefault="00315780" w:rsidP="0007678F">
      <w:pPr>
        <w:pStyle w:val="Heading2"/>
      </w:pPr>
      <w:bookmarkStart w:id="88" w:name="_Toc491163487"/>
      <w:bookmarkStart w:id="89" w:name="_Toc491164529"/>
      <w:bookmarkStart w:id="90" w:name="_Toc491259949"/>
      <w:bookmarkStart w:id="91" w:name="_Toc491262176"/>
      <w:bookmarkStart w:id="92" w:name="_Toc485148096"/>
      <w:bookmarkStart w:id="93" w:name="_Toc493775813"/>
      <w:r w:rsidRPr="001620CB">
        <w:t>5.1</w:t>
      </w:r>
      <w:r w:rsidRPr="001620CB">
        <w:tab/>
      </w:r>
      <w:r w:rsidRPr="00EC1795">
        <w:t>MAF</w:t>
      </w:r>
      <w:r w:rsidRPr="001620CB">
        <w:t xml:space="preserve"> Interface</w:t>
      </w:r>
      <w:bookmarkEnd w:id="88"/>
      <w:bookmarkEnd w:id="89"/>
      <w:bookmarkEnd w:id="90"/>
      <w:bookmarkEnd w:id="91"/>
      <w:bookmarkEnd w:id="92"/>
      <w:bookmarkEnd w:id="93"/>
    </w:p>
    <w:p w14:paraId="5B99A3E1" w14:textId="77777777" w:rsidR="00315780" w:rsidRPr="001620CB" w:rsidRDefault="00315780" w:rsidP="0007678F">
      <w:pPr>
        <w:pStyle w:val="Heading3"/>
      </w:pPr>
      <w:bookmarkStart w:id="94" w:name="_Toc491163488"/>
      <w:bookmarkStart w:id="95" w:name="_Toc491164530"/>
      <w:bookmarkStart w:id="96" w:name="_Toc491259950"/>
      <w:bookmarkStart w:id="97" w:name="_Toc491262177"/>
      <w:bookmarkStart w:id="98" w:name="_Toc485148097"/>
      <w:bookmarkStart w:id="99" w:name="_Toc493775814"/>
      <w:r w:rsidRPr="001620CB">
        <w:t>5.1.1</w:t>
      </w:r>
      <w:r w:rsidRPr="001620CB">
        <w:tab/>
        <w:t>Introduction</w:t>
      </w:r>
      <w:bookmarkEnd w:id="94"/>
      <w:bookmarkEnd w:id="95"/>
      <w:bookmarkEnd w:id="96"/>
      <w:bookmarkEnd w:id="97"/>
      <w:bookmarkEnd w:id="98"/>
      <w:bookmarkEnd w:id="99"/>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particular Application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00" w:name="_Toc491163489"/>
      <w:bookmarkStart w:id="101" w:name="_Toc491164531"/>
      <w:bookmarkStart w:id="102" w:name="_Toc491259951"/>
      <w:bookmarkStart w:id="103" w:name="_Toc491262178"/>
      <w:bookmarkStart w:id="104" w:name="_Toc485148098"/>
      <w:bookmarkStart w:id="105" w:name="_Toc493775815"/>
      <w:r w:rsidRPr="001620CB">
        <w:t>5.1.2</w:t>
      </w:r>
      <w:r w:rsidRPr="001620CB">
        <w:tab/>
      </w:r>
      <w:r w:rsidRPr="00EC1795">
        <w:t>MAF</w:t>
      </w:r>
      <w:r w:rsidRPr="001620CB">
        <w:t xml:space="preserve"> Interface Overview</w:t>
      </w:r>
      <w:bookmarkEnd w:id="100"/>
      <w:bookmarkEnd w:id="101"/>
      <w:bookmarkEnd w:id="102"/>
      <w:bookmarkEnd w:id="103"/>
      <w:bookmarkEnd w:id="104"/>
      <w:bookmarkEnd w:id="105"/>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3DDC628D" w:rsidR="00174EC5" w:rsidRPr="001620CB" w:rsidRDefault="00174EC5" w:rsidP="00174EC5">
      <w:r w:rsidRPr="001620CB">
        <w:t xml:space="preserve">Common data types applicable to the </w:t>
      </w:r>
      <w:r w:rsidRPr="00EC1795">
        <w:t>MAF</w:t>
      </w:r>
      <w:r w:rsidRPr="001620CB">
        <w:t xml:space="preserve"> Interface are inherited from clause 6.3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021CC3B1" w14:textId="77777777" w:rsidR="00174EC5" w:rsidRPr="001620CB" w:rsidRDefault="00174EC5" w:rsidP="002B6BA2">
      <w:pPr>
        <w:pStyle w:val="NO"/>
      </w:pPr>
      <w:r w:rsidRPr="001620CB">
        <w:lastRenderedPageBreak/>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248C1845" w14:textId="77777777" w:rsidR="00174EC5" w:rsidRPr="001620CB" w:rsidRDefault="00174EC5" w:rsidP="0007678F">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174EC5" w:rsidRPr="001620CB" w14:paraId="4B132F92" w14:textId="77777777" w:rsidTr="00887FB0">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8BE70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6B2B1830"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6F4BD40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2E91945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3A14D213"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BCBFB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B6F7969"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E1B538E"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1F5070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501C6D1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D90FBDE"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2E166B88"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9615B9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17042E3D"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166EA75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174EC5" w:rsidRPr="001620CB" w14:paraId="7A866DF6"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D27F95A"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7195CD5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1AF31557"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56C0BED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123581E3"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29C49D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76D4A4BC"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429EC548" w14:textId="77777777" w:rsidTr="00887FB0">
        <w:trPr>
          <w:jc w:val="center"/>
        </w:trPr>
        <w:tc>
          <w:tcPr>
            <w:tcW w:w="2263" w:type="dxa"/>
            <w:tcBorders>
              <w:top w:val="single" w:sz="4" w:space="0" w:color="000000"/>
              <w:left w:val="single" w:sz="4" w:space="0" w:color="000000"/>
              <w:bottom w:val="single" w:sz="4" w:space="0" w:color="auto"/>
              <w:right w:val="single" w:sz="4" w:space="0" w:color="auto"/>
            </w:tcBorders>
          </w:tcPr>
          <w:p w14:paraId="3B6683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66BFF7A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6D8C838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5DC62C7" w14:textId="77777777" w:rsidTr="00887FB0">
        <w:trPr>
          <w:jc w:val="center"/>
        </w:trPr>
        <w:tc>
          <w:tcPr>
            <w:tcW w:w="2263" w:type="dxa"/>
            <w:tcBorders>
              <w:top w:val="single" w:sz="4" w:space="0" w:color="auto"/>
              <w:left w:val="single" w:sz="4" w:space="0" w:color="auto"/>
              <w:bottom w:val="single" w:sz="4" w:space="0" w:color="auto"/>
              <w:right w:val="single" w:sz="4" w:space="0" w:color="auto"/>
            </w:tcBorders>
          </w:tcPr>
          <w:p w14:paraId="60034315"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783153F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17702F89" w14:textId="77777777" w:rsidR="00174EC5" w:rsidRPr="001620CB" w:rsidRDefault="00174EC5" w:rsidP="00174EC5">
            <w:pPr>
              <w:keepNext/>
              <w:keepLines/>
              <w:spacing w:after="0"/>
              <w:jc w:val="center"/>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77777777" w:rsidR="00174EC5" w:rsidRPr="001620CB" w:rsidRDefault="00174EC5"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vnd.onem2m-ntfy+json,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06" w:name="_Toc491163490"/>
      <w:bookmarkStart w:id="107" w:name="_Toc491164532"/>
      <w:bookmarkStart w:id="108" w:name="_Toc491259952"/>
      <w:bookmarkStart w:id="109" w:name="_Toc491262179"/>
      <w:bookmarkStart w:id="110" w:name="_Toc485148099"/>
      <w:bookmarkStart w:id="111" w:name="_Toc493775816"/>
      <w:r w:rsidRPr="001620CB">
        <w:t>5.2</w:t>
      </w:r>
      <w:r w:rsidRPr="001620CB">
        <w:tab/>
      </w:r>
      <w:r w:rsidRPr="00EC1795">
        <w:t>MEF</w:t>
      </w:r>
      <w:r w:rsidRPr="001620CB">
        <w:t xml:space="preserve"> Interface</w:t>
      </w:r>
      <w:bookmarkEnd w:id="106"/>
      <w:bookmarkEnd w:id="107"/>
      <w:bookmarkEnd w:id="108"/>
      <w:bookmarkEnd w:id="109"/>
      <w:bookmarkEnd w:id="110"/>
      <w:bookmarkEnd w:id="111"/>
    </w:p>
    <w:p w14:paraId="67B21252" w14:textId="77777777" w:rsidR="00174EC5" w:rsidRPr="001620CB" w:rsidRDefault="00174EC5" w:rsidP="00D7173B">
      <w:pPr>
        <w:pStyle w:val="Heading3"/>
      </w:pPr>
      <w:bookmarkStart w:id="112" w:name="_Toc491163491"/>
      <w:bookmarkStart w:id="113" w:name="_Toc491164533"/>
      <w:bookmarkStart w:id="114" w:name="_Toc491259953"/>
      <w:bookmarkStart w:id="115" w:name="_Toc491262180"/>
      <w:bookmarkStart w:id="116" w:name="_Toc485148100"/>
      <w:bookmarkStart w:id="117" w:name="_Toc493775817"/>
      <w:r w:rsidRPr="001620CB">
        <w:t>5.2.1</w:t>
      </w:r>
      <w:r w:rsidRPr="001620CB">
        <w:tab/>
        <w:t>Introduction</w:t>
      </w:r>
      <w:bookmarkEnd w:id="112"/>
      <w:bookmarkEnd w:id="113"/>
      <w:bookmarkEnd w:id="114"/>
      <w:bookmarkEnd w:id="115"/>
      <w:bookmarkEnd w:id="116"/>
      <w:bookmarkEnd w:id="117"/>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lastRenderedPageBreak/>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a number of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876F14" w:rsidRDefault="00876F1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876F14" w:rsidRDefault="00876F1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876F14" w:rsidRDefault="00876F1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876F14" w:rsidRDefault="00876F1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876F14" w:rsidRDefault="00876F1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876F14" w:rsidRDefault="00876F1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876F14" w:rsidRDefault="00876F1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876F14" w:rsidRDefault="00876F1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876F14" w:rsidRDefault="00876F1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876F14" w:rsidRDefault="00876F1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876F14" w:rsidRDefault="00876F1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876F14" w:rsidRDefault="00876F1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876F14" w:rsidRDefault="00876F1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876F14" w:rsidRDefault="00876F1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876F14" w:rsidRDefault="00876F1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876F14" w:rsidRDefault="00876F1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876F14" w:rsidRDefault="00876F1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876F14" w:rsidRDefault="00876F1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876F14" w:rsidRDefault="00876F1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876F14" w:rsidRDefault="00876F1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876F14" w:rsidRDefault="00876F1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876F14" w:rsidRDefault="00876F1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876F14" w:rsidRDefault="00876F1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876F14" w:rsidRPr="006173DD" w:rsidRDefault="00876F1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876F14" w:rsidRDefault="00876F1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876F14" w:rsidRDefault="00876F1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876F14" w:rsidRDefault="00876F1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876F14" w:rsidRDefault="00876F1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876F14" w:rsidRDefault="00876F1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876F14" w:rsidRDefault="00876F1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876F14" w:rsidRDefault="00876F1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876F14" w:rsidRDefault="00876F1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876F14" w:rsidRDefault="00876F1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876F14" w:rsidRDefault="00876F1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876F14" w:rsidRDefault="00876F1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876F14" w:rsidRDefault="00876F1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876F14" w:rsidRDefault="00876F1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876F14" w:rsidRDefault="00876F1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876F14" w:rsidRDefault="00876F1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876F14" w:rsidRDefault="00876F1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876F14" w:rsidRDefault="00876F1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876F14" w:rsidRDefault="00876F1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876F14" w:rsidRDefault="00876F1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876F14" w:rsidRDefault="00876F1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876F14" w:rsidRDefault="00876F1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876F14" w:rsidRDefault="00876F14" w:rsidP="00174EC5">
                        <w:r>
                          <w:rPr>
                            <w:rFonts w:ascii="Calibri" w:hAnsi="Calibri" w:cs="Calibri"/>
                            <w:color w:val="000000"/>
                            <w:sz w:val="16"/>
                            <w:szCs w:val="16"/>
                          </w:rPr>
                          <w:t>Mcc</w:t>
                        </w:r>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876F14" w:rsidRDefault="00876F14" w:rsidP="00174EC5">
                        <w:r>
                          <w:rPr>
                            <w:rFonts w:ascii="Calibri" w:hAnsi="Calibri" w:cs="Calibri"/>
                            <w:color w:val="000000"/>
                            <w:sz w:val="16"/>
                            <w:szCs w:val="16"/>
                          </w:rPr>
                          <w:t>Mca</w:t>
                        </w:r>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876F14" w:rsidRDefault="00876F14" w:rsidP="00174EC5">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876F14" w:rsidRDefault="00876F1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876F14" w:rsidRDefault="00876F1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876F14" w:rsidRDefault="00876F1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876F14" w:rsidRDefault="00876F1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876F14" w:rsidRDefault="00876F1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876F14" w:rsidRDefault="00876F1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876F14" w:rsidRDefault="00876F1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876F14" w:rsidRDefault="00876F1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876F14" w:rsidRDefault="00876F1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876F14" w:rsidRDefault="00876F1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876F14" w:rsidRDefault="00876F1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876F14" w:rsidRDefault="00876F1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876F14" w:rsidRDefault="00876F1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876F14" w:rsidRDefault="00876F1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876F14" w:rsidRDefault="00876F1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876F14" w:rsidRDefault="00876F1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876F14" w:rsidRDefault="00876F1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876F14" w:rsidRDefault="00876F1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876F14" w:rsidRDefault="00876F1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876F14" w:rsidRDefault="00876F1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876F14" w:rsidRDefault="00876F1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876F14" w:rsidRDefault="00876F1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876F14" w:rsidRDefault="00876F1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876F14" w:rsidRDefault="00876F1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876F14" w:rsidRDefault="00876F1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876F14" w:rsidRDefault="00876F1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876F14" w:rsidRDefault="00876F1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876F14" w:rsidRDefault="00876F1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876F14" w:rsidRDefault="00876F1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876F14" w:rsidRDefault="00876F1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876F14" w:rsidRDefault="00876F1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876F14" w:rsidRDefault="00876F1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876F14" w:rsidRDefault="00876F1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876F14" w:rsidRPr="006173DD" w:rsidRDefault="00876F1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876F14" w:rsidRDefault="00876F1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876F14" w:rsidRDefault="00876F1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lastRenderedPageBreak/>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particular Application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18" w:name="_Toc491163492"/>
      <w:bookmarkStart w:id="119" w:name="_Toc491164534"/>
      <w:bookmarkStart w:id="120" w:name="_Toc491259954"/>
      <w:bookmarkStart w:id="121" w:name="_Toc491262181"/>
      <w:bookmarkStart w:id="122" w:name="_Toc485148101"/>
      <w:bookmarkStart w:id="123" w:name="_Toc493775818"/>
      <w:r w:rsidRPr="001620CB">
        <w:t>5.2.2</w:t>
      </w:r>
      <w:r w:rsidRPr="001620CB">
        <w:tab/>
      </w:r>
      <w:r w:rsidRPr="00EC1795">
        <w:t>MEF</w:t>
      </w:r>
      <w:r w:rsidRPr="001620CB">
        <w:t xml:space="preserve"> Interface Overview</w:t>
      </w:r>
      <w:bookmarkEnd w:id="118"/>
      <w:bookmarkEnd w:id="119"/>
      <w:bookmarkEnd w:id="120"/>
      <w:bookmarkEnd w:id="121"/>
      <w:bookmarkEnd w:id="122"/>
      <w:bookmarkEnd w:id="123"/>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762FD2C4" w:rsidR="00174EC5" w:rsidRPr="001620CB" w:rsidRDefault="00174EC5" w:rsidP="00174EC5">
      <w:r w:rsidRPr="001620CB">
        <w:lastRenderedPageBreak/>
        <w:t xml:space="preserve">Common data types applicable to the </w:t>
      </w:r>
      <w:r w:rsidRPr="00EC1795">
        <w:t>MEF</w:t>
      </w:r>
      <w:r w:rsidRPr="001620CB">
        <w:t xml:space="preserve"> Interface are inherited from clause 6.3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2204CC10" w14:textId="77777777" w:rsidR="00174EC5" w:rsidRPr="001620CB" w:rsidRDefault="00174EC5" w:rsidP="002B6BA2">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174EC5" w:rsidRPr="001620CB" w14:paraId="742F195C" w14:textId="77777777" w:rsidTr="009B1E33">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154E2A" w14:textId="77777777" w:rsidR="00174EC5" w:rsidRPr="001620CB" w:rsidRDefault="00174EC5" w:rsidP="002B6BA2">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25647E9F" w14:textId="77777777" w:rsidR="00174EC5" w:rsidRPr="001620CB" w:rsidRDefault="00174EC5" w:rsidP="002B6BA2">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1B5A59AE" w14:textId="77777777" w:rsidR="00174EC5" w:rsidRPr="001620CB" w:rsidRDefault="00174EC5" w:rsidP="002B6BA2">
            <w:pPr>
              <w:pStyle w:val="TAH"/>
              <w:rPr>
                <w:rFonts w:eastAsia="Arial Unicode MS"/>
              </w:rPr>
            </w:pPr>
            <w:r w:rsidRPr="001620CB">
              <w:rPr>
                <w:rFonts w:eastAsia="Arial Unicode MS"/>
              </w:rPr>
              <w:t>Notes</w:t>
            </w:r>
          </w:p>
        </w:tc>
      </w:tr>
      <w:tr w:rsidR="00174EC5" w:rsidRPr="001620CB" w14:paraId="5DBA0E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DECE49E"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140B678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148F6FA0"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70C9A89"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45D80D0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0C794F0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24D91523"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10682BC"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799143C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54E2D4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1D04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174EC5" w:rsidRPr="001620CB" w14:paraId="6023E955"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31D23C17"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6958175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73856941"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2FC463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5CBB527F"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1958AC3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9D3071A"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33573433" w14:textId="77777777" w:rsidTr="009B1E33">
        <w:trPr>
          <w:jc w:val="center"/>
        </w:trPr>
        <w:tc>
          <w:tcPr>
            <w:tcW w:w="1710" w:type="dxa"/>
            <w:tcBorders>
              <w:top w:val="single" w:sz="4" w:space="0" w:color="000000"/>
              <w:left w:val="single" w:sz="4" w:space="0" w:color="000000"/>
              <w:bottom w:val="single" w:sz="4" w:space="0" w:color="auto"/>
              <w:right w:val="single" w:sz="4" w:space="0" w:color="auto"/>
            </w:tcBorders>
          </w:tcPr>
          <w:p w14:paraId="1C36D8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7F0CD1E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29DD8C2C"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BEB04EA" w14:textId="77777777" w:rsidTr="009B1E33">
        <w:trPr>
          <w:jc w:val="center"/>
        </w:trPr>
        <w:tc>
          <w:tcPr>
            <w:tcW w:w="1710" w:type="dxa"/>
            <w:tcBorders>
              <w:top w:val="single" w:sz="4" w:space="0" w:color="auto"/>
              <w:left w:val="single" w:sz="4" w:space="0" w:color="auto"/>
              <w:bottom w:val="single" w:sz="4" w:space="0" w:color="auto"/>
              <w:right w:val="single" w:sz="4" w:space="0" w:color="auto"/>
            </w:tcBorders>
          </w:tcPr>
          <w:p w14:paraId="337A558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7730F7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CA47360" w14:textId="77777777" w:rsidR="00174EC5" w:rsidRPr="001620CB" w:rsidRDefault="00174EC5" w:rsidP="00174EC5">
            <w:pPr>
              <w:keepNext/>
              <w:keepLines/>
              <w:spacing w:after="0"/>
              <w:jc w:val="center"/>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vnd.onem2m-ntfy+json,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24" w:name="_Toc491163493"/>
      <w:bookmarkStart w:id="125" w:name="_Toc491164535"/>
      <w:bookmarkStart w:id="126" w:name="_Toc491259955"/>
      <w:bookmarkStart w:id="127" w:name="_Toc491262182"/>
      <w:bookmarkStart w:id="128" w:name="_Toc485148102"/>
      <w:bookmarkStart w:id="129" w:name="_Toc493775819"/>
      <w:r w:rsidRPr="001620CB">
        <w:t>6</w:t>
      </w:r>
      <w:r w:rsidRPr="001620CB">
        <w:tab/>
        <w:t>Processing and Representation of Primitives</w:t>
      </w:r>
      <w:bookmarkEnd w:id="124"/>
      <w:bookmarkEnd w:id="125"/>
      <w:bookmarkEnd w:id="126"/>
      <w:bookmarkEnd w:id="127"/>
      <w:bookmarkEnd w:id="128"/>
      <w:bookmarkEnd w:id="129"/>
    </w:p>
    <w:p w14:paraId="55FE3E94" w14:textId="77777777" w:rsidR="00174EC5" w:rsidRPr="001620CB" w:rsidRDefault="00174EC5" w:rsidP="00D7173B">
      <w:pPr>
        <w:pStyle w:val="Heading2"/>
      </w:pPr>
      <w:bookmarkStart w:id="130" w:name="_Toc491163494"/>
      <w:bookmarkStart w:id="131" w:name="_Toc491164536"/>
      <w:bookmarkStart w:id="132" w:name="_Toc491259956"/>
      <w:bookmarkStart w:id="133" w:name="_Toc491262183"/>
      <w:bookmarkStart w:id="134" w:name="_Toc485148103"/>
      <w:bookmarkStart w:id="135"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30"/>
      <w:bookmarkEnd w:id="131"/>
      <w:bookmarkEnd w:id="132"/>
      <w:bookmarkEnd w:id="133"/>
      <w:bookmarkEnd w:id="134"/>
      <w:bookmarkEnd w:id="135"/>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36" w:name="_Toc491164537"/>
      <w:bookmarkStart w:id="137" w:name="_Toc491259957"/>
      <w:bookmarkStart w:id="138" w:name="_Toc491262184"/>
      <w:bookmarkStart w:id="139" w:name="_Toc485148104"/>
      <w:bookmarkStart w:id="140" w:name="_Toc493775821"/>
      <w:bookmarkStart w:id="141" w:name="_Toc491163495"/>
      <w:r w:rsidRPr="001620CB">
        <w:lastRenderedPageBreak/>
        <w:t>6.2</w:t>
      </w:r>
      <w:r w:rsidRPr="001620CB">
        <w:tab/>
      </w:r>
      <w:r w:rsidRPr="00EC1795">
        <w:t>MAF</w:t>
      </w:r>
      <w:r w:rsidR="00E740FD" w:rsidRPr="001620CB">
        <w:t xml:space="preserve"> </w:t>
      </w:r>
      <w:r w:rsidRPr="001620CB">
        <w:t>Interface</w:t>
      </w:r>
      <w:bookmarkEnd w:id="136"/>
      <w:bookmarkEnd w:id="137"/>
      <w:bookmarkEnd w:id="138"/>
      <w:bookmarkEnd w:id="139"/>
      <w:bookmarkEnd w:id="140"/>
      <w:r w:rsidRPr="001620CB">
        <w:rPr>
          <w:highlight w:val="yellow"/>
        </w:rPr>
        <w:t xml:space="preserve"> </w:t>
      </w:r>
      <w:bookmarkEnd w:id="141"/>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42" w:name="_Toc491164538"/>
      <w:bookmarkStart w:id="143" w:name="_Toc491259958"/>
      <w:bookmarkStart w:id="144" w:name="_Toc491262185"/>
      <w:bookmarkStart w:id="145" w:name="_Toc485148105"/>
      <w:bookmarkStart w:id="146" w:name="_Toc493775822"/>
      <w:bookmarkStart w:id="147" w:name="_Toc491163496"/>
      <w:r w:rsidRPr="001620CB">
        <w:t>6.3</w:t>
      </w:r>
      <w:r w:rsidRPr="001620CB">
        <w:tab/>
      </w:r>
      <w:r w:rsidRPr="00EC1795">
        <w:t>MEF</w:t>
      </w:r>
      <w:r w:rsidRPr="001620CB">
        <w:t xml:space="preserve"> Interface</w:t>
      </w:r>
      <w:bookmarkEnd w:id="142"/>
      <w:bookmarkEnd w:id="143"/>
      <w:bookmarkEnd w:id="144"/>
      <w:bookmarkEnd w:id="145"/>
      <w:bookmarkEnd w:id="146"/>
      <w:r w:rsidRPr="001620CB">
        <w:rPr>
          <w:highlight w:val="yellow"/>
        </w:rPr>
        <w:t xml:space="preserve"> </w:t>
      </w:r>
      <w:bookmarkEnd w:id="147"/>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lastRenderedPageBreak/>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48" w:name="_Toc491163497"/>
      <w:bookmarkStart w:id="149" w:name="_Toc491164539"/>
      <w:bookmarkStart w:id="150" w:name="_Toc491259959"/>
      <w:bookmarkStart w:id="151" w:name="_Toc491262186"/>
      <w:bookmarkStart w:id="152" w:name="_Toc485148106"/>
      <w:bookmarkStart w:id="153" w:name="_Toc493775823"/>
      <w:r w:rsidRPr="001620CB">
        <w:t>7</w:t>
      </w:r>
      <w:r w:rsidRPr="001620CB">
        <w:tab/>
        <w:t>Resource types definitions</w:t>
      </w:r>
      <w:bookmarkEnd w:id="148"/>
      <w:bookmarkEnd w:id="149"/>
      <w:bookmarkEnd w:id="150"/>
      <w:bookmarkEnd w:id="151"/>
      <w:bookmarkEnd w:id="152"/>
      <w:bookmarkEnd w:id="153"/>
    </w:p>
    <w:p w14:paraId="088221AA" w14:textId="77777777" w:rsidR="00174EC5" w:rsidRPr="001620CB" w:rsidRDefault="00174EC5" w:rsidP="00D7173B">
      <w:pPr>
        <w:pStyle w:val="Heading2"/>
        <w:rPr>
          <w:i/>
        </w:rPr>
      </w:pPr>
      <w:bookmarkStart w:id="154" w:name="_Toc491164540"/>
      <w:bookmarkStart w:id="155" w:name="_Toc491259960"/>
      <w:bookmarkStart w:id="156" w:name="_Toc491262187"/>
      <w:bookmarkStart w:id="157" w:name="_Toc485148107"/>
      <w:bookmarkStart w:id="158" w:name="_Toc493775824"/>
      <w:bookmarkStart w:id="159" w:name="_Toc491163498"/>
      <w:r w:rsidRPr="001620CB">
        <w:t>7.1</w:t>
      </w:r>
      <w:r w:rsidRPr="001620CB">
        <w:tab/>
        <w:t>Namespaces used for resource and data types</w:t>
      </w:r>
      <w:bookmarkEnd w:id="154"/>
      <w:bookmarkEnd w:id="155"/>
      <w:bookmarkEnd w:id="156"/>
      <w:bookmarkEnd w:id="157"/>
      <w:bookmarkEnd w:id="158"/>
      <w:r w:rsidRPr="001620CB">
        <w:rPr>
          <w:highlight w:val="yellow"/>
        </w:rPr>
        <w:t xml:space="preserve"> </w:t>
      </w:r>
      <w:bookmarkEnd w:id="159"/>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60" w:name="_Toc491163499"/>
      <w:bookmarkStart w:id="161" w:name="_Toc491164541"/>
      <w:bookmarkStart w:id="162" w:name="_Toc491259961"/>
      <w:bookmarkStart w:id="163" w:name="_Toc491262188"/>
      <w:bookmarkStart w:id="164" w:name="_Toc485148108"/>
      <w:bookmarkStart w:id="165"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60"/>
      <w:bookmarkEnd w:id="161"/>
      <w:bookmarkEnd w:id="162"/>
      <w:bookmarkEnd w:id="163"/>
      <w:bookmarkEnd w:id="164"/>
      <w:bookmarkEnd w:id="165"/>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66" w:name="_Toc491163500"/>
      <w:bookmarkStart w:id="167" w:name="_Toc491164542"/>
      <w:bookmarkStart w:id="168" w:name="_Toc491259962"/>
      <w:bookmarkStart w:id="169" w:name="_Toc491262189"/>
      <w:bookmarkStart w:id="170" w:name="_Toc485148109"/>
      <w:bookmarkStart w:id="171"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66"/>
      <w:bookmarkEnd w:id="167"/>
      <w:bookmarkEnd w:id="168"/>
      <w:bookmarkEnd w:id="169"/>
      <w:bookmarkEnd w:id="170"/>
      <w:bookmarkEnd w:id="171"/>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lastRenderedPageBreak/>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72" w:name="_Toc491163501"/>
      <w:bookmarkStart w:id="173" w:name="_Toc491164543"/>
      <w:bookmarkStart w:id="174" w:name="_Toc491259963"/>
      <w:bookmarkStart w:id="175" w:name="_Toc491262190"/>
      <w:bookmarkStart w:id="176" w:name="_Toc485148110"/>
      <w:bookmarkStart w:id="177" w:name="_Toc493775827"/>
      <w:r w:rsidRPr="001620CB">
        <w:rPr>
          <w:lang w:eastAsia="ja-JP"/>
        </w:rPr>
        <w:t>7.4</w:t>
      </w:r>
      <w:r w:rsidRPr="001620CB">
        <w:rPr>
          <w:lang w:eastAsia="ja-JP"/>
        </w:rPr>
        <w:tab/>
        <w:t xml:space="preserve">Resource Type </w:t>
      </w:r>
      <w:r w:rsidRPr="001620CB">
        <w:rPr>
          <w:i/>
          <w:lang w:eastAsia="ja-JP"/>
        </w:rPr>
        <w:t>&lt;mafClientReg&gt;</w:t>
      </w:r>
      <w:bookmarkEnd w:id="172"/>
      <w:bookmarkEnd w:id="173"/>
      <w:bookmarkEnd w:id="174"/>
      <w:bookmarkEnd w:id="175"/>
      <w:bookmarkEnd w:id="176"/>
      <w:bookmarkEnd w:id="177"/>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78" w:name="_Toc491163502"/>
      <w:bookmarkStart w:id="179" w:name="_Toc491164544"/>
      <w:bookmarkStart w:id="180" w:name="_Toc491259964"/>
      <w:bookmarkStart w:id="181" w:name="_Toc491262191"/>
      <w:bookmarkStart w:id="182" w:name="_Toc485148111"/>
      <w:bookmarkStart w:id="183" w:name="_Toc493775828"/>
      <w:r w:rsidRPr="001620CB">
        <w:rPr>
          <w:lang w:eastAsia="ja-JP"/>
        </w:rPr>
        <w:t>7.5</w:t>
      </w:r>
      <w:r w:rsidRPr="001620CB">
        <w:rPr>
          <w:lang w:eastAsia="ja-JP"/>
        </w:rPr>
        <w:tab/>
        <w:t xml:space="preserve">Resource Type </w:t>
      </w:r>
      <w:r w:rsidRPr="001620CB">
        <w:rPr>
          <w:i/>
          <w:lang w:eastAsia="ja-JP"/>
        </w:rPr>
        <w:t>&lt;mefClientReg&gt;</w:t>
      </w:r>
      <w:bookmarkEnd w:id="178"/>
      <w:bookmarkEnd w:id="179"/>
      <w:bookmarkEnd w:id="180"/>
      <w:bookmarkEnd w:id="181"/>
      <w:bookmarkEnd w:id="182"/>
      <w:bookmarkEnd w:id="183"/>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lastRenderedPageBreak/>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84" w:name="_Toc491163503"/>
      <w:bookmarkStart w:id="185" w:name="_Toc491164545"/>
      <w:bookmarkStart w:id="186" w:name="_Toc491259965"/>
      <w:bookmarkStart w:id="187" w:name="_Toc491262192"/>
      <w:bookmarkStart w:id="188" w:name="_Toc485148112"/>
      <w:bookmarkStart w:id="189"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84"/>
      <w:bookmarkEnd w:id="185"/>
      <w:bookmarkEnd w:id="186"/>
      <w:bookmarkEnd w:id="187"/>
      <w:bookmarkEnd w:id="188"/>
      <w:bookmarkEnd w:id="189"/>
    </w:p>
    <w:p w14:paraId="03743D5C" w14:textId="2BD4A913"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5C3EC92D" w14:textId="77777777" w:rsidR="00A57FEA" w:rsidRPr="00174EC5" w:rsidRDefault="00A57FEA" w:rsidP="00A57FEA">
      <w:pPr>
        <w:pStyle w:val="Heading2"/>
        <w:rPr>
          <w:lang w:eastAsia="ja-JP"/>
        </w:rPr>
      </w:pPr>
      <w:bookmarkStart w:id="190"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190"/>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lastRenderedPageBreak/>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a  command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0E4FB6D1" w14:textId="77777777" w:rsidR="00A57FEA" w:rsidRPr="00FB4642" w:rsidRDefault="00A57FEA" w:rsidP="00F4308F">
      <w:pPr>
        <w:rPr>
          <w:lang w:eastAsia="ja-JP"/>
        </w:rPr>
      </w:pPr>
    </w:p>
    <w:p w14:paraId="09A7C621" w14:textId="77777777" w:rsidR="00174EC5" w:rsidRPr="001620CB" w:rsidRDefault="00174EC5" w:rsidP="00174EC5">
      <w:pPr>
        <w:keepNext/>
        <w:keepLines/>
      </w:pPr>
      <w:r w:rsidRPr="001620CB">
        <w:t xml:space="preserve">The </w:t>
      </w:r>
      <w:r w:rsidRPr="001620CB">
        <w:rPr>
          <w:i/>
        </w:rPr>
        <w:t>&lt;symmKeyReg&gt;</w:t>
      </w:r>
      <w:r w:rsidRPr="001620CB">
        <w:t xml:space="preserve"> resource shall contain no child resources.</w:t>
      </w:r>
    </w:p>
    <w:p w14:paraId="04688EAC" w14:textId="77777777" w:rsidR="00174EC5" w:rsidRPr="001620CB" w:rsidRDefault="00174EC5" w:rsidP="00174EC5">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3A3616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174EC5" w:rsidRPr="001620CB" w14:paraId="77F4314B" w14:textId="77777777" w:rsidTr="009B1E33">
        <w:trPr>
          <w:tblHeader/>
          <w:jc w:val="center"/>
        </w:trPr>
        <w:tc>
          <w:tcPr>
            <w:tcW w:w="2160" w:type="dxa"/>
            <w:shd w:val="clear" w:color="auto" w:fill="E0E0E0"/>
            <w:vAlign w:val="center"/>
          </w:tcPr>
          <w:p w14:paraId="47FDB74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6B6E07F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7733BC3B"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16C9243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7FF4E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70E40DD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F7122B5" w14:textId="77777777" w:rsidTr="009B1E33">
        <w:trPr>
          <w:jc w:val="center"/>
        </w:trPr>
        <w:tc>
          <w:tcPr>
            <w:tcW w:w="2160" w:type="dxa"/>
            <w:tcBorders>
              <w:bottom w:val="single" w:sz="4" w:space="0" w:color="000000"/>
            </w:tcBorders>
          </w:tcPr>
          <w:p w14:paraId="6E14070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15D757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4970812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C172847" w14:textId="42B0EC1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0DE42EC" w14:textId="77777777" w:rsidTr="009B1E33">
        <w:trPr>
          <w:jc w:val="center"/>
        </w:trPr>
        <w:tc>
          <w:tcPr>
            <w:tcW w:w="2160" w:type="dxa"/>
            <w:tcBorders>
              <w:bottom w:val="single" w:sz="4" w:space="0" w:color="000000"/>
            </w:tcBorders>
          </w:tcPr>
          <w:p w14:paraId="524D376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753F08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A3EE05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930D168" w14:textId="185E9D88"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94AD34C" w14:textId="77777777" w:rsidTr="009B1E33">
        <w:trPr>
          <w:jc w:val="center"/>
        </w:trPr>
        <w:tc>
          <w:tcPr>
            <w:tcW w:w="2160" w:type="dxa"/>
            <w:tcBorders>
              <w:bottom w:val="single" w:sz="4" w:space="0" w:color="000000"/>
            </w:tcBorders>
          </w:tcPr>
          <w:p w14:paraId="59BA1DC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5415C83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2AECD28"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670155F0" w14:textId="00CE161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174EC5" w:rsidRPr="001620CB" w14:paraId="1B5DF3F3" w14:textId="77777777" w:rsidTr="009B1E33">
        <w:trPr>
          <w:jc w:val="center"/>
        </w:trPr>
        <w:tc>
          <w:tcPr>
            <w:tcW w:w="2160" w:type="dxa"/>
            <w:tcBorders>
              <w:bottom w:val="single" w:sz="4" w:space="0" w:color="000000"/>
            </w:tcBorders>
          </w:tcPr>
          <w:p w14:paraId="0698CEC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2F4226D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17D847C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5F45FF3F" w14:textId="7D324638"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7C3361" w14:textId="77777777" w:rsidTr="009B1E33">
        <w:trPr>
          <w:jc w:val="center"/>
        </w:trPr>
        <w:tc>
          <w:tcPr>
            <w:tcW w:w="2160" w:type="dxa"/>
          </w:tcPr>
          <w:p w14:paraId="7E645F81"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BB0DAD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7AC8310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D0F0D40" w14:textId="0CBCD8B2"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5E4F6057" w14:textId="77777777" w:rsidTr="009B1E33">
        <w:trPr>
          <w:jc w:val="center"/>
        </w:trPr>
        <w:tc>
          <w:tcPr>
            <w:tcW w:w="2160" w:type="dxa"/>
          </w:tcPr>
          <w:p w14:paraId="38CBF611"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03ABBE5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6EB128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1D7CF854" w14:textId="43D1D78A"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58AA7536" w14:textId="77777777" w:rsidTr="009B1E33">
        <w:trPr>
          <w:jc w:val="center"/>
        </w:trPr>
        <w:tc>
          <w:tcPr>
            <w:tcW w:w="2160" w:type="dxa"/>
          </w:tcPr>
          <w:p w14:paraId="262FE1CB"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15F5E9B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1613B11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C7DFEF3" w14:textId="6446AFC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9CEFE2" w14:textId="77777777" w:rsidTr="009B1E33">
        <w:trPr>
          <w:jc w:val="center"/>
        </w:trPr>
        <w:tc>
          <w:tcPr>
            <w:tcW w:w="2160" w:type="dxa"/>
          </w:tcPr>
          <w:p w14:paraId="1E5F76A8"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4F57BC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3F7F5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0A966B3E" w14:textId="06D2860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568A6A6D" w14:textId="77777777" w:rsidTr="009B1E33">
        <w:trPr>
          <w:jc w:val="center"/>
        </w:trPr>
        <w:tc>
          <w:tcPr>
            <w:tcW w:w="2160" w:type="dxa"/>
          </w:tcPr>
          <w:p w14:paraId="6AAB7A14" w14:textId="556C12AE"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4F774E5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2F047F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AA3BCAF" w14:textId="77777777" w:rsidR="00174EC5" w:rsidRPr="001620CB" w:rsidRDefault="00174EC5" w:rsidP="00174EC5">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174EC5" w:rsidRPr="001620CB" w14:paraId="704C8D62" w14:textId="77777777" w:rsidTr="009B1E33">
        <w:trPr>
          <w:jc w:val="center"/>
        </w:trPr>
        <w:tc>
          <w:tcPr>
            <w:tcW w:w="2160" w:type="dxa"/>
          </w:tcPr>
          <w:p w14:paraId="1721C42C" w14:textId="77777777" w:rsidR="00174EC5" w:rsidRPr="001620CB" w:rsidRDefault="00174EC5" w:rsidP="00174EC5">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056F870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29BF67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44B857A" w14:textId="409E775C"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sidR="00A156CC">
              <w:rPr>
                <w:rFonts w:ascii="Arial" w:eastAsia="Arial Unicode MS" w:hAnsi="Arial"/>
                <w:sz w:val="18"/>
              </w:rPr>
              <w:t>.</w:t>
            </w:r>
          </w:p>
        </w:tc>
      </w:tr>
      <w:tr w:rsidR="00A57FEA" w:rsidRPr="001620CB" w14:paraId="2367E6F6" w14:textId="77777777" w:rsidTr="009B1E33">
        <w:trPr>
          <w:jc w:val="center"/>
        </w:trPr>
        <w:tc>
          <w:tcPr>
            <w:tcW w:w="2160" w:type="dxa"/>
          </w:tcPr>
          <w:p w14:paraId="43D8D04D" w14:textId="77777777" w:rsidR="00A57FEA" w:rsidRPr="001620CB" w:rsidRDefault="00A57FEA" w:rsidP="00A57FEA">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6FBC02CB"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1AC42A5F"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729A4577" w14:textId="2E158523" w:rsidR="00A57FEA" w:rsidRPr="001620CB" w:rsidDel="0047780F"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A57FEA" w:rsidRPr="001620CB" w14:paraId="484830B8" w14:textId="77777777" w:rsidTr="009B1E33">
        <w:trPr>
          <w:jc w:val="center"/>
        </w:trPr>
        <w:tc>
          <w:tcPr>
            <w:tcW w:w="2160" w:type="dxa"/>
          </w:tcPr>
          <w:p w14:paraId="6414213D" w14:textId="77777777" w:rsidR="00A57FEA" w:rsidRPr="001620CB" w:rsidRDefault="00A57FEA" w:rsidP="00A57FEA">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734C1200"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485B78F8"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83C9C61" w14:textId="2400F7F0" w:rsidR="00A57FEA" w:rsidRPr="001620CB"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1481E9E0" w14:textId="77777777" w:rsidR="00174EC5" w:rsidRPr="001620CB" w:rsidRDefault="00174EC5" w:rsidP="00174EC5">
      <w:pPr>
        <w:rPr>
          <w:lang w:eastAsia="ja-JP"/>
        </w:rPr>
      </w:pPr>
    </w:p>
    <w:p w14:paraId="31B1D209" w14:textId="77777777" w:rsidR="00174EC5" w:rsidRPr="001620CB" w:rsidRDefault="00174EC5" w:rsidP="00D7173B">
      <w:pPr>
        <w:pStyle w:val="Heading1"/>
      </w:pPr>
      <w:bookmarkStart w:id="191" w:name="_Toc491163504"/>
      <w:bookmarkStart w:id="192" w:name="_Toc491164546"/>
      <w:bookmarkStart w:id="193" w:name="_Toc491259966"/>
      <w:bookmarkStart w:id="194" w:name="_Toc491262193"/>
      <w:bookmarkStart w:id="195" w:name="_Toc485148113"/>
      <w:bookmarkStart w:id="196" w:name="_Toc493775831"/>
      <w:r w:rsidRPr="001620CB">
        <w:lastRenderedPageBreak/>
        <w:t>8</w:t>
      </w:r>
      <w:r w:rsidRPr="001620CB">
        <w:tab/>
        <w:t>Resource-type specific procedures and definitions</w:t>
      </w:r>
      <w:bookmarkEnd w:id="191"/>
      <w:bookmarkEnd w:id="192"/>
      <w:bookmarkEnd w:id="193"/>
      <w:bookmarkEnd w:id="194"/>
      <w:bookmarkEnd w:id="195"/>
      <w:bookmarkEnd w:id="196"/>
    </w:p>
    <w:p w14:paraId="0DD366B5" w14:textId="77777777" w:rsidR="00174EC5" w:rsidRPr="001620CB" w:rsidRDefault="00174EC5" w:rsidP="00D7173B">
      <w:pPr>
        <w:pStyle w:val="Heading2"/>
        <w:rPr>
          <w:lang w:eastAsia="ja-JP"/>
        </w:rPr>
      </w:pPr>
      <w:bookmarkStart w:id="197" w:name="_Toc391576107"/>
      <w:bookmarkStart w:id="198" w:name="_Ref403141153"/>
      <w:bookmarkStart w:id="199" w:name="_Toc491163505"/>
      <w:bookmarkStart w:id="200" w:name="_Toc491164547"/>
      <w:bookmarkStart w:id="201" w:name="_Toc491259967"/>
      <w:bookmarkStart w:id="202" w:name="_Toc491262194"/>
      <w:bookmarkStart w:id="203" w:name="_Toc453837941"/>
      <w:bookmarkStart w:id="204" w:name="_Toc485148114"/>
      <w:bookmarkStart w:id="205" w:name="_Toc493775832"/>
      <w:r w:rsidRPr="001620CB">
        <w:rPr>
          <w:lang w:eastAsia="ja-JP"/>
        </w:rPr>
        <w:t>8.1</w:t>
      </w:r>
      <w:r w:rsidRPr="001620CB">
        <w:rPr>
          <w:lang w:eastAsia="ja-JP"/>
        </w:rPr>
        <w:tab/>
        <w:t xml:space="preserve">Resource Type </w:t>
      </w:r>
      <w:bookmarkEnd w:id="197"/>
      <w:bookmarkEnd w:id="198"/>
      <w:r w:rsidRPr="001620CB">
        <w:rPr>
          <w:lang w:eastAsia="ja-JP"/>
        </w:rPr>
        <w:t>&lt;</w:t>
      </w:r>
      <w:r w:rsidRPr="009642D2">
        <w:rPr>
          <w:i/>
          <w:lang w:eastAsia="ja-JP"/>
        </w:rPr>
        <w:t>MAFBase</w:t>
      </w:r>
      <w:r w:rsidRPr="001620CB">
        <w:rPr>
          <w:lang w:eastAsia="ja-JP"/>
        </w:rPr>
        <w:t>&gt;</w:t>
      </w:r>
      <w:bookmarkEnd w:id="199"/>
      <w:bookmarkEnd w:id="200"/>
      <w:bookmarkEnd w:id="201"/>
      <w:bookmarkEnd w:id="202"/>
      <w:bookmarkEnd w:id="203"/>
      <w:bookmarkEnd w:id="204"/>
      <w:bookmarkEnd w:id="205"/>
    </w:p>
    <w:p w14:paraId="0217F384" w14:textId="77777777" w:rsidR="00174EC5" w:rsidRPr="001620CB" w:rsidRDefault="00174EC5" w:rsidP="00D7173B">
      <w:pPr>
        <w:pStyle w:val="Heading3"/>
      </w:pPr>
      <w:bookmarkStart w:id="206" w:name="_Toc491163506"/>
      <w:bookmarkStart w:id="207" w:name="_Toc491164548"/>
      <w:bookmarkStart w:id="208" w:name="_Toc491259968"/>
      <w:bookmarkStart w:id="209" w:name="_Toc491262195"/>
      <w:bookmarkStart w:id="210" w:name="_Toc453837942"/>
      <w:bookmarkStart w:id="211" w:name="_Toc485148115"/>
      <w:bookmarkStart w:id="212" w:name="_Toc493775833"/>
      <w:r w:rsidRPr="001620CB">
        <w:t>8.1.1</w:t>
      </w:r>
      <w:r w:rsidRPr="001620CB">
        <w:tab/>
        <w:t>Introduction</w:t>
      </w:r>
      <w:bookmarkEnd w:id="206"/>
      <w:bookmarkEnd w:id="207"/>
      <w:bookmarkEnd w:id="208"/>
      <w:bookmarkEnd w:id="209"/>
      <w:bookmarkEnd w:id="210"/>
      <w:bookmarkEnd w:id="211"/>
      <w:bookmarkEnd w:id="212"/>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0AA16716"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E563E2">
              <w:rPr>
                <w:rFonts w:ascii="Arial" w:hAnsi="Arial"/>
                <w:sz w:val="18"/>
              </w:rPr>
              <w:t>0</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13" w:name="_Toc491164549"/>
      <w:bookmarkStart w:id="214" w:name="_Toc491259969"/>
      <w:bookmarkStart w:id="215" w:name="_Toc491262196"/>
      <w:bookmarkStart w:id="216" w:name="_Toc453837943"/>
      <w:bookmarkStart w:id="217" w:name="_Toc485148116"/>
      <w:bookmarkStart w:id="218" w:name="_Toc493775834"/>
      <w:bookmarkStart w:id="219"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13"/>
      <w:bookmarkEnd w:id="214"/>
      <w:bookmarkEnd w:id="215"/>
      <w:bookmarkEnd w:id="216"/>
      <w:bookmarkEnd w:id="217"/>
      <w:bookmarkEnd w:id="218"/>
      <w:r w:rsidRPr="001620CB">
        <w:t xml:space="preserve"> </w:t>
      </w:r>
      <w:bookmarkEnd w:id="219"/>
    </w:p>
    <w:p w14:paraId="5CC3A908" w14:textId="77777777" w:rsidR="00174EC5" w:rsidRPr="001620CB" w:rsidRDefault="00174EC5" w:rsidP="00D7173B">
      <w:pPr>
        <w:pStyle w:val="Heading4"/>
      </w:pPr>
      <w:bookmarkStart w:id="220" w:name="_Toc491163508"/>
      <w:bookmarkStart w:id="221" w:name="_Toc491164550"/>
      <w:bookmarkStart w:id="222" w:name="_Toc491259970"/>
      <w:bookmarkStart w:id="223" w:name="_Toc491262197"/>
      <w:bookmarkStart w:id="224" w:name="_Toc453837944"/>
      <w:bookmarkStart w:id="225" w:name="_Toc485148117"/>
      <w:bookmarkStart w:id="226" w:name="_Toc493775835"/>
      <w:r w:rsidRPr="001620CB">
        <w:t>8.1.2.1</w:t>
      </w:r>
      <w:r w:rsidRPr="001620CB">
        <w:tab/>
        <w:t>Create</w:t>
      </w:r>
      <w:bookmarkEnd w:id="220"/>
      <w:bookmarkEnd w:id="221"/>
      <w:bookmarkEnd w:id="222"/>
      <w:bookmarkEnd w:id="223"/>
      <w:bookmarkEnd w:id="224"/>
      <w:bookmarkEnd w:id="225"/>
      <w:bookmarkEnd w:id="226"/>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27" w:name="_Toc491163509"/>
      <w:bookmarkStart w:id="228" w:name="_Toc491164551"/>
      <w:bookmarkStart w:id="229" w:name="_Toc491259971"/>
      <w:bookmarkStart w:id="230" w:name="_Toc491262198"/>
      <w:bookmarkStart w:id="231" w:name="_Toc453837945"/>
      <w:bookmarkStart w:id="232" w:name="_Toc485148118"/>
      <w:bookmarkStart w:id="233" w:name="_Toc493775836"/>
      <w:r w:rsidRPr="001620CB">
        <w:t>8.1.2.2</w:t>
      </w:r>
      <w:r w:rsidRPr="001620CB">
        <w:tab/>
        <w:t>Retrieve</w:t>
      </w:r>
      <w:bookmarkEnd w:id="227"/>
      <w:bookmarkEnd w:id="228"/>
      <w:bookmarkEnd w:id="229"/>
      <w:bookmarkEnd w:id="230"/>
      <w:bookmarkEnd w:id="231"/>
      <w:bookmarkEnd w:id="232"/>
      <w:bookmarkEnd w:id="233"/>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34" w:name="_Toc491163510"/>
      <w:bookmarkStart w:id="235" w:name="_Toc491164552"/>
      <w:bookmarkStart w:id="236" w:name="_Toc491259972"/>
      <w:bookmarkStart w:id="237" w:name="_Toc491262199"/>
      <w:bookmarkStart w:id="238" w:name="_Toc485148119"/>
      <w:bookmarkStart w:id="239" w:name="_Toc493775837"/>
      <w:r w:rsidRPr="001620CB">
        <w:t>8.1.2.3</w:t>
      </w:r>
      <w:r w:rsidRPr="001620CB">
        <w:tab/>
        <w:t>Update</w:t>
      </w:r>
      <w:bookmarkEnd w:id="234"/>
      <w:bookmarkEnd w:id="235"/>
      <w:bookmarkEnd w:id="236"/>
      <w:bookmarkEnd w:id="237"/>
      <w:bookmarkEnd w:id="238"/>
      <w:bookmarkEnd w:id="239"/>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40" w:name="_Toc491163511"/>
      <w:bookmarkStart w:id="241" w:name="_Toc491164553"/>
      <w:bookmarkStart w:id="242" w:name="_Toc491259973"/>
      <w:bookmarkStart w:id="243" w:name="_Toc491262200"/>
      <w:bookmarkStart w:id="244" w:name="_Toc390760828"/>
      <w:bookmarkStart w:id="245" w:name="_Toc391027028"/>
      <w:bookmarkStart w:id="246" w:name="_Toc391027375"/>
      <w:bookmarkStart w:id="247" w:name="_Toc453837918"/>
      <w:bookmarkStart w:id="248" w:name="_Toc485148120"/>
      <w:bookmarkStart w:id="249" w:name="_Toc493775838"/>
      <w:r w:rsidRPr="001620CB">
        <w:t>8.1.2.4</w:t>
      </w:r>
      <w:r w:rsidRPr="001620CB">
        <w:tab/>
      </w:r>
      <w:r w:rsidRPr="001620CB">
        <w:rPr>
          <w:lang w:eastAsia="ja-JP"/>
        </w:rPr>
        <w:t>Delete</w:t>
      </w:r>
      <w:bookmarkEnd w:id="240"/>
      <w:bookmarkEnd w:id="241"/>
      <w:bookmarkEnd w:id="242"/>
      <w:bookmarkEnd w:id="243"/>
      <w:bookmarkEnd w:id="244"/>
      <w:bookmarkEnd w:id="245"/>
      <w:bookmarkEnd w:id="246"/>
      <w:bookmarkEnd w:id="247"/>
      <w:bookmarkEnd w:id="248"/>
      <w:bookmarkEnd w:id="249"/>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50" w:name="_Toc491163512"/>
      <w:bookmarkStart w:id="251" w:name="_Toc491164554"/>
      <w:bookmarkStart w:id="252" w:name="_Toc491259974"/>
      <w:bookmarkStart w:id="253" w:name="_Toc491262201"/>
      <w:bookmarkStart w:id="254" w:name="_Toc485148121"/>
      <w:bookmarkStart w:id="255" w:name="_Toc493775839"/>
      <w:r w:rsidRPr="001620CB">
        <w:rPr>
          <w:lang w:eastAsia="ja-JP"/>
        </w:rPr>
        <w:t>8.2</w:t>
      </w:r>
      <w:r w:rsidRPr="001620CB">
        <w:rPr>
          <w:lang w:eastAsia="ja-JP"/>
        </w:rPr>
        <w:tab/>
        <w:t>Resource Type &lt;MEFBase&gt;</w:t>
      </w:r>
      <w:bookmarkEnd w:id="250"/>
      <w:bookmarkEnd w:id="251"/>
      <w:bookmarkEnd w:id="252"/>
      <w:bookmarkEnd w:id="253"/>
      <w:bookmarkEnd w:id="254"/>
      <w:bookmarkEnd w:id="255"/>
    </w:p>
    <w:p w14:paraId="66B6C751" w14:textId="77777777" w:rsidR="00174EC5" w:rsidRPr="001620CB" w:rsidRDefault="00174EC5" w:rsidP="00D7173B">
      <w:pPr>
        <w:pStyle w:val="Heading3"/>
      </w:pPr>
      <w:bookmarkStart w:id="256" w:name="_Toc491163513"/>
      <w:bookmarkStart w:id="257" w:name="_Toc491164555"/>
      <w:bookmarkStart w:id="258" w:name="_Toc491259975"/>
      <w:bookmarkStart w:id="259" w:name="_Toc491262202"/>
      <w:bookmarkStart w:id="260" w:name="_Toc485148122"/>
      <w:bookmarkStart w:id="261" w:name="_Toc493775840"/>
      <w:r w:rsidRPr="001620CB">
        <w:t>8.2.1</w:t>
      </w:r>
      <w:r w:rsidRPr="001620CB">
        <w:tab/>
        <w:t>Introduction</w:t>
      </w:r>
      <w:bookmarkEnd w:id="256"/>
      <w:bookmarkEnd w:id="257"/>
      <w:bookmarkEnd w:id="258"/>
      <w:bookmarkEnd w:id="259"/>
      <w:bookmarkEnd w:id="260"/>
      <w:bookmarkEnd w:id="261"/>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67E2B331"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62" w:name="_Toc491164556"/>
      <w:bookmarkStart w:id="263" w:name="_Toc491259976"/>
      <w:bookmarkStart w:id="264" w:name="_Toc491262203"/>
      <w:bookmarkStart w:id="265" w:name="_Toc485148123"/>
      <w:bookmarkStart w:id="266" w:name="_Toc493775841"/>
      <w:bookmarkStart w:id="267"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62"/>
      <w:bookmarkEnd w:id="263"/>
      <w:bookmarkEnd w:id="264"/>
      <w:bookmarkEnd w:id="265"/>
      <w:bookmarkEnd w:id="266"/>
      <w:r w:rsidRPr="001620CB">
        <w:t xml:space="preserve"> </w:t>
      </w:r>
      <w:bookmarkEnd w:id="267"/>
    </w:p>
    <w:p w14:paraId="4733F006" w14:textId="77777777" w:rsidR="00174EC5" w:rsidRPr="001620CB" w:rsidRDefault="00174EC5" w:rsidP="00D7173B">
      <w:pPr>
        <w:pStyle w:val="Heading4"/>
      </w:pPr>
      <w:bookmarkStart w:id="268" w:name="_Toc491163515"/>
      <w:bookmarkStart w:id="269" w:name="_Toc491164557"/>
      <w:bookmarkStart w:id="270" w:name="_Toc491259977"/>
      <w:bookmarkStart w:id="271" w:name="_Toc491262204"/>
      <w:bookmarkStart w:id="272" w:name="_Toc485148124"/>
      <w:bookmarkStart w:id="273" w:name="_Toc493775842"/>
      <w:r w:rsidRPr="001620CB">
        <w:t>8.2.2.1</w:t>
      </w:r>
      <w:r w:rsidRPr="001620CB">
        <w:tab/>
        <w:t>Create</w:t>
      </w:r>
      <w:bookmarkEnd w:id="268"/>
      <w:bookmarkEnd w:id="269"/>
      <w:bookmarkEnd w:id="270"/>
      <w:bookmarkEnd w:id="271"/>
      <w:bookmarkEnd w:id="272"/>
      <w:bookmarkEnd w:id="273"/>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74" w:name="_Toc491163516"/>
      <w:bookmarkStart w:id="275" w:name="_Toc491164558"/>
      <w:bookmarkStart w:id="276" w:name="_Toc491259978"/>
      <w:bookmarkStart w:id="277" w:name="_Toc491262205"/>
      <w:bookmarkStart w:id="278" w:name="_Toc485148125"/>
      <w:bookmarkStart w:id="279" w:name="_Toc493775843"/>
      <w:r w:rsidRPr="001620CB">
        <w:t>8.2.2.2</w:t>
      </w:r>
      <w:r w:rsidRPr="001620CB">
        <w:tab/>
        <w:t>Retrieve</w:t>
      </w:r>
      <w:bookmarkEnd w:id="274"/>
      <w:bookmarkEnd w:id="275"/>
      <w:bookmarkEnd w:id="276"/>
      <w:bookmarkEnd w:id="277"/>
      <w:bookmarkEnd w:id="278"/>
      <w:bookmarkEnd w:id="279"/>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80" w:name="_Toc491163517"/>
      <w:bookmarkStart w:id="281" w:name="_Toc491164559"/>
      <w:bookmarkStart w:id="282" w:name="_Toc491259979"/>
      <w:bookmarkStart w:id="283" w:name="_Toc491262206"/>
      <w:bookmarkStart w:id="284" w:name="_Toc485148126"/>
      <w:bookmarkStart w:id="285" w:name="_Toc493775844"/>
      <w:r w:rsidRPr="001620CB">
        <w:t>8.2.2.3</w:t>
      </w:r>
      <w:r w:rsidRPr="001620CB">
        <w:tab/>
        <w:t>Update</w:t>
      </w:r>
      <w:bookmarkEnd w:id="280"/>
      <w:bookmarkEnd w:id="281"/>
      <w:bookmarkEnd w:id="282"/>
      <w:bookmarkEnd w:id="283"/>
      <w:bookmarkEnd w:id="284"/>
      <w:bookmarkEnd w:id="285"/>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86" w:name="_Toc491163518"/>
      <w:bookmarkStart w:id="287" w:name="_Toc491164560"/>
      <w:bookmarkStart w:id="288" w:name="_Toc491259980"/>
      <w:bookmarkStart w:id="289" w:name="_Toc491262207"/>
      <w:bookmarkStart w:id="290" w:name="_Toc485148127"/>
      <w:bookmarkStart w:id="291" w:name="_Toc493775845"/>
      <w:r w:rsidRPr="001620CB">
        <w:t>8.2.2.4</w:t>
      </w:r>
      <w:r w:rsidRPr="001620CB">
        <w:tab/>
      </w:r>
      <w:r w:rsidRPr="001620CB">
        <w:rPr>
          <w:lang w:eastAsia="ja-JP"/>
        </w:rPr>
        <w:t>Delete</w:t>
      </w:r>
      <w:bookmarkEnd w:id="286"/>
      <w:bookmarkEnd w:id="287"/>
      <w:bookmarkEnd w:id="288"/>
      <w:bookmarkEnd w:id="289"/>
      <w:bookmarkEnd w:id="290"/>
      <w:bookmarkEnd w:id="291"/>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292" w:name="_Toc491163519"/>
      <w:bookmarkStart w:id="293" w:name="_Toc491164561"/>
      <w:bookmarkStart w:id="294" w:name="_Toc491259981"/>
      <w:bookmarkStart w:id="295" w:name="_Toc491262208"/>
      <w:bookmarkStart w:id="296" w:name="_Toc485148128"/>
      <w:bookmarkStart w:id="297" w:name="_Toc493775846"/>
      <w:r w:rsidRPr="001620CB">
        <w:rPr>
          <w:lang w:eastAsia="ja-JP"/>
        </w:rPr>
        <w:t>8.3</w:t>
      </w:r>
      <w:r w:rsidRPr="001620CB">
        <w:rPr>
          <w:lang w:eastAsia="ja-JP"/>
        </w:rPr>
        <w:tab/>
        <w:t xml:space="preserve">Resource Type </w:t>
      </w:r>
      <w:r w:rsidRPr="001620CB">
        <w:rPr>
          <w:i/>
          <w:lang w:eastAsia="ja-JP"/>
        </w:rPr>
        <w:t>&lt;mafClientReg&gt;</w:t>
      </w:r>
      <w:bookmarkEnd w:id="292"/>
      <w:bookmarkEnd w:id="293"/>
      <w:bookmarkEnd w:id="294"/>
      <w:bookmarkEnd w:id="295"/>
      <w:bookmarkEnd w:id="296"/>
      <w:bookmarkEnd w:id="297"/>
    </w:p>
    <w:p w14:paraId="3A408C2D" w14:textId="77777777" w:rsidR="00174EC5" w:rsidRPr="001620CB" w:rsidRDefault="00174EC5" w:rsidP="00D7173B">
      <w:pPr>
        <w:pStyle w:val="Heading3"/>
      </w:pPr>
      <w:bookmarkStart w:id="298" w:name="_Toc491163520"/>
      <w:bookmarkStart w:id="299" w:name="_Toc491164562"/>
      <w:bookmarkStart w:id="300" w:name="_Toc491259982"/>
      <w:bookmarkStart w:id="301" w:name="_Toc491262209"/>
      <w:bookmarkStart w:id="302" w:name="_Toc485148129"/>
      <w:bookmarkStart w:id="303" w:name="_Toc493775847"/>
      <w:r w:rsidRPr="001620CB">
        <w:t>8.3.1</w:t>
      </w:r>
      <w:r w:rsidRPr="001620CB">
        <w:tab/>
        <w:t>Introduction</w:t>
      </w:r>
      <w:bookmarkEnd w:id="298"/>
      <w:bookmarkEnd w:id="299"/>
      <w:bookmarkEnd w:id="300"/>
      <w:bookmarkEnd w:id="301"/>
      <w:bookmarkEnd w:id="302"/>
      <w:bookmarkEnd w:id="303"/>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0AE68405"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r w:rsidR="00E563E2">
              <w:rPr>
                <w:rFonts w:ascii="Arial" w:hAnsi="Arial"/>
                <w:sz w:val="18"/>
                <w:lang w:val="fr-FR"/>
              </w:rPr>
              <w:t>0</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04"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4"/>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05"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5"/>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r w:rsidRPr="00EC1795">
              <w:rPr>
                <w:rFonts w:ascii="Arial" w:eastAsia="MS Mincho" w:hAnsi="Arial"/>
                <w:sz w:val="18"/>
              </w:rPr>
              <w:t>sec</w:t>
            </w:r>
            <w:r w:rsidRPr="001620CB">
              <w:rPr>
                <w:rFonts w:ascii="Arial" w:eastAsia="MS Mincho" w:hAnsi="Arial"/>
                <w:sz w:val="18"/>
              </w:rPr>
              <w:t xml:space="preserve">:credentialID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06" w:name="_Toc491164563"/>
      <w:bookmarkStart w:id="307" w:name="_Toc491259983"/>
      <w:bookmarkStart w:id="308" w:name="_Toc491262210"/>
      <w:bookmarkStart w:id="309" w:name="_Toc485148130"/>
      <w:bookmarkStart w:id="310" w:name="_Toc493775848"/>
      <w:bookmarkStart w:id="311"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06"/>
      <w:bookmarkEnd w:id="307"/>
      <w:bookmarkEnd w:id="308"/>
      <w:bookmarkEnd w:id="309"/>
      <w:bookmarkEnd w:id="310"/>
      <w:r w:rsidRPr="001620CB">
        <w:t xml:space="preserve"> </w:t>
      </w:r>
      <w:bookmarkEnd w:id="311"/>
    </w:p>
    <w:p w14:paraId="5CAEF238" w14:textId="77777777" w:rsidR="00174EC5" w:rsidRPr="001620CB" w:rsidRDefault="00174EC5" w:rsidP="00D7173B">
      <w:pPr>
        <w:pStyle w:val="Heading4"/>
      </w:pPr>
      <w:bookmarkStart w:id="312" w:name="_Toc491163522"/>
      <w:bookmarkStart w:id="313" w:name="_Toc491164564"/>
      <w:bookmarkStart w:id="314" w:name="_Toc491259984"/>
      <w:bookmarkStart w:id="315" w:name="_Toc491262211"/>
      <w:bookmarkStart w:id="316" w:name="_Toc485148131"/>
      <w:bookmarkStart w:id="317" w:name="_Toc493775849"/>
      <w:r w:rsidRPr="001620CB">
        <w:t>8.3.2.1</w:t>
      </w:r>
      <w:r w:rsidRPr="001620CB">
        <w:tab/>
        <w:t>Create</w:t>
      </w:r>
      <w:bookmarkEnd w:id="312"/>
      <w:bookmarkEnd w:id="313"/>
      <w:bookmarkEnd w:id="314"/>
      <w:bookmarkEnd w:id="315"/>
      <w:bookmarkEnd w:id="316"/>
      <w:bookmarkEnd w:id="317"/>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18" w:name="_Toc491163523"/>
      <w:bookmarkStart w:id="319" w:name="_Toc491164565"/>
      <w:bookmarkStart w:id="320" w:name="_Toc491259985"/>
      <w:bookmarkStart w:id="321" w:name="_Toc491262212"/>
      <w:bookmarkStart w:id="322" w:name="_Toc485148132"/>
      <w:bookmarkStart w:id="323" w:name="_Toc493775850"/>
      <w:r w:rsidRPr="001620CB">
        <w:t>8.3.2.2</w:t>
      </w:r>
      <w:r w:rsidRPr="001620CB">
        <w:tab/>
        <w:t>Retrieve</w:t>
      </w:r>
      <w:bookmarkEnd w:id="318"/>
      <w:bookmarkEnd w:id="319"/>
      <w:bookmarkEnd w:id="320"/>
      <w:bookmarkEnd w:id="321"/>
      <w:bookmarkEnd w:id="322"/>
      <w:bookmarkEnd w:id="323"/>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24" w:name="_Toc491163524"/>
      <w:bookmarkStart w:id="325" w:name="_Toc491164566"/>
      <w:bookmarkStart w:id="326" w:name="_Toc491259986"/>
      <w:bookmarkStart w:id="327" w:name="_Toc491262213"/>
      <w:bookmarkStart w:id="328" w:name="_Toc485148133"/>
      <w:bookmarkStart w:id="329" w:name="_Toc493775851"/>
      <w:r w:rsidRPr="001620CB">
        <w:lastRenderedPageBreak/>
        <w:t>8.3.2.3</w:t>
      </w:r>
      <w:r w:rsidRPr="001620CB">
        <w:tab/>
        <w:t>Update</w:t>
      </w:r>
      <w:bookmarkEnd w:id="324"/>
      <w:bookmarkEnd w:id="325"/>
      <w:bookmarkEnd w:id="326"/>
      <w:bookmarkEnd w:id="327"/>
      <w:bookmarkEnd w:id="328"/>
      <w:bookmarkEnd w:id="329"/>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30" w:name="_Toc491163525"/>
      <w:bookmarkStart w:id="331" w:name="_Toc491164567"/>
      <w:bookmarkStart w:id="332" w:name="_Toc491259987"/>
      <w:bookmarkStart w:id="333" w:name="_Toc491262214"/>
      <w:bookmarkStart w:id="334" w:name="_Toc485148134"/>
      <w:bookmarkStart w:id="335" w:name="_Toc493775852"/>
      <w:r w:rsidRPr="001620CB">
        <w:t>8.3.2.4</w:t>
      </w:r>
      <w:r w:rsidRPr="001620CB">
        <w:tab/>
        <w:t>Delete</w:t>
      </w:r>
      <w:bookmarkEnd w:id="330"/>
      <w:bookmarkEnd w:id="331"/>
      <w:bookmarkEnd w:id="332"/>
      <w:bookmarkEnd w:id="333"/>
      <w:bookmarkEnd w:id="334"/>
      <w:bookmarkEnd w:id="335"/>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36" w:name="_Toc491163526"/>
      <w:bookmarkStart w:id="337" w:name="_Toc491164568"/>
      <w:bookmarkStart w:id="338" w:name="_Toc491259988"/>
      <w:bookmarkStart w:id="339" w:name="_Toc491262215"/>
      <w:bookmarkStart w:id="340" w:name="_Toc485148135"/>
      <w:bookmarkStart w:id="341"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36"/>
      <w:bookmarkEnd w:id="337"/>
      <w:bookmarkEnd w:id="338"/>
      <w:bookmarkEnd w:id="339"/>
      <w:bookmarkEnd w:id="340"/>
      <w:bookmarkEnd w:id="341"/>
    </w:p>
    <w:p w14:paraId="7CBB3869" w14:textId="77777777" w:rsidR="00174EC5" w:rsidRPr="001620CB" w:rsidRDefault="00174EC5" w:rsidP="00D7173B">
      <w:pPr>
        <w:pStyle w:val="Heading3"/>
      </w:pPr>
      <w:bookmarkStart w:id="342" w:name="_Toc491163527"/>
      <w:bookmarkStart w:id="343" w:name="_Toc491164569"/>
      <w:bookmarkStart w:id="344" w:name="_Toc491259989"/>
      <w:bookmarkStart w:id="345" w:name="_Toc491262216"/>
      <w:bookmarkStart w:id="346" w:name="_Toc485148136"/>
      <w:bookmarkStart w:id="347" w:name="_Toc493775854"/>
      <w:r w:rsidRPr="001620CB">
        <w:t>8.4.1</w:t>
      </w:r>
      <w:r w:rsidRPr="001620CB">
        <w:tab/>
        <w:t>Introduction</w:t>
      </w:r>
      <w:bookmarkEnd w:id="342"/>
      <w:bookmarkEnd w:id="343"/>
      <w:bookmarkEnd w:id="344"/>
      <w:bookmarkEnd w:id="345"/>
      <w:bookmarkEnd w:id="346"/>
      <w:bookmarkEnd w:id="347"/>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07F5F067"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r w:rsidR="00E563E2">
              <w:rPr>
                <w:rFonts w:ascii="Arial" w:hAnsi="Arial"/>
                <w:sz w:val="18"/>
                <w:lang w:val="fr-FR"/>
              </w:rPr>
              <w:t>0</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48" w:name="_Toc491164570"/>
      <w:bookmarkStart w:id="349" w:name="_Toc491259990"/>
      <w:bookmarkStart w:id="350" w:name="_Toc491262217"/>
      <w:bookmarkStart w:id="351" w:name="_Toc485148137"/>
      <w:bookmarkStart w:id="352"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53"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48"/>
      <w:bookmarkEnd w:id="349"/>
      <w:bookmarkEnd w:id="350"/>
      <w:bookmarkEnd w:id="351"/>
      <w:bookmarkEnd w:id="353"/>
      <w:r w:rsidRPr="001620CB">
        <w:t xml:space="preserve"> </w:t>
      </w:r>
      <w:bookmarkEnd w:id="352"/>
    </w:p>
    <w:p w14:paraId="77350CA1" w14:textId="77777777" w:rsidR="00174EC5" w:rsidRPr="001620CB" w:rsidRDefault="00174EC5" w:rsidP="00D7173B">
      <w:pPr>
        <w:pStyle w:val="Heading4"/>
      </w:pPr>
      <w:bookmarkStart w:id="354" w:name="_Toc491163529"/>
      <w:bookmarkStart w:id="355" w:name="_Toc491164571"/>
      <w:bookmarkStart w:id="356" w:name="_Toc491259991"/>
      <w:bookmarkStart w:id="357" w:name="_Toc491262218"/>
      <w:bookmarkStart w:id="358" w:name="_Toc485148138"/>
      <w:bookmarkStart w:id="359" w:name="_Toc493775856"/>
      <w:r w:rsidRPr="001620CB">
        <w:t>8.4.2.1</w:t>
      </w:r>
      <w:r w:rsidRPr="001620CB">
        <w:tab/>
        <w:t>Create</w:t>
      </w:r>
      <w:bookmarkEnd w:id="354"/>
      <w:bookmarkEnd w:id="355"/>
      <w:bookmarkEnd w:id="356"/>
      <w:bookmarkEnd w:id="357"/>
      <w:bookmarkEnd w:id="358"/>
      <w:bookmarkEnd w:id="359"/>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60" w:name="_Toc491163530"/>
      <w:bookmarkStart w:id="361" w:name="_Toc491164572"/>
      <w:bookmarkStart w:id="362" w:name="_Toc491259992"/>
      <w:bookmarkStart w:id="363" w:name="_Toc491262219"/>
      <w:bookmarkStart w:id="364" w:name="_Toc485148139"/>
      <w:bookmarkStart w:id="365" w:name="_Toc493775857"/>
      <w:r w:rsidRPr="001620CB">
        <w:t>8.4.2.2</w:t>
      </w:r>
      <w:r w:rsidRPr="001620CB">
        <w:tab/>
        <w:t>Retrieve</w:t>
      </w:r>
      <w:bookmarkEnd w:id="360"/>
      <w:bookmarkEnd w:id="361"/>
      <w:bookmarkEnd w:id="362"/>
      <w:bookmarkEnd w:id="363"/>
      <w:bookmarkEnd w:id="364"/>
      <w:bookmarkEnd w:id="365"/>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66" w:name="_Toc491163531"/>
      <w:bookmarkStart w:id="367" w:name="_Toc491164573"/>
      <w:bookmarkStart w:id="368" w:name="_Toc491259993"/>
      <w:bookmarkStart w:id="369" w:name="_Toc491262220"/>
      <w:bookmarkStart w:id="370" w:name="_Toc485148140"/>
      <w:bookmarkStart w:id="371" w:name="_Toc493775858"/>
      <w:r w:rsidRPr="001620CB">
        <w:t>8.4.2.3</w:t>
      </w:r>
      <w:r w:rsidRPr="001620CB">
        <w:tab/>
        <w:t>Update</w:t>
      </w:r>
      <w:bookmarkEnd w:id="366"/>
      <w:bookmarkEnd w:id="367"/>
      <w:bookmarkEnd w:id="368"/>
      <w:bookmarkEnd w:id="369"/>
      <w:bookmarkEnd w:id="370"/>
      <w:bookmarkEnd w:id="371"/>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72" w:name="_Toc491163532"/>
      <w:bookmarkStart w:id="373" w:name="_Toc491164574"/>
      <w:bookmarkStart w:id="374" w:name="_Toc491259994"/>
      <w:bookmarkStart w:id="375" w:name="_Toc491262221"/>
      <w:bookmarkStart w:id="376" w:name="_Toc485148141"/>
      <w:bookmarkStart w:id="377" w:name="_Toc493775859"/>
      <w:r w:rsidRPr="001620CB">
        <w:t>8.4.2.4</w:t>
      </w:r>
      <w:r w:rsidRPr="001620CB">
        <w:tab/>
        <w:t>Delete</w:t>
      </w:r>
      <w:bookmarkEnd w:id="372"/>
      <w:bookmarkEnd w:id="373"/>
      <w:bookmarkEnd w:id="374"/>
      <w:bookmarkEnd w:id="375"/>
      <w:bookmarkEnd w:id="376"/>
      <w:bookmarkEnd w:id="377"/>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78" w:name="_Toc491163533"/>
      <w:bookmarkStart w:id="379" w:name="_Toc491164575"/>
      <w:bookmarkStart w:id="380" w:name="_Toc491259995"/>
      <w:bookmarkStart w:id="381" w:name="_Toc491262222"/>
      <w:bookmarkStart w:id="382" w:name="_Toc485148142"/>
      <w:bookmarkStart w:id="383"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78"/>
      <w:bookmarkEnd w:id="379"/>
      <w:bookmarkEnd w:id="380"/>
      <w:bookmarkEnd w:id="381"/>
      <w:bookmarkEnd w:id="382"/>
      <w:bookmarkEnd w:id="383"/>
    </w:p>
    <w:p w14:paraId="376FE462" w14:textId="77777777" w:rsidR="00174EC5" w:rsidRPr="001620CB" w:rsidRDefault="00174EC5" w:rsidP="00D7173B">
      <w:pPr>
        <w:pStyle w:val="Heading3"/>
      </w:pPr>
      <w:bookmarkStart w:id="384" w:name="_Toc491163534"/>
      <w:bookmarkStart w:id="385" w:name="_Toc491164576"/>
      <w:bookmarkStart w:id="386" w:name="_Toc491259996"/>
      <w:bookmarkStart w:id="387" w:name="_Toc491262223"/>
      <w:bookmarkStart w:id="388" w:name="_Toc485148143"/>
      <w:bookmarkStart w:id="389" w:name="_Toc493775861"/>
      <w:r w:rsidRPr="001620CB">
        <w:t>8.5.1</w:t>
      </w:r>
      <w:r w:rsidRPr="001620CB">
        <w:tab/>
        <w:t>Introduction</w:t>
      </w:r>
      <w:bookmarkEnd w:id="384"/>
      <w:bookmarkEnd w:id="385"/>
      <w:bookmarkEnd w:id="386"/>
      <w:bookmarkEnd w:id="387"/>
      <w:bookmarkEnd w:id="388"/>
      <w:bookmarkEnd w:id="389"/>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5C5E6549"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E563E2">
              <w:rPr>
                <w:rFonts w:ascii="Arial" w:hAnsi="Arial"/>
                <w:sz w:val="18"/>
              </w:rPr>
              <w:t>0</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390" w:name="_Toc491164577"/>
      <w:bookmarkStart w:id="391" w:name="_Toc491259997"/>
      <w:bookmarkStart w:id="392" w:name="_Toc491262224"/>
      <w:bookmarkStart w:id="393" w:name="_Toc485148144"/>
      <w:bookmarkStart w:id="394"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0F96C57F" w:rsidR="00CF3928" w:rsidRPr="00FB4642" w:rsidRDefault="00CF3928" w:rsidP="00C47B01">
            <w:pPr>
              <w:keepNext/>
              <w:keepLines/>
              <w:spacing w:after="0"/>
              <w:rPr>
                <w:rFonts w:ascii="Arial" w:eastAsia="MS Mincho" w:hAnsi="Arial"/>
                <w:sz w:val="18"/>
              </w:rPr>
            </w:pPr>
            <w:r w:rsidRPr="00FB4642">
              <w:rPr>
                <w:rFonts w:ascii="Arial" w:hAnsi="Arial" w:cs="Arial"/>
                <w:sz w:val="18"/>
                <w:szCs w:val="18"/>
                <w:lang w:eastAsia="ko-KR"/>
              </w:rPr>
              <w:t>xs:base64</w:t>
            </w:r>
            <w:r>
              <w:rPr>
                <w:rFonts w:ascii="Arial" w:hAnsi="Arial" w:cs="Arial"/>
                <w:sz w:val="18"/>
                <w:szCs w:val="18"/>
                <w:lang w:eastAsia="ko-KR"/>
              </w:rPr>
              <w:t>B</w:t>
            </w:r>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395"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390"/>
      <w:bookmarkEnd w:id="391"/>
      <w:bookmarkEnd w:id="392"/>
      <w:bookmarkEnd w:id="393"/>
      <w:bookmarkEnd w:id="395"/>
      <w:r w:rsidRPr="001620CB">
        <w:t xml:space="preserve"> </w:t>
      </w:r>
      <w:bookmarkEnd w:id="394"/>
    </w:p>
    <w:p w14:paraId="43983E22" w14:textId="77777777" w:rsidR="00174EC5" w:rsidRPr="001620CB" w:rsidRDefault="00174EC5" w:rsidP="00D7173B">
      <w:pPr>
        <w:pStyle w:val="Heading4"/>
      </w:pPr>
      <w:bookmarkStart w:id="396" w:name="_Toc491163536"/>
      <w:bookmarkStart w:id="397" w:name="_Toc491164578"/>
      <w:bookmarkStart w:id="398" w:name="_Toc491259998"/>
      <w:bookmarkStart w:id="399" w:name="_Toc491262225"/>
      <w:bookmarkStart w:id="400" w:name="_Toc485148145"/>
      <w:bookmarkStart w:id="401" w:name="_Toc493775863"/>
      <w:r w:rsidRPr="001620CB">
        <w:t>8.5.2.1</w:t>
      </w:r>
      <w:r w:rsidRPr="001620CB">
        <w:tab/>
        <w:t>Create</w:t>
      </w:r>
      <w:bookmarkEnd w:id="396"/>
      <w:bookmarkEnd w:id="397"/>
      <w:bookmarkEnd w:id="398"/>
      <w:bookmarkEnd w:id="399"/>
      <w:bookmarkEnd w:id="400"/>
      <w:bookmarkEnd w:id="401"/>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r w:rsidRPr="00EC1795">
        <w:rPr>
          <w:rFonts w:eastAsia="Malgun Gothic"/>
          <w:lang w:eastAsia="ko-KR"/>
        </w:rPr>
        <w:t>in</w:t>
      </w:r>
      <w:r w:rsidRPr="00B63D6D">
        <w:rPr>
          <w:rFonts w:eastAsia="Malgun Gothic"/>
          <w:lang w:eastAsia="ko-KR"/>
        </w:rPr>
        <w:t xml:space="preserve"> order to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02" w:name="_Toc491163537"/>
      <w:bookmarkStart w:id="403" w:name="_Toc491164579"/>
      <w:bookmarkStart w:id="404" w:name="_Toc491259999"/>
      <w:bookmarkStart w:id="405" w:name="_Toc491262226"/>
      <w:bookmarkStart w:id="406" w:name="_Toc485148146"/>
      <w:bookmarkStart w:id="407" w:name="_Toc493775864"/>
      <w:r w:rsidRPr="001620CB">
        <w:t>8.5.2.2</w:t>
      </w:r>
      <w:r w:rsidRPr="001620CB">
        <w:tab/>
        <w:t>Retrieve</w:t>
      </w:r>
      <w:bookmarkEnd w:id="402"/>
      <w:bookmarkEnd w:id="403"/>
      <w:bookmarkEnd w:id="404"/>
      <w:bookmarkEnd w:id="405"/>
      <w:bookmarkEnd w:id="406"/>
      <w:bookmarkEnd w:id="407"/>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08" w:name="_Toc491163538"/>
      <w:bookmarkStart w:id="409" w:name="_Toc491164580"/>
      <w:bookmarkStart w:id="410" w:name="_Toc491260000"/>
      <w:bookmarkStart w:id="411" w:name="_Toc491262227"/>
      <w:bookmarkStart w:id="412" w:name="_Toc485148147"/>
      <w:bookmarkStart w:id="413" w:name="_Toc493775865"/>
      <w:r w:rsidRPr="001620CB">
        <w:t>8.5.2.3</w:t>
      </w:r>
      <w:r w:rsidRPr="001620CB">
        <w:tab/>
        <w:t>Update</w:t>
      </w:r>
      <w:bookmarkEnd w:id="408"/>
      <w:bookmarkEnd w:id="409"/>
      <w:bookmarkEnd w:id="410"/>
      <w:bookmarkEnd w:id="411"/>
      <w:bookmarkEnd w:id="412"/>
      <w:bookmarkEnd w:id="413"/>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14" w:name="_Toc491163539"/>
      <w:bookmarkStart w:id="415" w:name="_Toc491164581"/>
      <w:bookmarkStart w:id="416" w:name="_Toc491260001"/>
      <w:bookmarkStart w:id="417" w:name="_Toc491262228"/>
      <w:bookmarkStart w:id="418" w:name="_Toc485148148"/>
      <w:bookmarkStart w:id="419" w:name="_Toc493775866"/>
      <w:r w:rsidRPr="001620CB">
        <w:lastRenderedPageBreak/>
        <w:t>8.5.2.4</w:t>
      </w:r>
      <w:r w:rsidRPr="001620CB">
        <w:tab/>
        <w:t>Delete</w:t>
      </w:r>
      <w:bookmarkEnd w:id="414"/>
      <w:bookmarkEnd w:id="415"/>
      <w:bookmarkEnd w:id="416"/>
      <w:bookmarkEnd w:id="417"/>
      <w:bookmarkEnd w:id="418"/>
      <w:bookmarkEnd w:id="419"/>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420"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420"/>
    </w:p>
    <w:p w14:paraId="35575512" w14:textId="77777777" w:rsidR="00CF3928" w:rsidRPr="00DB768D" w:rsidRDefault="00CF3928" w:rsidP="00CF3928">
      <w:pPr>
        <w:pStyle w:val="Heading3"/>
      </w:pPr>
      <w:bookmarkStart w:id="421" w:name="_Toc493775868"/>
      <w:r w:rsidRPr="00DB768D">
        <w:t>8.</w:t>
      </w:r>
      <w:r w:rsidRPr="00DB768D">
        <w:rPr>
          <w:lang w:val="en-US"/>
        </w:rPr>
        <w:t>6</w:t>
      </w:r>
      <w:r w:rsidRPr="00DB768D">
        <w:t>.1</w:t>
      </w:r>
      <w:r w:rsidRPr="00DB768D">
        <w:tab/>
        <w:t>Introduction</w:t>
      </w:r>
      <w:bookmarkEnd w:id="421"/>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77777777"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-v2_0_0.xsd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sec:c</w:t>
            </w:r>
            <w:r w:rsidRPr="00DB768D">
              <w:rPr>
                <w:rFonts w:ascii="Arial" w:eastAsia="Arial Unicode MS" w:hAnsi="Arial"/>
                <w:sz w:val="18"/>
                <w:lang w:eastAsia="ko-KR"/>
              </w:rPr>
              <w:t>mdStatusCode</w:t>
            </w:r>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422"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422"/>
      <w:r w:rsidRPr="00DB768D">
        <w:t xml:space="preserve"> </w:t>
      </w:r>
    </w:p>
    <w:p w14:paraId="7A38F4BD" w14:textId="77777777" w:rsidR="00CF3928" w:rsidRPr="00DB768D" w:rsidRDefault="00CF3928" w:rsidP="00CF3928">
      <w:pPr>
        <w:pStyle w:val="Heading4"/>
      </w:pPr>
      <w:bookmarkStart w:id="423" w:name="_Toc493775870"/>
      <w:bookmarkStart w:id="424" w:name="_Hlk486754646"/>
      <w:r w:rsidRPr="00DB768D">
        <w:t>8.</w:t>
      </w:r>
      <w:r w:rsidRPr="00DB768D">
        <w:rPr>
          <w:lang w:val="en-US"/>
        </w:rPr>
        <w:t>6</w:t>
      </w:r>
      <w:r w:rsidRPr="00DB768D">
        <w:t>.2.1</w:t>
      </w:r>
      <w:r w:rsidRPr="00DB768D">
        <w:tab/>
        <w:t>Create</w:t>
      </w:r>
      <w:bookmarkEnd w:id="423"/>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25" w:name="_Toc493775871"/>
      <w:bookmarkEnd w:id="424"/>
      <w:r w:rsidRPr="003D5D11">
        <w:t>8.</w:t>
      </w:r>
      <w:r w:rsidRPr="003D5D11">
        <w:rPr>
          <w:lang w:val="en-US"/>
        </w:rPr>
        <w:t>6</w:t>
      </w:r>
      <w:r w:rsidRPr="003D5D11">
        <w:t>.2.2</w:t>
      </w:r>
      <w:r w:rsidRPr="003D5D11">
        <w:tab/>
        <w:t>Retrieve</w:t>
      </w:r>
      <w:bookmarkEnd w:id="425"/>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426" w:name="_Hlk486623280"/>
      <w:r w:rsidRPr="00DB768D">
        <w:t>If the Receiver has a pending MEF Client Command to be issued to the Originator</w:t>
      </w:r>
      <w:bookmarkEnd w:id="426"/>
      <w:r w:rsidRPr="00DB768D">
        <w:t xml:space="preserve">, </w:t>
      </w:r>
      <w:bookmarkStart w:id="427"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427"/>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428" w:name="_Toc493775872"/>
      <w:r w:rsidRPr="00DB768D">
        <w:t>8.</w:t>
      </w:r>
      <w:r w:rsidRPr="00DB768D">
        <w:rPr>
          <w:lang w:val="en-US"/>
        </w:rPr>
        <w:t>6</w:t>
      </w:r>
      <w:r w:rsidRPr="00DB768D">
        <w:t>.2.3</w:t>
      </w:r>
      <w:r w:rsidRPr="00DB768D">
        <w:tab/>
        <w:t>Update</w:t>
      </w:r>
      <w:bookmarkEnd w:id="428"/>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429"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429"/>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30" w:name="_Toc491163540"/>
      <w:bookmarkStart w:id="431" w:name="_Toc491164582"/>
      <w:bookmarkStart w:id="432" w:name="_Toc491260002"/>
      <w:bookmarkStart w:id="433" w:name="_Toc491262229"/>
      <w:bookmarkStart w:id="434" w:name="_Toc485148149"/>
      <w:bookmarkStart w:id="435" w:name="_Toc493775874"/>
      <w:r w:rsidRPr="001620CB">
        <w:t>9</w:t>
      </w:r>
      <w:r w:rsidRPr="001620CB">
        <w:tab/>
        <w:t>Short Names</w:t>
      </w:r>
      <w:bookmarkEnd w:id="430"/>
      <w:bookmarkEnd w:id="431"/>
      <w:bookmarkEnd w:id="432"/>
      <w:bookmarkEnd w:id="433"/>
      <w:bookmarkEnd w:id="434"/>
      <w:bookmarkEnd w:id="435"/>
    </w:p>
    <w:p w14:paraId="788D9244" w14:textId="77777777" w:rsidR="00174EC5" w:rsidRPr="001620CB" w:rsidRDefault="00174EC5" w:rsidP="00D7173B">
      <w:pPr>
        <w:pStyle w:val="Heading2"/>
      </w:pPr>
      <w:bookmarkStart w:id="436" w:name="_Toc491163541"/>
      <w:bookmarkStart w:id="437" w:name="_Toc491164583"/>
      <w:bookmarkStart w:id="438" w:name="_Toc491260003"/>
      <w:bookmarkStart w:id="439" w:name="_Toc491262230"/>
      <w:bookmarkStart w:id="440" w:name="_Toc485148150"/>
      <w:bookmarkStart w:id="441" w:name="_Toc493775875"/>
      <w:r w:rsidRPr="001620CB">
        <w:t>9.1</w:t>
      </w:r>
      <w:r w:rsidRPr="001620CB">
        <w:tab/>
        <w:t>Introduction</w:t>
      </w:r>
      <w:bookmarkEnd w:id="436"/>
      <w:bookmarkEnd w:id="437"/>
      <w:bookmarkEnd w:id="438"/>
      <w:bookmarkEnd w:id="439"/>
      <w:bookmarkEnd w:id="440"/>
      <w:bookmarkEnd w:id="441"/>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42" w:name="_Toc491163542"/>
      <w:bookmarkStart w:id="443" w:name="_Toc491164584"/>
      <w:bookmarkStart w:id="444" w:name="_Toc491260004"/>
      <w:bookmarkStart w:id="445" w:name="_Toc491262231"/>
      <w:bookmarkStart w:id="446" w:name="_Toc485148151"/>
      <w:bookmarkStart w:id="447" w:name="_Toc493775876"/>
      <w:r w:rsidRPr="001620CB">
        <w:t>9.2</w:t>
      </w:r>
      <w:r w:rsidRPr="001620CB">
        <w:tab/>
        <w:t>Security-specific oneM2M Resource attributes</w:t>
      </w:r>
      <w:bookmarkEnd w:id="442"/>
      <w:bookmarkEnd w:id="443"/>
      <w:bookmarkEnd w:id="444"/>
      <w:bookmarkEnd w:id="445"/>
      <w:bookmarkEnd w:id="446"/>
      <w:bookmarkEnd w:id="447"/>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48" w:name="_Toc491163543"/>
      <w:bookmarkStart w:id="449" w:name="_Toc491164585"/>
      <w:bookmarkStart w:id="450" w:name="_Toc491260005"/>
      <w:bookmarkStart w:id="451" w:name="_Toc491262232"/>
      <w:bookmarkStart w:id="452" w:name="_Toc485148152"/>
      <w:bookmarkStart w:id="453" w:name="_Toc493775877"/>
      <w:r w:rsidRPr="001620CB">
        <w:t>9.3</w:t>
      </w:r>
      <w:r w:rsidRPr="001620CB">
        <w:tab/>
        <w:t>Security-specific oneM2M Resource types</w:t>
      </w:r>
      <w:bookmarkEnd w:id="448"/>
      <w:bookmarkEnd w:id="449"/>
      <w:bookmarkEnd w:id="450"/>
      <w:bookmarkEnd w:id="451"/>
      <w:bookmarkEnd w:id="452"/>
      <w:bookmarkEnd w:id="453"/>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54" w:name="_Toc491163544"/>
      <w:bookmarkStart w:id="455" w:name="_Toc491164586"/>
      <w:bookmarkStart w:id="456" w:name="_Toc491260006"/>
      <w:bookmarkStart w:id="457" w:name="_Toc491262233"/>
      <w:bookmarkStart w:id="458" w:name="_Toc485148153"/>
      <w:bookmarkStart w:id="459" w:name="_Toc493775878"/>
      <w:r w:rsidRPr="001620CB">
        <w:t>9.4</w:t>
      </w:r>
      <w:r w:rsidRPr="001620CB">
        <w:tab/>
        <w:t>Security-specific oneM2M Complex data type members</w:t>
      </w:r>
      <w:bookmarkEnd w:id="454"/>
      <w:bookmarkEnd w:id="455"/>
      <w:bookmarkEnd w:id="456"/>
      <w:bookmarkEnd w:id="457"/>
      <w:bookmarkEnd w:id="458"/>
      <w:bookmarkEnd w:id="459"/>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656735AF" w:rsidR="00174EC5" w:rsidRPr="001620CB"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22BF11F" w14:textId="051F8849" w:rsidR="00174EC5" w:rsidRDefault="00174EC5" w:rsidP="00174EC5">
      <w:pPr>
        <w:keepNext/>
        <w:keepLines/>
        <w:spacing w:before="60"/>
        <w:jc w:val="center"/>
        <w:rPr>
          <w:rFonts w:ascii="Arial" w:hAnsi="Arial"/>
          <w:b/>
        </w:rPr>
      </w:pPr>
      <w:r w:rsidRPr="001620CB">
        <w:rPr>
          <w:rFonts w:ascii="Arial" w:hAnsi="Arial"/>
          <w:b/>
        </w:rPr>
        <w:t xml:space="preserve">Table 9.4-1: Security-specific oneM2M Complex data type member short names </w:t>
      </w:r>
    </w:p>
    <w:p w14:paraId="25BC1E6E" w14:textId="2D7EE247" w:rsidR="002F3826" w:rsidRDefault="002F3826" w:rsidP="00174EC5">
      <w:pPr>
        <w:keepNext/>
        <w:keepLines/>
        <w:spacing w:before="60"/>
        <w:jc w:val="center"/>
        <w:rPr>
          <w:rFonts w:ascii="Arial" w:hAnsi="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042"/>
        <w:gridCol w:w="1440"/>
        <w:gridCol w:w="2840"/>
      </w:tblGrid>
      <w:tr w:rsidR="00174EC5" w:rsidRPr="001620CB" w14:paraId="78ED0423" w14:textId="77777777" w:rsidTr="009642D2">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042"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44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840"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042"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r>
              <w:rPr>
                <w:rFonts w:ascii="Arial" w:hAnsi="Arial" w:cs="Arial"/>
                <w:color w:val="000000"/>
                <w:sz w:val="18"/>
                <w:szCs w:val="18"/>
                <w:lang w:val="en-US"/>
              </w:rPr>
              <w:lastRenderedPageBreak/>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44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lastRenderedPageBreak/>
              <w:t>et*</w:t>
            </w:r>
          </w:p>
        </w:tc>
        <w:tc>
          <w:tcPr>
            <w:tcW w:w="2840"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042"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44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840"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042"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44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840"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042"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840"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642D2">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042"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840"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042"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840"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042"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840"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042"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840"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042"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840"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042"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840"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042"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840"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042"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840"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042"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44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840"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042"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840"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042"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44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840"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042"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44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840"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042"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44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840"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042"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840"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042"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840"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042"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840"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042"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840"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042"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44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840"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042"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44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840"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042"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44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840"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042"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44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840"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042"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44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840"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042"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840"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042"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840"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042"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840"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642D2">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042"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840"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60" w:name="_Toc300919400"/>
      <w:bookmarkEnd w:id="13"/>
      <w:bookmarkEnd w:id="14"/>
      <w:r w:rsidRPr="001620CB">
        <w:br w:type="page"/>
      </w:r>
      <w:bookmarkStart w:id="461" w:name="_Toc491163545"/>
      <w:bookmarkStart w:id="462" w:name="_Toc491164587"/>
      <w:bookmarkStart w:id="463" w:name="_Toc491260007"/>
      <w:bookmarkStart w:id="464" w:name="_Toc491262234"/>
      <w:bookmarkStart w:id="465" w:name="_Toc485148154"/>
      <w:bookmarkStart w:id="466" w:name="_Toc493775879"/>
      <w:r w:rsidR="00BB6418" w:rsidRPr="001620CB">
        <w:lastRenderedPageBreak/>
        <w:t>History</w:t>
      </w:r>
      <w:bookmarkEnd w:id="460"/>
      <w:bookmarkEnd w:id="461"/>
      <w:bookmarkEnd w:id="462"/>
      <w:bookmarkEnd w:id="463"/>
      <w:bookmarkEnd w:id="464"/>
      <w:bookmarkEnd w:id="465"/>
      <w:bookmarkEnd w:id="46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7C43EB10"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4918388" w14:textId="77777777" w:rsidR="00E05319" w:rsidRPr="001620CB" w:rsidRDefault="00B553EE">
            <w:pPr>
              <w:pStyle w:val="FP"/>
              <w:keepNext/>
              <w:spacing w:before="80" w:after="80"/>
              <w:ind w:left="57"/>
            </w:pPr>
            <w:r w:rsidRPr="001620CB">
              <w:t>V1.1.1</w:t>
            </w:r>
          </w:p>
        </w:tc>
        <w:tc>
          <w:tcPr>
            <w:tcW w:w="1588" w:type="dxa"/>
            <w:tcBorders>
              <w:top w:val="single" w:sz="6" w:space="0" w:color="auto"/>
              <w:left w:val="single" w:sz="6" w:space="0" w:color="auto"/>
              <w:bottom w:val="single" w:sz="6" w:space="0" w:color="auto"/>
              <w:right w:val="single" w:sz="6" w:space="0" w:color="auto"/>
            </w:tcBorders>
            <w:hideMark/>
          </w:tcPr>
          <w:p w14:paraId="2D6FBD58" w14:textId="77777777" w:rsidR="00E05319" w:rsidRPr="001620CB" w:rsidRDefault="00B553EE">
            <w:pPr>
              <w:pStyle w:val="FP"/>
              <w:keepNext/>
              <w:spacing w:before="80" w:after="80"/>
              <w:ind w:left="57"/>
            </w:pPr>
            <w:r w:rsidRPr="001620CB">
              <w:t>&lt;dd-Mmm-yyyy&gt;</w:t>
            </w:r>
          </w:p>
        </w:tc>
        <w:tc>
          <w:tcPr>
            <w:tcW w:w="6804" w:type="dxa"/>
            <w:tcBorders>
              <w:top w:val="single" w:sz="6" w:space="0" w:color="auto"/>
              <w:left w:val="nil"/>
              <w:bottom w:val="single" w:sz="6" w:space="0" w:color="auto"/>
              <w:right w:val="single" w:sz="6" w:space="0" w:color="auto"/>
            </w:tcBorders>
            <w:hideMark/>
          </w:tcPr>
          <w:p w14:paraId="32BF9F02" w14:textId="77777777" w:rsidR="00E05319" w:rsidRPr="001620CB" w:rsidRDefault="00E05319">
            <w:pPr>
              <w:pStyle w:val="FP"/>
              <w:keepNext/>
              <w:tabs>
                <w:tab w:val="left" w:pos="3118"/>
              </w:tabs>
              <w:spacing w:before="80" w:after="80"/>
              <w:ind w:left="57"/>
            </w:pPr>
            <w:r w:rsidRPr="001620CB">
              <w:t>&lt;Milestone&gt;</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77777777" w:rsidR="00E05319" w:rsidRPr="001620C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70593D" w14:textId="77777777" w:rsidR="00E05319" w:rsidRPr="001620C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01C1D93" w14:textId="77777777" w:rsidR="00E05319" w:rsidRPr="001620CB" w:rsidRDefault="00E05319">
            <w:pPr>
              <w:pStyle w:val="FP"/>
              <w:keepNext/>
              <w:tabs>
                <w:tab w:val="left" w:pos="3261"/>
                <w:tab w:val="left" w:pos="4395"/>
              </w:tabs>
              <w:spacing w:before="80" w:after="80"/>
              <w:ind w:left="57"/>
            </w:pP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14:paraId="410644DA" w14:textId="77777777" w:rsidTr="0066538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77777777" w:rsidR="00147924" w:rsidRPr="001620CB" w:rsidRDefault="00147924" w:rsidP="00CF6106">
            <w:pPr>
              <w:keepNext/>
              <w:spacing w:before="60" w:after="60"/>
              <w:jc w:val="center"/>
              <w:rPr>
                <w:b/>
                <w:sz w:val="24"/>
              </w:rPr>
            </w:pPr>
            <w:r w:rsidRPr="001620CB">
              <w:rPr>
                <w:b/>
                <w:sz w:val="24"/>
              </w:rPr>
              <w:t xml:space="preserve">Draft history </w:t>
            </w:r>
            <w:r w:rsidRPr="001620CB">
              <w:t>(to be removed on publication)</w:t>
            </w:r>
          </w:p>
        </w:tc>
      </w:tr>
      <w:tr w:rsidR="002D305A" w:rsidRPr="001620CB" w14:paraId="3079B29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88C2DDF" w14:textId="77777777" w:rsidR="002D305A" w:rsidRPr="001620CB" w:rsidRDefault="002D305A" w:rsidP="002D305A">
            <w:pPr>
              <w:pStyle w:val="FP"/>
              <w:keepNext/>
              <w:spacing w:before="80" w:after="80"/>
              <w:ind w:left="57"/>
            </w:pPr>
            <w:r w:rsidRPr="001620CB">
              <w:t>V0.0.1</w:t>
            </w:r>
          </w:p>
        </w:tc>
        <w:tc>
          <w:tcPr>
            <w:tcW w:w="1588" w:type="dxa"/>
            <w:tcBorders>
              <w:top w:val="single" w:sz="6" w:space="0" w:color="auto"/>
              <w:left w:val="single" w:sz="6" w:space="0" w:color="auto"/>
              <w:bottom w:val="single" w:sz="6" w:space="0" w:color="auto"/>
              <w:right w:val="single" w:sz="6" w:space="0" w:color="auto"/>
            </w:tcBorders>
            <w:hideMark/>
          </w:tcPr>
          <w:p w14:paraId="24C89337" w14:textId="77777777" w:rsidR="002D305A" w:rsidRPr="001620CB" w:rsidRDefault="005B4A61" w:rsidP="002D305A">
            <w:pPr>
              <w:pStyle w:val="FP"/>
              <w:keepNext/>
              <w:spacing w:before="80" w:after="80"/>
              <w:ind w:left="57"/>
            </w:pPr>
            <w:r w:rsidRPr="001620CB">
              <w:t>02-Dec-2016</w:t>
            </w:r>
          </w:p>
        </w:tc>
        <w:tc>
          <w:tcPr>
            <w:tcW w:w="6804" w:type="dxa"/>
            <w:tcBorders>
              <w:top w:val="single" w:sz="6" w:space="0" w:color="auto"/>
              <w:left w:val="nil"/>
              <w:bottom w:val="single" w:sz="6" w:space="0" w:color="auto"/>
              <w:right w:val="single" w:sz="6" w:space="0" w:color="auto"/>
            </w:tcBorders>
            <w:hideMark/>
          </w:tcPr>
          <w:p w14:paraId="3DC4583B" w14:textId="77777777" w:rsidR="002D305A" w:rsidRPr="001620CB" w:rsidRDefault="002D305A" w:rsidP="002D305A">
            <w:pPr>
              <w:pStyle w:val="FP"/>
              <w:keepNext/>
              <w:tabs>
                <w:tab w:val="left" w:pos="3118"/>
              </w:tabs>
              <w:spacing w:before="80" w:after="80"/>
              <w:ind w:left="57"/>
            </w:pPr>
            <w:r w:rsidRPr="001620CB">
              <w:t>Initial skeleton</w:t>
            </w:r>
          </w:p>
        </w:tc>
      </w:tr>
      <w:tr w:rsidR="00147924" w:rsidRPr="001620CB" w14:paraId="13BF6CB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7C42411" w14:textId="77777777" w:rsidR="00147924" w:rsidRPr="001620CB" w:rsidRDefault="00843AD1" w:rsidP="00CF6106">
            <w:pPr>
              <w:pStyle w:val="FP"/>
              <w:keepNext/>
              <w:spacing w:before="80" w:after="80"/>
              <w:ind w:left="57"/>
            </w:pPr>
            <w:r w:rsidRPr="001620CB">
              <w:t>V0.0.2</w:t>
            </w:r>
          </w:p>
        </w:tc>
        <w:tc>
          <w:tcPr>
            <w:tcW w:w="1588" w:type="dxa"/>
            <w:tcBorders>
              <w:top w:val="single" w:sz="6" w:space="0" w:color="auto"/>
              <w:left w:val="single" w:sz="6" w:space="0" w:color="auto"/>
              <w:bottom w:val="single" w:sz="6" w:space="0" w:color="auto"/>
              <w:right w:val="single" w:sz="6" w:space="0" w:color="auto"/>
            </w:tcBorders>
          </w:tcPr>
          <w:p w14:paraId="4AA86D47" w14:textId="77777777" w:rsidR="00147924" w:rsidRPr="001620CB" w:rsidRDefault="00843AD1" w:rsidP="00CF6106">
            <w:pPr>
              <w:pStyle w:val="FP"/>
              <w:keepNext/>
              <w:spacing w:before="80" w:after="80"/>
              <w:ind w:left="57"/>
            </w:pPr>
            <w:r w:rsidRPr="001620CB">
              <w:t>11-Jan-2017</w:t>
            </w:r>
          </w:p>
        </w:tc>
        <w:tc>
          <w:tcPr>
            <w:tcW w:w="6804" w:type="dxa"/>
            <w:tcBorders>
              <w:top w:val="single" w:sz="6" w:space="0" w:color="auto"/>
              <w:left w:val="nil"/>
              <w:bottom w:val="single" w:sz="6" w:space="0" w:color="auto"/>
              <w:right w:val="single" w:sz="6" w:space="0" w:color="auto"/>
            </w:tcBorders>
          </w:tcPr>
          <w:p w14:paraId="3A75131C" w14:textId="77777777" w:rsidR="00843AD1" w:rsidRPr="001620CB" w:rsidRDefault="00843AD1" w:rsidP="00843AD1">
            <w:pPr>
              <w:pStyle w:val="FP"/>
              <w:keepNext/>
              <w:tabs>
                <w:tab w:val="left" w:pos="3118"/>
              </w:tabs>
              <w:spacing w:before="80" w:after="80"/>
              <w:ind w:left="57"/>
            </w:pPr>
            <w:r w:rsidRPr="001620CB">
              <w:t xml:space="preserve">Incorporating input contributions as approved at </w:t>
            </w:r>
            <w:r w:rsidRPr="00EC1795">
              <w:t>TP</w:t>
            </w:r>
            <w:r w:rsidRPr="001620CB">
              <w:t>-26:</w:t>
            </w:r>
          </w:p>
          <w:p w14:paraId="386AFC9A" w14:textId="77777777" w:rsidR="00843AD1" w:rsidRPr="001620CB" w:rsidRDefault="00843AD1" w:rsidP="00843AD1">
            <w:pPr>
              <w:pStyle w:val="FP"/>
              <w:keepNext/>
              <w:tabs>
                <w:tab w:val="left" w:pos="3118"/>
              </w:tabs>
              <w:spacing w:before="80" w:after="80"/>
              <w:ind w:left="57"/>
            </w:pPr>
            <w:r w:rsidRPr="00EC1795">
              <w:t>SEC</w:t>
            </w:r>
            <w:r w:rsidRPr="001620CB">
              <w:t>-2016-0166R01-TEF_Interface_Specification_skeleton</w:t>
            </w:r>
          </w:p>
          <w:p w14:paraId="7B697B34" w14:textId="77777777" w:rsidR="00843AD1" w:rsidRPr="001620CB" w:rsidRDefault="00843AD1" w:rsidP="00843AD1">
            <w:pPr>
              <w:pStyle w:val="FP"/>
              <w:keepNext/>
              <w:tabs>
                <w:tab w:val="left" w:pos="3118"/>
              </w:tabs>
              <w:spacing w:before="80" w:after="80"/>
              <w:ind w:left="57"/>
            </w:pPr>
            <w:r w:rsidRPr="00EC1795">
              <w:t>SEC</w:t>
            </w:r>
            <w:r w:rsidRPr="001620CB">
              <w:t>-2016-0167R01-TEF_Interface_Specification_Scope</w:t>
            </w:r>
          </w:p>
          <w:p w14:paraId="18A8833D" w14:textId="77777777" w:rsidR="00147924" w:rsidRPr="001620CB" w:rsidRDefault="00843AD1" w:rsidP="00CF1301">
            <w:pPr>
              <w:pStyle w:val="FP"/>
              <w:keepNext/>
              <w:tabs>
                <w:tab w:val="left" w:pos="3118"/>
              </w:tabs>
              <w:spacing w:before="80" w:after="80"/>
              <w:ind w:left="57"/>
            </w:pPr>
            <w:r w:rsidRPr="00EC1795">
              <w:t>SEC</w:t>
            </w:r>
            <w:r w:rsidRPr="001620CB">
              <w:t>-2016-0168R01-TEF_Interface_Specification_main_body</w:t>
            </w:r>
          </w:p>
        </w:tc>
      </w:tr>
      <w:tr w:rsidR="00147924" w:rsidRPr="001620CB" w14:paraId="763C4A56"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31B97840" w14:textId="77777777" w:rsidR="00147924" w:rsidRPr="001620CB" w:rsidRDefault="00556021" w:rsidP="00CF6106">
            <w:pPr>
              <w:pStyle w:val="FP"/>
              <w:keepNext/>
              <w:spacing w:before="80" w:after="80"/>
              <w:ind w:left="57"/>
            </w:pPr>
            <w:r w:rsidRPr="001620CB">
              <w:t>V0.0.3</w:t>
            </w:r>
          </w:p>
        </w:tc>
        <w:tc>
          <w:tcPr>
            <w:tcW w:w="1588" w:type="dxa"/>
            <w:tcBorders>
              <w:top w:val="single" w:sz="6" w:space="0" w:color="auto"/>
              <w:left w:val="single" w:sz="6" w:space="0" w:color="auto"/>
              <w:bottom w:val="single" w:sz="6" w:space="0" w:color="auto"/>
              <w:right w:val="single" w:sz="6" w:space="0" w:color="auto"/>
            </w:tcBorders>
          </w:tcPr>
          <w:p w14:paraId="334700B3" w14:textId="77777777" w:rsidR="00147924" w:rsidRPr="001620CB" w:rsidRDefault="00556021" w:rsidP="00CF6106">
            <w:pPr>
              <w:pStyle w:val="FP"/>
              <w:keepNext/>
              <w:spacing w:before="80" w:after="80"/>
              <w:ind w:left="57"/>
            </w:pPr>
            <w:r w:rsidRPr="001620CB">
              <w:t>28-Feb-2017</w:t>
            </w:r>
          </w:p>
        </w:tc>
        <w:tc>
          <w:tcPr>
            <w:tcW w:w="6804" w:type="dxa"/>
            <w:tcBorders>
              <w:top w:val="single" w:sz="6" w:space="0" w:color="auto"/>
              <w:left w:val="nil"/>
              <w:bottom w:val="single" w:sz="6" w:space="0" w:color="auto"/>
              <w:right w:val="single" w:sz="6" w:space="0" w:color="auto"/>
            </w:tcBorders>
          </w:tcPr>
          <w:p w14:paraId="45F29783" w14:textId="77777777" w:rsidR="00147924" w:rsidRPr="001620CB" w:rsidRDefault="00556021" w:rsidP="00CF6106">
            <w:pPr>
              <w:pStyle w:val="FP"/>
              <w:keepNext/>
              <w:tabs>
                <w:tab w:val="left" w:pos="3261"/>
                <w:tab w:val="left" w:pos="4395"/>
              </w:tabs>
              <w:spacing w:before="80" w:after="80"/>
              <w:ind w:left="57"/>
            </w:pPr>
            <w:r w:rsidRPr="001620CB">
              <w:t>Incorporating input co</w:t>
            </w:r>
            <w:r w:rsidR="0074096D" w:rsidRPr="001620CB">
              <w:t xml:space="preserve">ntributions as approved at </w:t>
            </w:r>
            <w:r w:rsidR="0074096D" w:rsidRPr="00EC1795">
              <w:t>TP</w:t>
            </w:r>
            <w:r w:rsidR="0074096D" w:rsidRPr="001620CB">
              <w:t>-27</w:t>
            </w:r>
            <w:r w:rsidRPr="001620CB">
              <w:t>:</w:t>
            </w:r>
          </w:p>
          <w:p w14:paraId="06AB572F" w14:textId="77777777" w:rsidR="00556021" w:rsidRPr="001620CB" w:rsidRDefault="003D7EA9" w:rsidP="00CF6106">
            <w:pPr>
              <w:pStyle w:val="FP"/>
              <w:keepNext/>
              <w:tabs>
                <w:tab w:val="left" w:pos="3261"/>
                <w:tab w:val="left" w:pos="4395"/>
              </w:tabs>
              <w:spacing w:before="80" w:after="80"/>
              <w:ind w:left="57"/>
            </w:pPr>
            <w:r w:rsidRPr="00EC1795">
              <w:t>SEC</w:t>
            </w:r>
            <w:r w:rsidRPr="001620CB">
              <w:t>-2017-0008R02-TEF_interface_updates</w:t>
            </w:r>
          </w:p>
        </w:tc>
      </w:tr>
      <w:tr w:rsidR="00147924" w:rsidRPr="001620CB" w14:paraId="6D7C2308"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1FCC227" w14:textId="77777777" w:rsidR="00147924" w:rsidRPr="001620CB" w:rsidRDefault="00315780" w:rsidP="00CF6106">
            <w:pPr>
              <w:pStyle w:val="FP"/>
              <w:spacing w:before="80" w:after="80"/>
              <w:ind w:left="57"/>
            </w:pPr>
            <w:r w:rsidRPr="001620CB">
              <w:t>V0.0.4</w:t>
            </w:r>
          </w:p>
        </w:tc>
        <w:tc>
          <w:tcPr>
            <w:tcW w:w="1588" w:type="dxa"/>
            <w:tcBorders>
              <w:top w:val="single" w:sz="6" w:space="0" w:color="auto"/>
              <w:left w:val="single" w:sz="6" w:space="0" w:color="auto"/>
              <w:bottom w:val="single" w:sz="6" w:space="0" w:color="auto"/>
              <w:right w:val="single" w:sz="6" w:space="0" w:color="auto"/>
            </w:tcBorders>
          </w:tcPr>
          <w:p w14:paraId="58B0FDDA" w14:textId="77777777" w:rsidR="00147924" w:rsidRPr="001620CB" w:rsidRDefault="00315780" w:rsidP="00CF6106">
            <w:pPr>
              <w:pStyle w:val="FP"/>
              <w:spacing w:before="80" w:after="80"/>
              <w:ind w:left="57"/>
            </w:pPr>
            <w:r w:rsidRPr="001620CB">
              <w:t>12-Apr-2017</w:t>
            </w:r>
          </w:p>
        </w:tc>
        <w:tc>
          <w:tcPr>
            <w:tcW w:w="6804" w:type="dxa"/>
            <w:tcBorders>
              <w:top w:val="single" w:sz="6" w:space="0" w:color="auto"/>
              <w:left w:val="nil"/>
              <w:bottom w:val="single" w:sz="6" w:space="0" w:color="auto"/>
              <w:right w:val="single" w:sz="6" w:space="0" w:color="auto"/>
            </w:tcBorders>
          </w:tcPr>
          <w:p w14:paraId="19076A11" w14:textId="77777777" w:rsidR="00315780" w:rsidRPr="001620CB" w:rsidRDefault="00315780" w:rsidP="00315780">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-28:</w:t>
            </w:r>
          </w:p>
          <w:p w14:paraId="4C7CDECC" w14:textId="77777777" w:rsidR="00147924" w:rsidRPr="001620CB" w:rsidRDefault="00315780" w:rsidP="00CF6106">
            <w:pPr>
              <w:pStyle w:val="FP"/>
              <w:tabs>
                <w:tab w:val="left" w:pos="3261"/>
                <w:tab w:val="left" w:pos="4395"/>
              </w:tabs>
              <w:spacing w:before="80" w:after="80"/>
              <w:ind w:left="57"/>
            </w:pPr>
            <w:r w:rsidRPr="00EC1795">
              <w:t>SEC</w:t>
            </w:r>
            <w:r w:rsidRPr="001620CB">
              <w:t>-2017-0039R01-TS-0032_</w:t>
            </w:r>
            <w:r w:rsidRPr="00EC1795">
              <w:t>MEF</w:t>
            </w:r>
            <w:r w:rsidRPr="001620CB">
              <w:t>_interface</w:t>
            </w:r>
          </w:p>
        </w:tc>
      </w:tr>
      <w:tr w:rsidR="00147924" w:rsidRPr="001620CB" w14:paraId="4E820AEE"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E58CB76" w14:textId="77777777" w:rsidR="00147924" w:rsidRPr="001620CB" w:rsidRDefault="002B0A6E" w:rsidP="00CF6106">
            <w:pPr>
              <w:pStyle w:val="FP"/>
              <w:spacing w:before="80" w:after="80"/>
              <w:ind w:left="57"/>
            </w:pPr>
            <w:r w:rsidRPr="001620CB">
              <w:t>V0.1.0</w:t>
            </w:r>
          </w:p>
        </w:tc>
        <w:tc>
          <w:tcPr>
            <w:tcW w:w="1588" w:type="dxa"/>
            <w:tcBorders>
              <w:top w:val="single" w:sz="6" w:space="0" w:color="auto"/>
              <w:left w:val="single" w:sz="6" w:space="0" w:color="auto"/>
              <w:bottom w:val="single" w:sz="6" w:space="0" w:color="auto"/>
              <w:right w:val="single" w:sz="6" w:space="0" w:color="auto"/>
            </w:tcBorders>
          </w:tcPr>
          <w:p w14:paraId="3F825AE3" w14:textId="77777777" w:rsidR="00147924" w:rsidRPr="001620CB" w:rsidRDefault="002B0A6E" w:rsidP="00CF6106">
            <w:pPr>
              <w:pStyle w:val="FP"/>
              <w:spacing w:before="80" w:after="80"/>
              <w:ind w:left="57"/>
            </w:pPr>
            <w:r w:rsidRPr="001620CB">
              <w:t>13-Jun-2017</w:t>
            </w:r>
          </w:p>
        </w:tc>
        <w:tc>
          <w:tcPr>
            <w:tcW w:w="6804" w:type="dxa"/>
            <w:tcBorders>
              <w:top w:val="single" w:sz="6" w:space="0" w:color="auto"/>
              <w:left w:val="nil"/>
              <w:bottom w:val="single" w:sz="6" w:space="0" w:color="auto"/>
              <w:right w:val="single" w:sz="6" w:space="0" w:color="auto"/>
            </w:tcBorders>
          </w:tcPr>
          <w:p w14:paraId="06E59B52" w14:textId="77777777" w:rsidR="002B0A6E" w:rsidRPr="001620CB" w:rsidRDefault="002B0A6E" w:rsidP="002B0A6E">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-29:</w:t>
            </w:r>
          </w:p>
          <w:p w14:paraId="31845F00" w14:textId="77777777" w:rsidR="00147924" w:rsidRPr="001620CB" w:rsidRDefault="003574FC" w:rsidP="009B1E33">
            <w:pPr>
              <w:pStyle w:val="FP"/>
              <w:tabs>
                <w:tab w:val="left" w:pos="3261"/>
                <w:tab w:val="left" w:pos="4395"/>
              </w:tabs>
              <w:spacing w:before="80" w:after="80"/>
            </w:pPr>
            <w:r w:rsidRPr="001620CB">
              <w:t xml:space="preserve"> </w:t>
            </w:r>
            <w:r w:rsidRPr="00EC1795">
              <w:t>SEC</w:t>
            </w:r>
            <w:r w:rsidRPr="001620CB">
              <w:t>-2017-0066R04-TS-0032_addressing_editors_notes</w:t>
            </w:r>
          </w:p>
          <w:p w14:paraId="3E3D3E0B" w14:textId="77777777" w:rsidR="003574FC" w:rsidRPr="001620CB" w:rsidRDefault="003574FC" w:rsidP="009B1E33">
            <w:pPr>
              <w:pStyle w:val="FP"/>
              <w:tabs>
                <w:tab w:val="left" w:pos="3261"/>
                <w:tab w:val="left" w:pos="4395"/>
              </w:tabs>
              <w:spacing w:before="80" w:after="80"/>
            </w:pPr>
            <w:r w:rsidRPr="001620CB">
              <w:t xml:space="preserve"> Initial version after functional freeze</w:t>
            </w:r>
          </w:p>
        </w:tc>
      </w:tr>
      <w:tr w:rsidR="00665382" w:rsidRPr="001620CB" w14:paraId="1B9DE39C"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B012FFF" w14:textId="65750D8C" w:rsidR="00665382" w:rsidRPr="001620CB" w:rsidRDefault="00665382" w:rsidP="00C21BEE">
            <w:pPr>
              <w:pStyle w:val="FP"/>
              <w:keepNext/>
              <w:spacing w:before="80" w:after="80"/>
              <w:ind w:left="57"/>
            </w:pPr>
            <w:r w:rsidRPr="000609B4">
              <w:t>V0.1.</w:t>
            </w:r>
            <w:r>
              <w:t>1</w:t>
            </w:r>
          </w:p>
        </w:tc>
        <w:tc>
          <w:tcPr>
            <w:tcW w:w="1588" w:type="dxa"/>
            <w:tcBorders>
              <w:top w:val="single" w:sz="6" w:space="0" w:color="auto"/>
              <w:left w:val="single" w:sz="6" w:space="0" w:color="auto"/>
              <w:bottom w:val="single" w:sz="6" w:space="0" w:color="auto"/>
              <w:right w:val="single" w:sz="6" w:space="0" w:color="auto"/>
            </w:tcBorders>
          </w:tcPr>
          <w:p w14:paraId="479B1311" w14:textId="77777777" w:rsidR="00665382" w:rsidRPr="001620CB" w:rsidRDefault="00665382" w:rsidP="00C21BEE">
            <w:pPr>
              <w:pStyle w:val="FP"/>
              <w:keepNext/>
              <w:spacing w:before="80" w:after="80"/>
              <w:ind w:left="57"/>
            </w:pPr>
            <w:r w:rsidRPr="000609B4">
              <w:t>August 2017</w:t>
            </w:r>
          </w:p>
        </w:tc>
        <w:tc>
          <w:tcPr>
            <w:tcW w:w="6804" w:type="dxa"/>
            <w:tcBorders>
              <w:top w:val="single" w:sz="6" w:space="0" w:color="auto"/>
              <w:left w:val="nil"/>
              <w:bottom w:val="single" w:sz="6" w:space="0" w:color="auto"/>
              <w:right w:val="single" w:sz="6" w:space="0" w:color="auto"/>
            </w:tcBorders>
          </w:tcPr>
          <w:p w14:paraId="40BCA880" w14:textId="77777777" w:rsidR="00665382" w:rsidRDefault="00665382" w:rsidP="00C21BEE">
            <w:pPr>
              <w:pStyle w:val="FP"/>
              <w:keepNext/>
              <w:tabs>
                <w:tab w:val="left" w:pos="3118"/>
              </w:tabs>
              <w:spacing w:before="80" w:after="80"/>
              <w:ind w:left="57"/>
            </w:pPr>
            <w:r w:rsidRPr="000609B4">
              <w:t>Clean-up done by editHelp!</w:t>
            </w:r>
          </w:p>
          <w:p w14:paraId="23374D51" w14:textId="016BF5C2" w:rsidR="00820425" w:rsidRPr="001620CB" w:rsidRDefault="00361DF2" w:rsidP="00C21BEE">
            <w:pPr>
              <w:pStyle w:val="FP"/>
              <w:keepNext/>
              <w:tabs>
                <w:tab w:val="left" w:pos="3118"/>
              </w:tabs>
              <w:spacing w:before="80" w:after="80"/>
              <w:ind w:left="57"/>
            </w:pPr>
            <w:r>
              <w:t>SEC-2017-0146</w:t>
            </w:r>
            <w:r w:rsidR="00820425" w:rsidRPr="00820425">
              <w:t>-Edithelp_TS-0032_MAF_and_MEF_Interface_Specification</w:t>
            </w:r>
          </w:p>
        </w:tc>
      </w:tr>
      <w:tr w:rsidR="00820425" w:rsidRPr="001620CB" w14:paraId="28597599"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79E70490" w14:textId="4E609E5F" w:rsidR="00820425" w:rsidRPr="001620CB" w:rsidRDefault="00820425" w:rsidP="00820425">
            <w:pPr>
              <w:pStyle w:val="FP"/>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14:paraId="2EA70D77" w14:textId="6BA86EC9" w:rsidR="00820425" w:rsidRPr="001620CB" w:rsidRDefault="00820425" w:rsidP="00820425">
            <w:pPr>
              <w:pStyle w:val="FP"/>
              <w:spacing w:before="80" w:after="80"/>
              <w:ind w:left="57"/>
            </w:pPr>
            <w:r>
              <w:t>13-Jul-2017</w:t>
            </w:r>
          </w:p>
        </w:tc>
        <w:tc>
          <w:tcPr>
            <w:tcW w:w="6804" w:type="dxa"/>
            <w:tcBorders>
              <w:top w:val="single" w:sz="6" w:space="0" w:color="auto"/>
              <w:left w:val="nil"/>
              <w:bottom w:val="single" w:sz="6" w:space="0" w:color="auto"/>
              <w:right w:val="single" w:sz="6" w:space="0" w:color="auto"/>
            </w:tcBorders>
          </w:tcPr>
          <w:p w14:paraId="37AF11C7" w14:textId="37BB7814" w:rsidR="00820425" w:rsidRDefault="00820425" w:rsidP="00820425">
            <w:pPr>
              <w:pStyle w:val="FP"/>
              <w:keepNext/>
              <w:tabs>
                <w:tab w:val="left" w:pos="3261"/>
                <w:tab w:val="left" w:pos="4395"/>
              </w:tabs>
              <w:spacing w:before="80" w:after="80"/>
              <w:ind w:left="57"/>
            </w:pPr>
            <w:r>
              <w:t>Incorporating input contributions as approved at TP-30 into V0.1.0:</w:t>
            </w:r>
          </w:p>
          <w:p w14:paraId="5249C367" w14:textId="77777777" w:rsidR="00820425" w:rsidRDefault="00820425" w:rsidP="00820425">
            <w:pPr>
              <w:pStyle w:val="FP"/>
              <w:keepNext/>
              <w:tabs>
                <w:tab w:val="left" w:pos="3261"/>
                <w:tab w:val="left" w:pos="4395"/>
              </w:tabs>
              <w:spacing w:before="80" w:after="80"/>
              <w:ind w:left="57"/>
            </w:pPr>
            <w:r w:rsidRPr="004C339A">
              <w:t>SEC-2017-0099R01-CR_TS-0032_general_corrections</w:t>
            </w:r>
          </w:p>
          <w:p w14:paraId="59BC5017" w14:textId="72DA2486" w:rsidR="00820425" w:rsidRPr="001620CB" w:rsidRDefault="00820425" w:rsidP="00820425">
            <w:pPr>
              <w:pStyle w:val="FP"/>
              <w:keepNext/>
              <w:tabs>
                <w:tab w:val="left" w:pos="3261"/>
                <w:tab w:val="left" w:pos="4395"/>
              </w:tabs>
              <w:spacing w:before="80" w:after="80"/>
              <w:ind w:left="57"/>
            </w:pPr>
            <w:r>
              <w:t>SEC-2017-0100R02</w:t>
            </w:r>
            <w:r w:rsidRPr="004C339A">
              <w:t>-CR_TS-0032_MEFClientCmd_resource</w:t>
            </w:r>
          </w:p>
        </w:tc>
      </w:tr>
      <w:tr w:rsidR="00820425" w:rsidRPr="001620CB" w14:paraId="66B67A44"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8239052" w14:textId="5229967B" w:rsidR="00820425" w:rsidRDefault="00820425" w:rsidP="00820425">
            <w:pPr>
              <w:pStyle w:val="FP"/>
              <w:spacing w:before="80" w:after="80"/>
              <w:ind w:left="57"/>
            </w:pPr>
            <w:r>
              <w:t>V2_0_1</w:t>
            </w:r>
          </w:p>
        </w:tc>
        <w:tc>
          <w:tcPr>
            <w:tcW w:w="1588" w:type="dxa"/>
            <w:tcBorders>
              <w:top w:val="single" w:sz="6" w:space="0" w:color="auto"/>
              <w:left w:val="single" w:sz="6" w:space="0" w:color="auto"/>
              <w:bottom w:val="single" w:sz="6" w:space="0" w:color="auto"/>
              <w:right w:val="single" w:sz="6" w:space="0" w:color="auto"/>
            </w:tcBorders>
          </w:tcPr>
          <w:p w14:paraId="176472F5" w14:textId="207EBFC8" w:rsidR="00820425" w:rsidRDefault="00820425" w:rsidP="00820425">
            <w:pPr>
              <w:pStyle w:val="FP"/>
              <w:spacing w:before="80" w:after="80"/>
              <w:ind w:left="57"/>
            </w:pPr>
            <w:r>
              <w:t>21-Sept-2017</w:t>
            </w:r>
          </w:p>
        </w:tc>
        <w:tc>
          <w:tcPr>
            <w:tcW w:w="6804" w:type="dxa"/>
            <w:tcBorders>
              <w:top w:val="single" w:sz="6" w:space="0" w:color="auto"/>
              <w:left w:val="nil"/>
              <w:bottom w:val="single" w:sz="6" w:space="0" w:color="auto"/>
              <w:right w:val="single" w:sz="6" w:space="0" w:color="auto"/>
            </w:tcBorders>
          </w:tcPr>
          <w:p w14:paraId="3CA6C8C1" w14:textId="4207ED8A" w:rsidR="00820425" w:rsidRDefault="00820425" w:rsidP="00820425">
            <w:pPr>
              <w:pStyle w:val="FP"/>
              <w:keepNext/>
              <w:tabs>
                <w:tab w:val="left" w:pos="3261"/>
                <w:tab w:val="left" w:pos="4395"/>
              </w:tabs>
              <w:spacing w:before="80" w:after="80"/>
              <w:ind w:left="57"/>
            </w:pPr>
            <w:r>
              <w:t>Merging changes of V0_1_1 and V2_0_0 as approved at TP#31:</w:t>
            </w:r>
          </w:p>
          <w:p w14:paraId="039ADA54" w14:textId="20C0992B" w:rsidR="00820425" w:rsidRDefault="00361DF2" w:rsidP="00820425">
            <w:pPr>
              <w:pStyle w:val="FP"/>
              <w:keepNext/>
              <w:tabs>
                <w:tab w:val="left" w:pos="3261"/>
                <w:tab w:val="left" w:pos="4395"/>
              </w:tabs>
              <w:spacing w:before="80" w:after="80"/>
              <w:ind w:left="57"/>
            </w:pPr>
            <w:r>
              <w:t>SEC-2017-0147</w:t>
            </w:r>
            <w:r w:rsidR="009642D2">
              <w:t>R01</w:t>
            </w:r>
            <w:r w:rsidR="00AC2B51">
              <w:t>-</w:t>
            </w:r>
            <w:r w:rsidR="00AC2B51" w:rsidRPr="00AC2B51">
              <w:t>TS-0032_MAF_and_MEF_Interface_Specification-V2_0_1</w:t>
            </w:r>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bookmarkStart w:id="467" w:name="_GoBack"/>
      <w:bookmarkEnd w:id="467"/>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7F269" w14:textId="77777777" w:rsidR="00877BEF" w:rsidRDefault="00877BEF">
      <w:r>
        <w:separator/>
      </w:r>
    </w:p>
  </w:endnote>
  <w:endnote w:type="continuationSeparator" w:id="0">
    <w:p w14:paraId="0D52DA5D" w14:textId="77777777" w:rsidR="00877BEF" w:rsidRDefault="0087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142FED13" w:rsidR="00876F14" w:rsidRDefault="00876F1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9642D2">
      <w:t>35</w:t>
    </w:r>
    <w:r>
      <w:fldChar w:fldCharType="end"/>
    </w:r>
    <w:r>
      <w:t xml:space="preserve"> of </w:t>
    </w:r>
    <w:fldSimple w:instr=" NUMPAGES   \* MERGEFORMAT ">
      <w:r w:rsidR="009642D2">
        <w:t>36</w:t>
      </w:r>
    </w:fldSimple>
  </w:p>
  <w:p w14:paraId="5B257D09" w14:textId="77777777" w:rsidR="00876F14" w:rsidRPr="00424964" w:rsidRDefault="00876F1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8E8CF" w14:textId="77777777" w:rsidR="00877BEF" w:rsidRDefault="00877BEF">
      <w:r>
        <w:separator/>
      </w:r>
    </w:p>
  </w:footnote>
  <w:footnote w:type="continuationSeparator" w:id="0">
    <w:p w14:paraId="0D1C0E6A" w14:textId="77777777" w:rsidR="00877BEF" w:rsidRDefault="00877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40350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5B41"/>
    <w:rsid w:val="0075760D"/>
    <w:rsid w:val="00761668"/>
    <w:rsid w:val="00770308"/>
    <w:rsid w:val="00780EE3"/>
    <w:rsid w:val="00787554"/>
    <w:rsid w:val="007A32F4"/>
    <w:rsid w:val="007B55FC"/>
    <w:rsid w:val="007C2C07"/>
    <w:rsid w:val="007D5C70"/>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B768D"/>
    <w:rsid w:val="00DD4796"/>
    <w:rsid w:val="00DD4BC8"/>
    <w:rsid w:val="00DE7364"/>
    <w:rsid w:val="00E05319"/>
    <w:rsid w:val="00E13A18"/>
    <w:rsid w:val="00E16F20"/>
    <w:rsid w:val="00E278AD"/>
    <w:rsid w:val="00E30E05"/>
    <w:rsid w:val="00E32BD1"/>
    <w:rsid w:val="00E339B6"/>
    <w:rsid w:val="00E44E7F"/>
    <w:rsid w:val="00E563E2"/>
    <w:rsid w:val="00E632F6"/>
    <w:rsid w:val="00E711FF"/>
    <w:rsid w:val="00E740FD"/>
    <w:rsid w:val="00E813A0"/>
    <w:rsid w:val="00E85AF6"/>
    <w:rsid w:val="00E95952"/>
    <w:rsid w:val="00E9651A"/>
    <w:rsid w:val="00EA45D8"/>
    <w:rsid w:val="00EA530F"/>
    <w:rsid w:val="00EB61E9"/>
    <w:rsid w:val="00EC1795"/>
    <w:rsid w:val="00EC4581"/>
    <w:rsid w:val="00EC6DB5"/>
    <w:rsid w:val="00ED3248"/>
    <w:rsid w:val="00EE1FAC"/>
    <w:rsid w:val="00EF4FBC"/>
    <w:rsid w:val="00F12DD3"/>
    <w:rsid w:val="00F2529C"/>
    <w:rsid w:val="00F4236C"/>
    <w:rsid w:val="00F4308F"/>
    <w:rsid w:val="00F57D30"/>
    <w:rsid w:val="00F64F47"/>
    <w:rsid w:val="00F8730E"/>
    <w:rsid w:val="00F92B63"/>
    <w:rsid w:val="00FA05D7"/>
    <w:rsid w:val="00FA344F"/>
    <w:rsid w:val="00FC17F5"/>
    <w:rsid w:val="00FC3EA7"/>
    <w:rsid w:val="00FD4016"/>
    <w:rsid w:val="00FE6916"/>
    <w:rsid w:val="00FF4717"/>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72B1-5272-417A-A3C1-EB77FE88B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36</Pages>
  <Words>12729</Words>
  <Characters>72560</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85119</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Wolfgang Granzow</cp:lastModifiedBy>
  <cp:revision>3</cp:revision>
  <cp:lastPrinted>2010-05-07T15:32:00Z</cp:lastPrinted>
  <dcterms:created xsi:type="dcterms:W3CDTF">2017-09-22T05:10:00Z</dcterms:created>
  <dcterms:modified xsi:type="dcterms:W3CDTF">2017-09-22T05:12:00Z</dcterms:modified>
</cp:coreProperties>
</file>