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10B6E" w14:textId="77777777" w:rsidR="00826192" w:rsidRPr="00826192" w:rsidRDefault="00826192" w:rsidP="00826192">
      <w:pPr>
        <w:spacing w:after="0"/>
        <w:rPr>
          <w:vanish/>
        </w:rPr>
      </w:pPr>
      <w:bookmarkStart w:id="0" w:name="page2"/>
    </w:p>
    <w:p w14:paraId="57006BF4" w14:textId="40A7ED69" w:rsidR="00CC1F33" w:rsidRDefault="00CC1F33"/>
    <w:p w14:paraId="463A462F" w14:textId="657783CC" w:rsidR="00CC1F33" w:rsidRDefault="00551741" w:rsidP="00551741">
      <w:pPr>
        <w:tabs>
          <w:tab w:val="left" w:pos="690"/>
        </w:tabs>
      </w:pPr>
      <w:r>
        <w:tab/>
      </w:r>
    </w:p>
    <w:p w14:paraId="44A34B0C"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14:paraId="01FBFA16" w14:textId="77777777" w:rsidTr="009762D8">
        <w:trPr>
          <w:trHeight w:val="302"/>
          <w:jc w:val="center"/>
        </w:trPr>
        <w:tc>
          <w:tcPr>
            <w:tcW w:w="9463" w:type="dxa"/>
            <w:gridSpan w:val="2"/>
            <w:shd w:val="clear" w:color="auto" w:fill="B42025"/>
          </w:tcPr>
          <w:p w14:paraId="4782DA42" w14:textId="77777777" w:rsidR="00CC1F33" w:rsidRPr="003374F1" w:rsidRDefault="00CC1F33" w:rsidP="00826192">
            <w:pPr>
              <w:pStyle w:val="0neM2M-CoverTableTitle"/>
              <w:rPr>
                <w:rFonts w:cs="Times New Roman"/>
              </w:rPr>
            </w:pPr>
            <w:r>
              <w:rPr>
                <w:rFonts w:cs="Times New Roman"/>
              </w:rPr>
              <w:t>Input Contribution</w:t>
            </w:r>
          </w:p>
        </w:tc>
      </w:tr>
      <w:tr w:rsidR="00A143E3" w:rsidRPr="001A2965" w14:paraId="6C8E3576" w14:textId="77777777" w:rsidTr="009762D8">
        <w:trPr>
          <w:trHeight w:val="124"/>
          <w:jc w:val="center"/>
        </w:trPr>
        <w:tc>
          <w:tcPr>
            <w:tcW w:w="2512" w:type="dxa"/>
            <w:shd w:val="clear" w:color="auto" w:fill="A0A0A3"/>
          </w:tcPr>
          <w:p w14:paraId="3AB5C4E1" w14:textId="77777777" w:rsidR="00A143E3" w:rsidRPr="003374F1" w:rsidRDefault="00A143E3" w:rsidP="00CC1F33">
            <w:pPr>
              <w:pStyle w:val="oneM2M-CoverTableLeft"/>
            </w:pPr>
            <w:r>
              <w:t>Meeting ID</w:t>
            </w:r>
            <w:r w:rsidRPr="003374F1">
              <w:t>*</w:t>
            </w:r>
          </w:p>
        </w:tc>
        <w:tc>
          <w:tcPr>
            <w:tcW w:w="6951" w:type="dxa"/>
            <w:shd w:val="clear" w:color="auto" w:fill="FFFFFF"/>
          </w:tcPr>
          <w:p w14:paraId="6A4ECFFE" w14:textId="0286F1B8" w:rsidR="00A143E3" w:rsidRPr="003374F1" w:rsidRDefault="0002480E" w:rsidP="00537AB1">
            <w:pPr>
              <w:pStyle w:val="oneM2M-CoverTableText"/>
            </w:pPr>
            <w:r>
              <w:t>TP</w:t>
            </w:r>
            <w:r w:rsidR="0053319B">
              <w:t>#2</w:t>
            </w:r>
            <w:r w:rsidR="00802DEA">
              <w:t>8</w:t>
            </w:r>
            <w:r w:rsidR="00106FCF">
              <w:t xml:space="preserve"> </w:t>
            </w:r>
          </w:p>
        </w:tc>
      </w:tr>
      <w:tr w:rsidR="00A143E3" w:rsidRPr="001A2965" w14:paraId="067E26F1" w14:textId="77777777" w:rsidTr="009762D8">
        <w:trPr>
          <w:trHeight w:val="124"/>
          <w:jc w:val="center"/>
        </w:trPr>
        <w:tc>
          <w:tcPr>
            <w:tcW w:w="2512" w:type="dxa"/>
            <w:shd w:val="clear" w:color="auto" w:fill="A0A0A3"/>
          </w:tcPr>
          <w:p w14:paraId="26A5E92E" w14:textId="77777777" w:rsidR="00A143E3" w:rsidRPr="003374F1" w:rsidRDefault="00A143E3" w:rsidP="00CC1F33">
            <w:pPr>
              <w:pStyle w:val="oneM2M-CoverTableLeft"/>
            </w:pPr>
            <w:r w:rsidRPr="003374F1">
              <w:t>Title:*</w:t>
            </w:r>
          </w:p>
        </w:tc>
        <w:tc>
          <w:tcPr>
            <w:tcW w:w="6951" w:type="dxa"/>
            <w:shd w:val="clear" w:color="auto" w:fill="FFFFFF"/>
          </w:tcPr>
          <w:p w14:paraId="45EF402F" w14:textId="0992F500" w:rsidR="00A143E3" w:rsidRPr="003374F1" w:rsidRDefault="00077DB2" w:rsidP="00AB2A30">
            <w:pPr>
              <w:pStyle w:val="oneM2M-CoverTableText"/>
            </w:pPr>
            <w:r>
              <w:rPr>
                <w:lang w:eastAsia="ko-KR"/>
              </w:rPr>
              <w:t>TS-0022</w:t>
            </w:r>
            <w:r w:rsidR="0002480E">
              <w:rPr>
                <w:lang w:eastAsia="ko-KR"/>
              </w:rPr>
              <w:t>V0.11.0</w:t>
            </w:r>
            <w:r w:rsidR="009A5A14">
              <w:rPr>
                <w:lang w:eastAsia="ko-KR"/>
              </w:rPr>
              <w:t xml:space="preserve"> “Field Device Configuration”</w:t>
            </w:r>
            <w:r w:rsidR="0002480E">
              <w:rPr>
                <w:lang w:eastAsia="ko-KR"/>
              </w:rPr>
              <w:t xml:space="preserve"> for approval and ratification</w:t>
            </w:r>
          </w:p>
        </w:tc>
      </w:tr>
      <w:tr w:rsidR="00A143E3" w:rsidRPr="0002480E" w14:paraId="63614EB3" w14:textId="77777777" w:rsidTr="009762D8">
        <w:trPr>
          <w:trHeight w:val="124"/>
          <w:jc w:val="center"/>
        </w:trPr>
        <w:tc>
          <w:tcPr>
            <w:tcW w:w="2512" w:type="dxa"/>
            <w:shd w:val="clear" w:color="auto" w:fill="A0A0A3"/>
          </w:tcPr>
          <w:p w14:paraId="30A89330" w14:textId="77777777" w:rsidR="00A143E3" w:rsidRPr="003374F1" w:rsidRDefault="00A143E3" w:rsidP="00CC1F33">
            <w:pPr>
              <w:pStyle w:val="oneM2M-CoverTableLeft"/>
            </w:pPr>
            <w:r w:rsidRPr="003374F1">
              <w:t>Source:*</w:t>
            </w:r>
          </w:p>
        </w:tc>
        <w:tc>
          <w:tcPr>
            <w:tcW w:w="6951" w:type="dxa"/>
            <w:shd w:val="clear" w:color="auto" w:fill="FFFFFF"/>
          </w:tcPr>
          <w:p w14:paraId="416539A5" w14:textId="21B6C29B" w:rsidR="00A143E3" w:rsidRPr="00077DB2" w:rsidRDefault="0002480E" w:rsidP="00A0742B">
            <w:pPr>
              <w:pStyle w:val="oneM2M-CoverTableText"/>
              <w:rPr>
                <w:lang w:val="de-DE"/>
              </w:rPr>
            </w:pPr>
            <w:r>
              <w:rPr>
                <w:lang w:val="de-DE"/>
              </w:rPr>
              <w:t>MAS WG (</w:t>
            </w:r>
            <w:r w:rsidR="00A0742B" w:rsidRPr="00802DEA">
              <w:rPr>
                <w:lang w:val="de-DE"/>
              </w:rPr>
              <w:t xml:space="preserve">Wolfgang Granzow, Qualcomm, </w:t>
            </w:r>
            <w:r w:rsidR="002C278B">
              <w:fldChar w:fldCharType="begin"/>
            </w:r>
            <w:r w:rsidR="002C278B" w:rsidRPr="007F1254">
              <w:rPr>
                <w:lang w:val="de-DE"/>
                <w:rPrChange w:id="1" w:author="Wolfgang Granzow" w:date="2017-03-26T13:52:00Z">
                  <w:rPr/>
                </w:rPrChange>
              </w:rPr>
              <w:instrText xml:space="preserve"> HYPERLINK "mailto:wgranzow@qti.qualcomm.com" </w:instrText>
            </w:r>
            <w:r w:rsidR="002C278B">
              <w:fldChar w:fldCharType="separate"/>
            </w:r>
            <w:r w:rsidR="00A0742B" w:rsidRPr="000C0897">
              <w:rPr>
                <w:rStyle w:val="Hyperlink"/>
                <w:lang w:val="de-DE"/>
              </w:rPr>
              <w:t>wgranzow@qti.qualcomm.com</w:t>
            </w:r>
            <w:r w:rsidR="002C278B">
              <w:rPr>
                <w:rStyle w:val="Hyperlink"/>
                <w:lang w:val="de-DE"/>
              </w:rPr>
              <w:fldChar w:fldCharType="end"/>
            </w:r>
            <w:r w:rsidR="009A5A14">
              <w:rPr>
                <w:rStyle w:val="Hyperlink"/>
                <w:lang w:val="de-DE"/>
              </w:rPr>
              <w:t xml:space="preserve">) </w:t>
            </w:r>
          </w:p>
        </w:tc>
      </w:tr>
      <w:tr w:rsidR="00A143E3" w:rsidRPr="001A2965" w14:paraId="2954A787" w14:textId="77777777" w:rsidTr="009762D8">
        <w:trPr>
          <w:trHeight w:val="124"/>
          <w:jc w:val="center"/>
        </w:trPr>
        <w:tc>
          <w:tcPr>
            <w:tcW w:w="2512" w:type="dxa"/>
            <w:shd w:val="clear" w:color="auto" w:fill="A0A0A3"/>
          </w:tcPr>
          <w:p w14:paraId="2715081D" w14:textId="77777777" w:rsidR="00A143E3" w:rsidRPr="003374F1" w:rsidRDefault="00A143E3" w:rsidP="00CC1F33">
            <w:pPr>
              <w:pStyle w:val="oneM2M-CoverTableLeft"/>
            </w:pPr>
            <w:r>
              <w:t xml:space="preserve">Uploaded </w:t>
            </w:r>
            <w:r w:rsidRPr="003374F1">
              <w:t>Date:*</w:t>
            </w:r>
          </w:p>
        </w:tc>
        <w:tc>
          <w:tcPr>
            <w:tcW w:w="6951" w:type="dxa"/>
            <w:shd w:val="clear" w:color="auto" w:fill="FFFFFF"/>
          </w:tcPr>
          <w:p w14:paraId="6CE50744" w14:textId="2729E8A5" w:rsidR="00A143E3" w:rsidRPr="003374F1" w:rsidRDefault="009E25CA" w:rsidP="00826192">
            <w:pPr>
              <w:pStyle w:val="oneM2M-CoverTableText"/>
            </w:pPr>
            <w:r>
              <w:t>2</w:t>
            </w:r>
            <w:r w:rsidR="00077DB2">
              <w:t>017-03-30</w:t>
            </w:r>
          </w:p>
        </w:tc>
      </w:tr>
      <w:tr w:rsidR="00A143E3" w:rsidRPr="001A2965" w14:paraId="1F838AF1" w14:textId="77777777"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2FABA835" w14:textId="77777777" w:rsidR="00A143E3" w:rsidRPr="003374F1" w:rsidRDefault="00A143E3" w:rsidP="00CC1F33">
            <w:pPr>
              <w:pStyle w:val="oneM2M-CoverTableLeft"/>
            </w:pPr>
            <w:r w:rsidRPr="003374F1">
              <w:t xml:space="preserve">Document(s) </w:t>
            </w:r>
          </w:p>
          <w:p w14:paraId="6760BBA3" w14:textId="77777777"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050B59E0" w14:textId="29F961B1" w:rsidR="00A143E3" w:rsidRPr="003374F1" w:rsidRDefault="00077DB2" w:rsidP="005F0ED9">
            <w:pPr>
              <w:pStyle w:val="oneM2M-CoverTableText"/>
            </w:pPr>
            <w:r>
              <w:t>TS-0022</w:t>
            </w:r>
          </w:p>
        </w:tc>
      </w:tr>
      <w:tr w:rsidR="00A143E3" w:rsidRPr="001A2965" w14:paraId="0A06A698"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14760B9B" w14:textId="77777777" w:rsidR="00A143E3" w:rsidRPr="003374F1" w:rsidRDefault="00A143E3" w:rsidP="00CC1F33">
            <w:pPr>
              <w:pStyle w:val="oneM2M-CoverTableLeft"/>
            </w:pPr>
            <w:r w:rsidRPr="003374F1">
              <w:t>Intended purpose of</w:t>
            </w:r>
          </w:p>
          <w:p w14:paraId="0FA7FACD" w14:textId="77777777"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3A4D3482" w14:textId="77777777" w:rsidR="00A143E3" w:rsidRPr="003374F1" w:rsidRDefault="005F0ED9" w:rsidP="00826192">
            <w:pPr>
              <w:pStyle w:val="oneM2M-CoverTableText"/>
            </w:pPr>
            <w:r>
              <w:fldChar w:fldCharType="begin">
                <w:ffData>
                  <w:name w:val=""/>
                  <w:enabled/>
                  <w:calcOnExit w:val="0"/>
                  <w:checkBox>
                    <w:sizeAuto/>
                    <w:default w:val="1"/>
                  </w:checkBox>
                </w:ffData>
              </w:fldChar>
            </w:r>
            <w:r>
              <w:instrText xml:space="preserve"> FORMCHECKBOX </w:instrText>
            </w:r>
            <w:r w:rsidR="008E7332">
              <w:fldChar w:fldCharType="separate"/>
            </w:r>
            <w:r>
              <w:fldChar w:fldCharType="end"/>
            </w:r>
            <w:r w:rsidR="00A143E3" w:rsidRPr="003374F1">
              <w:t xml:space="preserve"> Decision</w:t>
            </w:r>
          </w:p>
          <w:p w14:paraId="3EE4353F" w14:textId="77777777" w:rsidR="00A143E3" w:rsidRPr="003374F1" w:rsidRDefault="00902041" w:rsidP="00826192">
            <w:pPr>
              <w:pStyle w:val="oneM2M-CoverTableText"/>
            </w:pPr>
            <w:r>
              <w:fldChar w:fldCharType="begin">
                <w:ffData>
                  <w:name w:val=""/>
                  <w:enabled/>
                  <w:calcOnExit w:val="0"/>
                  <w:checkBox>
                    <w:sizeAuto/>
                    <w:default w:val="1"/>
                  </w:checkBox>
                </w:ffData>
              </w:fldChar>
            </w:r>
            <w:r>
              <w:instrText xml:space="preserve"> FORMCHECKBOX </w:instrText>
            </w:r>
            <w:r w:rsidR="008E7332">
              <w:fldChar w:fldCharType="separate"/>
            </w:r>
            <w:r>
              <w:fldChar w:fldCharType="end"/>
            </w:r>
            <w:r w:rsidR="00A143E3" w:rsidRPr="003374F1">
              <w:t xml:space="preserve"> Discussion</w:t>
            </w:r>
          </w:p>
          <w:p w14:paraId="53DB7971"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E7332">
              <w:fldChar w:fldCharType="separate"/>
            </w:r>
            <w:r w:rsidRPr="003374F1">
              <w:fldChar w:fldCharType="end"/>
            </w:r>
            <w:r w:rsidRPr="003374F1">
              <w:t xml:space="preserve"> Information</w:t>
            </w:r>
          </w:p>
          <w:p w14:paraId="25CECFCD"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E7332">
              <w:fldChar w:fldCharType="separate"/>
            </w:r>
            <w:r w:rsidRPr="003374F1">
              <w:fldChar w:fldCharType="end"/>
            </w:r>
            <w:r w:rsidRPr="003374F1">
              <w:t xml:space="preserve"> Other &lt;specify&gt;</w:t>
            </w:r>
          </w:p>
        </w:tc>
      </w:tr>
      <w:tr w:rsidR="00A143E3" w:rsidRPr="001A2965" w14:paraId="3DA5A7B9" w14:textId="77777777"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C31D4C2" w14:textId="77777777"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6B2D2307" w14:textId="786F45A3" w:rsidR="0023181D" w:rsidRPr="003374F1" w:rsidRDefault="009A5A14" w:rsidP="00E77745">
            <w:r>
              <w:rPr>
                <w:sz w:val="22"/>
                <w:szCs w:val="22"/>
                <w:lang w:eastAsia="ko-KR"/>
              </w:rPr>
              <w:t>TP a</w:t>
            </w:r>
            <w:bookmarkStart w:id="2" w:name="_GoBack"/>
            <w:bookmarkEnd w:id="2"/>
            <w:r>
              <w:rPr>
                <w:sz w:val="22"/>
                <w:szCs w:val="22"/>
                <w:lang w:eastAsia="ko-KR"/>
              </w:rPr>
              <w:t>pproval</w:t>
            </w:r>
          </w:p>
        </w:tc>
      </w:tr>
      <w:tr w:rsidR="009762D8" w14:paraId="4A246D9A" w14:textId="77777777"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7203881" w14:textId="77777777"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 not modify)</w:t>
            </w:r>
          </w:p>
        </w:tc>
      </w:tr>
    </w:tbl>
    <w:p w14:paraId="728D8462" w14:textId="77777777" w:rsidR="00A143E3" w:rsidRDefault="00A143E3" w:rsidP="00A143E3"/>
    <w:p w14:paraId="3A1CA2D5"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14:paraId="779F8956" w14:textId="5ADE6585"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3E649EC7" w14:textId="37B466E3" w:rsidR="0053319B" w:rsidRDefault="0053319B" w:rsidP="009C0406">
      <w:pPr>
        <w:spacing w:after="40"/>
        <w:rPr>
          <w:rFonts w:ascii="Arial" w:hAnsi="Arial" w:cs="Arial"/>
          <w:lang w:eastAsia="ko-KR"/>
        </w:rPr>
      </w:pPr>
    </w:p>
    <w:p w14:paraId="352C1FEB" w14:textId="77777777" w:rsidR="00FE7017" w:rsidRDefault="0053319B" w:rsidP="009C0406">
      <w:pPr>
        <w:spacing w:after="40"/>
        <w:rPr>
          <w:rFonts w:ascii="Arial" w:hAnsi="Arial" w:cs="Arial"/>
          <w:b/>
          <w:sz w:val="32"/>
          <w:lang w:eastAsia="ko-KR"/>
        </w:rPr>
      </w:pPr>
      <w:r>
        <w:rPr>
          <w:rFonts w:ascii="Arial" w:hAnsi="Arial" w:cs="Arial"/>
          <w:lang w:eastAsia="ko-KR"/>
        </w:rPr>
        <w:br w:type="page"/>
      </w:r>
      <w:r w:rsidRPr="0053319B">
        <w:rPr>
          <w:rFonts w:ascii="Arial" w:hAnsi="Arial" w:cs="Arial"/>
          <w:b/>
          <w:sz w:val="32"/>
          <w:lang w:eastAsia="ko-KR"/>
        </w:rPr>
        <w:lastRenderedPageBreak/>
        <w:t>Introduction</w:t>
      </w:r>
    </w:p>
    <w:p w14:paraId="03964D6B" w14:textId="7FEA6F49" w:rsidR="009D3171" w:rsidRPr="009D3171" w:rsidRDefault="0002480E" w:rsidP="009D3171">
      <w:pPr>
        <w:spacing w:after="40"/>
        <w:rPr>
          <w:rFonts w:ascii="Arial" w:hAnsi="Arial" w:cs="Arial"/>
          <w:sz w:val="22"/>
          <w:lang w:eastAsia="ko-KR"/>
        </w:rPr>
      </w:pPr>
      <w:r>
        <w:rPr>
          <w:rFonts w:ascii="Arial" w:hAnsi="Arial" w:cs="Arial"/>
          <w:sz w:val="22"/>
          <w:lang w:eastAsia="ko-KR"/>
        </w:rPr>
        <w:t>The file attached to this cover page includes TS-0022v0.11</w:t>
      </w:r>
      <w:r w:rsidR="00077DB2">
        <w:rPr>
          <w:rFonts w:ascii="Arial" w:hAnsi="Arial" w:cs="Arial"/>
          <w:sz w:val="22"/>
          <w:lang w:eastAsia="ko-KR"/>
        </w:rPr>
        <w:t>.</w:t>
      </w:r>
      <w:r>
        <w:rPr>
          <w:rFonts w:ascii="Arial" w:hAnsi="Arial" w:cs="Arial"/>
          <w:sz w:val="22"/>
          <w:lang w:eastAsia="ko-KR"/>
        </w:rPr>
        <w:t xml:space="preserve">0 </w:t>
      </w:r>
      <w:r w:rsidR="009A5A14">
        <w:rPr>
          <w:rFonts w:ascii="Arial" w:hAnsi="Arial" w:cs="Arial"/>
          <w:sz w:val="22"/>
          <w:lang w:eastAsia="ko-KR"/>
        </w:rPr>
        <w:t>(both, clean versions and version with revision marks) for TP approval and ratification.</w:t>
      </w:r>
    </w:p>
    <w:p w14:paraId="5669ECC3" w14:textId="49E43592" w:rsidR="00F9073C" w:rsidRPr="0064194B" w:rsidRDefault="00F9073C" w:rsidP="009C0406">
      <w:pPr>
        <w:spacing w:after="40"/>
        <w:rPr>
          <w:lang w:val="en-US" w:eastAsia="ko-KR"/>
          <w:rPrChange w:id="3" w:author="Wolfgang Granzow" w:date="2017-03-23T23:48:00Z">
            <w:rPr>
              <w:rFonts w:ascii="Arial" w:hAnsi="Arial" w:cs="Arial"/>
              <w:sz w:val="22"/>
              <w:lang w:val="x-none" w:eastAsia="ko-KR"/>
            </w:rPr>
          </w:rPrChange>
        </w:rPr>
      </w:pPr>
    </w:p>
    <w:sectPr w:rsidR="00F9073C" w:rsidRPr="0064194B"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233DA" w14:textId="77777777" w:rsidR="008E7332" w:rsidRDefault="008E7332">
      <w:r>
        <w:separator/>
      </w:r>
    </w:p>
  </w:endnote>
  <w:endnote w:type="continuationSeparator" w:id="0">
    <w:p w14:paraId="21C4299A" w14:textId="77777777" w:rsidR="008E7332" w:rsidRDefault="008E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A73D" w14:textId="77777777" w:rsidR="00965E9B" w:rsidRPr="00A143E3" w:rsidRDefault="00965E9B" w:rsidP="00A143E3">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529CE" w14:textId="77777777" w:rsidR="008E7332" w:rsidRDefault="008E7332">
      <w:r>
        <w:separator/>
      </w:r>
    </w:p>
  </w:footnote>
  <w:footnote w:type="continuationSeparator" w:id="0">
    <w:p w14:paraId="3A04F2F9" w14:textId="77777777" w:rsidR="008E7332" w:rsidRDefault="008E7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F4A73" w14:textId="71D0056D" w:rsidR="00965E9B" w:rsidRPr="00A143E3" w:rsidRDefault="00965E9B"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9A5A14">
      <w:rPr>
        <w:noProof/>
        <w:sz w:val="22"/>
        <w:szCs w:val="24"/>
      </w:rPr>
      <w:t>TP-2017-0082-TS-0022V0_11_0_for_approval.docx</w:t>
    </w:r>
    <w:r w:rsidRPr="00A143E3">
      <w:rPr>
        <w:sz w:val="22"/>
        <w:szCs w:val="24"/>
      </w:rPr>
      <w:fldChar w:fldCharType="end"/>
    </w:r>
  </w:p>
  <w:p w14:paraId="4727F6B8" w14:textId="77777777" w:rsidR="00965E9B" w:rsidRDefault="00965E9B"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42A80"/>
    <w:multiLevelType w:val="hybridMultilevel"/>
    <w:tmpl w:val="45FE7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05C0D"/>
    <w:multiLevelType w:val="hybridMultilevel"/>
    <w:tmpl w:val="623E67D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82D7B"/>
    <w:multiLevelType w:val="hybridMultilevel"/>
    <w:tmpl w:val="66680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75CF3"/>
    <w:multiLevelType w:val="multilevel"/>
    <w:tmpl w:val="B24C7E9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E533541"/>
    <w:multiLevelType w:val="hybridMultilevel"/>
    <w:tmpl w:val="46CC5F3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ED24694"/>
    <w:multiLevelType w:val="hybridMultilevel"/>
    <w:tmpl w:val="DAE64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35724"/>
    <w:multiLevelType w:val="hybridMultilevel"/>
    <w:tmpl w:val="83C6CF5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701923"/>
    <w:multiLevelType w:val="hybridMultilevel"/>
    <w:tmpl w:val="DD6C3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87324"/>
    <w:multiLevelType w:val="hybridMultilevel"/>
    <w:tmpl w:val="0C4E8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D16E86"/>
    <w:multiLevelType w:val="hybridMultilevel"/>
    <w:tmpl w:val="B04A9D8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37B6F"/>
    <w:multiLevelType w:val="hybridMultilevel"/>
    <w:tmpl w:val="690ED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3153"/>
    <w:multiLevelType w:val="hybridMultilevel"/>
    <w:tmpl w:val="AB08F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0E7CDE"/>
    <w:multiLevelType w:val="hybridMultilevel"/>
    <w:tmpl w:val="464E876E"/>
    <w:lvl w:ilvl="0" w:tplc="2D800A9C">
      <w:start w:val="1"/>
      <w:numFmt w:val="decimal"/>
      <w:lvlText w:val="%1)"/>
      <w:lvlJc w:val="left"/>
      <w:pPr>
        <w:ind w:left="64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7" w15:restartNumberingAfterBreak="0">
    <w:nsid w:val="21BD794D"/>
    <w:multiLevelType w:val="hybridMultilevel"/>
    <w:tmpl w:val="622468A6"/>
    <w:lvl w:ilvl="0" w:tplc="31026D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C0506"/>
    <w:multiLevelType w:val="hybridMultilevel"/>
    <w:tmpl w:val="C8FC1DB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E5526"/>
    <w:multiLevelType w:val="hybridMultilevel"/>
    <w:tmpl w:val="22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6716F"/>
    <w:multiLevelType w:val="hybridMultilevel"/>
    <w:tmpl w:val="0EDA0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2430A"/>
    <w:multiLevelType w:val="hybridMultilevel"/>
    <w:tmpl w:val="45B4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1845D2"/>
    <w:multiLevelType w:val="hybridMultilevel"/>
    <w:tmpl w:val="88186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1B4A4A"/>
    <w:multiLevelType w:val="hybridMultilevel"/>
    <w:tmpl w:val="83DE5D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841480E"/>
    <w:multiLevelType w:val="multilevel"/>
    <w:tmpl w:val="12C69BD2"/>
    <w:lvl w:ilvl="0">
      <w:start w:val="6"/>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976249B"/>
    <w:multiLevelType w:val="hybridMultilevel"/>
    <w:tmpl w:val="E8D24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D70BC"/>
    <w:multiLevelType w:val="multilevel"/>
    <w:tmpl w:val="21286206"/>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4483C1B"/>
    <w:multiLevelType w:val="hybridMultilevel"/>
    <w:tmpl w:val="37308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872CF6"/>
    <w:multiLevelType w:val="hybridMultilevel"/>
    <w:tmpl w:val="24E4C054"/>
    <w:lvl w:ilvl="0" w:tplc="0409001B">
      <w:start w:val="1"/>
      <w:numFmt w:val="lowerRoman"/>
      <w:lvlText w:val="%1."/>
      <w:lvlJc w:val="right"/>
      <w:pPr>
        <w:ind w:left="1080" w:hanging="360"/>
      </w:pPr>
      <w:rPr>
        <w:rFonts w:hint="default"/>
      </w:rPr>
    </w:lvl>
    <w:lvl w:ilvl="1" w:tplc="AD24D7A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3F1003"/>
    <w:multiLevelType w:val="hybridMultilevel"/>
    <w:tmpl w:val="51406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9706D9"/>
    <w:multiLevelType w:val="hybridMultilevel"/>
    <w:tmpl w:val="DFC29B5A"/>
    <w:lvl w:ilvl="0" w:tplc="7690D602">
      <w:start w:val="1"/>
      <w:numFmt w:val="lowerRoman"/>
      <w:lvlText w:val="%1."/>
      <w:lvlJc w:val="righ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E39DB"/>
    <w:multiLevelType w:val="hybridMultilevel"/>
    <w:tmpl w:val="85F218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A85E2D"/>
    <w:multiLevelType w:val="multilevel"/>
    <w:tmpl w:val="21286206"/>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7C02F41"/>
    <w:multiLevelType w:val="hybridMultilevel"/>
    <w:tmpl w:val="E60CEE70"/>
    <w:lvl w:ilvl="0" w:tplc="3BD4C0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8685539"/>
    <w:multiLevelType w:val="hybridMultilevel"/>
    <w:tmpl w:val="5E683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FB2CAE"/>
    <w:multiLevelType w:val="hybridMultilevel"/>
    <w:tmpl w:val="72D4B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3F6D29"/>
    <w:multiLevelType w:val="hybridMultilevel"/>
    <w:tmpl w:val="25FECFD2"/>
    <w:lvl w:ilvl="0" w:tplc="31026D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B61963"/>
    <w:multiLevelType w:val="multilevel"/>
    <w:tmpl w:val="D1227DB6"/>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bullet"/>
      <w:lvlText w:val=""/>
      <w:lvlJc w:val="left"/>
      <w:pPr>
        <w:ind w:left="1440" w:hanging="360"/>
      </w:pPr>
      <w:rPr>
        <w:rFonts w:ascii="Symbol" w:hAnsi="Symbol" w:hint="default"/>
      </w:rPr>
    </w:lvl>
    <w:lvl w:ilvl="4">
      <w:numFmt w:val="bullet"/>
      <w:lvlText w:val="-"/>
      <w:lvlJc w:val="left"/>
      <w:pPr>
        <w:ind w:left="1800" w:hanging="360"/>
      </w:pPr>
      <w:rPr>
        <w:rFonts w:ascii="Times New Roman" w:eastAsia="Times New Roman" w:hAnsi="Times New Roman" w:cs="Times New Roman"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DAB2FD6"/>
    <w:multiLevelType w:val="hybridMultilevel"/>
    <w:tmpl w:val="FDA2F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D74694"/>
    <w:multiLevelType w:val="hybridMultilevel"/>
    <w:tmpl w:val="46CC5F3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F384093"/>
    <w:multiLevelType w:val="hybridMultilevel"/>
    <w:tmpl w:val="22C2B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94A34"/>
    <w:multiLevelType w:val="hybridMultilevel"/>
    <w:tmpl w:val="460495F4"/>
    <w:lvl w:ilvl="0" w:tplc="510CA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D711A2"/>
    <w:multiLevelType w:val="hybridMultilevel"/>
    <w:tmpl w:val="5B0EB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5611B5"/>
    <w:multiLevelType w:val="multilevel"/>
    <w:tmpl w:val="21286206"/>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numFmt w:val="bullet"/>
      <w:lvlText w:val="-"/>
      <w:lvlJc w:val="left"/>
      <w:pPr>
        <w:ind w:left="1080" w:hanging="360"/>
      </w:pPr>
      <w:rPr>
        <w:rFonts w:ascii="Times New Roman" w:eastAsia="Times New Roman" w:hAnsi="Times New Roman" w:cs="Times New Roman"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9C90194"/>
    <w:multiLevelType w:val="hybridMultilevel"/>
    <w:tmpl w:val="513E4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1D2F87"/>
    <w:multiLevelType w:val="hybridMultilevel"/>
    <w:tmpl w:val="44E68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401150"/>
    <w:multiLevelType w:val="hybridMultilevel"/>
    <w:tmpl w:val="B5F4D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EB59D8"/>
    <w:multiLevelType w:val="hybridMultilevel"/>
    <w:tmpl w:val="F08A86E6"/>
    <w:lvl w:ilvl="0" w:tplc="510CA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1"/>
  </w:num>
  <w:num w:numId="3">
    <w:abstractNumId w:val="10"/>
  </w:num>
  <w:num w:numId="4">
    <w:abstractNumId w:val="23"/>
  </w:num>
  <w:num w:numId="5">
    <w:abstractNumId w:val="32"/>
  </w:num>
  <w:num w:numId="6">
    <w:abstractNumId w:val="2"/>
  </w:num>
  <w:num w:numId="7">
    <w:abstractNumId w:val="1"/>
  </w:num>
  <w:num w:numId="8">
    <w:abstractNumId w:val="0"/>
  </w:num>
  <w:num w:numId="9">
    <w:abstractNumId w:val="4"/>
  </w:num>
  <w:num w:numId="10">
    <w:abstractNumId w:val="29"/>
  </w:num>
  <w:num w:numId="11">
    <w:abstractNumId w:val="31"/>
  </w:num>
  <w:num w:numId="12">
    <w:abstractNumId w:val="47"/>
  </w:num>
  <w:num w:numId="13">
    <w:abstractNumId w:val="37"/>
  </w:num>
  <w:num w:numId="14">
    <w:abstractNumId w:val="48"/>
  </w:num>
  <w:num w:numId="15">
    <w:abstractNumId w:val="3"/>
  </w:num>
  <w:num w:numId="16">
    <w:abstractNumId w:val="38"/>
  </w:num>
  <w:num w:numId="17">
    <w:abstractNumId w:val="21"/>
  </w:num>
  <w:num w:numId="18">
    <w:abstractNumId w:val="41"/>
  </w:num>
  <w:num w:numId="19">
    <w:abstractNumId w:val="9"/>
  </w:num>
  <w:num w:numId="20">
    <w:abstractNumId w:val="27"/>
  </w:num>
  <w:num w:numId="21">
    <w:abstractNumId w:val="13"/>
  </w:num>
  <w:num w:numId="22">
    <w:abstractNumId w:val="11"/>
  </w:num>
  <w:num w:numId="23">
    <w:abstractNumId w:val="12"/>
  </w:num>
  <w:num w:numId="24">
    <w:abstractNumId w:val="34"/>
  </w:num>
  <w:num w:numId="25">
    <w:abstractNumId w:val="45"/>
  </w:num>
  <w:num w:numId="26">
    <w:abstractNumId w:val="5"/>
  </w:num>
  <w:num w:numId="27">
    <w:abstractNumId w:val="43"/>
  </w:num>
  <w:num w:numId="28">
    <w:abstractNumId w:val="15"/>
  </w:num>
  <w:num w:numId="29">
    <w:abstractNumId w:val="8"/>
  </w:num>
  <w:num w:numId="30">
    <w:abstractNumId w:val="24"/>
  </w:num>
  <w:num w:numId="31">
    <w:abstractNumId w:val="18"/>
  </w:num>
  <w:num w:numId="32">
    <w:abstractNumId w:val="19"/>
  </w:num>
  <w:num w:numId="33">
    <w:abstractNumId w:val="25"/>
  </w:num>
  <w:num w:numId="34">
    <w:abstractNumId w:val="14"/>
  </w:num>
  <w:num w:numId="35">
    <w:abstractNumId w:val="36"/>
  </w:num>
  <w:num w:numId="36">
    <w:abstractNumId w:val="49"/>
  </w:num>
  <w:num w:numId="37">
    <w:abstractNumId w:val="22"/>
  </w:num>
  <w:num w:numId="38">
    <w:abstractNumId w:val="17"/>
  </w:num>
  <w:num w:numId="39">
    <w:abstractNumId w:val="39"/>
  </w:num>
  <w:num w:numId="40">
    <w:abstractNumId w:val="6"/>
  </w:num>
  <w:num w:numId="41">
    <w:abstractNumId w:val="28"/>
  </w:num>
  <w:num w:numId="42">
    <w:abstractNumId w:val="7"/>
  </w:num>
  <w:num w:numId="43">
    <w:abstractNumId w:val="46"/>
  </w:num>
  <w:num w:numId="44">
    <w:abstractNumId w:val="42"/>
  </w:num>
  <w:num w:numId="45">
    <w:abstractNumId w:val="35"/>
  </w:num>
  <w:num w:numId="46">
    <w:abstractNumId w:val="33"/>
  </w:num>
  <w:num w:numId="47">
    <w:abstractNumId w:val="40"/>
  </w:num>
  <w:num w:numId="48">
    <w:abstractNumId w:val="30"/>
  </w:num>
  <w:num w:numId="49">
    <w:abstractNumId w:val="26"/>
  </w:num>
  <w:num w:numId="50">
    <w:abstractNumId w:val="44"/>
  </w:num>
  <w:num w:numId="51">
    <w:abstractNumId w:val="50"/>
  </w:num>
  <w:num w:numId="52">
    <w:abstractNumId w:val="1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lfgang Granzow">
    <w15:presenceInfo w15:providerId="None" w15:userId="Wolfgang Granzo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2D8"/>
    <w:rsid w:val="00002034"/>
    <w:rsid w:val="0000384D"/>
    <w:rsid w:val="00006BCD"/>
    <w:rsid w:val="00006FA7"/>
    <w:rsid w:val="0001220E"/>
    <w:rsid w:val="000128B3"/>
    <w:rsid w:val="00012A04"/>
    <w:rsid w:val="0002480E"/>
    <w:rsid w:val="0002580A"/>
    <w:rsid w:val="0003701E"/>
    <w:rsid w:val="00037223"/>
    <w:rsid w:val="000436FE"/>
    <w:rsid w:val="00045BF3"/>
    <w:rsid w:val="00056086"/>
    <w:rsid w:val="00060FF4"/>
    <w:rsid w:val="0006509C"/>
    <w:rsid w:val="00070988"/>
    <w:rsid w:val="00070E6A"/>
    <w:rsid w:val="00072C17"/>
    <w:rsid w:val="00077DB2"/>
    <w:rsid w:val="00082D9B"/>
    <w:rsid w:val="00084C42"/>
    <w:rsid w:val="00085A7E"/>
    <w:rsid w:val="000B396C"/>
    <w:rsid w:val="000B3C2B"/>
    <w:rsid w:val="000B4053"/>
    <w:rsid w:val="000B5332"/>
    <w:rsid w:val="000B593B"/>
    <w:rsid w:val="000C5D65"/>
    <w:rsid w:val="000D253E"/>
    <w:rsid w:val="000D2C30"/>
    <w:rsid w:val="000D6EC2"/>
    <w:rsid w:val="000E17FF"/>
    <w:rsid w:val="000E3238"/>
    <w:rsid w:val="000E5371"/>
    <w:rsid w:val="000E684D"/>
    <w:rsid w:val="000F1928"/>
    <w:rsid w:val="000F60CA"/>
    <w:rsid w:val="000F7246"/>
    <w:rsid w:val="00103219"/>
    <w:rsid w:val="00106FCF"/>
    <w:rsid w:val="00114E8A"/>
    <w:rsid w:val="00122ED8"/>
    <w:rsid w:val="001264CB"/>
    <w:rsid w:val="00126C15"/>
    <w:rsid w:val="00131022"/>
    <w:rsid w:val="0013501F"/>
    <w:rsid w:val="00137118"/>
    <w:rsid w:val="00137242"/>
    <w:rsid w:val="00145ABB"/>
    <w:rsid w:val="00154A8B"/>
    <w:rsid w:val="00155AE2"/>
    <w:rsid w:val="00161159"/>
    <w:rsid w:val="001615BC"/>
    <w:rsid w:val="00172BA1"/>
    <w:rsid w:val="00176436"/>
    <w:rsid w:val="00183018"/>
    <w:rsid w:val="00186005"/>
    <w:rsid w:val="0018734F"/>
    <w:rsid w:val="00191E99"/>
    <w:rsid w:val="0019441E"/>
    <w:rsid w:val="0019681B"/>
    <w:rsid w:val="001A124D"/>
    <w:rsid w:val="001A5512"/>
    <w:rsid w:val="001B2325"/>
    <w:rsid w:val="001B243D"/>
    <w:rsid w:val="001B289A"/>
    <w:rsid w:val="001B2978"/>
    <w:rsid w:val="001C33B8"/>
    <w:rsid w:val="001C4352"/>
    <w:rsid w:val="001C5D2C"/>
    <w:rsid w:val="001C6A07"/>
    <w:rsid w:val="001D3168"/>
    <w:rsid w:val="001D4927"/>
    <w:rsid w:val="001E0E87"/>
    <w:rsid w:val="001E5F05"/>
    <w:rsid w:val="001E605B"/>
    <w:rsid w:val="001E6288"/>
    <w:rsid w:val="001E7509"/>
    <w:rsid w:val="001F3880"/>
    <w:rsid w:val="001F66B3"/>
    <w:rsid w:val="001F7F2E"/>
    <w:rsid w:val="00202524"/>
    <w:rsid w:val="00204808"/>
    <w:rsid w:val="00224E27"/>
    <w:rsid w:val="00225458"/>
    <w:rsid w:val="00226C0A"/>
    <w:rsid w:val="002302A8"/>
    <w:rsid w:val="0023181D"/>
    <w:rsid w:val="00234661"/>
    <w:rsid w:val="002418F6"/>
    <w:rsid w:val="00241F4B"/>
    <w:rsid w:val="00246003"/>
    <w:rsid w:val="0025120C"/>
    <w:rsid w:val="002553B3"/>
    <w:rsid w:val="002638F8"/>
    <w:rsid w:val="002669AD"/>
    <w:rsid w:val="00271211"/>
    <w:rsid w:val="00275B17"/>
    <w:rsid w:val="00280BB9"/>
    <w:rsid w:val="00283D3F"/>
    <w:rsid w:val="002A50AE"/>
    <w:rsid w:val="002B2999"/>
    <w:rsid w:val="002B7C69"/>
    <w:rsid w:val="002C1380"/>
    <w:rsid w:val="002C180B"/>
    <w:rsid w:val="002C278B"/>
    <w:rsid w:val="002C31BD"/>
    <w:rsid w:val="002C31E4"/>
    <w:rsid w:val="002C6F96"/>
    <w:rsid w:val="002C7D4D"/>
    <w:rsid w:val="002D15B8"/>
    <w:rsid w:val="002D57F7"/>
    <w:rsid w:val="002E1D42"/>
    <w:rsid w:val="002E1F1F"/>
    <w:rsid w:val="002F1894"/>
    <w:rsid w:val="002F55B3"/>
    <w:rsid w:val="002F7328"/>
    <w:rsid w:val="00300125"/>
    <w:rsid w:val="003008E1"/>
    <w:rsid w:val="00304CF5"/>
    <w:rsid w:val="00304DFB"/>
    <w:rsid w:val="003059AF"/>
    <w:rsid w:val="0030773A"/>
    <w:rsid w:val="00311D2F"/>
    <w:rsid w:val="0031517A"/>
    <w:rsid w:val="003167CA"/>
    <w:rsid w:val="00324447"/>
    <w:rsid w:val="00325EA3"/>
    <w:rsid w:val="0032720F"/>
    <w:rsid w:val="003327D6"/>
    <w:rsid w:val="0033776C"/>
    <w:rsid w:val="00337DAD"/>
    <w:rsid w:val="00341C56"/>
    <w:rsid w:val="00341E44"/>
    <w:rsid w:val="00356C28"/>
    <w:rsid w:val="00360863"/>
    <w:rsid w:val="00360AD9"/>
    <w:rsid w:val="00360CE7"/>
    <w:rsid w:val="0036572F"/>
    <w:rsid w:val="00375D8E"/>
    <w:rsid w:val="00380980"/>
    <w:rsid w:val="00380C8D"/>
    <w:rsid w:val="00381225"/>
    <w:rsid w:val="003861E0"/>
    <w:rsid w:val="00393453"/>
    <w:rsid w:val="00394053"/>
    <w:rsid w:val="00394BC9"/>
    <w:rsid w:val="003A2DED"/>
    <w:rsid w:val="003A3FB7"/>
    <w:rsid w:val="003A7C88"/>
    <w:rsid w:val="003B3145"/>
    <w:rsid w:val="003B568B"/>
    <w:rsid w:val="003B7FC6"/>
    <w:rsid w:val="003C00E6"/>
    <w:rsid w:val="003C68C4"/>
    <w:rsid w:val="003D3D00"/>
    <w:rsid w:val="003D6202"/>
    <w:rsid w:val="003D63E8"/>
    <w:rsid w:val="003D6F1F"/>
    <w:rsid w:val="003D702C"/>
    <w:rsid w:val="003E43C1"/>
    <w:rsid w:val="003E54A5"/>
    <w:rsid w:val="003E5B64"/>
    <w:rsid w:val="003F1A21"/>
    <w:rsid w:val="00403079"/>
    <w:rsid w:val="00403876"/>
    <w:rsid w:val="0040495C"/>
    <w:rsid w:val="0041704B"/>
    <w:rsid w:val="00423FE0"/>
    <w:rsid w:val="00424964"/>
    <w:rsid w:val="00431ADD"/>
    <w:rsid w:val="004358E4"/>
    <w:rsid w:val="00436775"/>
    <w:rsid w:val="0044250A"/>
    <w:rsid w:val="0045512F"/>
    <w:rsid w:val="004634FD"/>
    <w:rsid w:val="00463D56"/>
    <w:rsid w:val="0046449A"/>
    <w:rsid w:val="00470475"/>
    <w:rsid w:val="00474717"/>
    <w:rsid w:val="004815CA"/>
    <w:rsid w:val="004862F3"/>
    <w:rsid w:val="00496A87"/>
    <w:rsid w:val="004A14DF"/>
    <w:rsid w:val="004A1E38"/>
    <w:rsid w:val="004A3FC0"/>
    <w:rsid w:val="004A44DF"/>
    <w:rsid w:val="004B010E"/>
    <w:rsid w:val="004B21DC"/>
    <w:rsid w:val="004B2C68"/>
    <w:rsid w:val="004C0FA9"/>
    <w:rsid w:val="004C4811"/>
    <w:rsid w:val="004C5E03"/>
    <w:rsid w:val="004D0AC8"/>
    <w:rsid w:val="004D2B8B"/>
    <w:rsid w:val="004D31AE"/>
    <w:rsid w:val="004F04C5"/>
    <w:rsid w:val="004F5155"/>
    <w:rsid w:val="0050416F"/>
    <w:rsid w:val="00504875"/>
    <w:rsid w:val="00504D97"/>
    <w:rsid w:val="00505541"/>
    <w:rsid w:val="0050693F"/>
    <w:rsid w:val="00513AE8"/>
    <w:rsid w:val="00514FF0"/>
    <w:rsid w:val="00517CA4"/>
    <w:rsid w:val="00520146"/>
    <w:rsid w:val="0053319B"/>
    <w:rsid w:val="00535D5D"/>
    <w:rsid w:val="00535E3E"/>
    <w:rsid w:val="00537AB1"/>
    <w:rsid w:val="00540C5F"/>
    <w:rsid w:val="00541446"/>
    <w:rsid w:val="005453D4"/>
    <w:rsid w:val="005516B5"/>
    <w:rsid w:val="00551741"/>
    <w:rsid w:val="005560F4"/>
    <w:rsid w:val="005569A4"/>
    <w:rsid w:val="00562979"/>
    <w:rsid w:val="00562CB7"/>
    <w:rsid w:val="00564D7A"/>
    <w:rsid w:val="0056624A"/>
    <w:rsid w:val="0057173F"/>
    <w:rsid w:val="005726D2"/>
    <w:rsid w:val="00573518"/>
    <w:rsid w:val="005756DE"/>
    <w:rsid w:val="0058410D"/>
    <w:rsid w:val="00584217"/>
    <w:rsid w:val="00591998"/>
    <w:rsid w:val="0059474F"/>
    <w:rsid w:val="00596098"/>
    <w:rsid w:val="00597AF7"/>
    <w:rsid w:val="005A3A56"/>
    <w:rsid w:val="005B59EB"/>
    <w:rsid w:val="005B618D"/>
    <w:rsid w:val="005C2916"/>
    <w:rsid w:val="005D03E8"/>
    <w:rsid w:val="005D0BC6"/>
    <w:rsid w:val="005D4890"/>
    <w:rsid w:val="005D5288"/>
    <w:rsid w:val="005E1047"/>
    <w:rsid w:val="005E16F6"/>
    <w:rsid w:val="005E264A"/>
    <w:rsid w:val="005E3E98"/>
    <w:rsid w:val="005E77DD"/>
    <w:rsid w:val="005F0ED9"/>
    <w:rsid w:val="00605989"/>
    <w:rsid w:val="00605A8E"/>
    <w:rsid w:val="00616C21"/>
    <w:rsid w:val="00620B1C"/>
    <w:rsid w:val="006210CB"/>
    <w:rsid w:val="0063084B"/>
    <w:rsid w:val="00634BA6"/>
    <w:rsid w:val="00640591"/>
    <w:rsid w:val="0064194B"/>
    <w:rsid w:val="00641DC5"/>
    <w:rsid w:val="00650A09"/>
    <w:rsid w:val="006528AA"/>
    <w:rsid w:val="00653A3B"/>
    <w:rsid w:val="006646AD"/>
    <w:rsid w:val="00665C5C"/>
    <w:rsid w:val="00666459"/>
    <w:rsid w:val="00667DCA"/>
    <w:rsid w:val="00667EEB"/>
    <w:rsid w:val="00672201"/>
    <w:rsid w:val="00673474"/>
    <w:rsid w:val="00685E82"/>
    <w:rsid w:val="0069186D"/>
    <w:rsid w:val="006A1912"/>
    <w:rsid w:val="006A4183"/>
    <w:rsid w:val="006A486B"/>
    <w:rsid w:val="006A4A4C"/>
    <w:rsid w:val="006B705E"/>
    <w:rsid w:val="006D1B37"/>
    <w:rsid w:val="006D6FAB"/>
    <w:rsid w:val="006E052A"/>
    <w:rsid w:val="006F7168"/>
    <w:rsid w:val="00703E81"/>
    <w:rsid w:val="007122C3"/>
    <w:rsid w:val="00712F2B"/>
    <w:rsid w:val="00716976"/>
    <w:rsid w:val="00720424"/>
    <w:rsid w:val="00722DFB"/>
    <w:rsid w:val="007411D0"/>
    <w:rsid w:val="00743F24"/>
    <w:rsid w:val="00745924"/>
    <w:rsid w:val="007462C1"/>
    <w:rsid w:val="00746694"/>
    <w:rsid w:val="00750F11"/>
    <w:rsid w:val="00752103"/>
    <w:rsid w:val="00755B41"/>
    <w:rsid w:val="007745E0"/>
    <w:rsid w:val="007754F3"/>
    <w:rsid w:val="007757EB"/>
    <w:rsid w:val="007760AF"/>
    <w:rsid w:val="00783F2B"/>
    <w:rsid w:val="00784D30"/>
    <w:rsid w:val="0078520D"/>
    <w:rsid w:val="00787554"/>
    <w:rsid w:val="00797B0B"/>
    <w:rsid w:val="007A7BEC"/>
    <w:rsid w:val="007B23C3"/>
    <w:rsid w:val="007B55FC"/>
    <w:rsid w:val="007B6B43"/>
    <w:rsid w:val="007B7941"/>
    <w:rsid w:val="007C2C07"/>
    <w:rsid w:val="007C765A"/>
    <w:rsid w:val="007D4D60"/>
    <w:rsid w:val="007D57FC"/>
    <w:rsid w:val="007E501E"/>
    <w:rsid w:val="007E50A3"/>
    <w:rsid w:val="007E666D"/>
    <w:rsid w:val="007F1254"/>
    <w:rsid w:val="007F13D6"/>
    <w:rsid w:val="007F22D9"/>
    <w:rsid w:val="007F3EE4"/>
    <w:rsid w:val="007F486A"/>
    <w:rsid w:val="007F6413"/>
    <w:rsid w:val="007F7BEC"/>
    <w:rsid w:val="00802DEA"/>
    <w:rsid w:val="0080413B"/>
    <w:rsid w:val="00810D23"/>
    <w:rsid w:val="00816402"/>
    <w:rsid w:val="00817B62"/>
    <w:rsid w:val="00817FBA"/>
    <w:rsid w:val="00826192"/>
    <w:rsid w:val="008301C7"/>
    <w:rsid w:val="00836556"/>
    <w:rsid w:val="008440A0"/>
    <w:rsid w:val="0086431A"/>
    <w:rsid w:val="00866A3B"/>
    <w:rsid w:val="00867EBE"/>
    <w:rsid w:val="00882DA6"/>
    <w:rsid w:val="008849A4"/>
    <w:rsid w:val="00885958"/>
    <w:rsid w:val="00891D89"/>
    <w:rsid w:val="00891FF1"/>
    <w:rsid w:val="0089346D"/>
    <w:rsid w:val="008A0E66"/>
    <w:rsid w:val="008A1B32"/>
    <w:rsid w:val="008A3E82"/>
    <w:rsid w:val="008A75EB"/>
    <w:rsid w:val="008B1855"/>
    <w:rsid w:val="008B1F59"/>
    <w:rsid w:val="008C39E4"/>
    <w:rsid w:val="008C40AA"/>
    <w:rsid w:val="008C4B9D"/>
    <w:rsid w:val="008C70DB"/>
    <w:rsid w:val="008D1D39"/>
    <w:rsid w:val="008E194F"/>
    <w:rsid w:val="008E5DAE"/>
    <w:rsid w:val="008E7332"/>
    <w:rsid w:val="008F26AE"/>
    <w:rsid w:val="008F29AE"/>
    <w:rsid w:val="008F3E6A"/>
    <w:rsid w:val="008F4EFE"/>
    <w:rsid w:val="008F66D8"/>
    <w:rsid w:val="008F7396"/>
    <w:rsid w:val="008F7CFA"/>
    <w:rsid w:val="00902041"/>
    <w:rsid w:val="009036BE"/>
    <w:rsid w:val="00911FBB"/>
    <w:rsid w:val="00912FD9"/>
    <w:rsid w:val="00920370"/>
    <w:rsid w:val="009261C6"/>
    <w:rsid w:val="0092756C"/>
    <w:rsid w:val="00930D33"/>
    <w:rsid w:val="00932C46"/>
    <w:rsid w:val="00935717"/>
    <w:rsid w:val="0093599F"/>
    <w:rsid w:val="009539A4"/>
    <w:rsid w:val="00960310"/>
    <w:rsid w:val="00964018"/>
    <w:rsid w:val="00964636"/>
    <w:rsid w:val="0096590F"/>
    <w:rsid w:val="00965A88"/>
    <w:rsid w:val="00965E9B"/>
    <w:rsid w:val="00970770"/>
    <w:rsid w:val="0097147E"/>
    <w:rsid w:val="0097236D"/>
    <w:rsid w:val="009762D8"/>
    <w:rsid w:val="00992FBA"/>
    <w:rsid w:val="00995BDD"/>
    <w:rsid w:val="009A108D"/>
    <w:rsid w:val="009A2C4C"/>
    <w:rsid w:val="009A413C"/>
    <w:rsid w:val="009A5966"/>
    <w:rsid w:val="009A5A14"/>
    <w:rsid w:val="009A7C26"/>
    <w:rsid w:val="009A7D15"/>
    <w:rsid w:val="009C0406"/>
    <w:rsid w:val="009C24DA"/>
    <w:rsid w:val="009C2EF0"/>
    <w:rsid w:val="009C3448"/>
    <w:rsid w:val="009D1951"/>
    <w:rsid w:val="009D2ACD"/>
    <w:rsid w:val="009D2B9F"/>
    <w:rsid w:val="009D3171"/>
    <w:rsid w:val="009D583C"/>
    <w:rsid w:val="009D66FE"/>
    <w:rsid w:val="009E25CA"/>
    <w:rsid w:val="009E6847"/>
    <w:rsid w:val="009F2CD4"/>
    <w:rsid w:val="009F6C49"/>
    <w:rsid w:val="00A011D6"/>
    <w:rsid w:val="00A04E78"/>
    <w:rsid w:val="00A0742B"/>
    <w:rsid w:val="00A143E3"/>
    <w:rsid w:val="00A200F0"/>
    <w:rsid w:val="00A23336"/>
    <w:rsid w:val="00A30626"/>
    <w:rsid w:val="00A32E99"/>
    <w:rsid w:val="00A34118"/>
    <w:rsid w:val="00A377A6"/>
    <w:rsid w:val="00A404C6"/>
    <w:rsid w:val="00A44F6A"/>
    <w:rsid w:val="00A53E34"/>
    <w:rsid w:val="00A553EE"/>
    <w:rsid w:val="00A564F6"/>
    <w:rsid w:val="00A571D5"/>
    <w:rsid w:val="00A57BBB"/>
    <w:rsid w:val="00A60D3E"/>
    <w:rsid w:val="00A6262E"/>
    <w:rsid w:val="00A6618F"/>
    <w:rsid w:val="00A66779"/>
    <w:rsid w:val="00A66BFE"/>
    <w:rsid w:val="00A66D10"/>
    <w:rsid w:val="00A75E84"/>
    <w:rsid w:val="00A81622"/>
    <w:rsid w:val="00A82589"/>
    <w:rsid w:val="00A83216"/>
    <w:rsid w:val="00A90400"/>
    <w:rsid w:val="00A93DA0"/>
    <w:rsid w:val="00A93DEC"/>
    <w:rsid w:val="00AA3DAF"/>
    <w:rsid w:val="00AA4333"/>
    <w:rsid w:val="00AB155E"/>
    <w:rsid w:val="00AB1A33"/>
    <w:rsid w:val="00AB1C87"/>
    <w:rsid w:val="00AB2447"/>
    <w:rsid w:val="00AB2452"/>
    <w:rsid w:val="00AB2A30"/>
    <w:rsid w:val="00AB578B"/>
    <w:rsid w:val="00AB672E"/>
    <w:rsid w:val="00AB7BFE"/>
    <w:rsid w:val="00AC0412"/>
    <w:rsid w:val="00AC188D"/>
    <w:rsid w:val="00AC4820"/>
    <w:rsid w:val="00AC73F2"/>
    <w:rsid w:val="00AD564A"/>
    <w:rsid w:val="00AD5E7B"/>
    <w:rsid w:val="00AE2D24"/>
    <w:rsid w:val="00AE6523"/>
    <w:rsid w:val="00AF7BEF"/>
    <w:rsid w:val="00B003B1"/>
    <w:rsid w:val="00B02A68"/>
    <w:rsid w:val="00B119ED"/>
    <w:rsid w:val="00B1314D"/>
    <w:rsid w:val="00B17399"/>
    <w:rsid w:val="00B2124E"/>
    <w:rsid w:val="00B278F7"/>
    <w:rsid w:val="00B34A8B"/>
    <w:rsid w:val="00B3695B"/>
    <w:rsid w:val="00B36D22"/>
    <w:rsid w:val="00B37215"/>
    <w:rsid w:val="00B47812"/>
    <w:rsid w:val="00B562B5"/>
    <w:rsid w:val="00B5691E"/>
    <w:rsid w:val="00B571DD"/>
    <w:rsid w:val="00B63547"/>
    <w:rsid w:val="00B6424A"/>
    <w:rsid w:val="00B64571"/>
    <w:rsid w:val="00B645B7"/>
    <w:rsid w:val="00B7127B"/>
    <w:rsid w:val="00B73DE0"/>
    <w:rsid w:val="00B75601"/>
    <w:rsid w:val="00B76B0E"/>
    <w:rsid w:val="00B96EED"/>
    <w:rsid w:val="00BA6835"/>
    <w:rsid w:val="00BB006A"/>
    <w:rsid w:val="00BB0737"/>
    <w:rsid w:val="00BB4716"/>
    <w:rsid w:val="00BB6418"/>
    <w:rsid w:val="00BC0A87"/>
    <w:rsid w:val="00BC33F7"/>
    <w:rsid w:val="00BC38F7"/>
    <w:rsid w:val="00BC5703"/>
    <w:rsid w:val="00BC5D47"/>
    <w:rsid w:val="00BD2C8E"/>
    <w:rsid w:val="00BD4615"/>
    <w:rsid w:val="00BD4726"/>
    <w:rsid w:val="00BD5EB5"/>
    <w:rsid w:val="00BD6760"/>
    <w:rsid w:val="00BE0C15"/>
    <w:rsid w:val="00BE0FA6"/>
    <w:rsid w:val="00BE12DA"/>
    <w:rsid w:val="00BE149F"/>
    <w:rsid w:val="00BE1693"/>
    <w:rsid w:val="00BE2439"/>
    <w:rsid w:val="00BE3A2E"/>
    <w:rsid w:val="00BE493A"/>
    <w:rsid w:val="00BE4E89"/>
    <w:rsid w:val="00BE6A66"/>
    <w:rsid w:val="00BF057B"/>
    <w:rsid w:val="00BF1C96"/>
    <w:rsid w:val="00BF3F15"/>
    <w:rsid w:val="00BF4E2D"/>
    <w:rsid w:val="00C04BCB"/>
    <w:rsid w:val="00C05E06"/>
    <w:rsid w:val="00C068FD"/>
    <w:rsid w:val="00C13B43"/>
    <w:rsid w:val="00C141AB"/>
    <w:rsid w:val="00C168DA"/>
    <w:rsid w:val="00C20335"/>
    <w:rsid w:val="00C25189"/>
    <w:rsid w:val="00C25BC9"/>
    <w:rsid w:val="00C25F0D"/>
    <w:rsid w:val="00C2761C"/>
    <w:rsid w:val="00C279B6"/>
    <w:rsid w:val="00C27C10"/>
    <w:rsid w:val="00C27E3E"/>
    <w:rsid w:val="00C332A8"/>
    <w:rsid w:val="00C3477A"/>
    <w:rsid w:val="00C36D20"/>
    <w:rsid w:val="00C40550"/>
    <w:rsid w:val="00C44C79"/>
    <w:rsid w:val="00C45679"/>
    <w:rsid w:val="00C508B9"/>
    <w:rsid w:val="00C54A0F"/>
    <w:rsid w:val="00C54EEE"/>
    <w:rsid w:val="00C62AE6"/>
    <w:rsid w:val="00C64CA9"/>
    <w:rsid w:val="00C75706"/>
    <w:rsid w:val="00C771BF"/>
    <w:rsid w:val="00C90614"/>
    <w:rsid w:val="00C93DD9"/>
    <w:rsid w:val="00CA2E91"/>
    <w:rsid w:val="00CA7994"/>
    <w:rsid w:val="00CB209F"/>
    <w:rsid w:val="00CB44AA"/>
    <w:rsid w:val="00CB74E0"/>
    <w:rsid w:val="00CC08E7"/>
    <w:rsid w:val="00CC1C4E"/>
    <w:rsid w:val="00CC1F33"/>
    <w:rsid w:val="00CD0119"/>
    <w:rsid w:val="00CD01CE"/>
    <w:rsid w:val="00CD02C7"/>
    <w:rsid w:val="00CD1249"/>
    <w:rsid w:val="00CD386D"/>
    <w:rsid w:val="00CD389C"/>
    <w:rsid w:val="00CD5A04"/>
    <w:rsid w:val="00CD5D4B"/>
    <w:rsid w:val="00CE053A"/>
    <w:rsid w:val="00CE6C11"/>
    <w:rsid w:val="00CF36AD"/>
    <w:rsid w:val="00CF5CD0"/>
    <w:rsid w:val="00D04C1E"/>
    <w:rsid w:val="00D11F91"/>
    <w:rsid w:val="00D1660D"/>
    <w:rsid w:val="00D17869"/>
    <w:rsid w:val="00D341A7"/>
    <w:rsid w:val="00D34229"/>
    <w:rsid w:val="00D34F94"/>
    <w:rsid w:val="00D35D58"/>
    <w:rsid w:val="00D36FBB"/>
    <w:rsid w:val="00D40370"/>
    <w:rsid w:val="00D40A02"/>
    <w:rsid w:val="00D44988"/>
    <w:rsid w:val="00D470B7"/>
    <w:rsid w:val="00D53446"/>
    <w:rsid w:val="00D5403B"/>
    <w:rsid w:val="00D57A28"/>
    <w:rsid w:val="00D6012B"/>
    <w:rsid w:val="00D66189"/>
    <w:rsid w:val="00D7365C"/>
    <w:rsid w:val="00D778F4"/>
    <w:rsid w:val="00D825EF"/>
    <w:rsid w:val="00D92C74"/>
    <w:rsid w:val="00D9547C"/>
    <w:rsid w:val="00DA2E38"/>
    <w:rsid w:val="00DA7113"/>
    <w:rsid w:val="00DD13CD"/>
    <w:rsid w:val="00DD4BC8"/>
    <w:rsid w:val="00DD4CA5"/>
    <w:rsid w:val="00DD6DB0"/>
    <w:rsid w:val="00DE46FD"/>
    <w:rsid w:val="00DE5CF2"/>
    <w:rsid w:val="00DF3125"/>
    <w:rsid w:val="00DF3717"/>
    <w:rsid w:val="00DF5233"/>
    <w:rsid w:val="00E00097"/>
    <w:rsid w:val="00E05319"/>
    <w:rsid w:val="00E05BC0"/>
    <w:rsid w:val="00E106C2"/>
    <w:rsid w:val="00E13344"/>
    <w:rsid w:val="00E1350C"/>
    <w:rsid w:val="00E163BB"/>
    <w:rsid w:val="00E22BD8"/>
    <w:rsid w:val="00E2439A"/>
    <w:rsid w:val="00E316A7"/>
    <w:rsid w:val="00E32A57"/>
    <w:rsid w:val="00E41DCE"/>
    <w:rsid w:val="00E427DF"/>
    <w:rsid w:val="00E455E4"/>
    <w:rsid w:val="00E61E1B"/>
    <w:rsid w:val="00E620B9"/>
    <w:rsid w:val="00E62E91"/>
    <w:rsid w:val="00E73277"/>
    <w:rsid w:val="00E74558"/>
    <w:rsid w:val="00E76088"/>
    <w:rsid w:val="00E77745"/>
    <w:rsid w:val="00E80089"/>
    <w:rsid w:val="00E808CD"/>
    <w:rsid w:val="00E817F5"/>
    <w:rsid w:val="00E823F5"/>
    <w:rsid w:val="00E95952"/>
    <w:rsid w:val="00E9729D"/>
    <w:rsid w:val="00EA1275"/>
    <w:rsid w:val="00EA45D8"/>
    <w:rsid w:val="00EA530F"/>
    <w:rsid w:val="00EB1C2F"/>
    <w:rsid w:val="00EB2668"/>
    <w:rsid w:val="00EC0E24"/>
    <w:rsid w:val="00EC1949"/>
    <w:rsid w:val="00EC2EF9"/>
    <w:rsid w:val="00EC6301"/>
    <w:rsid w:val="00ED16D6"/>
    <w:rsid w:val="00ED24F8"/>
    <w:rsid w:val="00ED29E0"/>
    <w:rsid w:val="00ED33BE"/>
    <w:rsid w:val="00ED43B1"/>
    <w:rsid w:val="00EE3192"/>
    <w:rsid w:val="00EF0167"/>
    <w:rsid w:val="00EF053F"/>
    <w:rsid w:val="00EF4000"/>
    <w:rsid w:val="00EF7E3E"/>
    <w:rsid w:val="00F03700"/>
    <w:rsid w:val="00F065FE"/>
    <w:rsid w:val="00F066FA"/>
    <w:rsid w:val="00F1002B"/>
    <w:rsid w:val="00F1245E"/>
    <w:rsid w:val="00F12DD3"/>
    <w:rsid w:val="00F14A79"/>
    <w:rsid w:val="00F2390D"/>
    <w:rsid w:val="00F24D58"/>
    <w:rsid w:val="00F27415"/>
    <w:rsid w:val="00F312F8"/>
    <w:rsid w:val="00F358AA"/>
    <w:rsid w:val="00F36199"/>
    <w:rsid w:val="00F4440A"/>
    <w:rsid w:val="00F447A5"/>
    <w:rsid w:val="00F44972"/>
    <w:rsid w:val="00F4498B"/>
    <w:rsid w:val="00F4701B"/>
    <w:rsid w:val="00F57C73"/>
    <w:rsid w:val="00F57D30"/>
    <w:rsid w:val="00F605B9"/>
    <w:rsid w:val="00F6115A"/>
    <w:rsid w:val="00F61A23"/>
    <w:rsid w:val="00F61F2B"/>
    <w:rsid w:val="00F63347"/>
    <w:rsid w:val="00F634A5"/>
    <w:rsid w:val="00F647C1"/>
    <w:rsid w:val="00F65E59"/>
    <w:rsid w:val="00F6762F"/>
    <w:rsid w:val="00F71344"/>
    <w:rsid w:val="00F9073C"/>
    <w:rsid w:val="00FA070E"/>
    <w:rsid w:val="00FC02D4"/>
    <w:rsid w:val="00FC17F5"/>
    <w:rsid w:val="00FC1B0B"/>
    <w:rsid w:val="00FC2F9A"/>
    <w:rsid w:val="00FC3FE0"/>
    <w:rsid w:val="00FC43D1"/>
    <w:rsid w:val="00FD07CE"/>
    <w:rsid w:val="00FD2624"/>
    <w:rsid w:val="00FD36CD"/>
    <w:rsid w:val="00FD4016"/>
    <w:rsid w:val="00FE57AC"/>
    <w:rsid w:val="00FE700D"/>
    <w:rsid w:val="00FE7017"/>
    <w:rsid w:val="00FF10EB"/>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E0937"/>
  <w15:chartTrackingRefBased/>
  <w15:docId w15:val="{9845D192-F661-4F19-B4CE-43ABBF204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customStyle="1" w:styleId="oneM2M-PageHead">
    <w:name w:val="oneM2M-PageHead"/>
    <w:basedOn w:val="Header"/>
    <w:qFormat/>
    <w:rsid w:val="008F7396"/>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ListParagraph">
    <w:name w:val="List Paragraph"/>
    <w:basedOn w:val="Normal"/>
    <w:uiPriority w:val="34"/>
    <w:qFormat/>
    <w:rsid w:val="00B6457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table" w:styleId="TableGrid">
    <w:name w:val="Table Grid"/>
    <w:basedOn w:val="TableNormal"/>
    <w:rsid w:val="00520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CommentSubject">
    <w:name w:val="annotation subject"/>
    <w:basedOn w:val="CommentText"/>
    <w:next w:val="CommentText"/>
    <w:link w:val="CommentSubjectChar"/>
    <w:rsid w:val="00591998"/>
    <w:rPr>
      <w:b/>
      <w:bCs/>
    </w:rPr>
  </w:style>
  <w:style w:type="character" w:customStyle="1" w:styleId="CommentTextChar">
    <w:name w:val="Comment Text Char"/>
    <w:basedOn w:val="DefaultParagraphFont"/>
    <w:link w:val="CommentText"/>
    <w:semiHidden/>
    <w:rsid w:val="00591998"/>
    <w:rPr>
      <w:lang w:val="en-GB"/>
    </w:rPr>
  </w:style>
  <w:style w:type="character" w:customStyle="1" w:styleId="CommentSubjectChar">
    <w:name w:val="Comment Subject Char"/>
    <w:basedOn w:val="CommentTextChar"/>
    <w:link w:val="CommentSubject"/>
    <w:rsid w:val="00591998"/>
    <w:rPr>
      <w:b/>
      <w:bCs/>
      <w:lang w:val="en-GB"/>
    </w:rPr>
  </w:style>
  <w:style w:type="paragraph" w:styleId="Revision">
    <w:name w:val="Revision"/>
    <w:hidden/>
    <w:uiPriority w:val="99"/>
    <w:semiHidden/>
    <w:rsid w:val="00ED33B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7576481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686637622">
      <w:bodyDiv w:val="1"/>
      <w:marLeft w:val="0"/>
      <w:marRight w:val="0"/>
      <w:marTop w:val="0"/>
      <w:marBottom w:val="0"/>
      <w:divBdr>
        <w:top w:val="none" w:sz="0" w:space="0" w:color="auto"/>
        <w:left w:val="none" w:sz="0" w:space="0" w:color="auto"/>
        <w:bottom w:val="none" w:sz="0" w:space="0" w:color="auto"/>
        <w:right w:val="none" w:sz="0" w:space="0" w:color="auto"/>
      </w:divBdr>
    </w:div>
    <w:div w:id="174039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A6B24E-3350-41C9-B011-AD384DE9E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2</Pages>
  <Words>169</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oneM2M Template Input Contribution</vt:lpstr>
    </vt:vector>
  </TitlesOfParts>
  <Company>ETS Sophia Antipolis</Company>
  <LinksUpToDate>false</LinksUpToDate>
  <CharactersWithSpaces>1136</CharactersWithSpaces>
  <SharedDoc>false</SharedDoc>
  <HLinks>
    <vt:vector size="12" baseType="variant">
      <vt:variant>
        <vt:i4>2883666</vt:i4>
      </vt:variant>
      <vt:variant>
        <vt:i4>3</vt:i4>
      </vt:variant>
      <vt:variant>
        <vt:i4>0</vt:i4>
      </vt:variant>
      <vt:variant>
        <vt:i4>5</vt:i4>
      </vt:variant>
      <vt:variant>
        <vt:lpwstr>mailto:phawkes@qti.qualcomm.com</vt:lpwstr>
      </vt:variant>
      <vt:variant>
        <vt:lpwstr/>
      </vt:variant>
      <vt:variant>
        <vt:i4>6881286</vt:i4>
      </vt:variant>
      <vt:variant>
        <vt:i4>0</vt:i4>
      </vt:variant>
      <vt:variant>
        <vt:i4>0</vt:i4>
      </vt:variant>
      <vt:variant>
        <vt:i4>5</vt:i4>
      </vt:variant>
      <vt:variant>
        <vt:lpwstr>mailto:wgranzow@qti.qualcomm.com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dc:description>Remove mentions to ISBN</dc:description>
  <cp:lastModifiedBy>Rev01</cp:lastModifiedBy>
  <cp:revision>3</cp:revision>
  <cp:lastPrinted>2017-02-06T15:50:00Z</cp:lastPrinted>
  <dcterms:created xsi:type="dcterms:W3CDTF">2017-03-30T08:32:00Z</dcterms:created>
  <dcterms:modified xsi:type="dcterms:W3CDTF">2017-03-30T16:31:00Z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1765592378</vt:i4>
  </property>
  <property fmtid="{D5CDD505-2E9C-101B-9397-08002B2CF9AE}" pid="3" name="_NewReviewCycle">
    <vt:lpwstr/>
  </property>
  <property fmtid="{D5CDD505-2E9C-101B-9397-08002B2CF9AE}" pid="4" name="_EmailSubject">
    <vt:lpwstr>two draft SEC#27 contributions</vt:lpwstr>
  </property>
  <property fmtid="{D5CDD505-2E9C-101B-9397-08002B2CF9AE}" pid="5" name="_AuthorEmail">
    <vt:lpwstr>wgranzow@qti.qualcomm.com</vt:lpwstr>
  </property>
  <property fmtid="{D5CDD505-2E9C-101B-9397-08002B2CF9AE}" pid="6" name="_AuthorEmailDisplayName">
    <vt:lpwstr>Granzow, Wolfgang</vt:lpwstr>
  </property>
  <property fmtid="{D5CDD505-2E9C-101B-9397-08002B2CF9AE}" pid="7" name="_ReviewingToolsShownOnce">
    <vt:lpwstr/>
  </property>
</Properties>
</file>