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477D83" w:rsidP="00826192">
            <w:pPr>
              <w:pStyle w:val="oneM2M-CoverTableText"/>
            </w:pPr>
            <w:r>
              <w:t>ITU-T Y.oneM2M.SLCP</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13486C">
              <w:rPr>
                <w:rFonts w:eastAsia="ＭＳ 明朝" w:hint="eastAsia"/>
                <w:lang w:eastAsia="ja-JP"/>
              </w:rPr>
              <w:t>QUALCOMM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pPr>
            <w:r>
              <w:t>2017</w:t>
            </w:r>
            <w:r w:rsidR="00224E27">
              <w:t>-</w:t>
            </w:r>
            <w:r w:rsidR="00477D83">
              <w:t>08-0</w:t>
            </w:r>
            <w:r w:rsidR="00C35663">
              <w:t>9</w:t>
            </w:r>
            <w:bookmarkStart w:id="1" w:name="_GoBack"/>
            <w:bookmarkEnd w:id="1"/>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F26A90" w:rsidP="00D305D0">
            <w:pPr>
              <w:pStyle w:val="oneM2M-CoverTableText"/>
            </w:pPr>
            <w:r>
              <w:t>TS-0004</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1E3DDE">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1E3DDE">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E3DDE">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E3DDE">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t>is converted from oneM2M TS-0004</w:t>
            </w:r>
            <w:r w:rsidR="0013486C">
              <w:t xml:space="preserve"> v2.</w:t>
            </w:r>
            <w:r w:rsidR="00D95AFD">
              <w:rPr>
                <w:lang w:eastAsia="ja-JP"/>
              </w:rPr>
              <w:t>12.1</w:t>
            </w:r>
            <w:r>
              <w:t xml:space="preserve"> to ITU-T.Y.oneM2M.SLCP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DDE" w:rsidRDefault="001E3DDE">
      <w:r>
        <w:separator/>
      </w:r>
    </w:p>
  </w:endnote>
  <w:endnote w:type="continuationSeparator" w:id="0">
    <w:p w:rsidR="001E3DDE" w:rsidRDefault="001E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DDE" w:rsidRDefault="001E3DDE">
      <w:r>
        <w:separator/>
      </w:r>
    </w:p>
  </w:footnote>
  <w:footnote w:type="continuationSeparator" w:id="0">
    <w:p w:rsidR="001E3DDE" w:rsidRDefault="001E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13486C">
      <w:rPr>
        <w:noProof/>
        <w:sz w:val="22"/>
        <w:szCs w:val="24"/>
      </w:rPr>
      <w:t>TP-2017-0237-ITU-T_Y_oneM2M_SLCP.docx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3486C"/>
    <w:rsid w:val="00161159"/>
    <w:rsid w:val="001A0609"/>
    <w:rsid w:val="001B2325"/>
    <w:rsid w:val="001C5D2C"/>
    <w:rsid w:val="001E3DDE"/>
    <w:rsid w:val="001E5F05"/>
    <w:rsid w:val="001E7509"/>
    <w:rsid w:val="001F3880"/>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2C07"/>
    <w:rsid w:val="007E501E"/>
    <w:rsid w:val="007E50A3"/>
    <w:rsid w:val="00826192"/>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5F1ED5"/>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347075-7B82-424E-89D8-C082F576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1</Pages>
  <Words>153</Words>
  <Characters>876</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6</cp:revision>
  <cp:lastPrinted>2012-10-11T01:05:00Z</cp:lastPrinted>
  <dcterms:created xsi:type="dcterms:W3CDTF">2017-08-01T06:55:00Z</dcterms:created>
  <dcterms:modified xsi:type="dcterms:W3CDTF">2017-08-09T05:22:00Z</dcterms:modified>
</cp:coreProperties>
</file>