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DEBCB" w14:textId="77777777" w:rsidR="00826192" w:rsidRPr="00826192" w:rsidRDefault="00826192" w:rsidP="00826192">
      <w:pPr>
        <w:spacing w:after="0"/>
        <w:rPr>
          <w:vanish/>
        </w:rPr>
      </w:pPr>
      <w:bookmarkStart w:id="0" w:name="page2"/>
    </w:p>
    <w:p w14:paraId="5D3BC2DB" w14:textId="77777777" w:rsidR="00CC1F33" w:rsidRDefault="00CC1F33"/>
    <w:p w14:paraId="58AF2BEA" w14:textId="77777777" w:rsidR="00CC1F33" w:rsidRDefault="00CC1F33"/>
    <w:p w14:paraId="5334A079"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134641" w14:paraId="20D1E83C" w14:textId="77777777" w:rsidTr="009762D8">
        <w:trPr>
          <w:trHeight w:val="302"/>
          <w:jc w:val="center"/>
        </w:trPr>
        <w:tc>
          <w:tcPr>
            <w:tcW w:w="9463" w:type="dxa"/>
            <w:gridSpan w:val="2"/>
            <w:shd w:val="clear" w:color="auto" w:fill="B42025"/>
          </w:tcPr>
          <w:p w14:paraId="24FD3473" w14:textId="77777777" w:rsidR="00CC1F33" w:rsidRPr="00134641" w:rsidRDefault="00CC1F33" w:rsidP="00826192">
            <w:pPr>
              <w:pStyle w:val="0neM2M-CoverTableTitle"/>
              <w:rPr>
                <w:rFonts w:cs="Times New Roman"/>
              </w:rPr>
            </w:pPr>
            <w:r w:rsidRPr="00134641">
              <w:rPr>
                <w:rFonts w:cs="Times New Roman"/>
              </w:rPr>
              <w:t>Input Contribution</w:t>
            </w:r>
          </w:p>
        </w:tc>
      </w:tr>
      <w:tr w:rsidR="00A143E3" w:rsidRPr="00134641" w14:paraId="2D5BDCA5" w14:textId="77777777" w:rsidTr="009762D8">
        <w:trPr>
          <w:trHeight w:val="124"/>
          <w:jc w:val="center"/>
        </w:trPr>
        <w:tc>
          <w:tcPr>
            <w:tcW w:w="2512" w:type="dxa"/>
            <w:shd w:val="clear" w:color="auto" w:fill="A0A0A3"/>
          </w:tcPr>
          <w:p w14:paraId="2FC71213" w14:textId="77777777" w:rsidR="00A143E3" w:rsidRPr="003374F1" w:rsidRDefault="00A143E3" w:rsidP="00CC1F33">
            <w:pPr>
              <w:pStyle w:val="oneM2M-CoverTableLeft"/>
            </w:pPr>
            <w:r>
              <w:t>Meeting ID</w:t>
            </w:r>
            <w:r w:rsidRPr="003374F1">
              <w:t>*</w:t>
            </w:r>
          </w:p>
        </w:tc>
        <w:tc>
          <w:tcPr>
            <w:tcW w:w="6951" w:type="dxa"/>
            <w:shd w:val="clear" w:color="auto" w:fill="FFFFFF"/>
          </w:tcPr>
          <w:p w14:paraId="030D394C" w14:textId="4AFC3E4F" w:rsidR="00A143E3" w:rsidRPr="003374F1" w:rsidRDefault="00E57137" w:rsidP="00826192">
            <w:pPr>
              <w:pStyle w:val="oneM2M-CoverTableText"/>
            </w:pPr>
            <w:r>
              <w:t>TST 2</w:t>
            </w:r>
            <w:r w:rsidR="00DF3F27">
              <w:t>6</w:t>
            </w:r>
          </w:p>
        </w:tc>
      </w:tr>
      <w:tr w:rsidR="00A143E3" w:rsidRPr="00134641" w14:paraId="0ADF1D24" w14:textId="77777777" w:rsidTr="009762D8">
        <w:trPr>
          <w:trHeight w:val="124"/>
          <w:jc w:val="center"/>
        </w:trPr>
        <w:tc>
          <w:tcPr>
            <w:tcW w:w="2512" w:type="dxa"/>
            <w:shd w:val="clear" w:color="auto" w:fill="A0A0A3"/>
          </w:tcPr>
          <w:p w14:paraId="382C7D16" w14:textId="77777777" w:rsidR="00A143E3" w:rsidRPr="003374F1" w:rsidRDefault="00A143E3" w:rsidP="00CC1F33">
            <w:pPr>
              <w:pStyle w:val="oneM2M-CoverTableLeft"/>
            </w:pPr>
            <w:r w:rsidRPr="003374F1">
              <w:t>Title:*</w:t>
            </w:r>
          </w:p>
        </w:tc>
        <w:tc>
          <w:tcPr>
            <w:tcW w:w="6951" w:type="dxa"/>
            <w:shd w:val="clear" w:color="auto" w:fill="FFFFFF"/>
          </w:tcPr>
          <w:p w14:paraId="1DC788FD" w14:textId="34FB9BF7" w:rsidR="00A143E3" w:rsidRPr="003374F1" w:rsidRDefault="00DF3F27" w:rsidP="008616D8">
            <w:pPr>
              <w:pStyle w:val="oneM2M-CoverTableText"/>
            </w:pPr>
            <w:r>
              <w:t xml:space="preserve">AE Automation Testing Process </w:t>
            </w:r>
            <w:r w:rsidRPr="00DF3F27">
              <w:t>Report</w:t>
            </w:r>
          </w:p>
        </w:tc>
      </w:tr>
      <w:tr w:rsidR="00A143E3" w:rsidRPr="00134641" w14:paraId="0FCE4C27" w14:textId="77777777" w:rsidTr="009762D8">
        <w:trPr>
          <w:trHeight w:val="124"/>
          <w:jc w:val="center"/>
        </w:trPr>
        <w:tc>
          <w:tcPr>
            <w:tcW w:w="2512" w:type="dxa"/>
            <w:shd w:val="clear" w:color="auto" w:fill="A0A0A3"/>
          </w:tcPr>
          <w:p w14:paraId="2C6DAFA4" w14:textId="77777777" w:rsidR="00A143E3" w:rsidRPr="003374F1" w:rsidRDefault="00A143E3" w:rsidP="00CC1F33">
            <w:pPr>
              <w:pStyle w:val="oneM2M-CoverTableLeft"/>
            </w:pPr>
            <w:r w:rsidRPr="003374F1">
              <w:t>Source:*</w:t>
            </w:r>
          </w:p>
        </w:tc>
        <w:tc>
          <w:tcPr>
            <w:tcW w:w="6951" w:type="dxa"/>
            <w:shd w:val="clear" w:color="auto" w:fill="FFFFFF"/>
          </w:tcPr>
          <w:p w14:paraId="091BEFE1" w14:textId="5C876FE7" w:rsidR="0049541A" w:rsidRPr="00E57137" w:rsidRDefault="00E57137" w:rsidP="0049541A">
            <w:pPr>
              <w:pStyle w:val="oneM2M-CoverTableText"/>
              <w:rPr>
                <w:rFonts w:eastAsia="SimSun"/>
                <w:lang w:eastAsia="zh-CN"/>
              </w:rPr>
            </w:pPr>
            <w:r>
              <w:t xml:space="preserve">Ting Martin MIAO, KETI, </w:t>
            </w:r>
            <w:r w:rsidR="0049541A" w:rsidRPr="0049541A">
              <w:t>novamartin@keti.re.kr</w:t>
            </w:r>
          </w:p>
        </w:tc>
      </w:tr>
      <w:tr w:rsidR="00A143E3" w:rsidRPr="00134641" w14:paraId="0696B078" w14:textId="77777777" w:rsidTr="009762D8">
        <w:trPr>
          <w:trHeight w:val="124"/>
          <w:jc w:val="center"/>
        </w:trPr>
        <w:tc>
          <w:tcPr>
            <w:tcW w:w="2512" w:type="dxa"/>
            <w:shd w:val="clear" w:color="auto" w:fill="A0A0A3"/>
          </w:tcPr>
          <w:p w14:paraId="784C3D98"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1FE3F0B9" w14:textId="4CAE84AD" w:rsidR="00A143E3" w:rsidRPr="003374F1" w:rsidRDefault="00E57137" w:rsidP="00826192">
            <w:pPr>
              <w:pStyle w:val="oneM2M-CoverTableText"/>
            </w:pPr>
            <w:r>
              <w:t>2016-</w:t>
            </w:r>
            <w:r w:rsidR="001353E0">
              <w:t>1</w:t>
            </w:r>
            <w:r w:rsidR="00DF3F27">
              <w:t>2</w:t>
            </w:r>
            <w:r>
              <w:t>-</w:t>
            </w:r>
            <w:r w:rsidR="001353E0">
              <w:t>0</w:t>
            </w:r>
            <w:r w:rsidR="00DF3F27">
              <w:t>3</w:t>
            </w:r>
          </w:p>
        </w:tc>
      </w:tr>
      <w:tr w:rsidR="00A143E3" w:rsidRPr="00134641" w14:paraId="4592BBFC"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DFC951A" w14:textId="77777777" w:rsidR="00A143E3" w:rsidRPr="003374F1" w:rsidRDefault="00A143E3" w:rsidP="00CC1F33">
            <w:pPr>
              <w:pStyle w:val="oneM2M-CoverTableLeft"/>
            </w:pPr>
            <w:r w:rsidRPr="003374F1">
              <w:t xml:space="preserve">Document(s) </w:t>
            </w:r>
          </w:p>
          <w:p w14:paraId="3DF0F869"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6076B88C" w14:textId="5C053224" w:rsidR="00A143E3" w:rsidRPr="003374F1" w:rsidRDefault="00A143E3" w:rsidP="00826192">
            <w:pPr>
              <w:pStyle w:val="oneM2M-CoverTableText"/>
            </w:pPr>
          </w:p>
        </w:tc>
      </w:tr>
      <w:tr w:rsidR="00A143E3" w:rsidRPr="00134641" w14:paraId="27472126"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9428652" w14:textId="77777777" w:rsidR="00A143E3" w:rsidRPr="003374F1" w:rsidRDefault="00A143E3" w:rsidP="00CC1F33">
            <w:pPr>
              <w:pStyle w:val="oneM2M-CoverTableLeft"/>
            </w:pPr>
            <w:r w:rsidRPr="003374F1">
              <w:t>Intended purpose of</w:t>
            </w:r>
          </w:p>
          <w:p w14:paraId="7827AE1C"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54F5C76" w14:textId="77777777" w:rsidR="00A143E3" w:rsidRPr="003374F1" w:rsidRDefault="00456DBE"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B920CC">
              <w:fldChar w:fldCharType="separate"/>
            </w:r>
            <w:r w:rsidRPr="003374F1">
              <w:fldChar w:fldCharType="end"/>
            </w:r>
            <w:r w:rsidR="00A143E3" w:rsidRPr="003374F1">
              <w:t xml:space="preserve"> Decision</w:t>
            </w:r>
          </w:p>
          <w:p w14:paraId="709AF11B" w14:textId="77777777"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B920CC">
              <w:fldChar w:fldCharType="separate"/>
            </w:r>
            <w:r w:rsidRPr="003374F1">
              <w:fldChar w:fldCharType="end"/>
            </w:r>
            <w:r w:rsidRPr="003374F1">
              <w:t xml:space="preserve"> Discussion</w:t>
            </w:r>
          </w:p>
          <w:p w14:paraId="03209BA3"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920CC">
              <w:fldChar w:fldCharType="separate"/>
            </w:r>
            <w:r w:rsidRPr="003374F1">
              <w:fldChar w:fldCharType="end"/>
            </w:r>
            <w:r w:rsidRPr="003374F1">
              <w:t xml:space="preserve"> Information</w:t>
            </w:r>
          </w:p>
          <w:p w14:paraId="14FF7563"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920CC">
              <w:fldChar w:fldCharType="separate"/>
            </w:r>
            <w:r w:rsidRPr="003374F1">
              <w:fldChar w:fldCharType="end"/>
            </w:r>
            <w:r w:rsidRPr="003374F1">
              <w:t xml:space="preserve"> Other &lt;specify&gt;</w:t>
            </w:r>
          </w:p>
        </w:tc>
      </w:tr>
      <w:tr w:rsidR="00A143E3" w:rsidRPr="00134641" w14:paraId="279FA1C1"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ECF728A"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769F9C4" w14:textId="77777777" w:rsidR="00A143E3" w:rsidRPr="003374F1" w:rsidRDefault="00A143E3" w:rsidP="00826192">
            <w:pPr>
              <w:pStyle w:val="oneM2M-CoverTableText"/>
            </w:pPr>
          </w:p>
        </w:tc>
      </w:tr>
      <w:tr w:rsidR="009762D8" w:rsidRPr="00134641" w14:paraId="41CB7C71"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20D42E1"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3671D890" w14:textId="77777777" w:rsidR="00A143E3" w:rsidRDefault="00A143E3" w:rsidP="00A143E3"/>
    <w:p w14:paraId="488DDA2A"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4F74C89"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E3FDDFE" w14:textId="77777777" w:rsidR="00A143E3" w:rsidRPr="003374F1" w:rsidRDefault="00A143E3" w:rsidP="00A143E3">
      <w:pPr>
        <w:pStyle w:val="AltNormal"/>
      </w:pPr>
    </w:p>
    <w:bookmarkEnd w:id="0"/>
    <w:p w14:paraId="45F91957" w14:textId="77777777" w:rsidR="00243947" w:rsidRDefault="00243947" w:rsidP="00243947"/>
    <w:p w14:paraId="004E03EA" w14:textId="77777777" w:rsidR="00243947" w:rsidRDefault="00243947" w:rsidP="00243947"/>
    <w:p w14:paraId="4BF8CB4C" w14:textId="77777777" w:rsidR="00243947" w:rsidRDefault="00243947" w:rsidP="00243947"/>
    <w:p w14:paraId="229C11A8" w14:textId="77777777" w:rsidR="00243947" w:rsidRDefault="00243947" w:rsidP="00243947"/>
    <w:p w14:paraId="585E233C" w14:textId="77777777" w:rsidR="00243947" w:rsidRPr="001D0651" w:rsidRDefault="001D0651" w:rsidP="00243947">
      <w:pPr>
        <w:rPr>
          <w:rFonts w:ascii="Arial" w:hAnsi="Arial"/>
          <w:sz w:val="36"/>
        </w:rPr>
      </w:pPr>
      <w:r w:rsidRPr="001D0651">
        <w:rPr>
          <w:rFonts w:ascii="Arial" w:hAnsi="Arial" w:hint="eastAsia"/>
          <w:sz w:val="36"/>
        </w:rPr>
        <w:t xml:space="preserve">Introduction </w:t>
      </w:r>
    </w:p>
    <w:p w14:paraId="2E7AA065" w14:textId="4904563B" w:rsidR="001D0651" w:rsidRDefault="001D0651" w:rsidP="001D0651">
      <w:pPr>
        <w:jc w:val="both"/>
        <w:rPr>
          <w:sz w:val="24"/>
        </w:rPr>
      </w:pPr>
      <w:r w:rsidRPr="00D35096">
        <w:rPr>
          <w:sz w:val="24"/>
        </w:rPr>
        <w:t xml:space="preserve">We </w:t>
      </w:r>
      <w:r w:rsidR="0028709C">
        <w:rPr>
          <w:sz w:val="24"/>
        </w:rPr>
        <w:t>summarized the work progress</w:t>
      </w:r>
      <w:r w:rsidR="00BA3194">
        <w:rPr>
          <w:sz w:val="24"/>
        </w:rPr>
        <w:t xml:space="preserve"> </w:t>
      </w:r>
      <w:r w:rsidR="0028709C">
        <w:rPr>
          <w:sz w:val="24"/>
        </w:rPr>
        <w:t>in TST WG with subject to AE automation test.</w:t>
      </w:r>
    </w:p>
    <w:p w14:paraId="466CF903" w14:textId="03E45B31" w:rsidR="0028709C" w:rsidRDefault="0028709C" w:rsidP="001D0651">
      <w:pPr>
        <w:jc w:val="both"/>
      </w:pPr>
      <w:r>
        <w:rPr>
          <w:sz w:val="24"/>
        </w:rPr>
        <w:t>See the attachment for details</w:t>
      </w:r>
      <w:bookmarkStart w:id="1" w:name="_GoBack"/>
      <w:bookmarkEnd w:id="1"/>
      <w:r>
        <w:rPr>
          <w:sz w:val="24"/>
        </w:rPr>
        <w:t>.</w:t>
      </w:r>
    </w:p>
    <w:p w14:paraId="3168163D" w14:textId="77777777" w:rsidR="00243947" w:rsidRDefault="00243947" w:rsidP="00243947"/>
    <w:p w14:paraId="0BEF8915" w14:textId="77777777" w:rsidR="00304AA7" w:rsidRPr="0028709C" w:rsidRDefault="00304AA7" w:rsidP="003C5D32"/>
    <w:sectPr w:rsidR="00304AA7" w:rsidRPr="0028709C" w:rsidSect="00A143E3">
      <w:headerReference w:type="default" r:id="rId8"/>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4EE2" w14:textId="77777777" w:rsidR="00B920CC" w:rsidRDefault="00B920CC">
      <w:r>
        <w:separator/>
      </w:r>
    </w:p>
  </w:endnote>
  <w:endnote w:type="continuationSeparator" w:id="0">
    <w:p w14:paraId="17CD3C66" w14:textId="77777777" w:rsidR="00B920CC" w:rsidRDefault="00B9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5166F" w14:textId="77777777" w:rsidR="00B920CC" w:rsidRDefault="00B920CC">
      <w:r>
        <w:separator/>
      </w:r>
    </w:p>
  </w:footnote>
  <w:footnote w:type="continuationSeparator" w:id="0">
    <w:p w14:paraId="54AC7005" w14:textId="77777777" w:rsidR="00B920CC" w:rsidRDefault="00B9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16C9" w14:textId="71A26E31" w:rsidR="00B04F56" w:rsidRPr="00A143E3" w:rsidRDefault="00B04F56"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9E2C4C">
      <w:rPr>
        <w:sz w:val="22"/>
        <w:szCs w:val="24"/>
      </w:rPr>
      <w:fldChar w:fldCharType="begin"/>
    </w:r>
    <w:r w:rsidRPr="009E2C4C">
      <w:rPr>
        <w:sz w:val="22"/>
        <w:szCs w:val="24"/>
      </w:rPr>
      <w:instrText xml:space="preserve"> FILENAME </w:instrText>
    </w:r>
    <w:r w:rsidRPr="009E2C4C">
      <w:rPr>
        <w:sz w:val="22"/>
        <w:szCs w:val="24"/>
      </w:rPr>
      <w:fldChar w:fldCharType="separate"/>
    </w:r>
    <w:r w:rsidR="00CE3C5B" w:rsidRPr="00CE3C5B">
      <w:t xml:space="preserve"> </w:t>
    </w:r>
    <w:r w:rsidR="00CE3C5B" w:rsidRPr="00CE3C5B">
      <w:rPr>
        <w:sz w:val="22"/>
        <w:szCs w:val="24"/>
      </w:rPr>
      <w:t>TST-2016-0238-AE_Au</w:t>
    </w:r>
    <w:r w:rsidR="00CE3C5B">
      <w:rPr>
        <w:sz w:val="22"/>
        <w:szCs w:val="24"/>
      </w:rPr>
      <w:t>tomation_Testing_Process_Report</w:t>
    </w:r>
    <w:r w:rsidRPr="009E2C4C">
      <w:rPr>
        <w:sz w:val="22"/>
        <w:szCs w:val="24"/>
      </w:rPr>
      <w:t>.doc</w:t>
    </w:r>
    <w:r w:rsidRPr="009E2C4C">
      <w:rPr>
        <w:sz w:val="22"/>
        <w:szCs w:val="24"/>
      </w:rPr>
      <w:fldChar w:fldCharType="end"/>
    </w:r>
  </w:p>
  <w:p w14:paraId="2470C27C" w14:textId="77777777" w:rsidR="00B04F56" w:rsidRDefault="00B04F56"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F336B2"/>
    <w:multiLevelType w:val="hybridMultilevel"/>
    <w:tmpl w:val="EE34F698"/>
    <w:lvl w:ilvl="0" w:tplc="F796EECE">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019"/>
    <w:rsid w:val="0000259E"/>
    <w:rsid w:val="0000384D"/>
    <w:rsid w:val="000073E5"/>
    <w:rsid w:val="000128B3"/>
    <w:rsid w:val="00020D63"/>
    <w:rsid w:val="00025DF8"/>
    <w:rsid w:val="0003051E"/>
    <w:rsid w:val="00034B4D"/>
    <w:rsid w:val="00035AB5"/>
    <w:rsid w:val="00052BEF"/>
    <w:rsid w:val="00056086"/>
    <w:rsid w:val="000564BF"/>
    <w:rsid w:val="00062C69"/>
    <w:rsid w:val="00063C61"/>
    <w:rsid w:val="00070988"/>
    <w:rsid w:val="00072C17"/>
    <w:rsid w:val="00080164"/>
    <w:rsid w:val="000802D6"/>
    <w:rsid w:val="00084C42"/>
    <w:rsid w:val="000B29F9"/>
    <w:rsid w:val="000B2CD2"/>
    <w:rsid w:val="000B6F95"/>
    <w:rsid w:val="000B6FC1"/>
    <w:rsid w:val="000C0FE7"/>
    <w:rsid w:val="000D24DE"/>
    <w:rsid w:val="000D253E"/>
    <w:rsid w:val="000D46D5"/>
    <w:rsid w:val="000E0D4E"/>
    <w:rsid w:val="000F6E48"/>
    <w:rsid w:val="001143E8"/>
    <w:rsid w:val="001162DA"/>
    <w:rsid w:val="00127DD2"/>
    <w:rsid w:val="00132E1E"/>
    <w:rsid w:val="00134641"/>
    <w:rsid w:val="001353E0"/>
    <w:rsid w:val="001361A0"/>
    <w:rsid w:val="00143AF4"/>
    <w:rsid w:val="001452E2"/>
    <w:rsid w:val="00146F4F"/>
    <w:rsid w:val="00152891"/>
    <w:rsid w:val="00154D8E"/>
    <w:rsid w:val="00160A91"/>
    <w:rsid w:val="00161159"/>
    <w:rsid w:val="00162AC5"/>
    <w:rsid w:val="00172E5A"/>
    <w:rsid w:val="00181555"/>
    <w:rsid w:val="0019261A"/>
    <w:rsid w:val="001A0265"/>
    <w:rsid w:val="001B2325"/>
    <w:rsid w:val="001B5617"/>
    <w:rsid w:val="001B6748"/>
    <w:rsid w:val="001C52DB"/>
    <w:rsid w:val="001C5D2C"/>
    <w:rsid w:val="001C6DE3"/>
    <w:rsid w:val="001C7CF7"/>
    <w:rsid w:val="001D0651"/>
    <w:rsid w:val="001E2A08"/>
    <w:rsid w:val="001E5F05"/>
    <w:rsid w:val="001E7509"/>
    <w:rsid w:val="001F0F54"/>
    <w:rsid w:val="001F1E3E"/>
    <w:rsid w:val="001F3880"/>
    <w:rsid w:val="0021166E"/>
    <w:rsid w:val="002200CE"/>
    <w:rsid w:val="0022357B"/>
    <w:rsid w:val="00224E27"/>
    <w:rsid w:val="0023660D"/>
    <w:rsid w:val="00236EC9"/>
    <w:rsid w:val="00237DE2"/>
    <w:rsid w:val="00240481"/>
    <w:rsid w:val="0024306E"/>
    <w:rsid w:val="00243947"/>
    <w:rsid w:val="00243F68"/>
    <w:rsid w:val="00253392"/>
    <w:rsid w:val="002548C9"/>
    <w:rsid w:val="002631E9"/>
    <w:rsid w:val="002666C1"/>
    <w:rsid w:val="00266857"/>
    <w:rsid w:val="002669AD"/>
    <w:rsid w:val="00280D83"/>
    <w:rsid w:val="002856B2"/>
    <w:rsid w:val="0028709C"/>
    <w:rsid w:val="002906D6"/>
    <w:rsid w:val="002952CA"/>
    <w:rsid w:val="0029766B"/>
    <w:rsid w:val="00297C58"/>
    <w:rsid w:val="002A5B70"/>
    <w:rsid w:val="002A617C"/>
    <w:rsid w:val="002B02CB"/>
    <w:rsid w:val="002B05EB"/>
    <w:rsid w:val="002B660F"/>
    <w:rsid w:val="002B7020"/>
    <w:rsid w:val="002B7C69"/>
    <w:rsid w:val="002B7DC0"/>
    <w:rsid w:val="002C31BD"/>
    <w:rsid w:val="002C64F7"/>
    <w:rsid w:val="002C7B80"/>
    <w:rsid w:val="002D23FF"/>
    <w:rsid w:val="002D5692"/>
    <w:rsid w:val="002D74DB"/>
    <w:rsid w:val="002E1C70"/>
    <w:rsid w:val="002E7EEC"/>
    <w:rsid w:val="002F011A"/>
    <w:rsid w:val="002F76C3"/>
    <w:rsid w:val="00301341"/>
    <w:rsid w:val="00304AA7"/>
    <w:rsid w:val="00304B1F"/>
    <w:rsid w:val="00305CA4"/>
    <w:rsid w:val="003118B5"/>
    <w:rsid w:val="00313339"/>
    <w:rsid w:val="003133EE"/>
    <w:rsid w:val="003167CA"/>
    <w:rsid w:val="003213D6"/>
    <w:rsid w:val="00323591"/>
    <w:rsid w:val="00325EA3"/>
    <w:rsid w:val="00327E92"/>
    <w:rsid w:val="003300B1"/>
    <w:rsid w:val="003342BB"/>
    <w:rsid w:val="003525B2"/>
    <w:rsid w:val="00356C28"/>
    <w:rsid w:val="00357F00"/>
    <w:rsid w:val="00360CF6"/>
    <w:rsid w:val="00365116"/>
    <w:rsid w:val="00375F8A"/>
    <w:rsid w:val="00392CEB"/>
    <w:rsid w:val="00393F0F"/>
    <w:rsid w:val="00395C52"/>
    <w:rsid w:val="003A7F9D"/>
    <w:rsid w:val="003B28FE"/>
    <w:rsid w:val="003C00E6"/>
    <w:rsid w:val="003C28F3"/>
    <w:rsid w:val="003C5D32"/>
    <w:rsid w:val="003C5ED4"/>
    <w:rsid w:val="003C74BE"/>
    <w:rsid w:val="003D06DB"/>
    <w:rsid w:val="003D2B42"/>
    <w:rsid w:val="003D48D3"/>
    <w:rsid w:val="003D6202"/>
    <w:rsid w:val="003D63E8"/>
    <w:rsid w:val="003E2AD2"/>
    <w:rsid w:val="003E54A5"/>
    <w:rsid w:val="003F420E"/>
    <w:rsid w:val="003F5E6B"/>
    <w:rsid w:val="003F6DD4"/>
    <w:rsid w:val="003F760E"/>
    <w:rsid w:val="004017DE"/>
    <w:rsid w:val="00415F2C"/>
    <w:rsid w:val="00417B69"/>
    <w:rsid w:val="0042028E"/>
    <w:rsid w:val="00424964"/>
    <w:rsid w:val="00436775"/>
    <w:rsid w:val="004524AC"/>
    <w:rsid w:val="00453730"/>
    <w:rsid w:val="00456DBE"/>
    <w:rsid w:val="00457487"/>
    <w:rsid w:val="0046449A"/>
    <w:rsid w:val="00467E50"/>
    <w:rsid w:val="00472133"/>
    <w:rsid w:val="00474E92"/>
    <w:rsid w:val="0049541A"/>
    <w:rsid w:val="004A1E38"/>
    <w:rsid w:val="004B21DC"/>
    <w:rsid w:val="004B27EF"/>
    <w:rsid w:val="004B2C64"/>
    <w:rsid w:val="004B2C68"/>
    <w:rsid w:val="004B59A1"/>
    <w:rsid w:val="004B5CA1"/>
    <w:rsid w:val="004B6A0D"/>
    <w:rsid w:val="004B7092"/>
    <w:rsid w:val="004B7EB1"/>
    <w:rsid w:val="004D0F88"/>
    <w:rsid w:val="004E0F12"/>
    <w:rsid w:val="004E16FB"/>
    <w:rsid w:val="004E3168"/>
    <w:rsid w:val="004F04C5"/>
    <w:rsid w:val="00500CA0"/>
    <w:rsid w:val="00513AE8"/>
    <w:rsid w:val="005142DE"/>
    <w:rsid w:val="00514413"/>
    <w:rsid w:val="0051459C"/>
    <w:rsid w:val="00517ED1"/>
    <w:rsid w:val="005266EA"/>
    <w:rsid w:val="0053417D"/>
    <w:rsid w:val="00543FE2"/>
    <w:rsid w:val="005453D4"/>
    <w:rsid w:val="00545735"/>
    <w:rsid w:val="00562979"/>
    <w:rsid w:val="00564D7A"/>
    <w:rsid w:val="0056581B"/>
    <w:rsid w:val="0056624A"/>
    <w:rsid w:val="005726D2"/>
    <w:rsid w:val="00577E3C"/>
    <w:rsid w:val="00582BD5"/>
    <w:rsid w:val="00584C27"/>
    <w:rsid w:val="0058759E"/>
    <w:rsid w:val="00591DF0"/>
    <w:rsid w:val="0059474F"/>
    <w:rsid w:val="00596098"/>
    <w:rsid w:val="005963AE"/>
    <w:rsid w:val="005A3984"/>
    <w:rsid w:val="005A4E91"/>
    <w:rsid w:val="005B042B"/>
    <w:rsid w:val="005B5AC9"/>
    <w:rsid w:val="005C10D8"/>
    <w:rsid w:val="005C18C2"/>
    <w:rsid w:val="005C2D46"/>
    <w:rsid w:val="005C44D1"/>
    <w:rsid w:val="005C66ED"/>
    <w:rsid w:val="005C68A9"/>
    <w:rsid w:val="005E1047"/>
    <w:rsid w:val="005E61EB"/>
    <w:rsid w:val="005E77DD"/>
    <w:rsid w:val="005F5C42"/>
    <w:rsid w:val="006020B1"/>
    <w:rsid w:val="00603D37"/>
    <w:rsid w:val="006134A5"/>
    <w:rsid w:val="0061497A"/>
    <w:rsid w:val="00617589"/>
    <w:rsid w:val="0062095B"/>
    <w:rsid w:val="006251CA"/>
    <w:rsid w:val="00633C93"/>
    <w:rsid w:val="00634BA6"/>
    <w:rsid w:val="0063713D"/>
    <w:rsid w:val="006401D4"/>
    <w:rsid w:val="00640591"/>
    <w:rsid w:val="00643139"/>
    <w:rsid w:val="00646196"/>
    <w:rsid w:val="00653A3B"/>
    <w:rsid w:val="0065785F"/>
    <w:rsid w:val="00660048"/>
    <w:rsid w:val="00661254"/>
    <w:rsid w:val="00665144"/>
    <w:rsid w:val="00665CE4"/>
    <w:rsid w:val="006672B3"/>
    <w:rsid w:val="00667EEB"/>
    <w:rsid w:val="00672201"/>
    <w:rsid w:val="0067339A"/>
    <w:rsid w:val="0068053C"/>
    <w:rsid w:val="00680CAD"/>
    <w:rsid w:val="006866D0"/>
    <w:rsid w:val="00686EC3"/>
    <w:rsid w:val="00694105"/>
    <w:rsid w:val="006A4362"/>
    <w:rsid w:val="006A4A4C"/>
    <w:rsid w:val="006A6B88"/>
    <w:rsid w:val="006C40E8"/>
    <w:rsid w:val="006C44AE"/>
    <w:rsid w:val="006C54CC"/>
    <w:rsid w:val="006C784C"/>
    <w:rsid w:val="006D1C1C"/>
    <w:rsid w:val="006D2DC7"/>
    <w:rsid w:val="006D6B07"/>
    <w:rsid w:val="006D751F"/>
    <w:rsid w:val="006E0F52"/>
    <w:rsid w:val="006E4D67"/>
    <w:rsid w:val="006F6CC0"/>
    <w:rsid w:val="00700958"/>
    <w:rsid w:val="00700C1E"/>
    <w:rsid w:val="00703E81"/>
    <w:rsid w:val="00707804"/>
    <w:rsid w:val="00712B92"/>
    <w:rsid w:val="00712F2B"/>
    <w:rsid w:val="00715123"/>
    <w:rsid w:val="00715F16"/>
    <w:rsid w:val="007172EB"/>
    <w:rsid w:val="00720D17"/>
    <w:rsid w:val="00726366"/>
    <w:rsid w:val="0073209E"/>
    <w:rsid w:val="00734B2B"/>
    <w:rsid w:val="00743F24"/>
    <w:rsid w:val="0074529F"/>
    <w:rsid w:val="00745924"/>
    <w:rsid w:val="007462C1"/>
    <w:rsid w:val="00750F11"/>
    <w:rsid w:val="0075548A"/>
    <w:rsid w:val="00755B41"/>
    <w:rsid w:val="00757D47"/>
    <w:rsid w:val="00777F00"/>
    <w:rsid w:val="00787554"/>
    <w:rsid w:val="00787BF3"/>
    <w:rsid w:val="007A3C56"/>
    <w:rsid w:val="007A6731"/>
    <w:rsid w:val="007B3005"/>
    <w:rsid w:val="007B4A9B"/>
    <w:rsid w:val="007B55FC"/>
    <w:rsid w:val="007B78C4"/>
    <w:rsid w:val="007B7941"/>
    <w:rsid w:val="007C2C07"/>
    <w:rsid w:val="007C5337"/>
    <w:rsid w:val="007D15DC"/>
    <w:rsid w:val="007D2647"/>
    <w:rsid w:val="007E04B5"/>
    <w:rsid w:val="007E056B"/>
    <w:rsid w:val="007E501E"/>
    <w:rsid w:val="007E50A3"/>
    <w:rsid w:val="007F00AE"/>
    <w:rsid w:val="007F4596"/>
    <w:rsid w:val="00802143"/>
    <w:rsid w:val="00815435"/>
    <w:rsid w:val="00821C45"/>
    <w:rsid w:val="008255E0"/>
    <w:rsid w:val="00826192"/>
    <w:rsid w:val="00834F3A"/>
    <w:rsid w:val="008616D8"/>
    <w:rsid w:val="008649FE"/>
    <w:rsid w:val="00866A3B"/>
    <w:rsid w:val="00867EBE"/>
    <w:rsid w:val="00873012"/>
    <w:rsid w:val="008737F6"/>
    <w:rsid w:val="008825F9"/>
    <w:rsid w:val="008849A4"/>
    <w:rsid w:val="00887BFC"/>
    <w:rsid w:val="00892461"/>
    <w:rsid w:val="00895067"/>
    <w:rsid w:val="008A56E6"/>
    <w:rsid w:val="008C1DB8"/>
    <w:rsid w:val="008C7D71"/>
    <w:rsid w:val="008D343F"/>
    <w:rsid w:val="008D5285"/>
    <w:rsid w:val="008E19D1"/>
    <w:rsid w:val="008E3AC8"/>
    <w:rsid w:val="008E68C6"/>
    <w:rsid w:val="008F29AE"/>
    <w:rsid w:val="008F3E6A"/>
    <w:rsid w:val="00904C37"/>
    <w:rsid w:val="009075E9"/>
    <w:rsid w:val="009107EA"/>
    <w:rsid w:val="00925837"/>
    <w:rsid w:val="00930EB5"/>
    <w:rsid w:val="00932C2A"/>
    <w:rsid w:val="0093593E"/>
    <w:rsid w:val="00941B37"/>
    <w:rsid w:val="00944C4E"/>
    <w:rsid w:val="009461C0"/>
    <w:rsid w:val="00947EAA"/>
    <w:rsid w:val="00952879"/>
    <w:rsid w:val="009552CE"/>
    <w:rsid w:val="00960DB2"/>
    <w:rsid w:val="009762D8"/>
    <w:rsid w:val="009812CC"/>
    <w:rsid w:val="00990472"/>
    <w:rsid w:val="00992CA5"/>
    <w:rsid w:val="009937A7"/>
    <w:rsid w:val="00995BDD"/>
    <w:rsid w:val="00995DE5"/>
    <w:rsid w:val="009A108D"/>
    <w:rsid w:val="009A149B"/>
    <w:rsid w:val="009A2C4C"/>
    <w:rsid w:val="009A389D"/>
    <w:rsid w:val="009A5A10"/>
    <w:rsid w:val="009B0093"/>
    <w:rsid w:val="009B29A3"/>
    <w:rsid w:val="009C24DA"/>
    <w:rsid w:val="009C26E3"/>
    <w:rsid w:val="009C3E55"/>
    <w:rsid w:val="009C7420"/>
    <w:rsid w:val="009D66FE"/>
    <w:rsid w:val="009E2C4C"/>
    <w:rsid w:val="009E4933"/>
    <w:rsid w:val="009F2CD4"/>
    <w:rsid w:val="009F62E3"/>
    <w:rsid w:val="00A00C6B"/>
    <w:rsid w:val="00A011D6"/>
    <w:rsid w:val="00A07B4F"/>
    <w:rsid w:val="00A1286A"/>
    <w:rsid w:val="00A143E3"/>
    <w:rsid w:val="00A200F0"/>
    <w:rsid w:val="00A26FC5"/>
    <w:rsid w:val="00A32E99"/>
    <w:rsid w:val="00A377A6"/>
    <w:rsid w:val="00A37E4E"/>
    <w:rsid w:val="00A4352B"/>
    <w:rsid w:val="00A45DBA"/>
    <w:rsid w:val="00A500C3"/>
    <w:rsid w:val="00A51056"/>
    <w:rsid w:val="00A522B1"/>
    <w:rsid w:val="00A55445"/>
    <w:rsid w:val="00A6262E"/>
    <w:rsid w:val="00A63053"/>
    <w:rsid w:val="00A66BFE"/>
    <w:rsid w:val="00A679EA"/>
    <w:rsid w:val="00A75F30"/>
    <w:rsid w:val="00A82F7F"/>
    <w:rsid w:val="00A93E31"/>
    <w:rsid w:val="00A94561"/>
    <w:rsid w:val="00A94BCC"/>
    <w:rsid w:val="00AA142A"/>
    <w:rsid w:val="00AB14E9"/>
    <w:rsid w:val="00AC09F9"/>
    <w:rsid w:val="00AD7DAC"/>
    <w:rsid w:val="00AE2D24"/>
    <w:rsid w:val="00AE3018"/>
    <w:rsid w:val="00AE4217"/>
    <w:rsid w:val="00AE4CAD"/>
    <w:rsid w:val="00AE6BC2"/>
    <w:rsid w:val="00AE778A"/>
    <w:rsid w:val="00AF128F"/>
    <w:rsid w:val="00AF2E2D"/>
    <w:rsid w:val="00B01B8A"/>
    <w:rsid w:val="00B04B19"/>
    <w:rsid w:val="00B04F56"/>
    <w:rsid w:val="00B05397"/>
    <w:rsid w:val="00B1314D"/>
    <w:rsid w:val="00B2124E"/>
    <w:rsid w:val="00B34D49"/>
    <w:rsid w:val="00B40D1B"/>
    <w:rsid w:val="00B423C4"/>
    <w:rsid w:val="00B43064"/>
    <w:rsid w:val="00B45AF5"/>
    <w:rsid w:val="00B54683"/>
    <w:rsid w:val="00B605C6"/>
    <w:rsid w:val="00B6424A"/>
    <w:rsid w:val="00B70B3A"/>
    <w:rsid w:val="00B70D52"/>
    <w:rsid w:val="00B73DE0"/>
    <w:rsid w:val="00B801F0"/>
    <w:rsid w:val="00B83AF2"/>
    <w:rsid w:val="00B920CC"/>
    <w:rsid w:val="00B96CAF"/>
    <w:rsid w:val="00B96EED"/>
    <w:rsid w:val="00BA3194"/>
    <w:rsid w:val="00BA6835"/>
    <w:rsid w:val="00BB1B9F"/>
    <w:rsid w:val="00BB4716"/>
    <w:rsid w:val="00BB4815"/>
    <w:rsid w:val="00BB6418"/>
    <w:rsid w:val="00BC0A87"/>
    <w:rsid w:val="00BC33F7"/>
    <w:rsid w:val="00BC5821"/>
    <w:rsid w:val="00BC66E1"/>
    <w:rsid w:val="00BD2C8E"/>
    <w:rsid w:val="00BD30B9"/>
    <w:rsid w:val="00BE12DA"/>
    <w:rsid w:val="00BE1693"/>
    <w:rsid w:val="00BE2439"/>
    <w:rsid w:val="00BF14AA"/>
    <w:rsid w:val="00BF2B37"/>
    <w:rsid w:val="00BF4073"/>
    <w:rsid w:val="00BF4CAE"/>
    <w:rsid w:val="00BF5537"/>
    <w:rsid w:val="00C007B9"/>
    <w:rsid w:val="00C04342"/>
    <w:rsid w:val="00C04BCB"/>
    <w:rsid w:val="00C05E06"/>
    <w:rsid w:val="00C15B97"/>
    <w:rsid w:val="00C25189"/>
    <w:rsid w:val="00C25BC9"/>
    <w:rsid w:val="00C26498"/>
    <w:rsid w:val="00C3093F"/>
    <w:rsid w:val="00C31640"/>
    <w:rsid w:val="00C40550"/>
    <w:rsid w:val="00C4546B"/>
    <w:rsid w:val="00C5078E"/>
    <w:rsid w:val="00C50A00"/>
    <w:rsid w:val="00C52305"/>
    <w:rsid w:val="00C57B1C"/>
    <w:rsid w:val="00C61F43"/>
    <w:rsid w:val="00C62AE6"/>
    <w:rsid w:val="00C64EF7"/>
    <w:rsid w:val="00C75886"/>
    <w:rsid w:val="00C81908"/>
    <w:rsid w:val="00C81C95"/>
    <w:rsid w:val="00C841F9"/>
    <w:rsid w:val="00C93B77"/>
    <w:rsid w:val="00C95FBD"/>
    <w:rsid w:val="00C96406"/>
    <w:rsid w:val="00CA178A"/>
    <w:rsid w:val="00CA1AED"/>
    <w:rsid w:val="00CA7994"/>
    <w:rsid w:val="00CC038E"/>
    <w:rsid w:val="00CC1C4E"/>
    <w:rsid w:val="00CC1F33"/>
    <w:rsid w:val="00CC3D25"/>
    <w:rsid w:val="00CC6C82"/>
    <w:rsid w:val="00CD386D"/>
    <w:rsid w:val="00CE293E"/>
    <w:rsid w:val="00CE2CD3"/>
    <w:rsid w:val="00CE3C5B"/>
    <w:rsid w:val="00CE6C11"/>
    <w:rsid w:val="00CE6F23"/>
    <w:rsid w:val="00CF2059"/>
    <w:rsid w:val="00CF7AD9"/>
    <w:rsid w:val="00D01752"/>
    <w:rsid w:val="00D03B0C"/>
    <w:rsid w:val="00D04789"/>
    <w:rsid w:val="00D04A18"/>
    <w:rsid w:val="00D13DA9"/>
    <w:rsid w:val="00D1530F"/>
    <w:rsid w:val="00D21AC2"/>
    <w:rsid w:val="00D251D3"/>
    <w:rsid w:val="00D313D6"/>
    <w:rsid w:val="00D34229"/>
    <w:rsid w:val="00D35D58"/>
    <w:rsid w:val="00D41080"/>
    <w:rsid w:val="00D412FA"/>
    <w:rsid w:val="00D44430"/>
    <w:rsid w:val="00D44988"/>
    <w:rsid w:val="00D52609"/>
    <w:rsid w:val="00D549A1"/>
    <w:rsid w:val="00D551C9"/>
    <w:rsid w:val="00D64BFD"/>
    <w:rsid w:val="00D670C3"/>
    <w:rsid w:val="00D7365C"/>
    <w:rsid w:val="00D75718"/>
    <w:rsid w:val="00D778F4"/>
    <w:rsid w:val="00D81355"/>
    <w:rsid w:val="00D868EF"/>
    <w:rsid w:val="00D86F7F"/>
    <w:rsid w:val="00D95CA0"/>
    <w:rsid w:val="00DB06A3"/>
    <w:rsid w:val="00DC2E03"/>
    <w:rsid w:val="00DC6F77"/>
    <w:rsid w:val="00DD13CD"/>
    <w:rsid w:val="00DD4BC8"/>
    <w:rsid w:val="00DD75D2"/>
    <w:rsid w:val="00DE0270"/>
    <w:rsid w:val="00DE2D94"/>
    <w:rsid w:val="00DE46FD"/>
    <w:rsid w:val="00DE4AAB"/>
    <w:rsid w:val="00DE6271"/>
    <w:rsid w:val="00DF3125"/>
    <w:rsid w:val="00DF3717"/>
    <w:rsid w:val="00DF3B62"/>
    <w:rsid w:val="00DF3E74"/>
    <w:rsid w:val="00DF3F27"/>
    <w:rsid w:val="00DF4422"/>
    <w:rsid w:val="00DF5F8F"/>
    <w:rsid w:val="00E05319"/>
    <w:rsid w:val="00E07267"/>
    <w:rsid w:val="00E1528C"/>
    <w:rsid w:val="00E23312"/>
    <w:rsid w:val="00E2556B"/>
    <w:rsid w:val="00E40797"/>
    <w:rsid w:val="00E42A43"/>
    <w:rsid w:val="00E520C8"/>
    <w:rsid w:val="00E56C8C"/>
    <w:rsid w:val="00E57137"/>
    <w:rsid w:val="00E66008"/>
    <w:rsid w:val="00E6694D"/>
    <w:rsid w:val="00E67983"/>
    <w:rsid w:val="00E76088"/>
    <w:rsid w:val="00E76D43"/>
    <w:rsid w:val="00E808D5"/>
    <w:rsid w:val="00E828F8"/>
    <w:rsid w:val="00E868F6"/>
    <w:rsid w:val="00E94EA6"/>
    <w:rsid w:val="00E95952"/>
    <w:rsid w:val="00EA09E8"/>
    <w:rsid w:val="00EA1275"/>
    <w:rsid w:val="00EA175A"/>
    <w:rsid w:val="00EA45D8"/>
    <w:rsid w:val="00EA530F"/>
    <w:rsid w:val="00EB19E5"/>
    <w:rsid w:val="00EB1C2F"/>
    <w:rsid w:val="00EB48AD"/>
    <w:rsid w:val="00EB718E"/>
    <w:rsid w:val="00EB78BA"/>
    <w:rsid w:val="00EC2538"/>
    <w:rsid w:val="00EC479F"/>
    <w:rsid w:val="00ED029D"/>
    <w:rsid w:val="00ED24F8"/>
    <w:rsid w:val="00ED5FF5"/>
    <w:rsid w:val="00ED7D7E"/>
    <w:rsid w:val="00EF053F"/>
    <w:rsid w:val="00EF489A"/>
    <w:rsid w:val="00F01F05"/>
    <w:rsid w:val="00F03B00"/>
    <w:rsid w:val="00F12DD3"/>
    <w:rsid w:val="00F20521"/>
    <w:rsid w:val="00F205D7"/>
    <w:rsid w:val="00F27834"/>
    <w:rsid w:val="00F335A1"/>
    <w:rsid w:val="00F4440A"/>
    <w:rsid w:val="00F45322"/>
    <w:rsid w:val="00F46674"/>
    <w:rsid w:val="00F47B7C"/>
    <w:rsid w:val="00F5527D"/>
    <w:rsid w:val="00F57C73"/>
    <w:rsid w:val="00F57D30"/>
    <w:rsid w:val="00F66145"/>
    <w:rsid w:val="00F702AA"/>
    <w:rsid w:val="00F723F2"/>
    <w:rsid w:val="00F75EA9"/>
    <w:rsid w:val="00F77061"/>
    <w:rsid w:val="00F807AC"/>
    <w:rsid w:val="00F82B94"/>
    <w:rsid w:val="00F83341"/>
    <w:rsid w:val="00F932F8"/>
    <w:rsid w:val="00F95B3C"/>
    <w:rsid w:val="00FA0B8A"/>
    <w:rsid w:val="00FA49AD"/>
    <w:rsid w:val="00FB36E4"/>
    <w:rsid w:val="00FC17F5"/>
    <w:rsid w:val="00FC5098"/>
    <w:rsid w:val="00FD4016"/>
    <w:rsid w:val="00FE0249"/>
    <w:rsid w:val="00FE2EF4"/>
    <w:rsid w:val="00FE35B4"/>
    <w:rsid w:val="00FF0806"/>
    <w:rsid w:val="00FF3ADD"/>
    <w:rsid w:val="00FF4939"/>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582AA"/>
  <w15:chartTrackingRefBased/>
  <w15:docId w15:val="{DB447FBE-81E1-4507-A924-5D5AB7AF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C44D1"/>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lang w:val="x-none"/>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
    <w:rsid w:val="00CD386D"/>
    <w:pPr>
      <w:jc w:val="center"/>
    </w:pPr>
    <w:rPr>
      <w:i/>
      <w:lang w:val="x-none"/>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link w:val="2"/>
    <w:rsid w:val="00E05319"/>
    <w:rPr>
      <w:rFonts w:ascii="Arial" w:hAnsi="Arial"/>
      <w:sz w:val="32"/>
      <w:lang w:eastAsia="en-US"/>
    </w:rPr>
  </w:style>
  <w:style w:type="character" w:customStyle="1" w:styleId="Char">
    <w:name w:val="바닥글 Char"/>
    <w:link w:val="a4"/>
    <w:rsid w:val="00BC33F7"/>
    <w:rPr>
      <w:rFonts w:ascii="Arial" w:hAnsi="Arial"/>
      <w:b/>
      <w:i/>
      <w:noProof/>
      <w:sz w:val="18"/>
      <w:lang w:eastAsia="en-US"/>
    </w:rPr>
  </w:style>
  <w:style w:type="paragraph" w:customStyle="1" w:styleId="oneM2M-CoverTableText">
    <w:name w:val="oneM2M-CoverTableText"/>
    <w:basedOn w:val="a"/>
    <w:qFormat/>
    <w:rsid w:val="00A143E3"/>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a"/>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character" w:customStyle="1" w:styleId="apple-converted-space">
    <w:name w:val="apple-converted-space"/>
    <w:rsid w:val="00A679EA"/>
  </w:style>
  <w:style w:type="character" w:customStyle="1" w:styleId="hvr">
    <w:name w:val="hvr"/>
    <w:rsid w:val="00A679EA"/>
  </w:style>
  <w:style w:type="table" w:styleId="afff">
    <w:name w:val="Table Grid"/>
    <w:basedOn w:val="a1"/>
    <w:rsid w:val="008D3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Default">
    <w:name w:val="Default"/>
    <w:rsid w:val="00D549A1"/>
    <w:pPr>
      <w:widowControl w:val="0"/>
      <w:autoSpaceDE w:val="0"/>
      <w:autoSpaceDN w:val="0"/>
      <w:adjustRightInd w:val="0"/>
    </w:pPr>
    <w:rPr>
      <w:rFonts w:ascii="Arial" w:hAnsi="Arial" w:cs="Arial"/>
      <w:color w:val="000000"/>
      <w:sz w:val="24"/>
      <w:szCs w:val="24"/>
    </w:rPr>
  </w:style>
  <w:style w:type="table" w:styleId="56">
    <w:name w:val="Table Grid 5"/>
    <w:basedOn w:val="a1"/>
    <w:rsid w:val="00A37E4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trPr>
    <w:tcPr>
      <w:shd w:val="clear" w:color="auto" w:fill="auto"/>
    </w:tcPr>
    <w:tblStylePr w:type="firstRow">
      <w:tblPr/>
      <w:trPr>
        <w:hidden/>
      </w:trPr>
      <w:tcPr>
        <w:tcBorders>
          <w:bottom w:val="single" w:sz="12" w:space="0" w:color="000000"/>
          <w:tl2br w:val="none" w:sz="0" w:space="0" w:color="auto"/>
          <w:tr2bl w:val="none" w:sz="0" w:space="0" w:color="auto"/>
        </w:tcBorders>
      </w:tcPr>
    </w:tblStylePr>
    <w:tblStylePr w:type="lastRow">
      <w:rPr>
        <w:b/>
        <w:bCs/>
      </w:rPr>
      <w:tblPr/>
      <w:trPr>
        <w:hidden/>
      </w:trPr>
      <w:tcPr>
        <w:tcBorders>
          <w:tl2br w:val="none" w:sz="0" w:space="0" w:color="auto"/>
          <w:tr2bl w:val="none" w:sz="0" w:space="0" w:color="auto"/>
        </w:tcBorders>
      </w:tcPr>
    </w:tblStylePr>
    <w:tblStylePr w:type="lastCol">
      <w:rPr>
        <w:b/>
        <w:bCs/>
      </w:rPr>
      <w:tblPr/>
      <w:trPr>
        <w:hidden/>
      </w:trPr>
      <w:tcPr>
        <w:tcBorders>
          <w:tl2br w:val="none" w:sz="0" w:space="0" w:color="auto"/>
          <w:tr2bl w:val="none" w:sz="0" w:space="0" w:color="auto"/>
        </w:tcBorders>
      </w:tcPr>
    </w:tblStylePr>
    <w:tblStylePr w:type="nwCell">
      <w:tblPr/>
      <w:trPr>
        <w:hidden/>
      </w:trPr>
      <w:tcPr>
        <w:tcBorders>
          <w:tl2br w:val="single" w:sz="6" w:space="0" w:color="000000"/>
          <w:tr2bl w:val="none" w:sz="0" w:space="0" w:color="auto"/>
        </w:tcBorders>
      </w:tcPr>
    </w:tblStylePr>
  </w:style>
  <w:style w:type="character" w:customStyle="1" w:styleId="Char0">
    <w:name w:val="메모 텍스트 Char"/>
    <w:link w:val="af4"/>
    <w:semiHidden/>
    <w:rsid w:val="005B04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5495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9645390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14C63-1D4C-4E32-BC8F-1CBB10AF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146</Words>
  <Characters>835</Characters>
  <Application>Microsoft Office Word</Application>
  <DocSecurity>0</DocSecurity>
  <Lines>6</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TING MIAO</cp:lastModifiedBy>
  <cp:revision>5</cp:revision>
  <cp:lastPrinted>2012-10-11T01:05:00Z</cp:lastPrinted>
  <dcterms:created xsi:type="dcterms:W3CDTF">2016-12-03T10:03:00Z</dcterms:created>
  <dcterms:modified xsi:type="dcterms:W3CDTF">2016-12-03T10:06:00Z</dcterms:modified>
</cp:coreProperties>
</file>