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417FB652"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r w:rsidR="00577871" w:rsidRPr="00104246">
              <w:rPr>
                <w:rFonts w:eastAsia="BatangChe"/>
                <w:sz w:val="22"/>
                <w:szCs w:val="24"/>
              </w:rPr>
              <w:t>8</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2E19D584"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7871" w:rsidRPr="00104246">
              <w:rPr>
                <w:rFonts w:eastAsia="BatangChe"/>
                <w:sz w:val="22"/>
                <w:szCs w:val="24"/>
              </w:rPr>
              <w:t>10</w:t>
            </w:r>
            <w:r w:rsidR="00FB3571" w:rsidRPr="00FB3571">
              <w:rPr>
                <w:rFonts w:eastAsia="BatangChe"/>
                <w:sz w:val="22"/>
                <w:szCs w:val="24"/>
              </w:rPr>
              <w:t>-</w:t>
            </w:r>
            <w:r w:rsidR="00577871" w:rsidRPr="00104246">
              <w:rPr>
                <w:rFonts w:eastAsia="BatangChe"/>
                <w:sz w:val="22"/>
                <w:szCs w:val="24"/>
              </w:rPr>
              <w:t>08</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2175652"/>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2175653"/>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2175654"/>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2175655"/>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Start w:id="79" w:name="OLE_LINK13"/>
      <w:bookmarkStart w:id="80" w:name="REF_OMA_TS_REST_NetAPI"/>
      <w:bookmarkEnd w:id="78"/>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79"/>
      <w:bookmarkEnd w:id="80"/>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1" w:name="REF_OMA_TS_REST_CommunicationPatterns"/>
      <w:r w:rsidRPr="00357143">
        <w:rPr>
          <w:rFonts w:eastAsia="宋体"/>
          <w:lang w:eastAsia="zh-CN"/>
        </w:rPr>
        <w:t>OMA-TS-REST-NetAPI-CommunicationPatterns</w:t>
      </w:r>
      <w:bookmarkEnd w:id="81"/>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3" w:name="REF_3GPPTS23468"/>
      <w:r w:rsidR="00205F58" w:rsidRPr="00205F58">
        <w:rPr>
          <w:rFonts w:eastAsiaTheme="minorEastAsia"/>
          <w:lang w:eastAsia="zh-CN"/>
        </w:rPr>
        <w:t>33</w:t>
      </w:r>
      <w:bookmarkEnd w:id="8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4" w:name="REF_IETFRFC3171"/>
      <w:r>
        <w:rPr>
          <w:rFonts w:hint="eastAsia"/>
          <w:lang w:eastAsia="zh-CN"/>
        </w:rPr>
        <w:t>34</w:t>
      </w:r>
      <w:bookmarkEnd w:id="8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5" w:name="REF_IETFRFC4291"/>
      <w:r>
        <w:rPr>
          <w:rFonts w:hint="eastAsia"/>
          <w:lang w:eastAsia="zh-CN"/>
        </w:rPr>
        <w:t>35</w:t>
      </w:r>
      <w:bookmarkEnd w:id="8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6" w:name="OLE_LINK14"/>
      <w:bookmarkStart w:id="87" w:name="REF_IETFRFC6838"/>
      <w:r>
        <w:rPr>
          <w:rFonts w:hint="eastAsia"/>
          <w:lang w:eastAsia="zh-CN"/>
        </w:rPr>
        <w:t>36</w:t>
      </w:r>
      <w:bookmarkEnd w:id="86"/>
      <w:bookmarkEnd w:id="8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88" w:name="REF_IETFRFC3987"/>
      <w:r w:rsidRPr="00FC2651">
        <w:t>IETF RFC 3987</w:t>
      </w:r>
      <w:bookmarkEnd w:id="88"/>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2175657"/>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2175658"/>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2175659"/>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2175660"/>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2175661"/>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4pt;height:172.7pt" o:ole="">
            <v:imagedata r:id="rId11" o:title=""/>
          </v:shape>
          <o:OLEObject Type="Embed" ProgID="Visio.Drawing.11" ShapeID="_x0000_i1025" DrawAspect="Content" ObjectID="_1632052590"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2175662"/>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2175663"/>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05pt;height:267.2pt" o:ole="">
            <v:imagedata r:id="rId13" o:title=""/>
          </v:shape>
          <o:OLEObject Type="Embed" ProgID="Visio.Drawing.11" ShapeID="_x0000_i1026" DrawAspect="Content" ObjectID="_1632052591"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2175664"/>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2175665"/>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2175666"/>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2175667"/>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2175668"/>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2175669"/>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2175672"/>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2175673"/>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2175674"/>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4pt;height:302.05pt" o:ole="">
            <v:imagedata r:id="rId16" o:title="" cropbottom="22614f" cropright="22790f"/>
          </v:shape>
          <o:OLEObject Type="Embed" ProgID="Visio.Drawing.11" ShapeID="_x0000_i1027" DrawAspect="Content" ObjectID="_1632052592"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2175675"/>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2175676"/>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2175677"/>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2175678"/>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9pt;height:115.9pt" o:ole="">
            <v:imagedata r:id="rId18" o:title=""/>
          </v:shape>
          <o:OLEObject Type="Embed" ProgID="Visio.Drawing.11" ShapeID="_x0000_i1028" DrawAspect="Content" ObjectID="_1632052593"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2175679"/>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2175680"/>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2175681"/>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2175682"/>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2175683"/>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2175684"/>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2175685"/>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2175686"/>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2175687"/>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2175688"/>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4" w:name="_Hlk514149366"/>
      <w:r w:rsidRPr="00AD54F5">
        <w:t>us</w:t>
      </w:r>
      <w:r>
        <w:t>e of non-oneM2M</w:t>
      </w:r>
      <w:r w:rsidRPr="00AD54F5">
        <w:t xml:space="preserve"> technology protocols </w:t>
      </w:r>
      <w:bookmarkEnd w:id="444"/>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5" w:name="_Toc445302583"/>
      <w:bookmarkStart w:id="446" w:name="_Toc445389756"/>
      <w:bookmarkStart w:id="447" w:name="_Toc447042801"/>
      <w:bookmarkStart w:id="448" w:name="_Toc457493559"/>
      <w:bookmarkStart w:id="449" w:name="_Toc459976658"/>
      <w:bookmarkStart w:id="450" w:name="_Toc470163841"/>
      <w:bookmarkStart w:id="451" w:name="_Toc470164423"/>
      <w:bookmarkStart w:id="452" w:name="_Toc475715032"/>
      <w:bookmarkStart w:id="453" w:name="_Toc479348833"/>
      <w:bookmarkStart w:id="454" w:name="_Toc484070281"/>
      <w:bookmarkStart w:id="455" w:name="_Toc2175689"/>
      <w:r w:rsidRPr="00357143">
        <w:lastRenderedPageBreak/>
        <w:t>6.2.4.1.1</w:t>
      </w:r>
      <w:r w:rsidRPr="00357143">
        <w:tab/>
        <w:t xml:space="preserve">Device Management </w:t>
      </w:r>
      <w:r w:rsidR="00C01454" w:rsidRPr="00AD54F5">
        <w:t>using other existing technologies</w:t>
      </w:r>
      <w:bookmarkEnd w:id="445"/>
      <w:bookmarkEnd w:id="446"/>
      <w:bookmarkEnd w:id="447"/>
      <w:bookmarkEnd w:id="448"/>
      <w:bookmarkEnd w:id="449"/>
      <w:bookmarkEnd w:id="450"/>
      <w:bookmarkEnd w:id="451"/>
      <w:bookmarkEnd w:id="452"/>
      <w:bookmarkEnd w:id="453"/>
      <w:bookmarkEnd w:id="454"/>
      <w:bookmarkEnd w:id="455"/>
    </w:p>
    <w:p w14:paraId="36F8FFE8" w14:textId="77777777" w:rsidR="00C01454" w:rsidRPr="00AD54F5" w:rsidRDefault="00C01454" w:rsidP="00C01454">
      <w:pPr>
        <w:pStyle w:val="6"/>
      </w:pPr>
      <w:bookmarkStart w:id="456" w:name="_Toc2175690"/>
      <w:r w:rsidRPr="00AD54F5">
        <w:t>6.2.4.1.1.1</w:t>
      </w:r>
      <w:r w:rsidRPr="00AD54F5">
        <w:tab/>
        <w:t>Architecture</w:t>
      </w:r>
      <w:bookmarkEnd w:id="456"/>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25pt" o:ole="">
            <v:imagedata r:id="rId20" o:title=""/>
          </v:shape>
          <o:OLEObject Type="Embed" ProgID="Visio.Drawing.11" ShapeID="_x0000_i1029" DrawAspect="Content" ObjectID="_1632052594"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7" w:name="_Toc505694119"/>
      <w:bookmarkStart w:id="458" w:name="_Toc2175691"/>
      <w:bookmarkStart w:id="459" w:name="_Toc445302584"/>
      <w:bookmarkStart w:id="460" w:name="_Toc445389757"/>
      <w:bookmarkStart w:id="461" w:name="_Toc447042802"/>
      <w:bookmarkStart w:id="462" w:name="_Toc457493560"/>
      <w:bookmarkStart w:id="463" w:name="_Toc459976659"/>
      <w:bookmarkStart w:id="464" w:name="_Toc470163842"/>
      <w:bookmarkStart w:id="465" w:name="_Toc470164424"/>
      <w:bookmarkStart w:id="466" w:name="_Toc475715033"/>
      <w:bookmarkStart w:id="467" w:name="_Toc479348834"/>
      <w:bookmarkStart w:id="468" w:name="_Toc484070282"/>
      <w:r w:rsidRPr="00AD54F5">
        <w:t>6.2.4.1.1.2</w:t>
      </w:r>
      <w:r w:rsidRPr="00AD54F5">
        <w:tab/>
        <w:t>Management Server Interaction</w:t>
      </w:r>
      <w:bookmarkEnd w:id="457"/>
      <w:bookmarkEnd w:id="458"/>
    </w:p>
    <w:bookmarkEnd w:id="459"/>
    <w:bookmarkEnd w:id="460"/>
    <w:bookmarkEnd w:id="461"/>
    <w:bookmarkEnd w:id="462"/>
    <w:bookmarkEnd w:id="463"/>
    <w:bookmarkEnd w:id="464"/>
    <w:bookmarkEnd w:id="465"/>
    <w:bookmarkEnd w:id="466"/>
    <w:bookmarkEnd w:id="467"/>
    <w:bookmarkEnd w:id="468"/>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9pt;height:165.4pt" o:ole="">
            <v:imagedata r:id="rId22" o:title=""/>
          </v:shape>
          <o:OLEObject Type="Embed" ProgID="Visio.Drawing.11" ShapeID="_x0000_i1030" DrawAspect="Content" ObjectID="_1632052595"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3pt;height:172.7pt" o:ole="">
            <v:imagedata r:id="rId24" o:title=""/>
          </v:shape>
          <o:OLEObject Type="Embed" ProgID="Visio.Drawing.11" ShapeID="_x0000_i1031" DrawAspect="Content" ObjectID="_1632052596"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9" w:name="_Toc2175692"/>
      <w:bookmarkStart w:id="470" w:name="_Toc445302586"/>
      <w:r w:rsidRPr="00AD54F5">
        <w:t>6.2.4.1.1.3</w:t>
      </w:r>
      <w:r w:rsidRPr="00AD54F5">
        <w:tab/>
        <w:t>Management Server - Access Permissions</w:t>
      </w:r>
      <w:bookmarkEnd w:id="469"/>
    </w:p>
    <w:bookmarkEnd w:id="470"/>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1" w:name="_Toc2175693"/>
      <w:r w:rsidRPr="00AD54F5">
        <w:t>6.2.4.1.1.4</w:t>
      </w:r>
      <w:r w:rsidRPr="00AD54F5">
        <w:tab/>
        <w:t>Management Server - External management object discovery</w:t>
      </w:r>
      <w:bookmarkEnd w:id="471"/>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2" w:name="_Toc505694120"/>
      <w:bookmarkStart w:id="473" w:name="_Toc2175694"/>
      <w:bookmarkStart w:id="474" w:name="_Toc445302587"/>
      <w:bookmarkStart w:id="475" w:name="_Toc445389758"/>
      <w:bookmarkStart w:id="476" w:name="_Toc447042803"/>
      <w:bookmarkStart w:id="477" w:name="_Toc457493561"/>
      <w:bookmarkStart w:id="478" w:name="_Toc459976660"/>
      <w:bookmarkStart w:id="479" w:name="_Toc470163843"/>
      <w:bookmarkStart w:id="480" w:name="_Toc470164425"/>
      <w:bookmarkStart w:id="481" w:name="_Toc475715034"/>
      <w:bookmarkStart w:id="482" w:name="_Toc479348835"/>
      <w:bookmarkStart w:id="483" w:name="_Toc484070283"/>
      <w:r w:rsidRPr="00AD54F5">
        <w:t>6.2.4.1.1.5</w:t>
      </w:r>
      <w:r w:rsidRPr="00AD54F5">
        <w:tab/>
        <w:t>Management Client Interaction</w:t>
      </w:r>
      <w:bookmarkEnd w:id="472"/>
      <w:bookmarkEnd w:id="473"/>
    </w:p>
    <w:bookmarkEnd w:id="474"/>
    <w:bookmarkEnd w:id="475"/>
    <w:bookmarkEnd w:id="476"/>
    <w:bookmarkEnd w:id="477"/>
    <w:bookmarkEnd w:id="478"/>
    <w:bookmarkEnd w:id="479"/>
    <w:bookmarkEnd w:id="480"/>
    <w:bookmarkEnd w:id="481"/>
    <w:bookmarkEnd w:id="482"/>
    <w:bookmarkEnd w:id="483"/>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7pt" o:ole="">
            <v:imagedata r:id="rId26" o:title=""/>
          </v:shape>
          <o:OLEObject Type="Embed" ProgID="Visio.Drawing.11" ShapeID="_x0000_i1032" DrawAspect="Content" ObjectID="_1632052597"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4" w:name="_Toc445302593"/>
      <w:bookmarkStart w:id="485" w:name="_Toc445389760"/>
      <w:bookmarkStart w:id="486" w:name="_Toc447042805"/>
      <w:bookmarkStart w:id="487" w:name="_Toc457493563"/>
      <w:bookmarkStart w:id="488" w:name="_Toc459976662"/>
      <w:bookmarkStart w:id="489" w:name="_Toc470163845"/>
      <w:bookmarkStart w:id="490" w:name="_Toc470164427"/>
      <w:bookmarkStart w:id="491" w:name="_Toc475715036"/>
      <w:bookmarkStart w:id="492" w:name="_Toc479348837"/>
      <w:bookmarkStart w:id="493" w:name="_Toc484070285"/>
      <w:bookmarkStart w:id="494" w:name="_Toc2175695"/>
      <w:r w:rsidRPr="00357143">
        <w:t>6.2.4</w:t>
      </w:r>
      <w:r w:rsidR="007D29C9" w:rsidRPr="00357143">
        <w:t>.2</w:t>
      </w:r>
      <w:r w:rsidR="007D29C9" w:rsidRPr="00357143">
        <w:tab/>
      </w:r>
      <w:r w:rsidR="00F8370D" w:rsidRPr="00357143">
        <w:t>Detailed Descriptions</w:t>
      </w:r>
      <w:bookmarkEnd w:id="484"/>
      <w:bookmarkEnd w:id="485"/>
      <w:bookmarkEnd w:id="486"/>
      <w:bookmarkEnd w:id="487"/>
      <w:bookmarkEnd w:id="488"/>
      <w:bookmarkEnd w:id="489"/>
      <w:bookmarkEnd w:id="490"/>
      <w:bookmarkEnd w:id="491"/>
      <w:bookmarkEnd w:id="492"/>
      <w:bookmarkEnd w:id="493"/>
      <w:bookmarkEnd w:id="494"/>
    </w:p>
    <w:p w14:paraId="6EEA2A07" w14:textId="77777777" w:rsidR="0045012A" w:rsidRPr="00357143" w:rsidRDefault="0045012A" w:rsidP="0045012A">
      <w:pPr>
        <w:pStyle w:val="50"/>
      </w:pPr>
      <w:bookmarkStart w:id="495" w:name="_Toc447042806"/>
      <w:bookmarkStart w:id="496" w:name="_Toc457493564"/>
      <w:bookmarkStart w:id="497" w:name="_Toc459976663"/>
      <w:bookmarkStart w:id="498" w:name="_Toc470163846"/>
      <w:bookmarkStart w:id="499" w:name="_Toc470164428"/>
      <w:bookmarkStart w:id="500" w:name="_Toc475715037"/>
      <w:bookmarkStart w:id="501" w:name="_Toc479348838"/>
      <w:bookmarkStart w:id="502" w:name="_Toc484070286"/>
      <w:bookmarkStart w:id="503" w:name="_Toc2175696"/>
      <w:r w:rsidRPr="00357143">
        <w:rPr>
          <w:rFonts w:hint="eastAsia"/>
        </w:rPr>
        <w:t>6.2.4.2.0</w:t>
      </w:r>
      <w:r w:rsidRPr="00357143">
        <w:rPr>
          <w:rFonts w:hint="eastAsia"/>
        </w:rPr>
        <w:tab/>
        <w:t>Overview</w:t>
      </w:r>
      <w:bookmarkEnd w:id="495"/>
      <w:bookmarkEnd w:id="496"/>
      <w:bookmarkEnd w:id="497"/>
      <w:bookmarkEnd w:id="498"/>
      <w:bookmarkEnd w:id="499"/>
      <w:bookmarkEnd w:id="500"/>
      <w:bookmarkEnd w:id="501"/>
      <w:bookmarkEnd w:id="502"/>
      <w:bookmarkEnd w:id="50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1.25pt;height:194.65pt" o:ole="">
            <v:imagedata r:id="rId28" o:title=""/>
          </v:shape>
          <o:OLEObject Type="Embed" ProgID="Visio.Drawing.11" ShapeID="_x0000_i1033" DrawAspect="Content" ObjectID="_1632052598"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4" w:name="_Toc445302594"/>
      <w:bookmarkStart w:id="505" w:name="_Toc445389761"/>
      <w:bookmarkStart w:id="506" w:name="_Toc447042807"/>
      <w:bookmarkStart w:id="507" w:name="_Toc457493565"/>
      <w:bookmarkStart w:id="508" w:name="_Toc459976664"/>
      <w:bookmarkStart w:id="509" w:name="_Toc470163847"/>
      <w:bookmarkStart w:id="510" w:name="_Toc470164429"/>
      <w:bookmarkStart w:id="511" w:name="_Toc475715038"/>
      <w:bookmarkStart w:id="512" w:name="_Toc479348839"/>
      <w:bookmarkStart w:id="513" w:name="_Toc484070287"/>
      <w:bookmarkStart w:id="514" w:name="_Toc2175697"/>
      <w:r w:rsidRPr="00357143">
        <w:t>6.2.</w:t>
      </w:r>
      <w:r w:rsidR="009D5F43" w:rsidRPr="00357143">
        <w:t>4</w:t>
      </w:r>
      <w:r w:rsidR="00E957B5" w:rsidRPr="00357143">
        <w:t>.2.</w:t>
      </w:r>
      <w:r w:rsidR="005E36AD" w:rsidRPr="00357143">
        <w:t>1</w:t>
      </w:r>
      <w:r w:rsidR="00E957B5" w:rsidRPr="00357143">
        <w:tab/>
        <w:t>Device Configuration Function</w:t>
      </w:r>
      <w:bookmarkEnd w:id="504"/>
      <w:bookmarkEnd w:id="505"/>
      <w:bookmarkEnd w:id="506"/>
      <w:bookmarkEnd w:id="507"/>
      <w:bookmarkEnd w:id="508"/>
      <w:bookmarkEnd w:id="509"/>
      <w:bookmarkEnd w:id="510"/>
      <w:bookmarkEnd w:id="511"/>
      <w:bookmarkEnd w:id="512"/>
      <w:bookmarkEnd w:id="513"/>
      <w:bookmarkEnd w:id="51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5" w:name="_Toc445302595"/>
      <w:bookmarkStart w:id="516" w:name="_Toc445389762"/>
      <w:bookmarkStart w:id="517" w:name="_Toc447042808"/>
      <w:bookmarkStart w:id="518" w:name="_Toc457493566"/>
      <w:bookmarkStart w:id="519" w:name="_Toc459976665"/>
      <w:bookmarkStart w:id="520" w:name="_Toc470163848"/>
      <w:bookmarkStart w:id="521" w:name="_Toc470164430"/>
      <w:bookmarkStart w:id="522" w:name="_Toc475715039"/>
      <w:bookmarkStart w:id="523" w:name="_Toc479348840"/>
      <w:bookmarkStart w:id="524" w:name="_Toc484070288"/>
      <w:bookmarkStart w:id="525"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15"/>
      <w:bookmarkEnd w:id="516"/>
      <w:bookmarkEnd w:id="517"/>
      <w:bookmarkEnd w:id="518"/>
      <w:bookmarkEnd w:id="519"/>
      <w:bookmarkEnd w:id="520"/>
      <w:bookmarkEnd w:id="521"/>
      <w:bookmarkEnd w:id="522"/>
      <w:bookmarkEnd w:id="523"/>
      <w:bookmarkEnd w:id="524"/>
      <w:bookmarkEnd w:id="52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6" w:name="_Toc445302596"/>
      <w:bookmarkStart w:id="527" w:name="_Toc445389763"/>
      <w:bookmarkStart w:id="528" w:name="_Toc447042809"/>
      <w:bookmarkStart w:id="529" w:name="_Toc457493567"/>
      <w:bookmarkStart w:id="530" w:name="_Toc459976666"/>
      <w:bookmarkStart w:id="531" w:name="_Toc470163849"/>
      <w:bookmarkStart w:id="532" w:name="_Toc470164431"/>
      <w:bookmarkStart w:id="533" w:name="_Toc475715040"/>
      <w:bookmarkStart w:id="534" w:name="_Toc479348841"/>
      <w:bookmarkStart w:id="535" w:name="_Toc484070289"/>
      <w:bookmarkStart w:id="536"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26"/>
      <w:bookmarkEnd w:id="527"/>
      <w:bookmarkEnd w:id="528"/>
      <w:bookmarkEnd w:id="529"/>
      <w:bookmarkEnd w:id="530"/>
      <w:bookmarkEnd w:id="531"/>
      <w:bookmarkEnd w:id="532"/>
      <w:bookmarkEnd w:id="533"/>
      <w:bookmarkEnd w:id="534"/>
      <w:bookmarkEnd w:id="535"/>
      <w:bookmarkEnd w:id="53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7" w:name="_Toc445302597"/>
      <w:bookmarkStart w:id="538" w:name="_Toc445389764"/>
      <w:bookmarkStart w:id="539" w:name="_Toc447042810"/>
      <w:bookmarkStart w:id="540" w:name="_Toc457493568"/>
      <w:bookmarkStart w:id="541" w:name="_Toc459976667"/>
      <w:bookmarkStart w:id="542" w:name="_Toc470163850"/>
      <w:bookmarkStart w:id="543" w:name="_Toc470164432"/>
      <w:bookmarkStart w:id="544" w:name="_Toc475715041"/>
      <w:bookmarkStart w:id="545" w:name="_Toc479348842"/>
      <w:bookmarkStart w:id="546" w:name="_Toc484070290"/>
      <w:bookmarkStart w:id="547"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7"/>
      <w:bookmarkEnd w:id="538"/>
      <w:bookmarkEnd w:id="539"/>
      <w:bookmarkEnd w:id="540"/>
      <w:bookmarkEnd w:id="541"/>
      <w:bookmarkEnd w:id="542"/>
      <w:bookmarkEnd w:id="543"/>
      <w:bookmarkEnd w:id="544"/>
      <w:bookmarkEnd w:id="545"/>
      <w:bookmarkEnd w:id="546"/>
      <w:bookmarkEnd w:id="54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8" w:name="_Toc445302598"/>
      <w:bookmarkStart w:id="549" w:name="_Toc445389765"/>
      <w:bookmarkStart w:id="550" w:name="_Toc447042811"/>
      <w:bookmarkStart w:id="551" w:name="_Toc457493569"/>
      <w:bookmarkStart w:id="552" w:name="_Toc459976668"/>
      <w:bookmarkStart w:id="553" w:name="_Toc470163851"/>
      <w:bookmarkStart w:id="554" w:name="_Toc470164433"/>
      <w:bookmarkStart w:id="555" w:name="_Toc475715042"/>
      <w:bookmarkStart w:id="556" w:name="_Toc479348843"/>
      <w:bookmarkStart w:id="557" w:name="_Toc484070291"/>
      <w:bookmarkStart w:id="558" w:name="_Toc2175701"/>
      <w:r w:rsidRPr="00357143">
        <w:t>6.2.</w:t>
      </w:r>
      <w:r w:rsidR="00377682" w:rsidRPr="00357143">
        <w:t>5</w:t>
      </w:r>
      <w:r w:rsidRPr="00357143">
        <w:tab/>
      </w:r>
      <w:r w:rsidR="00F8370D" w:rsidRPr="00357143">
        <w:t>Discovery</w:t>
      </w:r>
      <w:bookmarkEnd w:id="548"/>
      <w:bookmarkEnd w:id="549"/>
      <w:bookmarkEnd w:id="550"/>
      <w:bookmarkEnd w:id="551"/>
      <w:bookmarkEnd w:id="552"/>
      <w:bookmarkEnd w:id="553"/>
      <w:bookmarkEnd w:id="554"/>
      <w:bookmarkEnd w:id="555"/>
      <w:bookmarkEnd w:id="556"/>
      <w:bookmarkEnd w:id="557"/>
      <w:bookmarkEnd w:id="558"/>
    </w:p>
    <w:p w14:paraId="2F249AEE" w14:textId="77777777" w:rsidR="00F8370D" w:rsidRPr="00357143" w:rsidRDefault="007D29C9" w:rsidP="005361D0">
      <w:pPr>
        <w:pStyle w:val="40"/>
      </w:pPr>
      <w:bookmarkStart w:id="559" w:name="_Toc445302599"/>
      <w:bookmarkStart w:id="560" w:name="_Toc445389766"/>
      <w:bookmarkStart w:id="561" w:name="_Toc447042812"/>
      <w:bookmarkStart w:id="562" w:name="_Toc457493570"/>
      <w:bookmarkStart w:id="563" w:name="_Toc459976669"/>
      <w:bookmarkStart w:id="564" w:name="_Toc470163852"/>
      <w:bookmarkStart w:id="565" w:name="_Toc470164434"/>
      <w:bookmarkStart w:id="566" w:name="_Toc475715043"/>
      <w:bookmarkStart w:id="567" w:name="_Toc479348844"/>
      <w:bookmarkStart w:id="568" w:name="_Toc484070292"/>
      <w:bookmarkStart w:id="569" w:name="_Toc2175702"/>
      <w:r w:rsidRPr="00357143">
        <w:t>6.2.</w:t>
      </w:r>
      <w:r w:rsidR="00377682" w:rsidRPr="00357143">
        <w:t>5</w:t>
      </w:r>
      <w:r w:rsidRPr="00357143">
        <w:t>.1</w:t>
      </w:r>
      <w:r w:rsidRPr="00357143">
        <w:tab/>
      </w:r>
      <w:r w:rsidR="00F8370D" w:rsidRPr="00357143">
        <w:t>General Concepts</w:t>
      </w:r>
      <w:bookmarkEnd w:id="559"/>
      <w:bookmarkEnd w:id="560"/>
      <w:bookmarkEnd w:id="561"/>
      <w:bookmarkEnd w:id="562"/>
      <w:bookmarkEnd w:id="563"/>
      <w:bookmarkEnd w:id="564"/>
      <w:bookmarkEnd w:id="565"/>
      <w:bookmarkEnd w:id="566"/>
      <w:bookmarkEnd w:id="567"/>
      <w:bookmarkEnd w:id="568"/>
      <w:bookmarkEnd w:id="56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0" w:name="_Toc445302600"/>
      <w:bookmarkStart w:id="571" w:name="_Toc445389767"/>
      <w:bookmarkStart w:id="572" w:name="_Toc447042813"/>
      <w:bookmarkStart w:id="573" w:name="_Toc457493571"/>
      <w:bookmarkStart w:id="574" w:name="_Toc459976670"/>
      <w:bookmarkStart w:id="575" w:name="_Toc470163853"/>
      <w:bookmarkStart w:id="576" w:name="_Toc470164435"/>
      <w:bookmarkStart w:id="577" w:name="_Toc475715044"/>
      <w:bookmarkStart w:id="578" w:name="_Toc479348845"/>
      <w:bookmarkStart w:id="579" w:name="_Toc484070293"/>
      <w:bookmarkStart w:id="580" w:name="_Toc2175703"/>
      <w:r w:rsidRPr="00357143">
        <w:t>6.2.</w:t>
      </w:r>
      <w:r w:rsidR="00377682" w:rsidRPr="00357143">
        <w:t>5</w:t>
      </w:r>
      <w:r w:rsidRPr="00357143">
        <w:t>.2</w:t>
      </w:r>
      <w:r w:rsidRPr="00357143">
        <w:tab/>
      </w:r>
      <w:r w:rsidR="00F8370D" w:rsidRPr="00357143">
        <w:t>Detailed Descriptions</w:t>
      </w:r>
      <w:bookmarkEnd w:id="570"/>
      <w:bookmarkEnd w:id="571"/>
      <w:bookmarkEnd w:id="572"/>
      <w:bookmarkEnd w:id="573"/>
      <w:bookmarkEnd w:id="574"/>
      <w:bookmarkEnd w:id="575"/>
      <w:bookmarkEnd w:id="576"/>
      <w:bookmarkEnd w:id="577"/>
      <w:bookmarkEnd w:id="578"/>
      <w:bookmarkEnd w:id="579"/>
      <w:bookmarkEnd w:id="58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1" w:name="_Toc445302601"/>
      <w:bookmarkStart w:id="582" w:name="_Toc445389768"/>
      <w:bookmarkStart w:id="583" w:name="_Toc447042814"/>
      <w:bookmarkStart w:id="584" w:name="_Toc457493572"/>
      <w:bookmarkStart w:id="585" w:name="_Toc459976671"/>
      <w:bookmarkStart w:id="586" w:name="_Toc470163854"/>
      <w:bookmarkStart w:id="587" w:name="_Toc470164436"/>
      <w:bookmarkStart w:id="588" w:name="_Toc475715045"/>
      <w:bookmarkStart w:id="589" w:name="_Toc479348846"/>
      <w:bookmarkStart w:id="590" w:name="_Toc484070294"/>
      <w:bookmarkStart w:id="591" w:name="_Toc2175704"/>
      <w:r w:rsidRPr="00357143">
        <w:t>6.2.</w:t>
      </w:r>
      <w:r w:rsidR="00AF214E" w:rsidRPr="00357143">
        <w:t>6</w:t>
      </w:r>
      <w:r w:rsidRPr="00357143">
        <w:tab/>
      </w:r>
      <w:r w:rsidR="00F8370D" w:rsidRPr="00357143">
        <w:t>Group Management</w:t>
      </w:r>
      <w:bookmarkEnd w:id="581"/>
      <w:bookmarkEnd w:id="582"/>
      <w:bookmarkEnd w:id="583"/>
      <w:bookmarkEnd w:id="584"/>
      <w:bookmarkEnd w:id="585"/>
      <w:bookmarkEnd w:id="586"/>
      <w:bookmarkEnd w:id="587"/>
      <w:bookmarkEnd w:id="588"/>
      <w:bookmarkEnd w:id="589"/>
      <w:bookmarkEnd w:id="590"/>
      <w:bookmarkEnd w:id="591"/>
    </w:p>
    <w:p w14:paraId="5B2C6B38" w14:textId="77777777" w:rsidR="00F8370D" w:rsidRPr="00357143" w:rsidRDefault="007D29C9" w:rsidP="005361D0">
      <w:pPr>
        <w:pStyle w:val="40"/>
      </w:pPr>
      <w:bookmarkStart w:id="592" w:name="_Toc445302602"/>
      <w:bookmarkStart w:id="593" w:name="_Toc445389769"/>
      <w:bookmarkStart w:id="594" w:name="_Toc447042815"/>
      <w:bookmarkStart w:id="595" w:name="_Toc457493573"/>
      <w:bookmarkStart w:id="596" w:name="_Toc459976672"/>
      <w:bookmarkStart w:id="597" w:name="_Toc470163855"/>
      <w:bookmarkStart w:id="598" w:name="_Toc470164437"/>
      <w:bookmarkStart w:id="599" w:name="_Toc475715046"/>
      <w:bookmarkStart w:id="600" w:name="_Toc479348847"/>
      <w:bookmarkStart w:id="601" w:name="_Toc484070295"/>
      <w:bookmarkStart w:id="602" w:name="_Toc2175705"/>
      <w:r w:rsidRPr="00357143">
        <w:t>6.2.</w:t>
      </w:r>
      <w:r w:rsidR="00AF214E" w:rsidRPr="00357143">
        <w:t>6</w:t>
      </w:r>
      <w:r w:rsidRPr="00357143">
        <w:t>.1</w:t>
      </w:r>
      <w:r w:rsidRPr="00357143">
        <w:tab/>
      </w:r>
      <w:r w:rsidR="00F8370D" w:rsidRPr="00357143">
        <w:t>General Concepts</w:t>
      </w:r>
      <w:bookmarkEnd w:id="592"/>
      <w:bookmarkEnd w:id="593"/>
      <w:bookmarkEnd w:id="594"/>
      <w:bookmarkEnd w:id="595"/>
      <w:bookmarkEnd w:id="596"/>
      <w:bookmarkEnd w:id="597"/>
      <w:bookmarkEnd w:id="598"/>
      <w:bookmarkEnd w:id="599"/>
      <w:bookmarkEnd w:id="600"/>
      <w:bookmarkEnd w:id="601"/>
      <w:bookmarkEnd w:id="60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3" w:name="_Toc445302603"/>
      <w:bookmarkStart w:id="604" w:name="_Toc445389770"/>
      <w:bookmarkStart w:id="605" w:name="_Toc447042816"/>
      <w:bookmarkStart w:id="606" w:name="_Toc457493574"/>
      <w:bookmarkStart w:id="607" w:name="_Toc459976673"/>
      <w:bookmarkStart w:id="608" w:name="_Toc470163856"/>
      <w:bookmarkStart w:id="609" w:name="_Toc470164438"/>
      <w:bookmarkStart w:id="610" w:name="_Toc475715047"/>
      <w:bookmarkStart w:id="611" w:name="_Toc479348848"/>
      <w:bookmarkStart w:id="612" w:name="_Toc484070296"/>
      <w:bookmarkStart w:id="613" w:name="_Toc2175706"/>
      <w:r w:rsidRPr="00357143">
        <w:t>6.2.</w:t>
      </w:r>
      <w:r w:rsidR="00AF214E" w:rsidRPr="00357143">
        <w:t>6</w:t>
      </w:r>
      <w:r w:rsidRPr="00357143">
        <w:t>.2</w:t>
      </w:r>
      <w:r w:rsidRPr="00357143">
        <w:tab/>
      </w:r>
      <w:r w:rsidR="00F8370D" w:rsidRPr="00357143">
        <w:t>Detailed Descriptions</w:t>
      </w:r>
      <w:bookmarkEnd w:id="603"/>
      <w:bookmarkEnd w:id="604"/>
      <w:bookmarkEnd w:id="605"/>
      <w:bookmarkEnd w:id="606"/>
      <w:bookmarkEnd w:id="607"/>
      <w:bookmarkEnd w:id="608"/>
      <w:bookmarkEnd w:id="609"/>
      <w:bookmarkEnd w:id="610"/>
      <w:bookmarkEnd w:id="611"/>
      <w:bookmarkEnd w:id="612"/>
      <w:bookmarkEnd w:id="61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4" w:name="_Toc445302604"/>
      <w:bookmarkStart w:id="615" w:name="_Toc445389771"/>
      <w:bookmarkStart w:id="616" w:name="_Toc447042817"/>
      <w:bookmarkStart w:id="617" w:name="_Toc457493575"/>
      <w:bookmarkStart w:id="618" w:name="_Toc459976674"/>
      <w:bookmarkStart w:id="619" w:name="_Toc470163857"/>
      <w:bookmarkStart w:id="620" w:name="_Toc470164439"/>
      <w:bookmarkStart w:id="621" w:name="_Toc475715048"/>
      <w:bookmarkStart w:id="622" w:name="_Toc479348849"/>
      <w:bookmarkStart w:id="623" w:name="_Toc484070297"/>
      <w:bookmarkStart w:id="624" w:name="_Toc2175707"/>
      <w:r w:rsidRPr="00357143">
        <w:t>6.2.7</w:t>
      </w:r>
      <w:r w:rsidRPr="00357143">
        <w:tab/>
      </w:r>
      <w:r w:rsidR="00F8370D" w:rsidRPr="00357143">
        <w:t>Location</w:t>
      </w:r>
      <w:bookmarkEnd w:id="614"/>
      <w:bookmarkEnd w:id="615"/>
      <w:bookmarkEnd w:id="616"/>
      <w:bookmarkEnd w:id="617"/>
      <w:bookmarkEnd w:id="618"/>
      <w:bookmarkEnd w:id="619"/>
      <w:bookmarkEnd w:id="620"/>
      <w:bookmarkEnd w:id="621"/>
      <w:bookmarkEnd w:id="622"/>
      <w:bookmarkEnd w:id="623"/>
      <w:bookmarkEnd w:id="624"/>
    </w:p>
    <w:p w14:paraId="19F4CA30" w14:textId="77777777" w:rsidR="00F8370D" w:rsidRPr="00357143" w:rsidRDefault="007D29C9" w:rsidP="005361D0">
      <w:pPr>
        <w:pStyle w:val="40"/>
      </w:pPr>
      <w:bookmarkStart w:id="625" w:name="_Toc445302605"/>
      <w:bookmarkStart w:id="626" w:name="_Toc445389772"/>
      <w:bookmarkStart w:id="627" w:name="_Toc447042818"/>
      <w:bookmarkStart w:id="628" w:name="_Toc457493576"/>
      <w:bookmarkStart w:id="629" w:name="_Toc459976675"/>
      <w:bookmarkStart w:id="630" w:name="_Toc470163858"/>
      <w:bookmarkStart w:id="631" w:name="_Toc470164440"/>
      <w:bookmarkStart w:id="632" w:name="_Toc475715049"/>
      <w:bookmarkStart w:id="633" w:name="_Toc479348850"/>
      <w:bookmarkStart w:id="634" w:name="_Toc484070298"/>
      <w:bookmarkStart w:id="635" w:name="_Toc2175708"/>
      <w:r w:rsidRPr="00357143">
        <w:t>6.2.7.1</w:t>
      </w:r>
      <w:r w:rsidRPr="00357143">
        <w:tab/>
      </w:r>
      <w:r w:rsidR="00F8370D" w:rsidRPr="00357143">
        <w:t>General Concepts</w:t>
      </w:r>
      <w:bookmarkEnd w:id="625"/>
      <w:bookmarkEnd w:id="626"/>
      <w:bookmarkEnd w:id="627"/>
      <w:bookmarkEnd w:id="628"/>
      <w:bookmarkEnd w:id="629"/>
      <w:bookmarkEnd w:id="630"/>
      <w:bookmarkEnd w:id="631"/>
      <w:bookmarkEnd w:id="632"/>
      <w:bookmarkEnd w:id="633"/>
      <w:bookmarkEnd w:id="634"/>
      <w:bookmarkEnd w:id="63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6" w:name="_Toc445302606"/>
      <w:bookmarkStart w:id="637" w:name="_Toc445389773"/>
      <w:bookmarkStart w:id="638" w:name="_Toc447042819"/>
      <w:bookmarkStart w:id="639" w:name="_Toc457493577"/>
      <w:bookmarkStart w:id="640" w:name="_Toc459976676"/>
      <w:bookmarkStart w:id="641" w:name="_Toc470163859"/>
      <w:bookmarkStart w:id="642" w:name="_Toc470164441"/>
      <w:bookmarkStart w:id="643" w:name="_Toc475715050"/>
      <w:bookmarkStart w:id="644" w:name="_Toc479348851"/>
      <w:bookmarkStart w:id="645" w:name="_Toc484070299"/>
      <w:bookmarkStart w:id="646" w:name="_Toc2175709"/>
      <w:r w:rsidRPr="00357143">
        <w:t>6.2.7.2</w:t>
      </w:r>
      <w:r w:rsidRPr="00357143">
        <w:tab/>
      </w:r>
      <w:r w:rsidR="00F8370D" w:rsidRPr="00357143">
        <w:t>Detailed Descriptions</w:t>
      </w:r>
      <w:bookmarkEnd w:id="636"/>
      <w:bookmarkEnd w:id="637"/>
      <w:bookmarkEnd w:id="638"/>
      <w:bookmarkEnd w:id="639"/>
      <w:bookmarkEnd w:id="640"/>
      <w:bookmarkEnd w:id="641"/>
      <w:bookmarkEnd w:id="642"/>
      <w:bookmarkEnd w:id="643"/>
      <w:bookmarkEnd w:id="644"/>
      <w:bookmarkEnd w:id="645"/>
      <w:bookmarkEnd w:id="64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7" w:name="_Toc445302607"/>
      <w:bookmarkStart w:id="648" w:name="_Toc445389774"/>
      <w:bookmarkStart w:id="649" w:name="_Toc447042820"/>
      <w:bookmarkStart w:id="650" w:name="_Toc457493578"/>
      <w:bookmarkStart w:id="651" w:name="_Toc459976677"/>
      <w:bookmarkStart w:id="652" w:name="_Toc470163860"/>
      <w:bookmarkStart w:id="653" w:name="_Toc470164442"/>
      <w:bookmarkStart w:id="654" w:name="_Toc475715051"/>
      <w:bookmarkStart w:id="655" w:name="_Toc479348852"/>
      <w:bookmarkStart w:id="656" w:name="_Toc484070300"/>
      <w:bookmarkStart w:id="657"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7"/>
      <w:bookmarkEnd w:id="648"/>
      <w:bookmarkEnd w:id="649"/>
      <w:bookmarkEnd w:id="650"/>
      <w:bookmarkEnd w:id="651"/>
      <w:bookmarkEnd w:id="652"/>
      <w:bookmarkEnd w:id="653"/>
      <w:bookmarkEnd w:id="654"/>
      <w:bookmarkEnd w:id="655"/>
      <w:bookmarkEnd w:id="656"/>
      <w:bookmarkEnd w:id="657"/>
    </w:p>
    <w:p w14:paraId="7C98F90B" w14:textId="77777777" w:rsidR="00F8370D" w:rsidRPr="00357143" w:rsidRDefault="007D29C9" w:rsidP="005361D0">
      <w:pPr>
        <w:pStyle w:val="40"/>
      </w:pPr>
      <w:bookmarkStart w:id="658" w:name="_Toc445302608"/>
      <w:bookmarkStart w:id="659" w:name="_Toc445389775"/>
      <w:bookmarkStart w:id="660" w:name="_Toc447042821"/>
      <w:bookmarkStart w:id="661" w:name="_Toc457493579"/>
      <w:bookmarkStart w:id="662" w:name="_Toc459976678"/>
      <w:bookmarkStart w:id="663" w:name="_Toc470163861"/>
      <w:bookmarkStart w:id="664" w:name="_Toc470164443"/>
      <w:bookmarkStart w:id="665" w:name="_Toc475715052"/>
      <w:bookmarkStart w:id="666" w:name="_Toc479348853"/>
      <w:bookmarkStart w:id="667" w:name="_Toc484070301"/>
      <w:bookmarkStart w:id="668" w:name="_Toc2175711"/>
      <w:r w:rsidRPr="00357143">
        <w:t>6.2.8.1</w:t>
      </w:r>
      <w:r w:rsidRPr="00357143">
        <w:tab/>
      </w:r>
      <w:r w:rsidR="00F8370D" w:rsidRPr="00357143">
        <w:t>General Concepts</w:t>
      </w:r>
      <w:bookmarkEnd w:id="658"/>
      <w:bookmarkEnd w:id="659"/>
      <w:bookmarkEnd w:id="660"/>
      <w:bookmarkEnd w:id="661"/>
      <w:bookmarkEnd w:id="662"/>
      <w:bookmarkEnd w:id="663"/>
      <w:bookmarkEnd w:id="664"/>
      <w:bookmarkEnd w:id="665"/>
      <w:bookmarkEnd w:id="666"/>
      <w:bookmarkEnd w:id="667"/>
      <w:bookmarkEnd w:id="66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9" w:name="_Toc445302609"/>
      <w:bookmarkStart w:id="670" w:name="_Toc445389776"/>
      <w:bookmarkStart w:id="671" w:name="_Toc447042822"/>
      <w:bookmarkStart w:id="672" w:name="_Toc457493580"/>
      <w:bookmarkStart w:id="673" w:name="_Toc459976679"/>
      <w:bookmarkStart w:id="674" w:name="_Toc470163862"/>
      <w:bookmarkStart w:id="675" w:name="_Toc470164444"/>
      <w:bookmarkStart w:id="676" w:name="_Toc475715053"/>
      <w:bookmarkStart w:id="677" w:name="_Toc479348854"/>
      <w:bookmarkStart w:id="678" w:name="_Toc484070302"/>
      <w:bookmarkStart w:id="679" w:name="_Toc2175712"/>
      <w:r w:rsidRPr="00357143">
        <w:t>6.2.8.2</w:t>
      </w:r>
      <w:r w:rsidRPr="00357143">
        <w:tab/>
      </w:r>
      <w:r w:rsidR="00F8370D" w:rsidRPr="00357143">
        <w:t>Detailed Descriptions</w:t>
      </w:r>
      <w:bookmarkEnd w:id="669"/>
      <w:bookmarkEnd w:id="670"/>
      <w:bookmarkEnd w:id="671"/>
      <w:bookmarkEnd w:id="672"/>
      <w:bookmarkEnd w:id="673"/>
      <w:bookmarkEnd w:id="674"/>
      <w:bookmarkEnd w:id="675"/>
      <w:bookmarkEnd w:id="676"/>
      <w:bookmarkEnd w:id="677"/>
      <w:bookmarkEnd w:id="678"/>
      <w:bookmarkEnd w:id="67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0" w:name="_Toc445302610"/>
      <w:bookmarkStart w:id="681" w:name="_Toc445389777"/>
      <w:bookmarkStart w:id="682" w:name="_Toc447042823"/>
      <w:bookmarkStart w:id="683" w:name="_Toc457493581"/>
      <w:bookmarkStart w:id="684" w:name="_Toc459976680"/>
      <w:bookmarkStart w:id="685" w:name="_Toc470163863"/>
      <w:bookmarkStart w:id="686" w:name="_Toc470164445"/>
      <w:bookmarkStart w:id="687" w:name="_Toc475715054"/>
      <w:bookmarkStart w:id="688" w:name="_Toc479348855"/>
      <w:bookmarkStart w:id="689" w:name="_Toc484070303"/>
      <w:bookmarkStart w:id="690" w:name="_Toc2175713"/>
      <w:r w:rsidRPr="00357143">
        <w:t>6.2.9</w:t>
      </w:r>
      <w:r w:rsidRPr="00357143">
        <w:tab/>
        <w:t>Registration</w:t>
      </w:r>
      <w:bookmarkEnd w:id="680"/>
      <w:bookmarkEnd w:id="681"/>
      <w:bookmarkEnd w:id="682"/>
      <w:bookmarkEnd w:id="683"/>
      <w:bookmarkEnd w:id="684"/>
      <w:bookmarkEnd w:id="685"/>
      <w:bookmarkEnd w:id="686"/>
      <w:bookmarkEnd w:id="687"/>
      <w:bookmarkEnd w:id="688"/>
      <w:bookmarkEnd w:id="689"/>
      <w:bookmarkEnd w:id="690"/>
    </w:p>
    <w:p w14:paraId="7E8C7434" w14:textId="77777777" w:rsidR="002F399C" w:rsidRPr="00357143" w:rsidRDefault="00FD2C0C" w:rsidP="005361D0">
      <w:pPr>
        <w:pStyle w:val="40"/>
      </w:pPr>
      <w:bookmarkStart w:id="691" w:name="_Toc445302611"/>
      <w:bookmarkStart w:id="692" w:name="_Toc445389778"/>
      <w:bookmarkStart w:id="693" w:name="_Toc447042824"/>
      <w:bookmarkStart w:id="694" w:name="_Toc457493582"/>
      <w:bookmarkStart w:id="695" w:name="_Toc459976681"/>
      <w:bookmarkStart w:id="696" w:name="_Toc470163864"/>
      <w:bookmarkStart w:id="697" w:name="_Toc470164446"/>
      <w:bookmarkStart w:id="698" w:name="_Toc475715055"/>
      <w:bookmarkStart w:id="699" w:name="_Toc479348856"/>
      <w:bookmarkStart w:id="700" w:name="_Toc484070304"/>
      <w:bookmarkStart w:id="701" w:name="_Toc2175714"/>
      <w:r w:rsidRPr="00357143">
        <w:t>6.2.9.1</w:t>
      </w:r>
      <w:r w:rsidRPr="00357143">
        <w:tab/>
      </w:r>
      <w:r w:rsidR="002F399C" w:rsidRPr="00357143">
        <w:t>General Concepts</w:t>
      </w:r>
      <w:bookmarkEnd w:id="691"/>
      <w:bookmarkEnd w:id="692"/>
      <w:bookmarkEnd w:id="693"/>
      <w:bookmarkEnd w:id="694"/>
      <w:bookmarkEnd w:id="695"/>
      <w:bookmarkEnd w:id="696"/>
      <w:bookmarkEnd w:id="697"/>
      <w:bookmarkEnd w:id="698"/>
      <w:bookmarkEnd w:id="699"/>
      <w:bookmarkEnd w:id="700"/>
      <w:bookmarkEnd w:id="70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2" w:name="_Toc445302612"/>
      <w:bookmarkStart w:id="703" w:name="_Toc445389779"/>
      <w:bookmarkStart w:id="704" w:name="_Toc447042825"/>
      <w:bookmarkStart w:id="705" w:name="_Toc457493583"/>
      <w:bookmarkStart w:id="706" w:name="_Toc459976682"/>
      <w:bookmarkStart w:id="707" w:name="_Toc470163865"/>
      <w:bookmarkStart w:id="708" w:name="_Toc470164447"/>
      <w:bookmarkStart w:id="709" w:name="_Toc475715056"/>
      <w:bookmarkStart w:id="710" w:name="_Toc479348857"/>
      <w:bookmarkStart w:id="711" w:name="_Toc484070305"/>
      <w:bookmarkStart w:id="712" w:name="_Toc2175715"/>
      <w:r w:rsidRPr="00357143">
        <w:lastRenderedPageBreak/>
        <w:t>6.2.9.2</w:t>
      </w:r>
      <w:r w:rsidRPr="00357143">
        <w:tab/>
      </w:r>
      <w:r w:rsidR="002F399C" w:rsidRPr="00357143">
        <w:t>Detailed Descriptions</w:t>
      </w:r>
      <w:bookmarkEnd w:id="702"/>
      <w:bookmarkEnd w:id="703"/>
      <w:bookmarkEnd w:id="704"/>
      <w:bookmarkEnd w:id="705"/>
      <w:bookmarkEnd w:id="706"/>
      <w:bookmarkEnd w:id="707"/>
      <w:bookmarkEnd w:id="708"/>
      <w:bookmarkEnd w:id="709"/>
      <w:bookmarkEnd w:id="710"/>
      <w:bookmarkEnd w:id="711"/>
      <w:bookmarkEnd w:id="71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3" w:name="_Toc445302613"/>
      <w:bookmarkStart w:id="714" w:name="_Toc445389780"/>
      <w:bookmarkStart w:id="715" w:name="_Toc447042826"/>
      <w:bookmarkStart w:id="716" w:name="_Toc457493584"/>
      <w:bookmarkStart w:id="717" w:name="_Toc459976683"/>
      <w:bookmarkStart w:id="718" w:name="_Toc470163866"/>
      <w:bookmarkStart w:id="719" w:name="_Toc470164448"/>
      <w:bookmarkStart w:id="720" w:name="_Toc475715057"/>
      <w:bookmarkStart w:id="721" w:name="_Toc479348858"/>
      <w:bookmarkStart w:id="722" w:name="_Toc484070306"/>
      <w:bookmarkStart w:id="723" w:name="_Toc2175716"/>
      <w:r w:rsidRPr="00357143">
        <w:t>6.2.10</w:t>
      </w:r>
      <w:r w:rsidRPr="00357143">
        <w:tab/>
        <w:t>Security</w:t>
      </w:r>
      <w:bookmarkEnd w:id="713"/>
      <w:bookmarkEnd w:id="714"/>
      <w:bookmarkEnd w:id="715"/>
      <w:bookmarkEnd w:id="716"/>
      <w:bookmarkEnd w:id="717"/>
      <w:bookmarkEnd w:id="718"/>
      <w:bookmarkEnd w:id="719"/>
      <w:bookmarkEnd w:id="720"/>
      <w:bookmarkEnd w:id="721"/>
      <w:bookmarkEnd w:id="722"/>
      <w:bookmarkEnd w:id="723"/>
    </w:p>
    <w:p w14:paraId="29ACC492" w14:textId="77777777" w:rsidR="00225A32" w:rsidRPr="00357143" w:rsidRDefault="00FD2C0C" w:rsidP="00FA20F4">
      <w:pPr>
        <w:pStyle w:val="40"/>
      </w:pPr>
      <w:bookmarkStart w:id="724" w:name="_Toc445302614"/>
      <w:bookmarkStart w:id="725" w:name="_Toc445389781"/>
      <w:bookmarkStart w:id="726" w:name="_Toc447042827"/>
      <w:bookmarkStart w:id="727" w:name="_Toc457493585"/>
      <w:bookmarkStart w:id="728" w:name="_Toc459976684"/>
      <w:bookmarkStart w:id="729" w:name="_Toc470163867"/>
      <w:bookmarkStart w:id="730" w:name="_Toc470164449"/>
      <w:bookmarkStart w:id="731" w:name="_Toc475715058"/>
      <w:bookmarkStart w:id="732" w:name="_Toc479348859"/>
      <w:bookmarkStart w:id="733" w:name="_Toc484070307"/>
      <w:bookmarkStart w:id="734" w:name="_Toc2175717"/>
      <w:r w:rsidRPr="00357143">
        <w:t>6.2.10.1</w:t>
      </w:r>
      <w:r w:rsidRPr="00357143">
        <w:tab/>
      </w:r>
      <w:r w:rsidR="002F399C" w:rsidRPr="00357143">
        <w:t>General Concepts</w:t>
      </w:r>
      <w:bookmarkEnd w:id="724"/>
      <w:bookmarkEnd w:id="725"/>
      <w:bookmarkEnd w:id="726"/>
      <w:bookmarkEnd w:id="727"/>
      <w:bookmarkEnd w:id="728"/>
      <w:bookmarkEnd w:id="729"/>
      <w:bookmarkEnd w:id="730"/>
      <w:bookmarkEnd w:id="731"/>
      <w:bookmarkEnd w:id="732"/>
      <w:bookmarkEnd w:id="733"/>
      <w:bookmarkEnd w:id="73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5" w:name="_Toc445302615"/>
      <w:bookmarkStart w:id="736" w:name="_Toc445389782"/>
      <w:bookmarkStart w:id="737" w:name="_Toc447042828"/>
      <w:bookmarkStart w:id="738" w:name="_Toc457493586"/>
      <w:bookmarkStart w:id="739" w:name="_Toc459976685"/>
      <w:bookmarkStart w:id="740" w:name="_Toc470163868"/>
      <w:bookmarkStart w:id="741" w:name="_Toc470164450"/>
      <w:bookmarkStart w:id="742" w:name="_Toc475715059"/>
      <w:bookmarkStart w:id="743" w:name="_Toc479348860"/>
      <w:bookmarkStart w:id="744" w:name="_Toc484070308"/>
      <w:bookmarkStart w:id="745" w:name="_Toc2175718"/>
      <w:r w:rsidRPr="00357143">
        <w:t>6.2.10.2</w:t>
      </w:r>
      <w:r w:rsidRPr="00357143">
        <w:tab/>
      </w:r>
      <w:r w:rsidR="002F399C" w:rsidRPr="00357143">
        <w:t>Detailed Descriptions</w:t>
      </w:r>
      <w:bookmarkEnd w:id="735"/>
      <w:bookmarkEnd w:id="736"/>
      <w:bookmarkEnd w:id="737"/>
      <w:bookmarkEnd w:id="738"/>
      <w:bookmarkEnd w:id="739"/>
      <w:bookmarkEnd w:id="740"/>
      <w:bookmarkEnd w:id="741"/>
      <w:bookmarkEnd w:id="742"/>
      <w:bookmarkEnd w:id="743"/>
      <w:bookmarkEnd w:id="744"/>
      <w:bookmarkEnd w:id="74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6" w:name="_Toc445302616"/>
      <w:bookmarkStart w:id="747" w:name="_Toc445389783"/>
      <w:bookmarkStart w:id="748" w:name="_Toc447042829"/>
      <w:bookmarkStart w:id="749" w:name="_Toc457493587"/>
      <w:bookmarkStart w:id="750" w:name="_Toc459976686"/>
      <w:bookmarkStart w:id="751" w:name="_Toc470163869"/>
      <w:bookmarkStart w:id="752" w:name="_Toc470164451"/>
      <w:bookmarkStart w:id="753" w:name="_Toc475715060"/>
      <w:bookmarkStart w:id="754" w:name="_Toc479348861"/>
      <w:bookmarkStart w:id="755" w:name="_Toc484070309"/>
      <w:bookmarkStart w:id="756" w:name="_Toc2175719"/>
      <w:r w:rsidRPr="00357143">
        <w:t>6.2.11</w:t>
      </w:r>
      <w:r w:rsidRPr="00357143">
        <w:tab/>
        <w:t>Service Charging and Accounting</w:t>
      </w:r>
      <w:bookmarkEnd w:id="746"/>
      <w:bookmarkEnd w:id="747"/>
      <w:bookmarkEnd w:id="748"/>
      <w:bookmarkEnd w:id="749"/>
      <w:bookmarkEnd w:id="750"/>
      <w:bookmarkEnd w:id="751"/>
      <w:bookmarkEnd w:id="752"/>
      <w:bookmarkEnd w:id="753"/>
      <w:bookmarkEnd w:id="754"/>
      <w:bookmarkEnd w:id="755"/>
      <w:bookmarkEnd w:id="756"/>
    </w:p>
    <w:p w14:paraId="51E66C51" w14:textId="77777777" w:rsidR="002F399C" w:rsidRPr="00357143" w:rsidRDefault="00FD2C0C" w:rsidP="005361D0">
      <w:pPr>
        <w:pStyle w:val="40"/>
      </w:pPr>
      <w:bookmarkStart w:id="757" w:name="_Toc445302617"/>
      <w:bookmarkStart w:id="758" w:name="_Toc445389784"/>
      <w:bookmarkStart w:id="759" w:name="_Toc447042830"/>
      <w:bookmarkStart w:id="760" w:name="_Toc457493588"/>
      <w:bookmarkStart w:id="761" w:name="_Toc459976687"/>
      <w:bookmarkStart w:id="762" w:name="_Toc470163870"/>
      <w:bookmarkStart w:id="763" w:name="_Toc470164452"/>
      <w:bookmarkStart w:id="764" w:name="_Toc475715061"/>
      <w:bookmarkStart w:id="765" w:name="_Toc479348862"/>
      <w:bookmarkStart w:id="766" w:name="_Toc484070310"/>
      <w:bookmarkStart w:id="767" w:name="_Toc2175720"/>
      <w:r w:rsidRPr="00357143">
        <w:t>6.2.11.1</w:t>
      </w:r>
      <w:r w:rsidRPr="00357143">
        <w:tab/>
      </w:r>
      <w:r w:rsidR="002F399C" w:rsidRPr="00357143">
        <w:t>General Concepts</w:t>
      </w:r>
      <w:bookmarkEnd w:id="757"/>
      <w:bookmarkEnd w:id="758"/>
      <w:bookmarkEnd w:id="759"/>
      <w:bookmarkEnd w:id="760"/>
      <w:bookmarkEnd w:id="761"/>
      <w:bookmarkEnd w:id="762"/>
      <w:bookmarkEnd w:id="763"/>
      <w:bookmarkEnd w:id="764"/>
      <w:bookmarkEnd w:id="765"/>
      <w:bookmarkEnd w:id="766"/>
      <w:bookmarkEnd w:id="76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8" w:name="_Toc445302618"/>
      <w:bookmarkStart w:id="769" w:name="_Toc445389785"/>
      <w:bookmarkStart w:id="770" w:name="_Toc447042831"/>
      <w:bookmarkStart w:id="771" w:name="_Toc457493589"/>
      <w:bookmarkStart w:id="772" w:name="_Toc459976688"/>
      <w:bookmarkStart w:id="773" w:name="_Toc470163871"/>
      <w:bookmarkStart w:id="774" w:name="_Toc470164453"/>
      <w:bookmarkStart w:id="775" w:name="_Toc475715062"/>
      <w:bookmarkStart w:id="776" w:name="_Toc479348863"/>
      <w:bookmarkStart w:id="777" w:name="_Toc484070311"/>
      <w:bookmarkStart w:id="778" w:name="_Toc2175721"/>
      <w:r w:rsidRPr="00357143">
        <w:t>6.2.11.2</w:t>
      </w:r>
      <w:r w:rsidRPr="00357143">
        <w:tab/>
      </w:r>
      <w:r w:rsidR="002F399C" w:rsidRPr="00357143">
        <w:t>Detailed Descriptions</w:t>
      </w:r>
      <w:bookmarkEnd w:id="768"/>
      <w:bookmarkEnd w:id="769"/>
      <w:bookmarkEnd w:id="770"/>
      <w:bookmarkEnd w:id="771"/>
      <w:bookmarkEnd w:id="772"/>
      <w:bookmarkEnd w:id="773"/>
      <w:bookmarkEnd w:id="774"/>
      <w:bookmarkEnd w:id="775"/>
      <w:bookmarkEnd w:id="776"/>
      <w:bookmarkEnd w:id="777"/>
      <w:bookmarkEnd w:id="77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9" w:name="_Toc445302619"/>
      <w:bookmarkStart w:id="780" w:name="_Toc445389786"/>
      <w:bookmarkStart w:id="781" w:name="_Toc447042832"/>
      <w:bookmarkStart w:id="782" w:name="_Toc457493590"/>
      <w:bookmarkStart w:id="783" w:name="_Toc459976689"/>
      <w:bookmarkStart w:id="784" w:name="_Toc470163872"/>
      <w:bookmarkStart w:id="785" w:name="_Toc470164454"/>
      <w:bookmarkStart w:id="786" w:name="_Toc475715063"/>
      <w:bookmarkStart w:id="787" w:name="_Toc479348864"/>
      <w:bookmarkStart w:id="788" w:name="_Toc484070312"/>
      <w:bookmarkStart w:id="789" w:name="_Toc2175722"/>
      <w:r w:rsidRPr="00357143">
        <w:t>6.2.1</w:t>
      </w:r>
      <w:r w:rsidR="00B70A74" w:rsidRPr="00357143">
        <w:t>2</w:t>
      </w:r>
      <w:r w:rsidRPr="00357143">
        <w:tab/>
        <w:t>Subscription and Notification</w:t>
      </w:r>
      <w:bookmarkEnd w:id="779"/>
      <w:bookmarkEnd w:id="780"/>
      <w:bookmarkEnd w:id="781"/>
      <w:bookmarkEnd w:id="782"/>
      <w:bookmarkEnd w:id="783"/>
      <w:bookmarkEnd w:id="784"/>
      <w:bookmarkEnd w:id="785"/>
      <w:bookmarkEnd w:id="786"/>
      <w:bookmarkEnd w:id="787"/>
      <w:bookmarkEnd w:id="788"/>
      <w:bookmarkEnd w:id="789"/>
    </w:p>
    <w:p w14:paraId="066F51D4" w14:textId="77777777" w:rsidR="002F399C" w:rsidRPr="00357143" w:rsidRDefault="00FD2C0C" w:rsidP="005361D0">
      <w:pPr>
        <w:pStyle w:val="40"/>
      </w:pPr>
      <w:bookmarkStart w:id="790" w:name="_Toc445302620"/>
      <w:bookmarkStart w:id="791" w:name="_Toc445389787"/>
      <w:bookmarkStart w:id="792" w:name="_Toc447042833"/>
      <w:bookmarkStart w:id="793" w:name="_Toc457493591"/>
      <w:bookmarkStart w:id="794" w:name="_Toc459976690"/>
      <w:bookmarkStart w:id="795" w:name="_Toc470163873"/>
      <w:bookmarkStart w:id="796" w:name="_Toc470164455"/>
      <w:bookmarkStart w:id="797" w:name="_Toc475715064"/>
      <w:bookmarkStart w:id="798" w:name="_Toc479348865"/>
      <w:bookmarkStart w:id="799" w:name="_Toc484070313"/>
      <w:bookmarkStart w:id="800" w:name="_Toc2175723"/>
      <w:r w:rsidRPr="00357143">
        <w:t>6.2.1</w:t>
      </w:r>
      <w:r w:rsidR="00B70A74" w:rsidRPr="00357143">
        <w:t>2</w:t>
      </w:r>
      <w:r w:rsidRPr="00357143">
        <w:t>.1</w:t>
      </w:r>
      <w:r w:rsidRPr="00357143">
        <w:tab/>
      </w:r>
      <w:r w:rsidR="002F399C" w:rsidRPr="00357143">
        <w:t>General Concepts</w:t>
      </w:r>
      <w:bookmarkEnd w:id="790"/>
      <w:bookmarkEnd w:id="791"/>
      <w:bookmarkEnd w:id="792"/>
      <w:bookmarkEnd w:id="793"/>
      <w:bookmarkEnd w:id="794"/>
      <w:bookmarkEnd w:id="795"/>
      <w:bookmarkEnd w:id="796"/>
      <w:bookmarkEnd w:id="797"/>
      <w:bookmarkEnd w:id="798"/>
      <w:bookmarkEnd w:id="799"/>
      <w:bookmarkEnd w:id="80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1" w:name="_Toc445302621"/>
      <w:bookmarkStart w:id="802" w:name="_Toc445389788"/>
      <w:bookmarkStart w:id="803" w:name="_Toc447042834"/>
      <w:bookmarkStart w:id="804" w:name="_Toc457493592"/>
      <w:bookmarkStart w:id="805" w:name="_Toc459976691"/>
      <w:bookmarkStart w:id="806" w:name="_Toc470163874"/>
      <w:bookmarkStart w:id="807" w:name="_Toc470164456"/>
      <w:bookmarkStart w:id="808" w:name="_Toc475715065"/>
      <w:bookmarkStart w:id="809" w:name="_Toc479348866"/>
      <w:bookmarkStart w:id="810" w:name="_Toc484070314"/>
      <w:bookmarkStart w:id="811" w:name="_Toc2175724"/>
      <w:r w:rsidRPr="00357143">
        <w:t>6.2.1</w:t>
      </w:r>
      <w:r w:rsidR="00B70A74" w:rsidRPr="00357143">
        <w:t>2</w:t>
      </w:r>
      <w:r w:rsidRPr="00357143">
        <w:t>.2</w:t>
      </w:r>
      <w:r w:rsidRPr="00357143">
        <w:tab/>
      </w:r>
      <w:r w:rsidR="002F399C" w:rsidRPr="00357143">
        <w:t>Detailed Descriptions</w:t>
      </w:r>
      <w:bookmarkEnd w:id="801"/>
      <w:bookmarkEnd w:id="802"/>
      <w:bookmarkEnd w:id="803"/>
      <w:bookmarkEnd w:id="804"/>
      <w:bookmarkEnd w:id="805"/>
      <w:bookmarkEnd w:id="806"/>
      <w:bookmarkEnd w:id="807"/>
      <w:bookmarkEnd w:id="808"/>
      <w:bookmarkEnd w:id="809"/>
      <w:bookmarkEnd w:id="810"/>
      <w:bookmarkEnd w:id="81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2" w:name="_Toc2175725"/>
      <w:r w:rsidRPr="00357143">
        <w:t>6.2.</w:t>
      </w:r>
      <w:r>
        <w:t>13</w:t>
      </w:r>
      <w:r w:rsidRPr="00357143">
        <w:tab/>
      </w:r>
      <w:r w:rsidRPr="000F7614">
        <w:t>Transaction Management</w:t>
      </w:r>
      <w:bookmarkEnd w:id="812"/>
    </w:p>
    <w:p w14:paraId="5F302D70" w14:textId="77777777" w:rsidR="000F7614" w:rsidRPr="00357143" w:rsidRDefault="000F7614" w:rsidP="000F7614">
      <w:pPr>
        <w:pStyle w:val="40"/>
      </w:pPr>
      <w:bookmarkStart w:id="813" w:name="_Toc2175726"/>
      <w:r w:rsidRPr="00357143">
        <w:t>6.2.</w:t>
      </w:r>
      <w:r>
        <w:t>13</w:t>
      </w:r>
      <w:r w:rsidRPr="00357143">
        <w:t>.1</w:t>
      </w:r>
      <w:r w:rsidRPr="00357143">
        <w:tab/>
        <w:t>General Concepts</w:t>
      </w:r>
      <w:bookmarkEnd w:id="81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4" w:name="_Toc2175727"/>
      <w:r w:rsidRPr="00357143">
        <w:t>6.2.</w:t>
      </w:r>
      <w:r>
        <w:t>13</w:t>
      </w:r>
      <w:r w:rsidRPr="00357143">
        <w:t>.2</w:t>
      </w:r>
      <w:r w:rsidRPr="00357143">
        <w:tab/>
        <w:t>Detailed Descriptions</w:t>
      </w:r>
      <w:bookmarkEnd w:id="81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5" w:name="_Toc489013799"/>
      <w:bookmarkStart w:id="816" w:name="_Toc2175728"/>
      <w:r w:rsidRPr="00357143">
        <w:t>6.2.</w:t>
      </w:r>
      <w:r w:rsidR="00FF6CF8" w:rsidRPr="00FF6CF8">
        <w:t>14</w:t>
      </w:r>
      <w:r w:rsidRPr="00357143">
        <w:tab/>
      </w:r>
      <w:bookmarkEnd w:id="815"/>
      <w:r>
        <w:t>Semantics</w:t>
      </w:r>
      <w:bookmarkEnd w:id="816"/>
    </w:p>
    <w:p w14:paraId="1339BCCB" w14:textId="77777777" w:rsidR="00E472C2" w:rsidRPr="00357143" w:rsidRDefault="00E472C2" w:rsidP="00E472C2">
      <w:pPr>
        <w:pStyle w:val="40"/>
      </w:pPr>
      <w:bookmarkStart w:id="817" w:name="_Toc489013800"/>
      <w:bookmarkStart w:id="818" w:name="_Toc2175729"/>
      <w:r w:rsidRPr="00357143">
        <w:t>6.2.</w:t>
      </w:r>
      <w:r w:rsidR="00FF6CF8" w:rsidRPr="00FF6CF8">
        <w:t>14</w:t>
      </w:r>
      <w:r w:rsidRPr="00357143">
        <w:t>.1</w:t>
      </w:r>
      <w:r w:rsidRPr="00357143">
        <w:tab/>
        <w:t>General Concepts</w:t>
      </w:r>
      <w:bookmarkEnd w:id="817"/>
      <w:bookmarkEnd w:id="81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9" w:name="_Toc489013801"/>
      <w:bookmarkStart w:id="820" w:name="_Toc2175730"/>
      <w:r w:rsidRPr="00357143">
        <w:lastRenderedPageBreak/>
        <w:t>6.2.</w:t>
      </w:r>
      <w:r w:rsidR="00FF6CF8" w:rsidRPr="00FF6CF8">
        <w:t>14</w:t>
      </w:r>
      <w:r w:rsidRPr="00357143">
        <w:t>.2</w:t>
      </w:r>
      <w:r w:rsidRPr="00357143">
        <w:tab/>
        <w:t>Detailed Descriptions</w:t>
      </w:r>
      <w:bookmarkEnd w:id="819"/>
      <w:bookmarkEnd w:id="82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2175731"/>
      <w:r w:rsidRPr="00357143">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E43808">
        <w:fldChar w:fldCharType="begin"/>
      </w:r>
      <w:r w:rsidR="00E43808">
        <w:instrText xml:space="preserve"> REF REF_oneM2MTS_0003  \* MERGEFORMAT </w:instrText>
      </w:r>
      <w:r w:rsidR="00E43808">
        <w:fldChar w:fldCharType="separate"/>
      </w:r>
      <w:r w:rsidR="001C37F9" w:rsidRPr="001C37F9">
        <w:rPr>
          <w:color w:val="auto"/>
        </w:rPr>
        <w:t>2</w:t>
      </w:r>
      <w:r w:rsidR="00E43808">
        <w:rPr>
          <w:color w:val="auto"/>
        </w:rPr>
        <w:fldChar w:fldCharType="end"/>
      </w:r>
      <w:r w:rsidRPr="00357143">
        <w:rPr>
          <w:color w:val="auto"/>
        </w:rPr>
        <w:t>].</w:t>
      </w:r>
    </w:p>
    <w:p w14:paraId="2CDF30BD" w14:textId="77777777"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2175732"/>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2175733"/>
      <w:r w:rsidRPr="00357143">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2175735"/>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2175736"/>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2175737"/>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2175738"/>
      <w:r w:rsidRPr="00357143">
        <w:rPr>
          <w:rFonts w:hint="eastAsia"/>
        </w:rPr>
        <w:t>6.5.2.0</w:t>
      </w:r>
      <w:r w:rsidRPr="00357143">
        <w:rPr>
          <w:rFonts w:eastAsia="宋体"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2175742"/>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2175743"/>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2175744"/>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2175745"/>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2175746"/>
      <w:r w:rsidRPr="00357143">
        <w:lastRenderedPageBreak/>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2175747"/>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2175748"/>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2175749"/>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2175750"/>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2175752"/>
      <w:r w:rsidRPr="00357143">
        <w:lastRenderedPageBreak/>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2175753"/>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2175755"/>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2175756"/>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2175757"/>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2175758"/>
      <w:r w:rsidRPr="00357143">
        <w:lastRenderedPageBreak/>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2175759"/>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2175760"/>
      <w:r w:rsidRPr="00357143">
        <w:t>7.1.11</w:t>
      </w:r>
      <w:r w:rsidRPr="00357143">
        <w:tab/>
      </w:r>
      <w:r w:rsidR="004544B0" w:rsidRPr="00357143">
        <w:rPr>
          <w:rFonts w:eastAsia="宋体"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30"/>
        <w:rPr>
          <w:rFonts w:eastAsia="宋体"/>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2175761"/>
      <w:r w:rsidRPr="00357143">
        <w:t>7.1.12</w:t>
      </w:r>
      <w:r w:rsidR="00CD79B8"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2175762"/>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5" w:name="_Toc479348899"/>
      <w:bookmarkStart w:id="1166" w:name="_Toc484070347"/>
      <w:bookmarkStart w:id="1167" w:name="_Toc2175763"/>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6" w:name="_Toc479348900"/>
      <w:bookmarkStart w:id="1177" w:name="_Toc484070348"/>
      <w:bookmarkStart w:id="1178" w:name="_Toc2175764"/>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7" w:name="_Toc445302651"/>
      <w:bookmarkStart w:id="1198" w:name="_Toc445389818"/>
      <w:bookmarkStart w:id="1199" w:name="_Toc447042868"/>
      <w:bookmarkStart w:id="1200" w:name="_Toc457493628"/>
      <w:bookmarkStart w:id="1201" w:name="_Toc459976727"/>
      <w:bookmarkStart w:id="1202" w:name="_Toc470163910"/>
      <w:bookmarkStart w:id="1203" w:name="_Toc470164492"/>
      <w:bookmarkStart w:id="1204" w:name="_Toc475715101"/>
      <w:bookmarkStart w:id="1205" w:name="_Toc479348902"/>
      <w:bookmarkStart w:id="1206" w:name="_Toc484070350"/>
      <w:bookmarkStart w:id="1207"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197"/>
      <w:bookmarkEnd w:id="1198"/>
      <w:bookmarkEnd w:id="1199"/>
      <w:bookmarkEnd w:id="1200"/>
      <w:bookmarkEnd w:id="1201"/>
      <w:bookmarkEnd w:id="1202"/>
      <w:bookmarkEnd w:id="1203"/>
      <w:bookmarkEnd w:id="1204"/>
      <w:bookmarkEnd w:id="1205"/>
      <w:bookmarkEnd w:id="1206"/>
      <w:bookmarkEnd w:id="120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8" w:name="_Toc445302652"/>
      <w:bookmarkStart w:id="1209" w:name="_Toc445389819"/>
      <w:bookmarkStart w:id="1210" w:name="_Toc447042869"/>
      <w:bookmarkStart w:id="1211" w:name="_Toc457493629"/>
      <w:bookmarkStart w:id="1212" w:name="_Toc459976728"/>
      <w:bookmarkStart w:id="1213" w:name="_Toc470163911"/>
      <w:bookmarkStart w:id="1214" w:name="_Toc470164493"/>
      <w:bookmarkStart w:id="1215" w:name="_Toc475715102"/>
      <w:bookmarkStart w:id="1216" w:name="_Toc479348903"/>
      <w:bookmarkStart w:id="1217" w:name="_Toc484070351"/>
      <w:bookmarkStart w:id="1218" w:name="_Toc2175767"/>
      <w:r w:rsidRPr="00357143">
        <w:t>7.</w:t>
      </w:r>
      <w:r w:rsidR="00C5188B" w:rsidRPr="00357143">
        <w:t>3</w:t>
      </w:r>
      <w:r w:rsidRPr="00357143">
        <w:tab/>
      </w:r>
      <w:r w:rsidR="00665EFB" w:rsidRPr="00357143">
        <w:t>M2M Identifiers lifecycle and characteristics</w:t>
      </w:r>
      <w:bookmarkEnd w:id="1208"/>
      <w:bookmarkEnd w:id="1209"/>
      <w:bookmarkEnd w:id="1210"/>
      <w:bookmarkEnd w:id="1211"/>
      <w:bookmarkEnd w:id="1212"/>
      <w:bookmarkEnd w:id="1213"/>
      <w:bookmarkEnd w:id="1214"/>
      <w:bookmarkEnd w:id="1215"/>
      <w:bookmarkEnd w:id="1216"/>
      <w:bookmarkEnd w:id="1217"/>
      <w:bookmarkEnd w:id="121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9" w:name="_Toc445302653"/>
      <w:bookmarkStart w:id="1220" w:name="_Toc445389820"/>
      <w:bookmarkStart w:id="1221" w:name="_Toc447042870"/>
      <w:bookmarkStart w:id="1222" w:name="_Toc457493630"/>
      <w:bookmarkStart w:id="1223" w:name="_Toc459976729"/>
      <w:bookmarkStart w:id="1224" w:name="_Toc470163912"/>
      <w:bookmarkStart w:id="1225" w:name="_Toc470164494"/>
      <w:bookmarkStart w:id="1226" w:name="_Toc475715103"/>
      <w:bookmarkStart w:id="1227" w:name="_Toc479348904"/>
      <w:bookmarkStart w:id="1228" w:name="_Toc484070352"/>
      <w:bookmarkStart w:id="1229" w:name="_Toc2175768"/>
      <w:r w:rsidRPr="00357143">
        <w:t>8</w:t>
      </w:r>
      <w:r w:rsidR="00367833" w:rsidRPr="00357143">
        <w:tab/>
      </w:r>
      <w:r w:rsidR="000D3277" w:rsidRPr="00357143">
        <w:t>Description and Flows of Reference Points</w:t>
      </w:r>
      <w:bookmarkEnd w:id="1219"/>
      <w:bookmarkEnd w:id="1220"/>
      <w:bookmarkEnd w:id="1221"/>
      <w:bookmarkEnd w:id="1222"/>
      <w:bookmarkEnd w:id="1223"/>
      <w:bookmarkEnd w:id="1224"/>
      <w:bookmarkEnd w:id="1225"/>
      <w:bookmarkEnd w:id="1226"/>
      <w:bookmarkEnd w:id="1227"/>
      <w:bookmarkEnd w:id="1228"/>
      <w:bookmarkEnd w:id="1229"/>
    </w:p>
    <w:p w14:paraId="0B55A694" w14:textId="77777777" w:rsidR="000D3277" w:rsidRPr="00357143" w:rsidRDefault="000D3277" w:rsidP="005361D0">
      <w:pPr>
        <w:pStyle w:val="2"/>
      </w:pPr>
      <w:bookmarkStart w:id="1230" w:name="_Toc445302654"/>
      <w:bookmarkStart w:id="1231" w:name="_Toc445389821"/>
      <w:bookmarkStart w:id="1232" w:name="_Toc447042871"/>
      <w:bookmarkStart w:id="1233" w:name="_Toc457493631"/>
      <w:bookmarkStart w:id="1234" w:name="_Toc459976730"/>
      <w:bookmarkStart w:id="1235" w:name="_Toc470163913"/>
      <w:bookmarkStart w:id="1236" w:name="_Toc470164495"/>
      <w:bookmarkStart w:id="1237" w:name="_Toc475715104"/>
      <w:bookmarkStart w:id="1238" w:name="_Toc479348905"/>
      <w:bookmarkStart w:id="1239" w:name="_Toc484070353"/>
      <w:bookmarkStart w:id="1240" w:name="_Toc2175769"/>
      <w:r w:rsidRPr="00357143">
        <w:t>8.1</w:t>
      </w:r>
      <w:r w:rsidRPr="00357143">
        <w:tab/>
        <w:t>General Communication Flow Scheme on Mca and Mcc Reference Points</w:t>
      </w:r>
      <w:bookmarkEnd w:id="1230"/>
      <w:bookmarkEnd w:id="1231"/>
      <w:bookmarkEnd w:id="1232"/>
      <w:bookmarkEnd w:id="1233"/>
      <w:bookmarkEnd w:id="1234"/>
      <w:bookmarkEnd w:id="1235"/>
      <w:bookmarkEnd w:id="1236"/>
      <w:bookmarkEnd w:id="1237"/>
      <w:bookmarkEnd w:id="1238"/>
      <w:bookmarkEnd w:id="1239"/>
      <w:bookmarkEnd w:id="1240"/>
    </w:p>
    <w:p w14:paraId="6FE42A5E" w14:textId="77777777" w:rsidR="0045012A" w:rsidRPr="00357143" w:rsidRDefault="0045012A" w:rsidP="0045012A">
      <w:pPr>
        <w:pStyle w:val="30"/>
      </w:pPr>
      <w:bookmarkStart w:id="1241" w:name="_Toc447042872"/>
      <w:bookmarkStart w:id="1242" w:name="_Toc457493632"/>
      <w:bookmarkStart w:id="1243" w:name="_Toc459976731"/>
      <w:bookmarkStart w:id="1244" w:name="_Toc470163914"/>
      <w:bookmarkStart w:id="1245" w:name="_Toc470164496"/>
      <w:bookmarkStart w:id="1246" w:name="_Toc475715105"/>
      <w:bookmarkStart w:id="1247" w:name="_Toc479348906"/>
      <w:bookmarkStart w:id="1248" w:name="_Toc484070354"/>
      <w:bookmarkStart w:id="1249" w:name="_Toc2175770"/>
      <w:r w:rsidRPr="00357143">
        <w:rPr>
          <w:rFonts w:hint="eastAsia"/>
        </w:rPr>
        <w:t>8.1.0</w:t>
      </w:r>
      <w:r w:rsidRPr="00357143">
        <w:rPr>
          <w:rFonts w:hint="eastAsia"/>
        </w:rPr>
        <w:tab/>
        <w:t>Overview</w:t>
      </w:r>
      <w:bookmarkEnd w:id="1241"/>
      <w:bookmarkEnd w:id="1242"/>
      <w:bookmarkEnd w:id="1243"/>
      <w:bookmarkEnd w:id="1244"/>
      <w:bookmarkEnd w:id="1245"/>
      <w:bookmarkEnd w:id="1246"/>
      <w:bookmarkEnd w:id="1247"/>
      <w:bookmarkEnd w:id="1248"/>
      <w:bookmarkEnd w:id="124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0" w:name="_Toc445302655"/>
      <w:bookmarkStart w:id="1251" w:name="_Toc445389822"/>
      <w:bookmarkStart w:id="1252" w:name="_Toc447042873"/>
      <w:bookmarkStart w:id="1253" w:name="_Toc457493633"/>
      <w:bookmarkStart w:id="1254" w:name="_Toc459976732"/>
      <w:bookmarkStart w:id="1255" w:name="_Toc470163915"/>
      <w:bookmarkStart w:id="1256" w:name="_Toc470164497"/>
      <w:bookmarkStart w:id="1257" w:name="_Toc475715106"/>
      <w:bookmarkStart w:id="1258" w:name="_Toc479348907"/>
      <w:bookmarkStart w:id="1259" w:name="_Toc484070355"/>
      <w:bookmarkStart w:id="1260"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50"/>
      <w:bookmarkEnd w:id="1251"/>
      <w:bookmarkEnd w:id="1252"/>
      <w:bookmarkEnd w:id="1253"/>
      <w:bookmarkEnd w:id="1254"/>
      <w:bookmarkEnd w:id="1255"/>
      <w:bookmarkEnd w:id="1256"/>
      <w:bookmarkEnd w:id="1257"/>
      <w:bookmarkEnd w:id="1258"/>
      <w:bookmarkEnd w:id="1259"/>
      <w:bookmarkEnd w:id="126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7pt;height:129.4pt" o:ole="">
            <v:imagedata r:id="rId31" o:title=""/>
          </v:shape>
          <o:OLEObject Type="Embed" ProgID="Visio.Drawing.11" ShapeID="_x0000_i1034" DrawAspect="Content" ObjectID="_1632052599"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1" w:name="_Toc445302656"/>
      <w:bookmarkStart w:id="1262" w:name="_Toc445389823"/>
      <w:bookmarkStart w:id="1263" w:name="_Toc447042874"/>
      <w:bookmarkStart w:id="1264" w:name="_Toc457493634"/>
      <w:bookmarkStart w:id="1265" w:name="_Toc459976733"/>
      <w:bookmarkStart w:id="1266" w:name="_Toc470163916"/>
      <w:bookmarkStart w:id="1267" w:name="_Toc470164498"/>
      <w:bookmarkStart w:id="1268" w:name="_Toc475715107"/>
      <w:bookmarkStart w:id="1269" w:name="_Toc479348908"/>
      <w:bookmarkStart w:id="1270" w:name="_Toc484070356"/>
      <w:bookmarkStart w:id="1271"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61"/>
      <w:bookmarkEnd w:id="1262"/>
      <w:bookmarkEnd w:id="1263"/>
      <w:bookmarkEnd w:id="1264"/>
      <w:bookmarkEnd w:id="1265"/>
      <w:bookmarkEnd w:id="1266"/>
      <w:bookmarkEnd w:id="1267"/>
      <w:bookmarkEnd w:id="1268"/>
      <w:bookmarkEnd w:id="1269"/>
      <w:bookmarkEnd w:id="1270"/>
      <w:bookmarkEnd w:id="127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3"/>
      <w:bookmarkEnd w:id="127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2175774"/>
      <w:r w:rsidRPr="00357143">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14:paraId="7AD8A4B4" w14:textId="77777777"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2175775"/>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14:paraId="3BEE35FC" w14:textId="77777777"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2175777"/>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7pt;height:302.65pt" o:ole="">
            <v:imagedata r:id="rId33" o:title=""/>
          </v:shape>
          <o:OLEObject Type="Embed" ProgID="Visio.Drawing.11" ShapeID="_x0000_i1035" DrawAspect="Content" ObjectID="_1632052600"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5pt;height:411.2pt" o:ole="">
            <v:imagedata r:id="rId35" o:title=""/>
          </v:shape>
          <o:OLEObject Type="Embed" ProgID="Visio.Drawing.11" ShapeID="_x0000_i1036" DrawAspect="Content" ObjectID="_1632052601"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3pt;height:619.3pt" o:ole="">
            <v:imagedata r:id="rId37" o:title=""/>
          </v:shape>
          <o:OLEObject Type="Embed" ProgID="Visio.Drawing.11" ShapeID="_x0000_i1037" DrawAspect="Content" ObjectID="_1632052602"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2175778"/>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7" w:name="_Toc479348915"/>
      <w:bookmarkStart w:id="1338" w:name="_Toc484070363"/>
      <w:bookmarkStart w:id="1339" w:name="_Toc2175779"/>
      <w:r>
        <w:t>8.2.1.2</w:t>
      </w:r>
      <w:r w:rsidRPr="001B5AD2">
        <w:tab/>
      </w:r>
      <w:r w:rsidRPr="007D537E">
        <w:t xml:space="preserve">Inter SP Domain </w:t>
      </w:r>
      <w:r w:rsidRPr="001B5AD2">
        <w:t>M2M Request Routing</w:t>
      </w:r>
      <w:bookmarkEnd w:id="1337"/>
      <w:bookmarkEnd w:id="1338"/>
      <w:bookmarkEnd w:id="133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14:paraId="7E75A88E" w14:textId="77777777"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2175782"/>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4pt;height:402.75pt" o:ole="">
            <v:imagedata r:id="rId39" o:title=""/>
          </v:shape>
          <o:OLEObject Type="Embed" ProgID="Visio.Drawing.11" ShapeID="_x0000_i1038" DrawAspect="Content" ObjectID="_1632052603"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55pt;height:590.65pt" o:ole="">
            <v:imagedata r:id="rId41" o:title=""/>
          </v:shape>
          <o:OLEObject Type="Embed" ProgID="Visio.Drawing.11" ShapeID="_x0000_i1039" DrawAspect="Content" ObjectID="_1632052604"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2175783"/>
      <w:r w:rsidRPr="00357143">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1.3pt" o:ole="">
            <v:imagedata r:id="rId43" o:title=""/>
          </v:shape>
          <o:OLEObject Type="Embed" ProgID="Visio.Drawing.11" ShapeID="_x0000_i1040" DrawAspect="Content" ObjectID="_1632052605"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2175784"/>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14:paraId="20C96D35" w14:textId="77777777"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2175785"/>
      <w:r w:rsidRPr="00357143">
        <w:rPr>
          <w:rFonts w:hint="eastAsia"/>
        </w:rPr>
        <w:t>8.3.1</w:t>
      </w:r>
      <w:r w:rsidR="009A4A02" w:rsidRPr="00357143">
        <w:rPr>
          <w:rFonts w:eastAsia="宋体"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2175786"/>
      <w:r w:rsidRPr="00357143">
        <w:rPr>
          <w:rFonts w:hint="eastAsia"/>
        </w:rPr>
        <w:t>8.3.2</w:t>
      </w:r>
      <w:r w:rsidR="009A4A02" w:rsidRPr="00357143">
        <w:rPr>
          <w:rFonts w:eastAsia="宋体"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2175787"/>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14:paraId="5AAF8610" w14:textId="77777777"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14:paraId="7EE387F8" w14:textId="77777777"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2175790"/>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2175791"/>
      <w:bookmarkStart w:id="1464" w:name="_Toc445302671"/>
      <w:bookmarkStart w:id="1465" w:name="_Toc445389838"/>
      <w:bookmarkStart w:id="1466" w:name="_Toc447042892"/>
      <w:bookmarkStart w:id="1467" w:name="_Toc457493652"/>
      <w:bookmarkStart w:id="1468" w:name="_Toc459976751"/>
      <w:bookmarkStart w:id="146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5pt" o:ole="">
            <v:imagedata r:id="rId45" o:title="" cropbottom="-2576f" cropright="-6073f"/>
          </v:shape>
          <o:OLEObject Type="Embed" ProgID="Visio.Drawing.15" ShapeID="_x0000_i1041" DrawAspect="Content" ObjectID="_1632052606"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8.05pt" o:ole="">
            <v:imagedata r:id="rId47" o:title="" cropbottom="-1721f" cropright="-1262f"/>
          </v:shape>
          <o:OLEObject Type="Embed" ProgID="Visio.Drawing.15" ShapeID="_x0000_i1042" DrawAspect="Content" ObjectID="_1632052607"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2175793"/>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14:paraId="6C61AE5E" w14:textId="77777777"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2175794"/>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2175795"/>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65pt;height:266.05pt" o:ole="">
            <v:imagedata r:id="rId49" o:title=""/>
          </v:shape>
          <o:OLEObject Type="Embed" ProgID="Visio.Drawing.11" ShapeID="_x0000_i1043" DrawAspect="Content" ObjectID="_1632052608"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2175796"/>
      <w:r w:rsidRPr="00357143">
        <w:rPr>
          <w:rFonts w:hint="eastAsia"/>
        </w:rPr>
        <w:t>8.3.5</w:t>
      </w:r>
      <w:r w:rsidR="009A4A02" w:rsidRPr="00357143">
        <w:rPr>
          <w:rFonts w:eastAsia="宋体"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14:paraId="58989803" w14:textId="77777777"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2175799"/>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5pt;height:388.7pt" o:ole="">
            <v:imagedata r:id="rId51" o:title=""/>
          </v:shape>
          <o:OLEObject Type="Embed" ProgID="Word.Document.12" ShapeID="_x0000_i1044" DrawAspect="Content" ObjectID="_1632052609"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2175800"/>
      <w:r w:rsidRPr="00357143">
        <w:t>8.</w:t>
      </w:r>
      <w:r w:rsidR="00B16AE5" w:rsidRPr="00357143">
        <w:rPr>
          <w:rFonts w:eastAsia="宋体"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2175801"/>
      <w:r w:rsidRPr="00357143">
        <w:t>8.</w:t>
      </w:r>
      <w:r w:rsidR="00B16AE5" w:rsidRPr="00357143">
        <w:rPr>
          <w:rFonts w:eastAsia="宋体"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2175802"/>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14:paraId="680FDA52" w14:textId="77777777"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2175803"/>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2175804"/>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2175805"/>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14:paraId="3D96A99A" w14:textId="77777777"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2175806"/>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2175807"/>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2175808"/>
      <w:r w:rsidRPr="00357143">
        <w:t>9.2.2</w:t>
      </w:r>
      <w:r w:rsidRPr="00357143">
        <w:tab/>
      </w:r>
      <w:r w:rsidR="00501A37" w:rsidRPr="00357143">
        <w:t>Virtual R</w:t>
      </w:r>
      <w:r w:rsidR="00717EE8" w:rsidRPr="00357143">
        <w:t>esources</w:t>
      </w:r>
      <w:bookmarkEnd w:id="1642"/>
      <w:bookmarkEnd w:id="1643"/>
      <w:bookmarkEnd w:id="1644"/>
      <w:bookmarkEnd w:id="1645"/>
      <w:bookmarkEnd w:id="1646"/>
      <w:bookmarkEnd w:id="1647"/>
      <w:bookmarkEnd w:id="1648"/>
      <w:bookmarkEnd w:id="1649"/>
      <w:bookmarkEnd w:id="1650"/>
      <w:bookmarkEnd w:id="1651"/>
      <w:bookmarkEnd w:id="165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2175809"/>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2175810"/>
      <w:r w:rsidRPr="00357143">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14:paraId="0BDF7AC5" w14:textId="77777777"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2175811"/>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2175812"/>
      <w:r w:rsidRPr="00357143">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14:paraId="3408D4DB" w14:textId="77777777"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2175813"/>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2175814"/>
      <w:r w:rsidRPr="00357143">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14:paraId="42877A9F" w14:textId="77777777"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2175815"/>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2175816"/>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2175817"/>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2175818"/>
      <w:r w:rsidRPr="00357143">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14:paraId="2BFC8BD7" w14:textId="77777777"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14:paraId="128D7F44" w14:textId="77777777" w:rsidR="00751EE7" w:rsidRPr="00357143" w:rsidRDefault="00C83FAA" w:rsidP="008A4324">
      <w:pPr>
        <w:pStyle w:val="FL"/>
      </w:pPr>
      <w:r w:rsidRPr="00357143">
        <w:object w:dxaOrig="6313" w:dyaOrig="4118" w14:anchorId="62F13303">
          <v:shape id="_x0000_i1045" type="#_x0000_t75" style="width:316.7pt;height:201.95pt" o:ole="">
            <v:imagedata r:id="rId53" o:title=""/>
          </v:shape>
          <o:OLEObject Type="Embed" ProgID="Visio.Drawing.11" ShapeID="_x0000_i1045" DrawAspect="Content" ObjectID="_1632052610"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2175820"/>
      <w:r w:rsidRPr="00357143">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14:paraId="503FDAB0" w14:textId="77777777"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2175822"/>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5pt;height:266.05pt" o:ole="">
            <v:imagedata r:id="rId55" o:title=""/>
          </v:shape>
          <o:OLEObject Type="Embed" ProgID="Visio.Drawing.11" ShapeID="_x0000_i1046" DrawAspect="Content" ObjectID="_1632052611"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2175823"/>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2175824"/>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14:paraId="64AD6B45" w14:textId="77777777"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2175825"/>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14:paraId="6BF9105A" w14:textId="77777777"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2175826"/>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2175827"/>
      <w:r w:rsidRPr="00357143">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14:paraId="12D13C6B" w14:textId="77777777"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1"/>
      <w:bookmarkEnd w:id="187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2175829"/>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2175830"/>
      <w:r w:rsidRPr="00357143">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14:paraId="0DC6D6FA" w14:textId="77777777"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2175831"/>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2175832"/>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2175833"/>
      <w:r w:rsidRPr="00357143">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6" w:name="_Toc445302712"/>
      <w:bookmarkStart w:id="1927" w:name="_Toc445389879"/>
      <w:bookmarkStart w:id="1928" w:name="_Toc447042937"/>
      <w:bookmarkStart w:id="1929" w:name="_Toc457493697"/>
      <w:bookmarkStart w:id="1930" w:name="_Toc459976796"/>
      <w:bookmarkStart w:id="1931" w:name="_Toc470163977"/>
      <w:bookmarkStart w:id="1932" w:name="_Toc470164559"/>
      <w:bookmarkStart w:id="1933" w:name="_Toc475715168"/>
      <w:bookmarkStart w:id="1934" w:name="_Toc479348970"/>
      <w:bookmarkStart w:id="1935" w:name="_Toc484070418"/>
      <w:bookmarkStart w:id="1936" w:name="_Toc217583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6"/>
      <w:bookmarkEnd w:id="1927"/>
      <w:bookmarkEnd w:id="1928"/>
      <w:bookmarkEnd w:id="1929"/>
      <w:bookmarkEnd w:id="1930"/>
      <w:bookmarkEnd w:id="1931"/>
      <w:bookmarkEnd w:id="1932"/>
      <w:bookmarkEnd w:id="1933"/>
      <w:bookmarkEnd w:id="1934"/>
      <w:bookmarkEnd w:id="1935"/>
      <w:bookmarkEnd w:id="1936"/>
    </w:p>
    <w:p w14:paraId="789B7BA1" w14:textId="77777777" w:rsidR="00E10097" w:rsidRPr="00357143" w:rsidRDefault="00E10097" w:rsidP="00E10097">
      <w:pPr>
        <w:pStyle w:val="40"/>
        <w:rPr>
          <w:rFonts w:eastAsia="宋体"/>
          <w:lang w:eastAsia="zh-CN"/>
        </w:rPr>
      </w:pPr>
      <w:bookmarkStart w:id="1937" w:name="_Toc447042938"/>
      <w:bookmarkStart w:id="1938" w:name="_Toc457493698"/>
      <w:bookmarkStart w:id="1939" w:name="_Toc459976797"/>
      <w:bookmarkStart w:id="1940" w:name="_Toc470163978"/>
      <w:bookmarkStart w:id="1941" w:name="_Toc470164560"/>
      <w:bookmarkStart w:id="1942" w:name="_Toc475715169"/>
      <w:bookmarkStart w:id="1943" w:name="_Toc479348971"/>
      <w:bookmarkStart w:id="1944" w:name="_Toc484070419"/>
      <w:bookmarkStart w:id="1945" w:name="_Toc2175835"/>
      <w:r w:rsidRPr="00357143">
        <w:rPr>
          <w:rFonts w:hint="eastAsia"/>
        </w:rPr>
        <w:t>9.6.2.0</w:t>
      </w:r>
      <w:r w:rsidRPr="00357143">
        <w:rPr>
          <w:rFonts w:hint="eastAsia"/>
        </w:rPr>
        <w:tab/>
      </w:r>
      <w:r w:rsidRPr="00357143">
        <w:rPr>
          <w:rFonts w:eastAsia="宋体" w:hint="eastAsia"/>
          <w:lang w:eastAsia="zh-CN"/>
        </w:rPr>
        <w:t>Introduction</w:t>
      </w:r>
      <w:bookmarkEnd w:id="1937"/>
      <w:bookmarkEnd w:id="1938"/>
      <w:bookmarkEnd w:id="1939"/>
      <w:bookmarkEnd w:id="1940"/>
      <w:bookmarkEnd w:id="1941"/>
      <w:bookmarkEnd w:id="1942"/>
      <w:bookmarkEnd w:id="1943"/>
      <w:bookmarkEnd w:id="1944"/>
      <w:bookmarkEnd w:id="194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6" w:name="_Toc445302713"/>
      <w:bookmarkStart w:id="1947" w:name="_Toc445389880"/>
      <w:bookmarkStart w:id="1948" w:name="_Toc447042939"/>
      <w:bookmarkStart w:id="1949" w:name="_Toc457493699"/>
      <w:bookmarkStart w:id="1950" w:name="_Toc459976798"/>
      <w:bookmarkStart w:id="1951" w:name="_Toc470163979"/>
      <w:bookmarkStart w:id="1952" w:name="_Toc470164561"/>
      <w:bookmarkStart w:id="1953" w:name="_Toc475715170"/>
      <w:bookmarkStart w:id="1954" w:name="_Toc479348972"/>
      <w:bookmarkStart w:id="1955" w:name="_Toc484070420"/>
      <w:bookmarkStart w:id="1956" w:name="_Toc2175836"/>
      <w:r w:rsidRPr="00357143">
        <w:t>9.6.2.1</w:t>
      </w:r>
      <w:r w:rsidRPr="00357143">
        <w:tab/>
      </w:r>
      <w:r w:rsidRPr="00357143">
        <w:rPr>
          <w:i/>
        </w:rPr>
        <w:t>accessControlOriginators</w:t>
      </w:r>
      <w:bookmarkEnd w:id="1946"/>
      <w:bookmarkEnd w:id="1947"/>
      <w:bookmarkEnd w:id="1948"/>
      <w:bookmarkEnd w:id="1949"/>
      <w:bookmarkEnd w:id="1950"/>
      <w:bookmarkEnd w:id="1951"/>
      <w:bookmarkEnd w:id="1952"/>
      <w:bookmarkEnd w:id="1953"/>
      <w:bookmarkEnd w:id="1954"/>
      <w:bookmarkEnd w:id="1955"/>
      <w:bookmarkEnd w:id="195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7" w:name="_Toc445302714"/>
      <w:bookmarkStart w:id="1958" w:name="_Toc445389881"/>
      <w:bookmarkStart w:id="1959" w:name="_Toc447042940"/>
      <w:bookmarkStart w:id="1960" w:name="_Toc457493700"/>
      <w:bookmarkStart w:id="1961" w:name="_Toc459976799"/>
      <w:bookmarkStart w:id="1962" w:name="_Toc470163980"/>
      <w:bookmarkStart w:id="1963" w:name="_Toc470164562"/>
      <w:bookmarkStart w:id="1964" w:name="_Toc475715171"/>
      <w:bookmarkStart w:id="1965" w:name="_Toc479348973"/>
      <w:bookmarkStart w:id="1966" w:name="_Toc484070421"/>
      <w:bookmarkStart w:id="1967" w:name="_Toc2175837"/>
      <w:r w:rsidRPr="00357143">
        <w:t>9.6.2.2</w:t>
      </w:r>
      <w:r w:rsidRPr="00357143">
        <w:tab/>
      </w:r>
      <w:r w:rsidRPr="00357143">
        <w:rPr>
          <w:i/>
        </w:rPr>
        <w:t>accessControlContexts</w:t>
      </w:r>
      <w:bookmarkEnd w:id="1957"/>
      <w:bookmarkEnd w:id="1958"/>
      <w:bookmarkEnd w:id="1959"/>
      <w:bookmarkEnd w:id="1960"/>
      <w:bookmarkEnd w:id="1961"/>
      <w:bookmarkEnd w:id="1962"/>
      <w:bookmarkEnd w:id="1963"/>
      <w:bookmarkEnd w:id="1964"/>
      <w:bookmarkEnd w:id="1965"/>
      <w:bookmarkEnd w:id="1966"/>
      <w:bookmarkEnd w:id="196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8" w:name="_Toc445302715"/>
      <w:bookmarkStart w:id="1969" w:name="_Toc445389882"/>
      <w:bookmarkStart w:id="1970" w:name="_Toc447042941"/>
      <w:bookmarkStart w:id="1971" w:name="_Toc457493701"/>
      <w:bookmarkStart w:id="1972" w:name="_Toc459976800"/>
      <w:bookmarkStart w:id="1973" w:name="_Toc470163981"/>
      <w:bookmarkStart w:id="1974" w:name="_Toc470164563"/>
      <w:bookmarkStart w:id="1975" w:name="_Toc475715172"/>
      <w:bookmarkStart w:id="1976" w:name="_Toc479348974"/>
      <w:bookmarkStart w:id="1977" w:name="_Toc484070422"/>
      <w:bookmarkStart w:id="1978" w:name="_Toc2175838"/>
      <w:r w:rsidRPr="00357143">
        <w:t>9.6.2.3</w:t>
      </w:r>
      <w:r w:rsidRPr="00357143">
        <w:tab/>
      </w:r>
      <w:r w:rsidRPr="00357143">
        <w:rPr>
          <w:i/>
        </w:rPr>
        <w:t>accessControlOperations</w:t>
      </w:r>
      <w:bookmarkEnd w:id="1968"/>
      <w:bookmarkEnd w:id="1969"/>
      <w:bookmarkEnd w:id="1970"/>
      <w:bookmarkEnd w:id="1971"/>
      <w:bookmarkEnd w:id="1972"/>
      <w:bookmarkEnd w:id="1973"/>
      <w:bookmarkEnd w:id="1974"/>
      <w:bookmarkEnd w:id="1975"/>
      <w:bookmarkEnd w:id="1976"/>
      <w:bookmarkEnd w:id="1977"/>
      <w:bookmarkEnd w:id="197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9" w:name="_Toc445302716"/>
      <w:bookmarkStart w:id="1980" w:name="_Toc445389883"/>
      <w:bookmarkStart w:id="1981" w:name="_Toc447042942"/>
      <w:bookmarkStart w:id="1982" w:name="_Toc457493702"/>
      <w:bookmarkStart w:id="1983" w:name="_Toc459976801"/>
      <w:bookmarkStart w:id="1984" w:name="_Toc470163982"/>
      <w:bookmarkStart w:id="1985" w:name="_Toc470164564"/>
      <w:bookmarkStart w:id="1986" w:name="_Toc475715173"/>
      <w:bookmarkStart w:id="1987" w:name="_Toc479348975"/>
      <w:bookmarkStart w:id="1988" w:name="_Toc484070423"/>
      <w:bookmarkStart w:id="1989" w:name="_Toc2175839"/>
      <w:r w:rsidRPr="00357143">
        <w:rPr>
          <w:rFonts w:hint="eastAsia"/>
        </w:rPr>
        <w:t>9.6.2.4</w:t>
      </w:r>
      <w:r w:rsidR="009A4A02" w:rsidRPr="00357143">
        <w:rPr>
          <w:rFonts w:eastAsia="宋体" w:hint="eastAsia"/>
          <w:lang w:eastAsia="zh-CN"/>
        </w:rPr>
        <w:tab/>
      </w:r>
      <w:r w:rsidRPr="00357143">
        <w:t>accessControlObjectDetails</w:t>
      </w:r>
      <w:bookmarkEnd w:id="1979"/>
      <w:bookmarkEnd w:id="1980"/>
      <w:bookmarkEnd w:id="1981"/>
      <w:bookmarkEnd w:id="1982"/>
      <w:bookmarkEnd w:id="1983"/>
      <w:bookmarkEnd w:id="1984"/>
      <w:bookmarkEnd w:id="1985"/>
      <w:bookmarkEnd w:id="1986"/>
      <w:bookmarkEnd w:id="1987"/>
      <w:bookmarkEnd w:id="1988"/>
      <w:bookmarkEnd w:id="198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0" w:name="_Toc447043547"/>
      <w:bookmarkStart w:id="1991" w:name="_Toc457493703"/>
      <w:bookmarkStart w:id="1992" w:name="_Toc459976802"/>
      <w:bookmarkStart w:id="1993" w:name="_Toc470163983"/>
      <w:bookmarkStart w:id="1994" w:name="_Toc470164565"/>
      <w:bookmarkStart w:id="1995" w:name="_Toc475715174"/>
      <w:bookmarkStart w:id="1996" w:name="_Toc479348976"/>
      <w:bookmarkStart w:id="1997" w:name="_Toc484070424"/>
      <w:bookmarkStart w:id="1998" w:name="_Toc2175840"/>
      <w:r w:rsidRPr="00357143">
        <w:t>9.6.2.5</w:t>
      </w:r>
      <w:r w:rsidRPr="00357143">
        <w:tab/>
      </w:r>
      <w:bookmarkEnd w:id="1990"/>
      <w:r w:rsidRPr="00357143">
        <w:rPr>
          <w:i/>
        </w:rPr>
        <w:t>accessControlAuthenticationFlag</w:t>
      </w:r>
      <w:bookmarkEnd w:id="1991"/>
      <w:bookmarkEnd w:id="1992"/>
      <w:bookmarkEnd w:id="1993"/>
      <w:bookmarkEnd w:id="1994"/>
      <w:bookmarkEnd w:id="1995"/>
      <w:bookmarkEnd w:id="1996"/>
      <w:bookmarkEnd w:id="1997"/>
      <w:bookmarkEnd w:id="199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9" w:name="_Toc445302717"/>
      <w:bookmarkStart w:id="2000" w:name="_Toc445389884"/>
      <w:bookmarkStart w:id="2001" w:name="_Toc447042943"/>
      <w:bookmarkStart w:id="2002" w:name="_Toc457493704"/>
      <w:bookmarkStart w:id="2003" w:name="_Toc459976803"/>
      <w:bookmarkStart w:id="2004" w:name="_Toc470163984"/>
      <w:bookmarkStart w:id="2005" w:name="_Toc470164566"/>
      <w:bookmarkStart w:id="2006" w:name="_Toc475715175"/>
      <w:bookmarkStart w:id="2007" w:name="_Toc479348977"/>
      <w:bookmarkStart w:id="2008" w:name="_Toc484070425"/>
      <w:bookmarkStart w:id="2009" w:name="_Toc2175841"/>
      <w:r w:rsidRPr="00357143">
        <w:t>9.6.</w:t>
      </w:r>
      <w:r w:rsidR="00666C32" w:rsidRPr="00357143">
        <w:t>3</w:t>
      </w:r>
      <w:r w:rsidRPr="00357143">
        <w:tab/>
        <w:t xml:space="preserve">Resource Type </w:t>
      </w:r>
      <w:r w:rsidRPr="00357143">
        <w:rPr>
          <w:i/>
        </w:rPr>
        <w:t>CSEBase</w:t>
      </w:r>
      <w:bookmarkEnd w:id="1999"/>
      <w:bookmarkEnd w:id="2000"/>
      <w:bookmarkEnd w:id="2001"/>
      <w:bookmarkEnd w:id="2002"/>
      <w:bookmarkEnd w:id="2003"/>
      <w:bookmarkEnd w:id="2004"/>
      <w:bookmarkEnd w:id="2005"/>
      <w:bookmarkEnd w:id="2006"/>
      <w:bookmarkEnd w:id="2007"/>
      <w:bookmarkEnd w:id="2008"/>
      <w:bookmarkEnd w:id="200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0" w:name="_MON_1553089157"/>
      <w:bookmarkEnd w:id="201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1" w:name="_Toc445302718"/>
      <w:bookmarkStart w:id="2012" w:name="_Toc445389885"/>
      <w:bookmarkStart w:id="2013" w:name="_Toc447042944"/>
      <w:bookmarkStart w:id="2014" w:name="_Toc457493705"/>
      <w:bookmarkStart w:id="2015" w:name="_Toc459976804"/>
      <w:bookmarkStart w:id="2016" w:name="_Toc470163985"/>
      <w:bookmarkStart w:id="2017" w:name="_Toc470164567"/>
      <w:bookmarkStart w:id="2018" w:name="_Toc475715176"/>
      <w:bookmarkStart w:id="2019" w:name="_Toc479348978"/>
      <w:bookmarkStart w:id="2020" w:name="_Toc484070426"/>
      <w:bookmarkStart w:id="2021" w:name="_Toc2175842"/>
      <w:r w:rsidRPr="00357143">
        <w:t>9.6.</w:t>
      </w:r>
      <w:r w:rsidR="00666C32" w:rsidRPr="00357143">
        <w:t>4</w:t>
      </w:r>
      <w:r w:rsidRPr="00357143">
        <w:tab/>
        <w:t xml:space="preserve">Resource Type </w:t>
      </w:r>
      <w:r w:rsidRPr="00357143">
        <w:rPr>
          <w:i/>
        </w:rPr>
        <w:t>remoteCSE</w:t>
      </w:r>
      <w:bookmarkEnd w:id="2011"/>
      <w:bookmarkEnd w:id="2012"/>
      <w:bookmarkEnd w:id="2013"/>
      <w:bookmarkEnd w:id="2014"/>
      <w:bookmarkEnd w:id="2015"/>
      <w:bookmarkEnd w:id="2016"/>
      <w:bookmarkEnd w:id="2017"/>
      <w:bookmarkEnd w:id="2018"/>
      <w:bookmarkEnd w:id="2019"/>
      <w:bookmarkEnd w:id="2020"/>
      <w:bookmarkEnd w:id="202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2" w:name="_Toc445302719"/>
      <w:bookmarkStart w:id="2023" w:name="_Toc445389886"/>
      <w:bookmarkStart w:id="2024" w:name="_Toc447042945"/>
      <w:bookmarkStart w:id="2025" w:name="_Toc457493706"/>
      <w:bookmarkStart w:id="2026" w:name="_Toc459976805"/>
      <w:bookmarkStart w:id="2027" w:name="_Toc470163986"/>
      <w:bookmarkStart w:id="2028" w:name="_Toc470164568"/>
      <w:bookmarkStart w:id="2029" w:name="_Toc475715177"/>
      <w:bookmarkStart w:id="2030" w:name="_Toc479348979"/>
      <w:bookmarkStart w:id="2031" w:name="_Toc484070427"/>
      <w:bookmarkStart w:id="2032" w:name="_Toc2175843"/>
      <w:r w:rsidRPr="00357143">
        <w:t>9.6.</w:t>
      </w:r>
      <w:r w:rsidR="00666C32" w:rsidRPr="00357143">
        <w:t>5</w:t>
      </w:r>
      <w:r w:rsidRPr="00357143">
        <w:tab/>
        <w:t xml:space="preserve">Resource Type </w:t>
      </w:r>
      <w:r w:rsidR="00D82D06" w:rsidRPr="00357143">
        <w:rPr>
          <w:i/>
        </w:rPr>
        <w:t>AE</w:t>
      </w:r>
      <w:bookmarkEnd w:id="2022"/>
      <w:bookmarkEnd w:id="2023"/>
      <w:bookmarkEnd w:id="2024"/>
      <w:bookmarkEnd w:id="2025"/>
      <w:bookmarkEnd w:id="2026"/>
      <w:bookmarkEnd w:id="2027"/>
      <w:bookmarkEnd w:id="2028"/>
      <w:bookmarkEnd w:id="2029"/>
      <w:bookmarkEnd w:id="2030"/>
      <w:bookmarkEnd w:id="2031"/>
      <w:bookmarkEnd w:id="203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3" w:name="_Toc445302720"/>
      <w:bookmarkStart w:id="2034" w:name="_Toc445389887"/>
      <w:bookmarkStart w:id="2035" w:name="_Toc447042946"/>
      <w:bookmarkStart w:id="2036" w:name="_Toc457493707"/>
      <w:bookmarkStart w:id="2037" w:name="_Toc459976806"/>
      <w:bookmarkStart w:id="2038" w:name="_Toc470163987"/>
      <w:bookmarkStart w:id="2039" w:name="_Toc470164569"/>
      <w:bookmarkStart w:id="2040" w:name="_Toc475715178"/>
      <w:bookmarkStart w:id="2041" w:name="_Toc479348980"/>
      <w:bookmarkStart w:id="2042" w:name="_Toc484070428"/>
      <w:bookmarkStart w:id="2043" w:name="_Toc2175844"/>
      <w:r w:rsidRPr="00357143">
        <w:t>9.6.</w:t>
      </w:r>
      <w:r w:rsidR="00666C32" w:rsidRPr="00357143">
        <w:t>6</w:t>
      </w:r>
      <w:r w:rsidRPr="00357143">
        <w:tab/>
        <w:t xml:space="preserve">Resource </w:t>
      </w:r>
      <w:r w:rsidR="00593257" w:rsidRPr="00357143">
        <w:t xml:space="preserve">Type </w:t>
      </w:r>
      <w:r w:rsidRPr="00357143">
        <w:rPr>
          <w:i/>
        </w:rPr>
        <w:t>container</w:t>
      </w:r>
      <w:bookmarkEnd w:id="2033"/>
      <w:bookmarkEnd w:id="2034"/>
      <w:bookmarkEnd w:id="2035"/>
      <w:bookmarkEnd w:id="2036"/>
      <w:bookmarkEnd w:id="2037"/>
      <w:bookmarkEnd w:id="2038"/>
      <w:bookmarkEnd w:id="2039"/>
      <w:bookmarkEnd w:id="2040"/>
      <w:bookmarkEnd w:id="2041"/>
      <w:bookmarkEnd w:id="2042"/>
      <w:bookmarkEnd w:id="204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4" w:name="OLE_LINK11"/>
            <w:bookmarkStart w:id="204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4"/>
      <w:bookmarkEnd w:id="204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6" w:name="_Toc445302721"/>
      <w:bookmarkStart w:id="2047" w:name="_Toc445389888"/>
      <w:bookmarkStart w:id="2048" w:name="_Toc447042947"/>
      <w:bookmarkStart w:id="2049" w:name="_Toc457493708"/>
      <w:bookmarkStart w:id="2050" w:name="_Toc459976807"/>
      <w:bookmarkStart w:id="2051" w:name="_Toc470163988"/>
      <w:bookmarkStart w:id="2052" w:name="_Toc470164570"/>
      <w:bookmarkStart w:id="2053" w:name="_Toc475715179"/>
      <w:bookmarkStart w:id="2054" w:name="_Toc479348981"/>
      <w:bookmarkStart w:id="2055" w:name="_Toc484070429"/>
      <w:bookmarkStart w:id="2056"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046"/>
      <w:bookmarkEnd w:id="2047"/>
      <w:bookmarkEnd w:id="2048"/>
      <w:bookmarkEnd w:id="2049"/>
      <w:bookmarkEnd w:id="2050"/>
      <w:bookmarkEnd w:id="2051"/>
      <w:bookmarkEnd w:id="2052"/>
      <w:bookmarkEnd w:id="2053"/>
      <w:bookmarkEnd w:id="2054"/>
      <w:bookmarkEnd w:id="2055"/>
      <w:bookmarkEnd w:id="205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7" w:name="_Toc445302722"/>
      <w:bookmarkStart w:id="2058" w:name="_Toc445389889"/>
      <w:bookmarkStart w:id="2059" w:name="_Toc447042948"/>
      <w:bookmarkStart w:id="2060" w:name="_Toc457493709"/>
      <w:bookmarkStart w:id="2061" w:name="_Toc459976808"/>
      <w:bookmarkStart w:id="2062" w:name="_Toc470163989"/>
      <w:bookmarkStart w:id="2063" w:name="_Toc470164571"/>
      <w:bookmarkStart w:id="2064" w:name="_Toc475715180"/>
      <w:bookmarkStart w:id="2065" w:name="_Toc479348982"/>
      <w:bookmarkStart w:id="2066" w:name="_Toc484070430"/>
      <w:bookmarkStart w:id="2067" w:name="_Toc2175846"/>
      <w:r w:rsidRPr="00357143">
        <w:t>9.6.</w:t>
      </w:r>
      <w:r w:rsidR="00167E8B" w:rsidRPr="00357143">
        <w:t>8</w:t>
      </w:r>
      <w:r w:rsidRPr="00357143">
        <w:tab/>
        <w:t>Resource Type</w:t>
      </w:r>
      <w:r w:rsidRPr="00357143">
        <w:rPr>
          <w:i/>
        </w:rPr>
        <w:t xml:space="preserve"> subscription</w:t>
      </w:r>
      <w:bookmarkEnd w:id="2057"/>
      <w:bookmarkEnd w:id="2058"/>
      <w:bookmarkEnd w:id="2059"/>
      <w:bookmarkEnd w:id="2060"/>
      <w:bookmarkEnd w:id="2061"/>
      <w:bookmarkEnd w:id="2062"/>
      <w:bookmarkEnd w:id="2063"/>
      <w:bookmarkEnd w:id="2064"/>
      <w:bookmarkEnd w:id="2065"/>
      <w:bookmarkEnd w:id="2066"/>
      <w:bookmarkEnd w:id="206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8" w:name="_MON_1533620870"/>
      <w:bookmarkEnd w:id="206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7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0"/>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175847"/>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175848"/>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175850"/>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175851"/>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175852"/>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175853"/>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175854"/>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175855"/>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175856"/>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175857"/>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5pt;height:3in" o:ole="">
            <v:imagedata r:id="rId58" o:title=""/>
          </v:shape>
          <o:OLEObject Type="Embed" ProgID="Visio.Drawing.15" ShapeID="_x0000_i1047" DrawAspect="Content" ObjectID="_1632052612"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40.2pt;height:289.15pt" o:ole="">
            <v:imagedata r:id="rId60" o:title=""/>
          </v:shape>
          <o:OLEObject Type="Embed" ProgID="Visio.Drawing.11" ShapeID="_x0000_i1048" DrawAspect="Content" ObjectID="_1632052613"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3pt;height:294.75pt" o:ole="">
            <v:imagedata r:id="rId62" o:title=""/>
          </v:shape>
          <o:OLEObject Type="Embed" ProgID="Visio.Drawing.15" ShapeID="_x0000_i1049" DrawAspect="Content" ObjectID="_1632052614"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6" w:name="_Toc445302735"/>
      <w:bookmarkStart w:id="2207" w:name="_Toc445389902"/>
      <w:bookmarkStart w:id="2208" w:name="_Toc447042961"/>
      <w:bookmarkStart w:id="2209" w:name="_Toc457493722"/>
      <w:bookmarkStart w:id="2210" w:name="_Toc459976821"/>
      <w:bookmarkStart w:id="2211" w:name="_Toc470164002"/>
      <w:bookmarkStart w:id="2212" w:name="_Toc470164584"/>
      <w:bookmarkStart w:id="2213" w:name="_Toc475715193"/>
      <w:bookmarkStart w:id="2214" w:name="_Toc479348995"/>
      <w:bookmarkStart w:id="2215" w:name="_Toc484070443"/>
      <w:bookmarkStart w:id="2216"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206"/>
      <w:bookmarkEnd w:id="2207"/>
      <w:bookmarkEnd w:id="2208"/>
      <w:bookmarkEnd w:id="2209"/>
      <w:bookmarkEnd w:id="2210"/>
      <w:bookmarkEnd w:id="2211"/>
      <w:bookmarkEnd w:id="2212"/>
      <w:bookmarkEnd w:id="2213"/>
      <w:bookmarkEnd w:id="2214"/>
      <w:bookmarkEnd w:id="2215"/>
      <w:bookmarkEnd w:id="22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7" w:name="_Toc445302736"/>
      <w:bookmarkStart w:id="2218" w:name="_Toc445389903"/>
      <w:bookmarkStart w:id="2219" w:name="_Toc447042962"/>
      <w:bookmarkStart w:id="2220" w:name="_Toc457493723"/>
      <w:bookmarkStart w:id="2221" w:name="_Toc459976822"/>
      <w:bookmarkStart w:id="2222" w:name="_Toc470164003"/>
      <w:bookmarkStart w:id="2223" w:name="_Toc470164585"/>
      <w:bookmarkStart w:id="2224" w:name="_Toc475715194"/>
      <w:bookmarkStart w:id="2225" w:name="_Toc479348996"/>
      <w:bookmarkStart w:id="2226" w:name="_Toc484070444"/>
      <w:bookmarkStart w:id="2227" w:name="_Toc2175860"/>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7"/>
      <w:bookmarkEnd w:id="2218"/>
      <w:bookmarkEnd w:id="2219"/>
      <w:bookmarkEnd w:id="2220"/>
      <w:bookmarkEnd w:id="2221"/>
      <w:bookmarkEnd w:id="2222"/>
      <w:bookmarkEnd w:id="2223"/>
      <w:bookmarkEnd w:id="2224"/>
      <w:bookmarkEnd w:id="2225"/>
      <w:bookmarkEnd w:id="2226"/>
      <w:bookmarkEnd w:id="22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8" w:name="_Toc445302737"/>
      <w:bookmarkStart w:id="2229" w:name="_Toc445389904"/>
      <w:bookmarkStart w:id="2230" w:name="_Toc447042963"/>
      <w:bookmarkStart w:id="2231" w:name="_Toc457493724"/>
      <w:bookmarkStart w:id="2232" w:name="_Toc459976823"/>
      <w:bookmarkStart w:id="2233" w:name="_Toc470164004"/>
      <w:bookmarkStart w:id="2234" w:name="_Toc470164586"/>
      <w:bookmarkStart w:id="2235" w:name="_Toc475715195"/>
      <w:bookmarkStart w:id="2236" w:name="_Toc479348997"/>
      <w:bookmarkStart w:id="2237" w:name="_Toc484070445"/>
      <w:bookmarkStart w:id="2238" w:name="_Toc2175861"/>
      <w:r w:rsidRPr="00357143">
        <w:t>9.6.22</w:t>
      </w:r>
      <w:r w:rsidRPr="00357143">
        <w:tab/>
        <w:t xml:space="preserve">Resource Type </w:t>
      </w:r>
      <w:r w:rsidRPr="00357143">
        <w:rPr>
          <w:i/>
        </w:rPr>
        <w:t>pollingChannelURI</w:t>
      </w:r>
      <w:bookmarkEnd w:id="2228"/>
      <w:bookmarkEnd w:id="2229"/>
      <w:bookmarkEnd w:id="2230"/>
      <w:bookmarkEnd w:id="2231"/>
      <w:bookmarkEnd w:id="2232"/>
      <w:bookmarkEnd w:id="2233"/>
      <w:bookmarkEnd w:id="2234"/>
      <w:bookmarkEnd w:id="2235"/>
      <w:bookmarkEnd w:id="2236"/>
      <w:bookmarkEnd w:id="2237"/>
      <w:bookmarkEnd w:id="22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9" w:name="_Toc445302738"/>
      <w:bookmarkStart w:id="2240" w:name="_Toc445389905"/>
      <w:bookmarkStart w:id="2241" w:name="_Toc447042964"/>
      <w:bookmarkStart w:id="2242" w:name="_Toc457493725"/>
      <w:bookmarkStart w:id="2243" w:name="_Toc459976824"/>
      <w:bookmarkStart w:id="2244" w:name="_Toc470164005"/>
      <w:bookmarkStart w:id="2245" w:name="_Toc470164587"/>
      <w:bookmarkStart w:id="2246" w:name="_Toc475715196"/>
      <w:bookmarkStart w:id="2247" w:name="_Toc479348998"/>
      <w:bookmarkStart w:id="2248" w:name="_Toc484070446"/>
      <w:bookmarkStart w:id="2249" w:name="_Toc2175862"/>
      <w:r w:rsidRPr="00357143">
        <w:t>9.6.</w:t>
      </w:r>
      <w:r w:rsidR="009A22CC" w:rsidRPr="00357143">
        <w:t>2</w:t>
      </w:r>
      <w:r w:rsidR="002C40B2" w:rsidRPr="00357143">
        <w:t>3</w:t>
      </w:r>
      <w:r w:rsidRPr="00357143">
        <w:tab/>
        <w:t xml:space="preserve">Resource Type </w:t>
      </w:r>
      <w:r w:rsidRPr="00357143">
        <w:rPr>
          <w:i/>
        </w:rPr>
        <w:t>statsConfig</w:t>
      </w:r>
      <w:bookmarkEnd w:id="2239"/>
      <w:bookmarkEnd w:id="2240"/>
      <w:bookmarkEnd w:id="2241"/>
      <w:bookmarkEnd w:id="2242"/>
      <w:bookmarkEnd w:id="2243"/>
      <w:bookmarkEnd w:id="2244"/>
      <w:bookmarkEnd w:id="2245"/>
      <w:bookmarkEnd w:id="2246"/>
      <w:bookmarkEnd w:id="2247"/>
      <w:bookmarkEnd w:id="2248"/>
      <w:bookmarkEnd w:id="22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0" w:name="_Toc445302739"/>
      <w:bookmarkStart w:id="2251" w:name="_Toc445389906"/>
      <w:bookmarkStart w:id="2252" w:name="_Toc447042965"/>
      <w:bookmarkStart w:id="2253" w:name="_Toc457493726"/>
      <w:bookmarkStart w:id="2254" w:name="_Toc459976825"/>
      <w:bookmarkStart w:id="2255" w:name="_Toc470164006"/>
      <w:bookmarkStart w:id="2256" w:name="_Toc470164588"/>
      <w:bookmarkStart w:id="2257" w:name="_Toc475715197"/>
      <w:bookmarkStart w:id="2258" w:name="_Toc479348999"/>
      <w:bookmarkStart w:id="2259" w:name="_Toc484070447"/>
      <w:bookmarkStart w:id="2260" w:name="_Toc2175863"/>
      <w:r w:rsidRPr="00357143">
        <w:t>9.6.</w:t>
      </w:r>
      <w:r w:rsidR="009A22CC" w:rsidRPr="00357143">
        <w:t>2</w:t>
      </w:r>
      <w:r w:rsidR="002C40B2" w:rsidRPr="00357143">
        <w:t>4</w:t>
      </w:r>
      <w:r w:rsidRPr="00357143">
        <w:tab/>
        <w:t xml:space="preserve">Resource Type </w:t>
      </w:r>
      <w:r w:rsidRPr="00357143">
        <w:rPr>
          <w:i/>
        </w:rPr>
        <w:t>eventConfig</w:t>
      </w:r>
      <w:bookmarkEnd w:id="2250"/>
      <w:bookmarkEnd w:id="2251"/>
      <w:bookmarkEnd w:id="2252"/>
      <w:bookmarkEnd w:id="2253"/>
      <w:bookmarkEnd w:id="2254"/>
      <w:bookmarkEnd w:id="2255"/>
      <w:bookmarkEnd w:id="2256"/>
      <w:bookmarkEnd w:id="2257"/>
      <w:bookmarkEnd w:id="2258"/>
      <w:bookmarkEnd w:id="2259"/>
      <w:bookmarkEnd w:id="22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1" w:name="_Toc445302740"/>
      <w:bookmarkStart w:id="2262" w:name="_Toc445389907"/>
      <w:bookmarkStart w:id="2263" w:name="_Toc447042966"/>
      <w:bookmarkStart w:id="2264" w:name="_Toc457493727"/>
      <w:bookmarkStart w:id="2265" w:name="_Toc459976826"/>
      <w:bookmarkStart w:id="2266" w:name="_Toc470164007"/>
      <w:bookmarkStart w:id="2267" w:name="_Toc470164589"/>
      <w:bookmarkStart w:id="2268" w:name="_Toc475715198"/>
      <w:bookmarkStart w:id="2269" w:name="_Toc479349000"/>
      <w:bookmarkStart w:id="2270" w:name="_Toc484070448"/>
      <w:bookmarkStart w:id="2271"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1"/>
      <w:bookmarkEnd w:id="2262"/>
      <w:bookmarkEnd w:id="2263"/>
      <w:bookmarkEnd w:id="2264"/>
      <w:bookmarkEnd w:id="2265"/>
      <w:bookmarkEnd w:id="2266"/>
      <w:bookmarkEnd w:id="2267"/>
      <w:bookmarkEnd w:id="2268"/>
      <w:bookmarkEnd w:id="2269"/>
      <w:bookmarkEnd w:id="2270"/>
      <w:bookmarkEnd w:id="22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2" w:name="_Toc445302741"/>
      <w:bookmarkStart w:id="2273" w:name="_Toc445389908"/>
      <w:bookmarkStart w:id="2274" w:name="_Toc447042967"/>
      <w:bookmarkStart w:id="2275" w:name="_Toc457493728"/>
      <w:bookmarkStart w:id="2276" w:name="_Toc459976827"/>
      <w:bookmarkStart w:id="2277" w:name="_Toc470164008"/>
      <w:bookmarkStart w:id="2278" w:name="_Toc470164590"/>
      <w:bookmarkStart w:id="2279" w:name="_Toc475715199"/>
      <w:bookmarkStart w:id="2280" w:name="_Toc479349001"/>
      <w:bookmarkStart w:id="2281" w:name="_Toc484070449"/>
      <w:bookmarkStart w:id="2282" w:name="_Toc2175865"/>
      <w:r w:rsidRPr="00357143">
        <w:t>9.6.</w:t>
      </w:r>
      <w:r w:rsidR="009A22CC" w:rsidRPr="00357143">
        <w:t>2</w:t>
      </w:r>
      <w:r w:rsidR="002C40B2" w:rsidRPr="00357143">
        <w:t>6</w:t>
      </w:r>
      <w:r w:rsidR="007C4C59" w:rsidRPr="00357143">
        <w:tab/>
        <w:t>Resource Announcement</w:t>
      </w:r>
      <w:bookmarkEnd w:id="2272"/>
      <w:bookmarkEnd w:id="2273"/>
      <w:bookmarkEnd w:id="2274"/>
      <w:bookmarkEnd w:id="2275"/>
      <w:bookmarkEnd w:id="2276"/>
      <w:bookmarkEnd w:id="2277"/>
      <w:bookmarkEnd w:id="2278"/>
      <w:bookmarkEnd w:id="2279"/>
      <w:bookmarkEnd w:id="2280"/>
      <w:bookmarkEnd w:id="2281"/>
      <w:bookmarkEnd w:id="2282"/>
    </w:p>
    <w:p w14:paraId="67830B7A" w14:textId="77777777" w:rsidR="006E3591" w:rsidRPr="00357143" w:rsidRDefault="00E65D0A" w:rsidP="00AC7890">
      <w:pPr>
        <w:pStyle w:val="40"/>
      </w:pPr>
      <w:bookmarkStart w:id="2283" w:name="_Toc445302742"/>
      <w:bookmarkStart w:id="2284" w:name="_Toc445389909"/>
      <w:bookmarkStart w:id="2285" w:name="_Toc447042968"/>
      <w:bookmarkStart w:id="2286" w:name="_Toc457493729"/>
      <w:bookmarkStart w:id="2287" w:name="_Toc459976828"/>
      <w:bookmarkStart w:id="2288" w:name="_Toc470164009"/>
      <w:bookmarkStart w:id="2289" w:name="_Toc470164591"/>
      <w:bookmarkStart w:id="2290" w:name="_Toc475715200"/>
      <w:bookmarkStart w:id="2291" w:name="_Toc479349002"/>
      <w:bookmarkStart w:id="2292" w:name="_Toc484070450"/>
      <w:bookmarkStart w:id="2293" w:name="_Toc2175866"/>
      <w:r w:rsidRPr="00357143">
        <w:t>9.6.26.1</w:t>
      </w:r>
      <w:r w:rsidRPr="00357143">
        <w:tab/>
      </w:r>
      <w:r w:rsidR="006E3591" w:rsidRPr="00357143">
        <w:t>Overview</w:t>
      </w:r>
      <w:bookmarkEnd w:id="2283"/>
      <w:bookmarkEnd w:id="2284"/>
      <w:bookmarkEnd w:id="2285"/>
      <w:bookmarkEnd w:id="2286"/>
      <w:bookmarkEnd w:id="2287"/>
      <w:bookmarkEnd w:id="2288"/>
      <w:bookmarkEnd w:id="2289"/>
      <w:bookmarkEnd w:id="2290"/>
      <w:bookmarkEnd w:id="2291"/>
      <w:bookmarkEnd w:id="2292"/>
      <w:bookmarkEnd w:id="22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4" w:name="_Toc445302743"/>
      <w:bookmarkStart w:id="2295" w:name="_Toc445389910"/>
      <w:bookmarkStart w:id="2296" w:name="_Toc447042969"/>
      <w:bookmarkStart w:id="2297" w:name="_Toc457493730"/>
      <w:bookmarkStart w:id="2298" w:name="_Toc459976829"/>
      <w:bookmarkStart w:id="2299" w:name="_Toc470164010"/>
      <w:bookmarkStart w:id="2300" w:name="_Toc470164592"/>
      <w:bookmarkStart w:id="2301" w:name="_Toc475715201"/>
      <w:bookmarkStart w:id="2302" w:name="_Toc479349003"/>
      <w:bookmarkStart w:id="2303" w:name="_Toc484070451"/>
      <w:bookmarkStart w:id="2304"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4"/>
      <w:bookmarkEnd w:id="2295"/>
      <w:bookmarkEnd w:id="2296"/>
      <w:bookmarkEnd w:id="2297"/>
      <w:bookmarkEnd w:id="2298"/>
      <w:bookmarkEnd w:id="2299"/>
      <w:bookmarkEnd w:id="2300"/>
      <w:bookmarkEnd w:id="2301"/>
      <w:bookmarkEnd w:id="2302"/>
      <w:bookmarkEnd w:id="2303"/>
      <w:bookmarkEnd w:id="23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5" w:name="_Toc445302744"/>
      <w:bookmarkStart w:id="2306" w:name="_Toc445389911"/>
      <w:bookmarkStart w:id="2307" w:name="_Toc447042970"/>
      <w:bookmarkStart w:id="2308" w:name="_Toc457493731"/>
      <w:bookmarkStart w:id="2309" w:name="_Toc459976830"/>
      <w:bookmarkStart w:id="2310" w:name="_Toc470164011"/>
      <w:bookmarkStart w:id="2311" w:name="_Toc470164593"/>
      <w:bookmarkStart w:id="2312" w:name="_Toc475715202"/>
      <w:bookmarkStart w:id="2313" w:name="_Toc479349004"/>
      <w:bookmarkStart w:id="2314" w:name="_Toc484070452"/>
      <w:bookmarkStart w:id="2315" w:name="_Toc2175868"/>
      <w:r w:rsidRPr="00357143">
        <w:t>9.6.26.3</w:t>
      </w:r>
      <w:r w:rsidRPr="00357143">
        <w:tab/>
        <w:t>Common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6" w:name="_Toc445302745"/>
      <w:bookmarkStart w:id="2317" w:name="_Toc445389912"/>
      <w:bookmarkStart w:id="2318" w:name="_Toc447042971"/>
      <w:bookmarkStart w:id="2319" w:name="_Toc457493732"/>
      <w:bookmarkStart w:id="2320" w:name="_Toc459976831"/>
      <w:bookmarkStart w:id="2321" w:name="_Toc470164012"/>
      <w:bookmarkStart w:id="2322" w:name="_Toc470164594"/>
      <w:bookmarkStart w:id="2323" w:name="_Toc475715203"/>
      <w:bookmarkStart w:id="2324" w:name="_Toc479349005"/>
      <w:bookmarkStart w:id="2325" w:name="_Toc484070453"/>
      <w:bookmarkStart w:id="2326" w:name="_Toc2175869"/>
      <w:r w:rsidRPr="00357143">
        <w:t>9.6.27</w:t>
      </w:r>
      <w:r w:rsidRPr="00357143">
        <w:tab/>
        <w:t xml:space="preserve">Resource Type </w:t>
      </w:r>
      <w:r w:rsidRPr="00357143">
        <w:rPr>
          <w:i/>
        </w:rPr>
        <w:t>latest</w:t>
      </w:r>
      <w:bookmarkEnd w:id="2316"/>
      <w:bookmarkEnd w:id="2317"/>
      <w:bookmarkEnd w:id="2318"/>
      <w:bookmarkEnd w:id="2319"/>
      <w:bookmarkEnd w:id="2320"/>
      <w:bookmarkEnd w:id="2321"/>
      <w:bookmarkEnd w:id="2322"/>
      <w:bookmarkEnd w:id="2323"/>
      <w:bookmarkEnd w:id="2324"/>
      <w:bookmarkEnd w:id="2325"/>
      <w:bookmarkEnd w:id="23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7" w:name="_Toc445302746"/>
      <w:bookmarkStart w:id="2328" w:name="_Toc445389913"/>
      <w:bookmarkStart w:id="2329" w:name="_Toc447042972"/>
      <w:bookmarkStart w:id="2330" w:name="_Toc457493733"/>
      <w:bookmarkStart w:id="2331" w:name="_Toc459976832"/>
      <w:bookmarkStart w:id="2332" w:name="_Toc470164013"/>
      <w:bookmarkStart w:id="2333" w:name="_Toc470164595"/>
      <w:bookmarkStart w:id="2334" w:name="_Toc475715204"/>
      <w:bookmarkStart w:id="2335" w:name="_Toc479349006"/>
      <w:bookmarkStart w:id="2336" w:name="_Toc484070454"/>
      <w:bookmarkStart w:id="2337" w:name="_Toc2175870"/>
      <w:r w:rsidRPr="00357143">
        <w:t>9.6.28</w:t>
      </w:r>
      <w:r w:rsidRPr="00357143">
        <w:tab/>
        <w:t xml:space="preserve">Resource Type </w:t>
      </w:r>
      <w:r w:rsidRPr="00357143">
        <w:rPr>
          <w:i/>
        </w:rPr>
        <w:t>oldest</w:t>
      </w:r>
      <w:bookmarkEnd w:id="2327"/>
      <w:bookmarkEnd w:id="2328"/>
      <w:bookmarkEnd w:id="2329"/>
      <w:bookmarkEnd w:id="2330"/>
      <w:bookmarkEnd w:id="2331"/>
      <w:bookmarkEnd w:id="2332"/>
      <w:bookmarkEnd w:id="2333"/>
      <w:bookmarkEnd w:id="2334"/>
      <w:bookmarkEnd w:id="2335"/>
      <w:bookmarkEnd w:id="2336"/>
      <w:bookmarkEnd w:id="23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8" w:name="_Toc445302747"/>
      <w:bookmarkStart w:id="2339" w:name="_Toc445389914"/>
      <w:bookmarkStart w:id="2340" w:name="_Toc447042973"/>
      <w:bookmarkStart w:id="2341" w:name="_Toc457493734"/>
      <w:bookmarkStart w:id="2342" w:name="_Toc459976833"/>
      <w:bookmarkStart w:id="2343" w:name="_Toc470164014"/>
      <w:bookmarkStart w:id="2344" w:name="_Toc470164596"/>
      <w:bookmarkStart w:id="2345" w:name="_Toc475715205"/>
      <w:bookmarkStart w:id="2346" w:name="_Toc479349007"/>
      <w:bookmarkStart w:id="2347" w:name="_Toc484070455"/>
      <w:bookmarkStart w:id="2348" w:name="_Toc2175871"/>
      <w:r w:rsidRPr="00357143">
        <w:t>9.6.29</w:t>
      </w:r>
      <w:r w:rsidRPr="00357143">
        <w:tab/>
        <w:t xml:space="preserve">Resource Type </w:t>
      </w:r>
      <w:r w:rsidRPr="00357143">
        <w:rPr>
          <w:i/>
        </w:rPr>
        <w:t>serviceSubscribedAppRule</w:t>
      </w:r>
      <w:bookmarkEnd w:id="2338"/>
      <w:bookmarkEnd w:id="2339"/>
      <w:bookmarkEnd w:id="2340"/>
      <w:bookmarkEnd w:id="2341"/>
      <w:bookmarkEnd w:id="2342"/>
      <w:bookmarkEnd w:id="2343"/>
      <w:bookmarkEnd w:id="2344"/>
      <w:bookmarkEnd w:id="2345"/>
      <w:bookmarkEnd w:id="2346"/>
      <w:bookmarkEnd w:id="2347"/>
      <w:bookmarkEnd w:id="23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9" w:name="_Toc445302748"/>
      <w:bookmarkStart w:id="2350" w:name="_Toc445389915"/>
      <w:bookmarkStart w:id="2351" w:name="_Toc447042974"/>
      <w:bookmarkStart w:id="2352" w:name="_Toc457493735"/>
      <w:bookmarkStart w:id="2353" w:name="_Toc459976834"/>
      <w:bookmarkStart w:id="2354" w:name="_Toc470164015"/>
      <w:bookmarkStart w:id="2355" w:name="_Toc470164597"/>
      <w:bookmarkStart w:id="2356" w:name="_Toc475715206"/>
      <w:bookmarkStart w:id="2357" w:name="_Toc479349008"/>
      <w:bookmarkStart w:id="2358" w:name="_Toc484070456"/>
      <w:bookmarkStart w:id="2359" w:name="_Toc2175872"/>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9"/>
      <w:bookmarkEnd w:id="2350"/>
      <w:bookmarkEnd w:id="2351"/>
      <w:bookmarkEnd w:id="2352"/>
      <w:bookmarkEnd w:id="2353"/>
      <w:bookmarkEnd w:id="2354"/>
      <w:bookmarkEnd w:id="2355"/>
      <w:bookmarkEnd w:id="2356"/>
      <w:bookmarkEnd w:id="2357"/>
      <w:bookmarkEnd w:id="2358"/>
      <w:bookmarkEnd w:id="23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0" w:name="_Toc445302749"/>
      <w:bookmarkStart w:id="2361" w:name="_Toc445389916"/>
      <w:bookmarkStart w:id="2362" w:name="_Toc447042975"/>
      <w:bookmarkStart w:id="2363" w:name="_Toc457493736"/>
    </w:p>
    <w:p w14:paraId="2E1E1613" w14:textId="77777777" w:rsidR="00A77F84" w:rsidRPr="00357143" w:rsidRDefault="00A77F84" w:rsidP="00A77F84">
      <w:pPr>
        <w:pStyle w:val="30"/>
      </w:pPr>
      <w:bookmarkStart w:id="2364" w:name="_Toc459976835"/>
      <w:bookmarkStart w:id="2365" w:name="_Toc470164016"/>
      <w:bookmarkStart w:id="2366" w:name="_Toc470164598"/>
      <w:bookmarkStart w:id="2367" w:name="_Toc475715207"/>
      <w:bookmarkStart w:id="2368" w:name="_Toc479349009"/>
      <w:bookmarkStart w:id="2369" w:name="_Toc484070457"/>
      <w:bookmarkStart w:id="2370" w:name="_Toc2175873"/>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0"/>
      <w:bookmarkEnd w:id="2361"/>
      <w:bookmarkEnd w:id="2362"/>
      <w:bookmarkEnd w:id="2363"/>
      <w:bookmarkEnd w:id="2364"/>
      <w:bookmarkEnd w:id="2365"/>
      <w:bookmarkEnd w:id="2366"/>
      <w:bookmarkEnd w:id="2367"/>
      <w:bookmarkEnd w:id="2368"/>
      <w:bookmarkEnd w:id="2369"/>
      <w:bookmarkEnd w:id="237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1" w:name="_Toc445302750"/>
      <w:bookmarkStart w:id="2372" w:name="_Toc445389917"/>
      <w:bookmarkStart w:id="2373" w:name="_Toc447042976"/>
      <w:bookmarkStart w:id="2374" w:name="_Toc457493737"/>
      <w:bookmarkStart w:id="2375" w:name="_Toc459976836"/>
      <w:bookmarkStart w:id="2376" w:name="_Toc470164017"/>
      <w:bookmarkStart w:id="2377" w:name="_Toc470164599"/>
      <w:bookmarkStart w:id="2378" w:name="_Toc475715208"/>
      <w:bookmarkStart w:id="2379" w:name="_Toc479349010"/>
      <w:bookmarkStart w:id="2380" w:name="_Toc484070458"/>
      <w:bookmarkStart w:id="2381"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1"/>
      <w:bookmarkEnd w:id="2372"/>
      <w:bookmarkEnd w:id="2373"/>
      <w:bookmarkEnd w:id="2374"/>
      <w:bookmarkEnd w:id="2375"/>
      <w:bookmarkEnd w:id="2376"/>
      <w:bookmarkEnd w:id="2377"/>
      <w:bookmarkEnd w:id="2378"/>
      <w:bookmarkEnd w:id="2379"/>
      <w:bookmarkEnd w:id="2380"/>
      <w:bookmarkEnd w:id="23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2" w:name="_Toc445302751"/>
      <w:bookmarkStart w:id="2383" w:name="_Toc445389918"/>
      <w:bookmarkStart w:id="2384" w:name="_Toc447042977"/>
      <w:bookmarkStart w:id="2385" w:name="_Toc457493738"/>
      <w:bookmarkStart w:id="2386" w:name="_Toc459976837"/>
      <w:bookmarkStart w:id="2387" w:name="_Toc470164018"/>
      <w:bookmarkStart w:id="2388" w:name="_Toc470164600"/>
      <w:bookmarkStart w:id="2389" w:name="_Toc475715209"/>
      <w:bookmarkStart w:id="2390" w:name="_Toc479349011"/>
      <w:bookmarkStart w:id="2391" w:name="_Toc484070459"/>
      <w:bookmarkStart w:id="2392"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2"/>
      <w:bookmarkEnd w:id="2383"/>
      <w:bookmarkEnd w:id="2384"/>
      <w:bookmarkEnd w:id="2385"/>
      <w:bookmarkEnd w:id="2386"/>
      <w:bookmarkEnd w:id="2387"/>
      <w:bookmarkEnd w:id="2388"/>
      <w:bookmarkEnd w:id="2389"/>
      <w:bookmarkEnd w:id="2390"/>
      <w:bookmarkEnd w:id="2391"/>
      <w:bookmarkEnd w:id="23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3" w:name="_Toc445302752"/>
      <w:bookmarkStart w:id="2394" w:name="_Toc445389919"/>
      <w:bookmarkStart w:id="2395" w:name="_Toc447042978"/>
      <w:bookmarkStart w:id="2396" w:name="_Toc457493739"/>
      <w:bookmarkStart w:id="2397" w:name="_Toc459976838"/>
      <w:bookmarkStart w:id="2398" w:name="_Toc470164019"/>
      <w:bookmarkStart w:id="2399" w:name="_Toc470164601"/>
      <w:bookmarkStart w:id="2400" w:name="_Toc475715210"/>
      <w:bookmarkStart w:id="2401" w:name="_Toc479349012"/>
      <w:bookmarkStart w:id="2402" w:name="_Toc484070460"/>
      <w:bookmarkStart w:id="2403"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3"/>
      <w:bookmarkEnd w:id="2394"/>
      <w:bookmarkEnd w:id="2395"/>
      <w:bookmarkEnd w:id="2396"/>
      <w:bookmarkEnd w:id="2397"/>
      <w:bookmarkEnd w:id="2398"/>
      <w:bookmarkEnd w:id="2399"/>
      <w:bookmarkEnd w:id="2400"/>
      <w:bookmarkEnd w:id="2401"/>
      <w:bookmarkEnd w:id="2402"/>
      <w:bookmarkEnd w:id="24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4" w:name="_Toc445302753"/>
      <w:bookmarkStart w:id="2405" w:name="_Toc445389920"/>
      <w:bookmarkStart w:id="2406" w:name="_Toc447042979"/>
      <w:bookmarkStart w:id="2407" w:name="_Toc457493740"/>
      <w:bookmarkStart w:id="2408" w:name="_Toc459976839"/>
      <w:bookmarkStart w:id="2409" w:name="_Toc470164020"/>
      <w:bookmarkStart w:id="2410" w:name="_Toc470164602"/>
      <w:bookmarkStart w:id="2411" w:name="_Toc475715211"/>
      <w:bookmarkStart w:id="2412" w:name="_Toc479349013"/>
      <w:bookmarkStart w:id="2413" w:name="_Toc484070461"/>
      <w:bookmarkStart w:id="2414"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4"/>
      <w:bookmarkEnd w:id="2405"/>
      <w:bookmarkEnd w:id="2406"/>
      <w:bookmarkEnd w:id="2407"/>
      <w:bookmarkEnd w:id="2408"/>
      <w:bookmarkEnd w:id="2409"/>
      <w:bookmarkEnd w:id="2410"/>
      <w:bookmarkEnd w:id="2411"/>
      <w:bookmarkEnd w:id="2412"/>
      <w:bookmarkEnd w:id="2413"/>
      <w:bookmarkEnd w:id="24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5" w:name="_MON_1565681542"/>
      <w:bookmarkEnd w:id="241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6" w:name="_Toc445302754"/>
      <w:bookmarkStart w:id="2417" w:name="_Toc445389921"/>
      <w:bookmarkStart w:id="2418" w:name="_Toc447042980"/>
      <w:bookmarkStart w:id="2419" w:name="_Toc457493741"/>
      <w:bookmarkStart w:id="2420" w:name="_Toc459976840"/>
      <w:bookmarkStart w:id="2421" w:name="_Toc470164021"/>
      <w:bookmarkStart w:id="2422" w:name="_Toc470164603"/>
      <w:bookmarkStart w:id="2423" w:name="_Toc475715212"/>
      <w:bookmarkStart w:id="2424" w:name="_Toc479349014"/>
      <w:bookmarkStart w:id="2425" w:name="_Toc484070462"/>
      <w:bookmarkStart w:id="2426" w:name="_Toc2175878"/>
      <w:r w:rsidRPr="00357143">
        <w:t>9.6.</w:t>
      </w:r>
      <w:r w:rsidRPr="00357143">
        <w:rPr>
          <w:rFonts w:hint="eastAsia"/>
        </w:rPr>
        <w:t>36</w:t>
      </w:r>
      <w:r w:rsidRPr="00357143">
        <w:tab/>
        <w:t xml:space="preserve">Resource Type </w:t>
      </w:r>
      <w:r w:rsidRPr="00357143">
        <w:rPr>
          <w:rFonts w:hint="eastAsia"/>
          <w:i/>
        </w:rPr>
        <w:t>timeSeries</w:t>
      </w:r>
      <w:bookmarkEnd w:id="2416"/>
      <w:bookmarkEnd w:id="2417"/>
      <w:bookmarkEnd w:id="2418"/>
      <w:bookmarkEnd w:id="2419"/>
      <w:bookmarkEnd w:id="2420"/>
      <w:bookmarkEnd w:id="2421"/>
      <w:bookmarkEnd w:id="2422"/>
      <w:bookmarkEnd w:id="2423"/>
      <w:bookmarkEnd w:id="2424"/>
      <w:bookmarkEnd w:id="2425"/>
      <w:bookmarkEnd w:id="242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7" w:name="_Toc445302755"/>
      <w:bookmarkStart w:id="2428" w:name="_Toc445389922"/>
      <w:bookmarkStart w:id="2429" w:name="_Toc447042981"/>
      <w:bookmarkStart w:id="2430" w:name="_Toc457493742"/>
      <w:bookmarkStart w:id="2431" w:name="_Toc459976841"/>
      <w:bookmarkStart w:id="2432" w:name="_Toc470164022"/>
      <w:bookmarkStart w:id="2433" w:name="_Toc470164604"/>
      <w:bookmarkStart w:id="2434" w:name="_Toc475715213"/>
      <w:bookmarkStart w:id="2435" w:name="_Toc479349015"/>
      <w:bookmarkStart w:id="2436" w:name="_Toc484070463"/>
      <w:bookmarkStart w:id="2437"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7"/>
      <w:bookmarkEnd w:id="2428"/>
      <w:bookmarkEnd w:id="2429"/>
      <w:bookmarkEnd w:id="2430"/>
      <w:bookmarkEnd w:id="2431"/>
      <w:bookmarkEnd w:id="2432"/>
      <w:bookmarkEnd w:id="2433"/>
      <w:bookmarkEnd w:id="2434"/>
      <w:bookmarkEnd w:id="2435"/>
      <w:bookmarkEnd w:id="2436"/>
      <w:bookmarkEnd w:id="243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8" w:name="_Toc445302756"/>
      <w:bookmarkStart w:id="2439" w:name="_Toc445389923"/>
      <w:bookmarkStart w:id="2440" w:name="_Toc447042982"/>
      <w:bookmarkStart w:id="2441" w:name="_Toc457493743"/>
      <w:bookmarkStart w:id="2442" w:name="_Toc459976842"/>
      <w:bookmarkStart w:id="2443" w:name="_Toc470164023"/>
      <w:bookmarkStart w:id="2444" w:name="_Toc470164605"/>
      <w:bookmarkStart w:id="2445" w:name="_Toc475715214"/>
      <w:bookmarkStart w:id="2446" w:name="_Toc479349016"/>
      <w:bookmarkStart w:id="2447" w:name="_Toc484070464"/>
      <w:bookmarkStart w:id="2448"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8"/>
      <w:bookmarkEnd w:id="2439"/>
      <w:bookmarkEnd w:id="2440"/>
      <w:bookmarkEnd w:id="2441"/>
      <w:bookmarkEnd w:id="2442"/>
      <w:bookmarkEnd w:id="2443"/>
      <w:bookmarkEnd w:id="2444"/>
      <w:bookmarkEnd w:id="2445"/>
      <w:bookmarkEnd w:id="2446"/>
      <w:bookmarkEnd w:id="2447"/>
      <w:bookmarkEnd w:id="244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9" w:name="_Toc445302757"/>
      <w:bookmarkStart w:id="2450" w:name="_Toc445389924"/>
      <w:bookmarkStart w:id="2451" w:name="_Toc447042983"/>
      <w:bookmarkStart w:id="2452" w:name="_Toc457493744"/>
      <w:bookmarkStart w:id="2453" w:name="_Toc459976843"/>
      <w:bookmarkStart w:id="2454" w:name="_Toc470164024"/>
      <w:bookmarkStart w:id="2455" w:name="_Toc470164606"/>
      <w:bookmarkStart w:id="2456" w:name="_Toc475715215"/>
      <w:bookmarkStart w:id="2457" w:name="_Toc479349017"/>
      <w:bookmarkStart w:id="2458" w:name="_Toc484070465"/>
      <w:bookmarkStart w:id="2459"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9"/>
      <w:bookmarkEnd w:id="2450"/>
      <w:bookmarkEnd w:id="2451"/>
      <w:bookmarkEnd w:id="2452"/>
      <w:bookmarkEnd w:id="2453"/>
      <w:bookmarkEnd w:id="2454"/>
      <w:bookmarkEnd w:id="2455"/>
      <w:bookmarkEnd w:id="2456"/>
      <w:bookmarkEnd w:id="2457"/>
      <w:bookmarkEnd w:id="2458"/>
      <w:bookmarkEnd w:id="245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0" w:name="_Toc445302758"/>
      <w:bookmarkStart w:id="2461" w:name="_Toc445389925"/>
      <w:bookmarkStart w:id="2462" w:name="_Toc447042984"/>
      <w:bookmarkStart w:id="2463" w:name="_Toc457493745"/>
      <w:bookmarkStart w:id="2464" w:name="_Toc459976844"/>
      <w:bookmarkStart w:id="2465" w:name="_Toc470164025"/>
      <w:bookmarkStart w:id="2466" w:name="_Toc470164607"/>
      <w:bookmarkStart w:id="2467" w:name="_Toc475715216"/>
      <w:bookmarkStart w:id="2468" w:name="_Toc479349018"/>
      <w:bookmarkStart w:id="2469" w:name="_Toc484070466"/>
      <w:bookmarkStart w:id="2470"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0"/>
      <w:bookmarkEnd w:id="2461"/>
      <w:bookmarkEnd w:id="2462"/>
      <w:bookmarkEnd w:id="2463"/>
      <w:bookmarkEnd w:id="2464"/>
      <w:bookmarkEnd w:id="2465"/>
      <w:bookmarkEnd w:id="2466"/>
      <w:bookmarkEnd w:id="2467"/>
      <w:bookmarkEnd w:id="2468"/>
      <w:bookmarkEnd w:id="2469"/>
      <w:bookmarkEnd w:id="247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1" w:name="_Toc442088159"/>
      <w:bookmarkStart w:id="2472" w:name="_Toc442089818"/>
      <w:bookmarkStart w:id="2473" w:name="_Toc442090383"/>
      <w:bookmarkStart w:id="2474" w:name="_Toc442093101"/>
      <w:bookmarkStart w:id="2475" w:name="_Toc445029378"/>
      <w:bookmarkStart w:id="2476" w:name="_Toc479349020"/>
      <w:bookmarkStart w:id="2477" w:name="_Toc484070468"/>
      <w:bookmarkStart w:id="2478"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1"/>
      <w:bookmarkEnd w:id="2472"/>
      <w:bookmarkEnd w:id="2473"/>
      <w:bookmarkEnd w:id="2474"/>
      <w:bookmarkEnd w:id="2475"/>
      <w:bookmarkEnd w:id="2476"/>
      <w:bookmarkEnd w:id="2477"/>
      <w:bookmarkEnd w:id="247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9" w:name="_Toc479349021"/>
      <w:bookmarkStart w:id="2480" w:name="_Toc484070469"/>
      <w:bookmarkStart w:id="2481" w:name="_Toc2175884"/>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9"/>
      <w:bookmarkEnd w:id="2480"/>
      <w:bookmarkEnd w:id="248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2" w:name="_Toc479349022"/>
      <w:bookmarkStart w:id="2483" w:name="_Toc484070470"/>
      <w:bookmarkStart w:id="2484" w:name="_Toc2175885"/>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2"/>
      <w:bookmarkEnd w:id="2483"/>
      <w:bookmarkEnd w:id="248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5" w:name="_Toc479349023"/>
      <w:bookmarkStart w:id="2486" w:name="_Toc484070471"/>
      <w:bookmarkStart w:id="2487"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485"/>
      <w:bookmarkEnd w:id="2486"/>
      <w:bookmarkEnd w:id="248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8" w:name="_Toc2175887"/>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9"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0" w:name="_Toc2175889"/>
      <w:r w:rsidRPr="005A3421">
        <w:t>9.6.</w:t>
      </w:r>
      <w:r>
        <w:t>4</w:t>
      </w:r>
      <w:r w:rsidR="00494DCF" w:rsidRPr="00494DCF">
        <w:t>7</w:t>
      </w:r>
      <w:r w:rsidRPr="005A3421">
        <w:tab/>
        <w:t xml:space="preserve">Resource Type </w:t>
      </w:r>
      <w:r w:rsidRPr="00407BE8">
        <w:rPr>
          <w:i/>
        </w:rPr>
        <w:t>transactionMgmt</w:t>
      </w:r>
      <w:bookmarkEnd w:id="249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1" w:name="_Toc2175890"/>
      <w:r w:rsidRPr="005A3421">
        <w:t>9.6.</w:t>
      </w:r>
      <w:r>
        <w:t>4</w:t>
      </w:r>
      <w:r w:rsidR="00494DCF" w:rsidRPr="00494DCF">
        <w:t>8</w:t>
      </w:r>
      <w:r w:rsidRPr="005A3421">
        <w:tab/>
        <w:t xml:space="preserve">Resource Type </w:t>
      </w:r>
      <w:r w:rsidR="00494DCF" w:rsidRPr="00494DCF">
        <w:rPr>
          <w:i/>
        </w:rPr>
        <w:t>transaction</w:t>
      </w:r>
      <w:bookmarkEnd w:id="249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2" w:name="_Toc479354072"/>
      <w:bookmarkStart w:id="2493" w:name="_Toc2175891"/>
      <w:r>
        <w:t>9.6.</w:t>
      </w:r>
      <w:r w:rsidR="00494DCF" w:rsidRPr="00494DCF">
        <w:t>49</w:t>
      </w:r>
      <w:r w:rsidRPr="00357143">
        <w:tab/>
        <w:t xml:space="preserve">Resource Type </w:t>
      </w:r>
      <w:bookmarkEnd w:id="2492"/>
      <w:r w:rsidRPr="00407BE8">
        <w:rPr>
          <w:i/>
          <w:lang w:val="en-US"/>
        </w:rPr>
        <w:t>triggerRequest</w:t>
      </w:r>
      <w:bookmarkEnd w:id="249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4" w:name="_Toc2175892"/>
      <w:bookmarkStart w:id="2495" w:name="_Toc471806880"/>
      <w:bookmarkStart w:id="2496" w:name="_Toc475969219"/>
      <w:bookmarkStart w:id="2497" w:name="_Toc479354070"/>
      <w:r w:rsidRPr="00357143">
        <w:t>9.6.</w:t>
      </w:r>
      <w:r w:rsidR="00494DCF" w:rsidRPr="00494DCF">
        <w:t>50</w:t>
      </w:r>
      <w:r w:rsidRPr="00FE74D0">
        <w:tab/>
      </w:r>
      <w:r>
        <w:t>Resource type</w:t>
      </w:r>
      <w:r w:rsidRPr="000B5965">
        <w:t xml:space="preserve"> </w:t>
      </w:r>
      <w:r w:rsidRPr="00407BE8">
        <w:rPr>
          <w:i/>
        </w:rPr>
        <w:t>ontologyRepository</w:t>
      </w:r>
      <w:bookmarkEnd w:id="2494"/>
    </w:p>
    <w:bookmarkEnd w:id="2495"/>
    <w:bookmarkEnd w:id="249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8" w:name="_Toc2175893"/>
      <w:r w:rsidRPr="00357143">
        <w:t>9.6.</w:t>
      </w:r>
      <w:r w:rsidR="00494DCF" w:rsidRPr="00494DCF">
        <w:t>51</w:t>
      </w:r>
      <w:r w:rsidRPr="00357143">
        <w:tab/>
        <w:t xml:space="preserve">Resource Type </w:t>
      </w:r>
      <w:r w:rsidRPr="00407BE8">
        <w:rPr>
          <w:i/>
        </w:rPr>
        <w:t>ontology</w:t>
      </w:r>
      <w:bookmarkEnd w:id="249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9" w:name="_Toc2175894"/>
      <w:r w:rsidRPr="00357143">
        <w:t>9.6.</w:t>
      </w:r>
      <w:r w:rsidR="00494DCF" w:rsidRPr="00494DCF">
        <w:t>52</w:t>
      </w:r>
      <w:r w:rsidRPr="00357143">
        <w:tab/>
        <w:t xml:space="preserve">Resource Type </w:t>
      </w:r>
      <w:r w:rsidRPr="00407BE8">
        <w:rPr>
          <w:i/>
        </w:rPr>
        <w:t>semanticValidation</w:t>
      </w:r>
      <w:bookmarkEnd w:id="249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0"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1" w:name="_Ref459574002"/>
      <w:r w:rsidRPr="00296B1B">
        <w:t xml:space="preserve">Table </w:t>
      </w:r>
      <w:r>
        <w:t>9.6.</w:t>
      </w:r>
      <w:r>
        <w:rPr>
          <w:rFonts w:eastAsiaTheme="minorEastAsia" w:hint="eastAsia"/>
          <w:lang w:eastAsia="zh-CN"/>
        </w:rPr>
        <w:t>53</w:t>
      </w:r>
      <w:r>
        <w:t>-1</w:t>
      </w:r>
      <w:bookmarkEnd w:id="250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3" w:name="_Ref460605283"/>
      <w:r w:rsidRPr="00296B1B">
        <w:t xml:space="preserve">Table </w:t>
      </w:r>
      <w:r>
        <w:t>9.6.</w:t>
      </w:r>
      <w:r>
        <w:rPr>
          <w:rFonts w:eastAsiaTheme="minorEastAsia" w:hint="eastAsia"/>
          <w:lang w:eastAsia="zh-CN"/>
        </w:rPr>
        <w:t>53</w:t>
      </w:r>
      <w:r w:rsidRPr="00296B1B">
        <w:t>-2</w:t>
      </w:r>
      <w:bookmarkEnd w:id="2502"/>
      <w:bookmarkEnd w:id="250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4"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5" w:name="_Ref459574925"/>
      <w:r w:rsidRPr="00296B1B">
        <w:t xml:space="preserve">Table </w:t>
      </w:r>
      <w:r>
        <w:t>9.6.</w:t>
      </w:r>
      <w:r>
        <w:rPr>
          <w:rFonts w:eastAsiaTheme="minorEastAsia" w:hint="eastAsia"/>
          <w:lang w:eastAsia="zh-CN"/>
        </w:rPr>
        <w:t>54</w:t>
      </w:r>
      <w:r w:rsidRPr="00296B1B">
        <w:t>-1</w:t>
      </w:r>
      <w:bookmarkEnd w:id="250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6" w:name="_Ref459574934"/>
      <w:r w:rsidRPr="00296B1B">
        <w:t xml:space="preserve">Table </w:t>
      </w:r>
      <w:r>
        <w:t>9.6.</w:t>
      </w:r>
      <w:r>
        <w:rPr>
          <w:rFonts w:eastAsiaTheme="minorEastAsia" w:hint="eastAsia"/>
          <w:lang w:eastAsia="zh-CN"/>
        </w:rPr>
        <w:t>54</w:t>
      </w:r>
      <w:r w:rsidRPr="00296B1B">
        <w:t>-2</w:t>
      </w:r>
      <w:bookmarkEnd w:id="250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7" w:name="_Toc2175897"/>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8"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9" w:name="_Ref459575235"/>
      <w:r w:rsidRPr="00F65CED">
        <w:t>Table</w:t>
      </w:r>
      <w:r>
        <w:t xml:space="preserve"> 9.6.</w:t>
      </w:r>
      <w:r>
        <w:rPr>
          <w:rFonts w:eastAsiaTheme="minorEastAsia" w:hint="eastAsia"/>
          <w:lang w:eastAsia="zh-CN"/>
        </w:rPr>
        <w:t>56</w:t>
      </w:r>
      <w:r>
        <w:t>-1</w:t>
      </w:r>
      <w:bookmarkEnd w:id="250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0" w:name="_Ref459575236"/>
      <w:r w:rsidRPr="00F65CED">
        <w:t>Table</w:t>
      </w:r>
      <w:bookmarkEnd w:id="251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1" w:name="_Toc469048101"/>
      <w:bookmarkStart w:id="2512"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1"/>
      <w:bookmarkEnd w:id="251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3"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4" w:name="_Toc2175901"/>
      <w:r w:rsidRPr="0088152C">
        <w:rPr>
          <w:lang w:val="en-US"/>
        </w:rPr>
        <w:t>9.6.</w:t>
      </w:r>
      <w:r>
        <w:rPr>
          <w:rFonts w:eastAsiaTheme="minorEastAsia" w:hint="eastAsia"/>
          <w:lang w:val="en-US" w:eastAsia="zh-CN"/>
        </w:rPr>
        <w:t>59</w:t>
      </w:r>
      <w:r w:rsidRPr="00843F3F">
        <w:tab/>
      </w:r>
      <w:r w:rsidR="00921E2F">
        <w:t>Void</w:t>
      </w:r>
      <w:bookmarkEnd w:id="2514"/>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5"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2175903"/>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2175904"/>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2175905"/>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2175906"/>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3pt;height:179.45pt" o:ole="">
            <v:imagedata r:id="rId64" o:title=""/>
          </v:shape>
          <o:OLEObject Type="Embed" ProgID="Visio.Drawing.11" ShapeID="_x0000_i1050" DrawAspect="Content" ObjectID="_1632052615"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2175907"/>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3pt;height:179.45pt" o:ole="">
            <v:imagedata r:id="rId66" o:title=""/>
          </v:shape>
          <o:OLEObject Type="Embed" ProgID="Visio.Drawing.11" ShapeID="_x0000_i1051" DrawAspect="Content" ObjectID="_1632052616"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2175908"/>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3pt;height:179.45pt" o:ole="">
            <v:imagedata r:id="rId68" o:title=""/>
          </v:shape>
          <o:OLEObject Type="Embed" ProgID="Visio.Drawing.11" ShapeID="_x0000_i1052" DrawAspect="Content" ObjectID="_1632052617"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2175909"/>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3pt;height:179.45pt" o:ole="">
            <v:imagedata r:id="rId70" o:title=""/>
          </v:shape>
          <o:OLEObject Type="Embed" ProgID="Visio.Drawing.11" ShapeID="_x0000_i1053" DrawAspect="Content" ObjectID="_1632052618"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2175910"/>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32052619"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2175911"/>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2175912"/>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2175913"/>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2175914"/>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2175915"/>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05pt;height:669.95pt" o:ole="">
            <v:imagedata r:id="rId74" o:title="" cropbottom="31547f" cropright="30270f"/>
          </v:shape>
          <o:OLEObject Type="Embed" ProgID="Visio.Drawing.15" ShapeID="_x0000_i1055" DrawAspect="Content" ObjectID="_1632052620"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2175916"/>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2175917"/>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2175918"/>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2175920"/>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95pt;height:417.95pt" o:ole="">
            <v:imagedata r:id="rId76" o:title=""/>
          </v:shape>
          <o:OLEObject Type="Embed" ProgID="Visio.Drawing.11" ShapeID="_x0000_i1056" DrawAspect="Content" ObjectID="_1632052621"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2175921"/>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2175922"/>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2175923"/>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95pt;height:244.7pt" o:ole="">
            <v:imagedata r:id="rId78" o:title=""/>
          </v:shape>
          <o:OLEObject Type="Embed" ProgID="Visio.Drawing.11" ShapeID="_x0000_i1057" DrawAspect="Content" ObjectID="_1632052622"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2175924"/>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2175925"/>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2175926"/>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05pt;height:582.75pt" o:ole="">
            <v:imagedata r:id="rId80" o:title="" croptop="1453f" cropbottom="916f" cropleft="2061f" cropright="1686f"/>
          </v:shape>
          <o:OLEObject Type="Embed" ProgID="Visio.Drawing.11" ShapeID="_x0000_i1058" DrawAspect="Content" ObjectID="_1632052623"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2175927"/>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2175928"/>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2175929"/>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2175930"/>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2175931"/>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2175934"/>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2175935"/>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2175936"/>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2175939"/>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2175940"/>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2175941"/>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2175943"/>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2175944"/>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2175945"/>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2175946"/>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2175947"/>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217594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2175962"/>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2175963"/>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2175965"/>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2175966"/>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2175967"/>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2175968"/>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217597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2175973"/>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2175974"/>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2175975"/>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2175976"/>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2175977"/>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217597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217598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217598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217598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217598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2EF66EA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0450BE">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75pt" o:ole="">
            <v:imagedata r:id="rId82" o:title=""/>
          </v:shape>
          <o:OLEObject Type="Embed" ProgID="Visio.Drawing.11" ShapeID="_x0000_i1059" DrawAspect="Content" ObjectID="_1632052624"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6CB4670D" w:rsidR="008F2794" w:rsidRDefault="000450BE"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5AFACBB3" w:rsidR="008F2794" w:rsidRDefault="000450BE"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69498569" w:rsidR="008F2794" w:rsidRPr="00333A91" w:rsidRDefault="000450BE" w:rsidP="00333A91">
      <w:pPr>
        <w:keepNext/>
        <w:ind w:left="1006"/>
      </w:pPr>
      <w:r w:rsidRPr="00415769">
        <w:rPr>
          <w:rFonts w:hint="eastAsia"/>
        </w:rPr>
        <w:t>T3:</w:t>
      </w:r>
      <w:r w:rsidRPr="00333A91">
        <w:t xml:space="preserve"> a NOTIFY Request is sent as there is another missing data point and the total number has exceeded the “minimum specified missing number of the Time Series Data”</w:t>
      </w:r>
      <w:r w:rsidR="008F2794" w:rsidRPr="00333A91">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2175992"/>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2175993"/>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2175994"/>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2175995"/>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2175999"/>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05pt;height:345.4pt" o:ole="">
            <v:imagedata r:id="rId84" o:title=""/>
          </v:shape>
          <o:OLEObject Type="Embed" ProgID="Visio.Drawing.11" ShapeID="_x0000_i1060" DrawAspect="Content" ObjectID="_1632052625"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2176000"/>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2176001"/>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2176002"/>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2176003"/>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2176004"/>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8pt" o:ole="">
            <v:imagedata r:id="rId86" o:title=""/>
          </v:shape>
          <o:OLEObject Type="Embed" ProgID="Visio.Drawing.15" ShapeID="_x0000_i1061" DrawAspect="Content" ObjectID="_1632052626"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2176005"/>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2176010"/>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2176011"/>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2176012"/>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2176013"/>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2176014"/>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2176015"/>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75pt;height:324.55pt" o:ole="">
            <v:imagedata r:id="rId88" o:title=""/>
          </v:shape>
          <o:OLEObject Type="Embed" ProgID="Visio.Drawing.11" ShapeID="_x0000_i1062" DrawAspect="Content" ObjectID="_1632052627"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2176016"/>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2176017"/>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2176018"/>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2176019"/>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2176020"/>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2176021"/>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2176022"/>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2176023"/>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2176024"/>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2176025"/>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2176026"/>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2176027"/>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2176028"/>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2176029"/>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77871" w:rsidRDefault="00577871"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77871" w:rsidRDefault="00577871"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77871" w:rsidRDefault="00577871"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77871" w:rsidRDefault="00577871"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77871" w:rsidRDefault="00577871"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77871" w:rsidRDefault="00577871"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77871" w:rsidRPr="004F211D" w:rsidRDefault="00577871" w:rsidP="00845CD2">
                              <w:pPr>
                                <w:spacing w:after="0"/>
                                <w:rPr>
                                  <w:i/>
                                  <w:sz w:val="16"/>
                                </w:rPr>
                              </w:pPr>
                              <w:r w:rsidRPr="004F211D">
                                <w:rPr>
                                  <w:i/>
                                  <w:sz w:val="16"/>
                                </w:rPr>
                                <w:t>&lt;subscription&gt;</w:t>
                              </w:r>
                            </w:p>
                            <w:p w14:paraId="73A0398B"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77871" w:rsidRPr="004F211D" w:rsidRDefault="00577871" w:rsidP="00845CD2">
                              <w:pPr>
                                <w:spacing w:after="0"/>
                                <w:rPr>
                                  <w:i/>
                                  <w:sz w:val="16"/>
                                </w:rPr>
                              </w:pPr>
                              <w:r w:rsidRPr="004F211D">
                                <w:rPr>
                                  <w:i/>
                                  <w:sz w:val="16"/>
                                </w:rPr>
                                <w:t>&lt;subscription&gt;</w:t>
                              </w:r>
                            </w:p>
                            <w:p w14:paraId="138A2E2F"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77871" w:rsidRPr="004F211D" w:rsidRDefault="00577871" w:rsidP="00845CD2">
                              <w:pPr>
                                <w:spacing w:after="0"/>
                                <w:rPr>
                                  <w:i/>
                                  <w:sz w:val="16"/>
                                </w:rPr>
                              </w:pPr>
                              <w:r w:rsidRPr="004F211D">
                                <w:rPr>
                                  <w:i/>
                                  <w:sz w:val="16"/>
                                </w:rPr>
                                <w:t>&lt;subscription&gt;</w:t>
                              </w:r>
                            </w:p>
                            <w:p w14:paraId="6D426577"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77871" w:rsidRDefault="00577871"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77871" w:rsidRDefault="00577871"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77871" w:rsidRDefault="00577871"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77871" w:rsidRDefault="00577871"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77871" w:rsidRDefault="00577871"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77871" w:rsidRDefault="00577871"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77871" w:rsidRPr="004F211D" w:rsidRDefault="00577871" w:rsidP="00845CD2">
                        <w:pPr>
                          <w:spacing w:after="0"/>
                          <w:rPr>
                            <w:i/>
                            <w:sz w:val="16"/>
                          </w:rPr>
                        </w:pPr>
                        <w:r w:rsidRPr="004F211D">
                          <w:rPr>
                            <w:i/>
                            <w:sz w:val="16"/>
                          </w:rPr>
                          <w:t>&lt;subscription&gt;</w:t>
                        </w:r>
                      </w:p>
                      <w:p w14:paraId="73A0398B"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77871" w:rsidRPr="004F211D" w:rsidRDefault="00577871" w:rsidP="00845CD2">
                        <w:pPr>
                          <w:spacing w:after="0"/>
                          <w:rPr>
                            <w:i/>
                            <w:sz w:val="16"/>
                          </w:rPr>
                        </w:pPr>
                        <w:r w:rsidRPr="004F211D">
                          <w:rPr>
                            <w:i/>
                            <w:sz w:val="16"/>
                          </w:rPr>
                          <w:t>&lt;subscription&gt;</w:t>
                        </w:r>
                      </w:p>
                      <w:p w14:paraId="138A2E2F"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77871" w:rsidRPr="004F211D" w:rsidRDefault="00577871" w:rsidP="00845CD2">
                        <w:pPr>
                          <w:spacing w:after="0"/>
                          <w:rPr>
                            <w:i/>
                            <w:sz w:val="16"/>
                          </w:rPr>
                        </w:pPr>
                        <w:r w:rsidRPr="004F211D">
                          <w:rPr>
                            <w:i/>
                            <w:sz w:val="16"/>
                          </w:rPr>
                          <w:t>&lt;subscription&gt;</w:t>
                        </w:r>
                      </w:p>
                      <w:p w14:paraId="6D426577" w14:textId="77777777" w:rsidR="00577871" w:rsidRPr="004F211D" w:rsidRDefault="0057787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77871" w:rsidRPr="004F211D" w:rsidRDefault="00577871"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2176030"/>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77871" w:rsidRDefault="00577871"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77871" w:rsidRDefault="00577871"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77871" w:rsidRDefault="00577871"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77871" w:rsidRDefault="00577871"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77871" w:rsidRDefault="00577871"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77871" w:rsidRDefault="00577871"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77871" w:rsidRDefault="00577871">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77871" w:rsidRDefault="00577871">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77871" w:rsidRDefault="00577871">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77871" w:rsidRDefault="00577871"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77871" w:rsidRDefault="00577871"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77871" w:rsidRDefault="00577871"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77871" w:rsidRDefault="00577871"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77871" w:rsidRDefault="00577871"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77871" w:rsidRDefault="00577871"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77871" w:rsidRDefault="00577871">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77871" w:rsidRDefault="00577871">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77871" w:rsidRDefault="00577871">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217603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2.05pt;height:396.55pt" o:ole="">
            <v:imagedata r:id="rId91" o:title=""/>
          </v:shape>
          <o:OLEObject Type="Embed" ProgID="Visio.Drawing.15" ShapeID="_x0000_i1063" DrawAspect="Content" ObjectID="_1632052628"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3pt" o:ole="">
            <v:imagedata r:id="rId93" o:title=""/>
          </v:shape>
          <o:OLEObject Type="Embed" ProgID="Visio.Drawing.15" ShapeID="_x0000_i1064" DrawAspect="Content" ObjectID="_1632052629"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05pt;height:280.7pt" o:ole="">
            <v:imagedata r:id="rId95" o:title=""/>
          </v:shape>
          <o:OLEObject Type="Embed" ProgID="Visio.Drawing.15" ShapeID="_x0000_i1065" DrawAspect="Content" ObjectID="_1632052630"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217603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3pt;height:518.65pt" o:ole="">
            <v:imagedata r:id="rId97" o:title=""/>
          </v:shape>
          <o:OLEObject Type="Embed" ProgID="Visio.Drawing.15" ShapeID="_x0000_i1066" DrawAspect="Content" ObjectID="_1632052631"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2176040"/>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2176041"/>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2176042"/>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2176043"/>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2176047"/>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2176048"/>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2176049"/>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2176050"/>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2176051"/>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2176052"/>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2176054"/>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2176055"/>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2176056"/>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2176057"/>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2176058"/>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2176059"/>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2176060"/>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2176061"/>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2176062"/>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2176063"/>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2176064"/>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2176065"/>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2176066"/>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2176070"/>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2176076"/>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95pt;height:172.7pt" o:ole="">
            <v:imagedata r:id="rId99" o:title=""/>
          </v:shape>
          <o:OLEObject Type="Embed" ProgID="Visio.Drawing.11" ShapeID="_x0000_i1067" DrawAspect="Content" ObjectID="_1632052632"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95pt;height:158.65pt" o:ole="">
            <v:imagedata r:id="rId101" o:title=""/>
          </v:shape>
          <o:OLEObject Type="Embed" ProgID="Visio.Drawing.11" ShapeID="_x0000_i1068" DrawAspect="Content" ObjectID="_1632052633"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2176082"/>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2176087"/>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2176089"/>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2176091"/>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2176097"/>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2176103"/>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2176105"/>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2176109"/>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2176111"/>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2176112"/>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2176113"/>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2176114"/>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2176115"/>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2176116"/>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2176117"/>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2176118"/>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2176119"/>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2176120"/>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2176121"/>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2176122"/>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2176123"/>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2176124"/>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2176125"/>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2176126"/>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2176127"/>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2176128"/>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05pt;height:309.4pt" o:ole="">
            <v:imagedata r:id="rId105" o:title=""/>
          </v:shape>
          <o:OLEObject Type="Embed" ProgID="Visio.Drawing.11" ShapeID="_x0000_i1069" DrawAspect="Content" ObjectID="_1632052634"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2176129"/>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95pt;height:3in" o:ole="">
            <v:imagedata r:id="rId107" o:title=""/>
          </v:shape>
          <o:OLEObject Type="Embed" ProgID="Visio.Drawing.15" ShapeID="_x0000_i1070" DrawAspect="Content" ObjectID="_1632052635"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2176130"/>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05pt;height:308.8pt" o:ole="">
            <v:imagedata r:id="rId109" o:title=""/>
          </v:shape>
          <o:OLEObject Type="Embed" ProgID="Visio.Drawing.11" ShapeID="_x0000_i1071" DrawAspect="Content" ObjectID="_1632052636"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2176131"/>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2176132"/>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2176133"/>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2176134"/>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2176135"/>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2176136"/>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2176137"/>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2176138"/>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2176140"/>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2176143"/>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2176145"/>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2176155"/>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8.2pt" o:ole="">
            <v:imagedata r:id="rId111" o:title=""/>
          </v:shape>
          <o:OLEObject Type="Embed" ProgID="Visio.Drawing.15" ShapeID="_x0000_i1072" DrawAspect="Content" ObjectID="_1632052637"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95pt;height:252.55pt" o:ole="">
            <v:imagedata r:id="rId113" o:title=""/>
          </v:shape>
          <o:OLEObject Type="Embed" ProgID="Visio.Drawing.15" ShapeID="_x0000_i1073" DrawAspect="Content" ObjectID="_1632052638"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7pt" o:ole="">
            <v:imagedata r:id="rId115" o:title=""/>
          </v:shape>
          <o:OLEObject Type="Embed" ProgID="Visio.Drawing.15" ShapeID="_x0000_i1074" DrawAspect="Content" ObjectID="_1632052639"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4.7pt" o:ole="">
            <v:imagedata r:id="rId117" o:title=""/>
          </v:shape>
          <o:OLEObject Type="Embed" ProgID="Visio.Drawing.15" ShapeID="_x0000_i1075" DrawAspect="Content" ObjectID="_1632052640"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3pt;height:252pt" o:ole="">
            <v:imagedata r:id="rId119" o:title=""/>
          </v:shape>
          <o:OLEObject Type="Embed" ProgID="Visio.Drawing.15" ShapeID="_x0000_i1076" DrawAspect="Content" ObjectID="_1632052641"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3pt;height:252pt" o:ole="">
            <v:imagedata r:id="rId121" o:title=""/>
          </v:shape>
          <o:OLEObject Type="Embed" ProgID="Visio.Drawing.15" ShapeID="_x0000_i1077" DrawAspect="Content" ObjectID="_1632052642"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2176159"/>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2176161"/>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2176163"/>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2176166"/>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3"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2176172"/>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2176174"/>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2176176"/>
      <w:bookmarkEnd w:id="2533"/>
      <w:bookmarkEnd w:id="2534"/>
      <w:bookmarkEnd w:id="2535"/>
      <w:bookmarkEnd w:id="2536"/>
      <w:bookmarkEnd w:id="2537"/>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2176177"/>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2176179"/>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30"/>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2176180"/>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2176181"/>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30"/>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2176183"/>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7pt;height:4in" o:ole="">
            <v:imagedata r:id="rId123" o:title="" cropright="17229f"/>
          </v:shape>
          <o:OLEObject Type="Embed" ProgID="Visio.Drawing.11" ShapeID="_x0000_i1078" DrawAspect="Content" ObjectID="_1632052643"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25pt" o:ole="">
            <v:imagedata r:id="rId125" o:title=""/>
          </v:shape>
          <o:OLEObject Type="Embed" ProgID="Visio.Drawing.11" ShapeID="_x0000_i1079" DrawAspect="Content" ObjectID="_1632052644"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2176184"/>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2176186"/>
      <w:r w:rsidRPr="00357143">
        <w:t>11.3.</w:t>
      </w:r>
      <w:r w:rsidRPr="00357143">
        <w:rPr>
          <w:rFonts w:eastAsia="宋体"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30"/>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2176187"/>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30"/>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2176189"/>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2176190"/>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3pt;height:394.9pt" o:ole="">
            <v:imagedata r:id="rId127" o:title=""/>
          </v:shape>
          <o:OLEObject Type="Embed" ProgID="Visio.Drawing.11" ShapeID="_x0000_i1080" DrawAspect="Content" ObjectID="_1632052645"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4pt;height:474.75pt" o:ole="">
            <v:imagedata r:id="rId129" o:title="" croptop="2281f" cropbottom="3538f" cropleft="3032f" cropright="3110f"/>
          </v:shape>
          <o:OLEObject Type="Embed" ProgID="Visio.Drawing.11" ShapeID="_x0000_i1081" DrawAspect="Content" ObjectID="_1632052646"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4pt" o:ole="">
            <v:imagedata r:id="rId131" o:title="" croptop="4743f" cropbottom="3843f" cropleft="3170f" cropright="2904f"/>
          </v:shape>
          <o:OLEObject Type="Embed" ProgID="Visio.Drawing.11" ShapeID="_x0000_i1082" DrawAspect="Content" ObjectID="_1632052647"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30"/>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2176193"/>
      <w:r w:rsidRPr="00357143">
        <w:rPr>
          <w:rFonts w:hint="eastAsia"/>
        </w:rPr>
        <w:t>11.5.1</w:t>
      </w:r>
      <w:r w:rsidR="009A4A02" w:rsidRPr="00357143">
        <w:rPr>
          <w:rFonts w:eastAsia="宋体"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25pt;height:209.25pt" o:ole="">
            <v:imagedata r:id="rId133" o:title="" croptop="5206f" cropbottom="2783f" cropleft="2919f" cropright="1943f"/>
          </v:shape>
          <o:OLEObject Type="Embed" ProgID="Visio.Drawing.11" ShapeID="_x0000_i1083" DrawAspect="Content" ObjectID="_1632052648"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6.2pt" o:ole="">
            <v:imagedata r:id="rId135" o:title=""/>
          </v:shape>
          <o:OLEObject Type="Embed" ProgID="Visio.Drawing.11" ShapeID="_x0000_i1084" DrawAspect="Content" ObjectID="_1632052649"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4pt;height:201.95pt" o:ole="">
            <v:imagedata r:id="rId137" o:title=""/>
          </v:shape>
          <o:OLEObject Type="Embed" ProgID="Visio.Drawing.11" ShapeID="_x0000_i1085" DrawAspect="Content" ObjectID="_1632052650"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2176194"/>
      <w:r w:rsidRPr="00357143">
        <w:rPr>
          <w:rFonts w:hint="eastAsia"/>
        </w:rPr>
        <w:t>11.5.2</w:t>
      </w:r>
      <w:r w:rsidR="009A4A02" w:rsidRPr="00357143">
        <w:rPr>
          <w:rFonts w:eastAsia="宋体"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32052651"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2176195"/>
      <w:r w:rsidRPr="00357143">
        <w:rPr>
          <w:rFonts w:hint="eastAsia"/>
        </w:rPr>
        <w:t>11.5.3</w:t>
      </w:r>
      <w:r w:rsidR="009A4A02" w:rsidRPr="00357143">
        <w:rPr>
          <w:rFonts w:eastAsia="宋体"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55pt;height:468.55pt" o:ole="">
            <v:imagedata r:id="rId141" o:title=""/>
          </v:shape>
          <o:OLEObject Type="Embed" ProgID="Visio.Drawing.15" ShapeID="_x0000_i1087" DrawAspect="Content" ObjectID="_1632052652"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6" w:name="_Toc479349288"/>
      <w:bookmarkStart w:id="4207" w:name="_Toc484070736"/>
      <w:bookmarkStart w:id="4208" w:name="_Toc2176196"/>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40"/>
      </w:pPr>
      <w:bookmarkStart w:id="4209" w:name="_Toc479349289"/>
      <w:bookmarkStart w:id="4210" w:name="_Toc484070737"/>
      <w:bookmarkStart w:id="4211" w:name="_Toc2176197"/>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3pt" o:ole="">
            <v:imagedata r:id="rId143" o:title=""/>
          </v:shape>
          <o:OLEObject Type="Embed" ProgID="Visio.Drawing.15" ShapeID="_x0000_i1088" DrawAspect="Content" ObjectID="_1632052653"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2" w:name="_Toc479349290"/>
      <w:bookmarkStart w:id="4213" w:name="_Toc484070738"/>
      <w:bookmarkStart w:id="4214" w:name="_Toc2176198"/>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3pt;height:273.95pt" o:ole="">
            <v:imagedata r:id="rId145" o:title=""/>
          </v:shape>
          <o:OLEObject Type="Embed" ProgID="Visio.Drawing.11" ShapeID="_x0000_i1089" DrawAspect="Content" ObjectID="_1632052654"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5" w:name="_Toc475715476"/>
      <w:bookmarkStart w:id="4216" w:name="_Toc479349291"/>
      <w:bookmarkStart w:id="4217" w:name="_Toc484070739"/>
      <w:bookmarkStart w:id="4218"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30"/>
      </w:pPr>
      <w:bookmarkStart w:id="4219" w:name="_Toc475715477"/>
      <w:bookmarkStart w:id="4220" w:name="_Toc479349292"/>
      <w:bookmarkStart w:id="4221" w:name="_Toc484070740"/>
      <w:bookmarkStart w:id="4222"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3" w:name="_Toc475715478"/>
      <w:bookmarkStart w:id="4224" w:name="_Toc479349293"/>
      <w:bookmarkStart w:id="4225" w:name="_Toc484070741"/>
      <w:bookmarkStart w:id="4226"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2176202"/>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2176203"/>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30"/>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2176204"/>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2176205"/>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2176206"/>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40"/>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2176207"/>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2176208"/>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2176209"/>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2176210"/>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30"/>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2176211"/>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65pt;height:259.3pt" o:ole="">
            <v:imagedata r:id="rId148" o:title=""/>
          </v:shape>
          <o:OLEObject Type="Embed" ProgID="Visio.Drawing.11" ShapeID="_x0000_i1090" DrawAspect="Content" ObjectID="_1632052655"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2176212"/>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2176213"/>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40"/>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2176214"/>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2176216"/>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2176217"/>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2176218"/>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40"/>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2176219"/>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2176220"/>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2176222"/>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50"/>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2176223"/>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2176224"/>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2176225"/>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85" w:name="_Toc484070766"/>
      <w:bookmarkStart w:id="4486" w:name="_Toc484072512"/>
      <w:bookmarkStart w:id="4487" w:name="_Toc2176226"/>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bookmarkEnd w:id="4488"/>
    <w:bookmarkEnd w:id="4489"/>
    <w:bookmarkEnd w:id="4490"/>
    <w:bookmarkEnd w:id="4491"/>
    <w:bookmarkEnd w:id="4492"/>
    <w:bookmarkEnd w:id="4493"/>
    <w:bookmarkEnd w:id="4494"/>
    <w:bookmarkEnd w:id="4495"/>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1B52E2">
      <w:pPr>
        <w:pStyle w:val="1"/>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2176228"/>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2176229"/>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2pt;height:353.8pt" o:ole="">
            <v:imagedata r:id="rId150" o:title=""/>
          </v:shape>
          <o:OLEObject Type="Embed" ProgID="Visio.Drawing.11" ShapeID="_x0000_i1091" DrawAspect="Content" ObjectID="_1632052656"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4pt" o:ole="">
            <v:imagedata r:id="rId152" o:title=""/>
          </v:shape>
          <o:OLEObject Type="Embed" ProgID="Visio.Drawing.11" ShapeID="_x0000_i1092" DrawAspect="Content" ObjectID="_1632052657"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2176230"/>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4pt;height:230.05pt" o:ole="">
            <v:imagedata r:id="rId154" o:title=""/>
          </v:shape>
          <o:OLEObject Type="Embed" ProgID="Visio.Drawing.15" ShapeID="_x0000_i1093" DrawAspect="Content" ObjectID="_1632052658"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2176231"/>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3pt;height:201.4pt" o:ole="">
            <v:imagedata r:id="rId156" o:title=""/>
          </v:shape>
          <o:OLEObject Type="Embed" ProgID="Visio.Drawing.15" ShapeID="_x0000_i1094" DrawAspect="Content" ObjectID="_1632052659"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2176232"/>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736BB4">
      <w:pPr>
        <w:pStyle w:val="2"/>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2176233"/>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2176234"/>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9.3pt" o:ole="">
            <v:imagedata r:id="rId158" o:title=""/>
          </v:shape>
          <o:OLEObject Type="Embed" ProgID="Visio.Drawing.15" ShapeID="_x0000_i1095" DrawAspect="Content" ObjectID="_1632052660"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2176237"/>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5D34D4">
      <w:pPr>
        <w:pStyle w:val="1"/>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2176238"/>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2176239"/>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8.75pt;height:425.25pt" o:ole="">
            <v:imagedata r:id="rId160" o:title=""/>
          </v:shape>
          <o:OLEObject Type="Embed" ProgID="Visio.Drawing.11" ShapeID="_x0000_i1096" DrawAspect="Content" ObjectID="_1632052661"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2176240"/>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2pt;height:554.05pt" o:ole="">
            <v:imagedata r:id="rId162" o:title=""/>
          </v:shape>
          <o:OLEObject Type="Embed" ProgID="Visio.Drawing.11" ShapeID="_x0000_i1097" DrawAspect="Content" ObjectID="_1632052662"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77871" w:rsidRDefault="00577871"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77871" w:rsidRDefault="00577871"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77871" w:rsidRDefault="00577871"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77871" w:rsidRPr="00F467C2" w:rsidRDefault="00577871"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77871" w:rsidRPr="00F467C2" w:rsidRDefault="00577871"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77871" w:rsidRDefault="00577871"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77871" w:rsidRPr="00F467C2" w:rsidRDefault="0057787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77871" w:rsidRDefault="00577871"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77871" w:rsidRDefault="00577871"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77871" w:rsidRPr="00F467C2" w:rsidRDefault="00577871"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77871" w:rsidRPr="00F467C2" w:rsidRDefault="0057787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95pt" o:ole="">
            <v:imagedata r:id="rId164" o:title=""/>
          </v:shape>
          <o:OLEObject Type="Embed" ProgID="Word.Document.12" ShapeID="_x0000_i1098" DrawAspect="Content" ObjectID="_1632052663"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2176241"/>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8.75pt;height:323.45pt" o:ole="">
            <v:imagedata r:id="rId166" o:title=""/>
          </v:shape>
          <o:OLEObject Type="Embed" ProgID="Visio.Drawing.11" ShapeID="_x0000_i1099" DrawAspect="Content" ObjectID="_1632052664"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2176242"/>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8.75pt;height:323.45pt" o:ole="">
            <v:imagedata r:id="rId168" o:title=""/>
          </v:shape>
          <o:OLEObject Type="Embed" ProgID="Visio.Drawing.11" ShapeID="_x0000_i1100" DrawAspect="Content" ObjectID="_1632052665"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2176243"/>
      <w:r w:rsidRPr="00357143">
        <w:t>D</w:t>
      </w:r>
      <w:r w:rsidR="00F552E4" w:rsidRPr="00357143">
        <w:t>.6</w:t>
      </w:r>
      <w:r w:rsidR="00F552E4" w:rsidRPr="00357143">
        <w:tab/>
        <w:t>Resource 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8.75pt;height:489.4pt" o:ole="">
            <v:imagedata r:id="rId170" o:title=""/>
          </v:shape>
          <o:OLEObject Type="Embed" ProgID="Visio.Drawing.11" ShapeID="_x0000_i1101" DrawAspect="Content" ObjectID="_1632052666"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2176244"/>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8.75pt;height:331.3pt" o:ole="">
            <v:imagedata r:id="rId172" o:title=""/>
          </v:shape>
          <o:OLEObject Type="Embed" ProgID="Visio.Drawing.11" ShapeID="_x0000_i1102" DrawAspect="Content" ObjectID="_1632052667"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2176245"/>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5pt;height:604.7pt" o:ole="">
            <v:imagedata r:id="rId174" o:title=""/>
          </v:shape>
          <o:OLEObject Type="Embed" ProgID="Visio.Drawing.11" ShapeID="_x0000_i1103" DrawAspect="Content" ObjectID="_1632052668"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2176246"/>
      <w:r w:rsidRPr="00357143">
        <w:t>D.</w:t>
      </w:r>
      <w:r w:rsidR="00A970E4" w:rsidRPr="00357143">
        <w:t>9</w:t>
      </w:r>
      <w:r w:rsidR="00057CE4" w:rsidRPr="00357143">
        <w:tab/>
        <w:t xml:space="preserve">Resource </w:t>
      </w:r>
      <w:r w:rsidR="00435AA6" w:rsidRPr="00357143">
        <w:t>deviceC</w:t>
      </w:r>
      <w:r w:rsidR="00057CE4" w:rsidRPr="00357143">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55pt;height:394.9pt" o:ole="">
            <v:imagedata r:id="rId176" o:title="" cropbottom="722f" cropright="1294f"/>
          </v:shape>
          <o:OLEObject Type="Embed" ProgID="Visio.Drawing.11" ShapeID="_x0000_i1104" DrawAspect="Content" ObjectID="_1632052669"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2176247"/>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8.75pt;height:331.3pt" o:ole="">
            <v:imagedata r:id="rId178" o:title=""/>
          </v:shape>
          <o:OLEObject Type="Embed" ProgID="Visio.Drawing.11" ShapeID="_x0000_i1105" DrawAspect="Content" ObjectID="_1632052670"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2176248"/>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8.75pt;height:6in" o:ole="">
            <v:imagedata r:id="rId180" o:title=""/>
          </v:shape>
          <o:OLEObject Type="Embed" ProgID="Visio.Drawing.11" ShapeID="_x0000_i1106" DrawAspect="Content" ObjectID="_1632052671"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2176249"/>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736BB4">
      <w:pPr>
        <w:pStyle w:val="2"/>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2176250"/>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3pt;height:547.3pt" o:ole="" filled="t">
            <v:fill color2="black"/>
            <v:imagedata r:id="rId182" o:title=""/>
          </v:shape>
          <o:OLEObject Type="Embed" ProgID="Visio.Drawing.11" ShapeID="_x0000_i1107" DrawAspect="Content" ObjectID="_1632052672"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65pt;height:230.05pt" o:ole="">
            <v:imagedata r:id="rId184" o:title=""/>
          </v:shape>
          <o:OLEObject Type="Embed" ProgID="Visio.Drawing.11" ShapeID="_x0000_i1108" DrawAspect="Content" ObjectID="_1632052673"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2176251"/>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05pt;height:194.65pt" o:ole="">
            <v:imagedata r:id="rId186" o:title=""/>
          </v:shape>
          <o:OLEObject Type="Embed" ProgID="Visio.Drawing.11" ShapeID="_x0000_i1109" DrawAspect="Content" ObjectID="_1632052674"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2176252"/>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05pt;height:194.65pt" o:ole="">
            <v:imagedata r:id="rId188" o:title=""/>
          </v:shape>
          <o:OLEObject Type="Embed" ProgID="Visio.Drawing.11" ShapeID="_x0000_i1110" DrawAspect="Content" ObjectID="_1632052675"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2176253"/>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05pt;height:258.75pt" o:ole="">
            <v:imagedata r:id="rId190" o:title=""/>
          </v:shape>
          <o:OLEObject Type="Embed" ProgID="Visio.Drawing.11" ShapeID="_x0000_i1111" DrawAspect="Content" ObjectID="_1632052676"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2176254"/>
      <w:r w:rsidRPr="00357143">
        <w:t>D.12.</w:t>
      </w:r>
      <w:r w:rsidR="008E1C45" w:rsidRPr="00357143">
        <w:t>4</w:t>
      </w:r>
      <w:r w:rsidRPr="00357143">
        <w:tab/>
        <w:t>Resource 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65pt;height:353.25pt" o:ole="">
            <v:imagedata r:id="rId192" o:title=""/>
          </v:shape>
          <o:OLEObject Type="Embed" ProgID="Visio.Drawing.11" ShapeID="_x0000_i1112" DrawAspect="Content" ObjectID="_1632052677"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2176255"/>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45pt;height:446.65pt" o:ole="">
            <v:imagedata r:id="rId194" o:title=""/>
          </v:shape>
          <o:OLEObject Type="Embed" ProgID="Visio.Drawing.11" ShapeID="_x0000_i1113" DrawAspect="Content" ObjectID="_1632052678"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2176256"/>
      <w:r w:rsidRPr="00357143">
        <w:t>D.12.</w:t>
      </w:r>
      <w:r w:rsidR="008E1C45" w:rsidRPr="00357143">
        <w:t>6</w:t>
      </w:r>
      <w:r w:rsidRPr="00357143">
        <w:tab/>
        <w:t>Resource 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65pt;height:230.05pt" o:ole="">
            <v:imagedata r:id="rId196" o:title=""/>
          </v:shape>
          <o:OLEObject Type="Embed" ProgID="Visio.Drawing.11" ShapeID="_x0000_i1114" DrawAspect="Content" ObjectID="_1632052679"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2176257"/>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7pt;height:5in" o:ole="">
            <v:imagedata r:id="rId198" o:title=""/>
          </v:shape>
          <o:OLEObject Type="Embed" ProgID="Visio.Drawing.11" ShapeID="_x0000_i1115" DrawAspect="Content" ObjectID="_1632052680"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2176258"/>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65pt;height:259.3pt" o:ole="">
            <v:imagedata r:id="rId200" o:title=""/>
          </v:shape>
          <o:OLEObject Type="Embed" ProgID="Visio.Drawing.11" ShapeID="_x0000_i1116" DrawAspect="Content" ObjectID="_1632052681"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2176259"/>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2176260"/>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024EA3">
      <w:pPr>
        <w:pStyle w:val="1"/>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2176261"/>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2176262"/>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77871" w:rsidRDefault="0057787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77871" w:rsidRDefault="0057787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77871" w:rsidRDefault="00577871"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77871" w:rsidRDefault="00577871"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77871" w:rsidRDefault="0057787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77871" w:rsidRDefault="0057787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77871" w:rsidRDefault="0057787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77871" w:rsidRDefault="0057787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77871" w:rsidRDefault="00577871"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77871" w:rsidRDefault="0057787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77871" w:rsidRDefault="0057787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77871" w:rsidRDefault="00577871"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77871" w:rsidRDefault="00577871"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77871" w:rsidRDefault="00577871"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77871" w:rsidRDefault="00577871"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77871" w:rsidRDefault="00577871"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77871" w:rsidRDefault="00577871"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77871" w:rsidRDefault="00577871"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77871" w:rsidRDefault="00577871"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77871" w:rsidRDefault="00577871"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77871" w:rsidRDefault="00577871"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77871" w:rsidRDefault="00577871"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77871"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77871" w:rsidRPr="00873158" w:rsidRDefault="0057787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77871" w:rsidRPr="00873158" w:rsidRDefault="0057787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77871"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77871" w:rsidRPr="00873158" w:rsidRDefault="0057787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77871" w:rsidRPr="00873158" w:rsidRDefault="0057787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77871" w:rsidRPr="00873158" w:rsidRDefault="0057787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77871" w:rsidRPr="00873158" w:rsidRDefault="0057787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77871" w:rsidRPr="008B56EB" w:rsidRDefault="0057787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77871" w:rsidRPr="008B56EB" w:rsidRDefault="0057787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77871" w:rsidRPr="008B56EB" w:rsidRDefault="0057787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77871" w:rsidRPr="00E4559F" w:rsidRDefault="00577871" w:rsidP="001C13B4">
                              <w:pPr>
                                <w:spacing w:after="0"/>
                                <w:rPr>
                                  <w:rFonts w:ascii="Calibri" w:hAnsi="Calibri" w:cs="Calibri"/>
                                  <w:color w:val="000000"/>
                                </w:rPr>
                              </w:pPr>
                              <w:r>
                                <w:rPr>
                                  <w:rFonts w:ascii="Calibri" w:hAnsi="Calibri" w:cs="Calibri"/>
                                  <w:color w:val="000000"/>
                                </w:rPr>
                                <w:t>specific</w:t>
                              </w:r>
                            </w:p>
                            <w:p w14:paraId="1C396CB5"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77871" w:rsidRPr="008B56EB" w:rsidRDefault="0057787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77871" w:rsidRPr="008B56EB" w:rsidRDefault="0057787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77871" w:rsidRPr="008B56EB" w:rsidRDefault="0057787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77871" w:rsidRPr="008B56EB" w:rsidRDefault="0057787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77871" w:rsidRPr="008B56EB" w:rsidRDefault="0057787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77871" w:rsidRPr="008B56EB" w:rsidRDefault="0057787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77871" w:rsidRPr="00E4559F" w:rsidRDefault="00577871" w:rsidP="001C13B4">
                        <w:pPr>
                          <w:spacing w:after="0"/>
                          <w:rPr>
                            <w:rFonts w:ascii="Calibri" w:hAnsi="Calibri" w:cs="Calibri"/>
                            <w:color w:val="000000"/>
                          </w:rPr>
                        </w:pPr>
                        <w:r>
                          <w:rPr>
                            <w:rFonts w:ascii="Calibri" w:hAnsi="Calibri" w:cs="Calibri"/>
                            <w:color w:val="000000"/>
                          </w:rPr>
                          <w:t>specific</w:t>
                        </w:r>
                      </w:p>
                      <w:p w14:paraId="1C396CB5"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77871" w:rsidRPr="00E4559F" w:rsidRDefault="0057787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2176263"/>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DA7DEE">
      <w:pPr>
        <w:pStyle w:val="2"/>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2176265"/>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77871" w:rsidRPr="002B1E32" w:rsidRDefault="00577871"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77871" w:rsidRPr="002B1E32" w:rsidRDefault="0057787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77871" w:rsidRPr="002B1E32" w:rsidRDefault="0057787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77871" w:rsidRPr="002B1E32" w:rsidRDefault="0057787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77871" w:rsidRPr="002B1E32" w:rsidRDefault="0057787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77871" w:rsidRPr="002B1E32" w:rsidRDefault="0057787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2176266"/>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2176267"/>
      <w:r w:rsidRPr="00357143">
        <w:t>Annex G:</w:t>
      </w:r>
      <w:r w:rsidRPr="00357143">
        <w:br/>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r w:rsidR="00573E48" w:rsidRPr="00357143">
        <w:br/>
      </w:r>
    </w:p>
    <w:p w14:paraId="311C301B" w14:textId="77777777" w:rsidR="002E56F2" w:rsidRPr="00357143" w:rsidRDefault="006B3F01" w:rsidP="00DF4D9B">
      <w:pPr>
        <w:pStyle w:val="8"/>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2176268"/>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DF4D9B">
      <w:pPr>
        <w:pStyle w:val="1"/>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2176269"/>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4pt;height:201.95pt" o:ole="">
            <v:imagedata r:id="rId202" o:title=""/>
          </v:shape>
          <o:OLEObject Type="Embed" ProgID="Visio.Drawing.11" ShapeID="_x0000_i1117" DrawAspect="Content" ObjectID="_1632052682"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DA7DEE">
      <w:pPr>
        <w:pStyle w:val="2"/>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2176271"/>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4pt;height:86.05pt" o:ole="">
            <v:imagedata r:id="rId204" o:title=""/>
          </v:shape>
          <o:OLEObject Type="Embed" ProgID="Visio.Drawing.11" ShapeID="_x0000_i1118" DrawAspect="Content" ObjectID="_1632052683"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2176277"/>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2176278"/>
      <w:r w:rsidRPr="00357143">
        <w:t xml:space="preserve">Annex </w:t>
      </w:r>
      <w:r w:rsidRPr="00357143">
        <w:rPr>
          <w:rFonts w:eastAsia="宋体" w:hint="eastAsia"/>
          <w:lang w:eastAsia="zh-CN"/>
        </w:rPr>
        <w:t>I</w:t>
      </w:r>
      <w:r w:rsidRPr="00357143">
        <w:t>:</w:t>
      </w:r>
      <w:r w:rsidRPr="00357143">
        <w:br/>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0287DC90" w:rsidR="00365FAD" w:rsidRPr="00357143" w:rsidRDefault="00365FAD" w:rsidP="00E00E18">
      <w:pPr>
        <w:pStyle w:val="8"/>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2176280"/>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00E18">
      <w:pPr>
        <w:pStyle w:val="1"/>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2176281"/>
      <w:r w:rsidRPr="00357143">
        <w:rPr>
          <w:rFonts w:eastAsia="宋体"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2176282"/>
      <w:r w:rsidRPr="00357143">
        <w:rPr>
          <w:rFonts w:eastAsia="宋体"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2176283"/>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6" w:name="OLE_LINK19"/>
            <w:bookmarkStart w:id="511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E4380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E4380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E43808"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bl>
    <w:p w14:paraId="0B975403" w14:textId="5A96E27E" w:rsidR="00147924" w:rsidRPr="00577871" w:rsidRDefault="00147924" w:rsidP="00A45D48">
      <w:pPr>
        <w:tabs>
          <w:tab w:val="left" w:pos="3982"/>
        </w:tabs>
      </w:pPr>
    </w:p>
    <w:sectPr w:rsidR="00147924" w:rsidRPr="00577871"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BFE035" w14:textId="77777777" w:rsidR="00E43808" w:rsidRDefault="00E43808">
      <w:r>
        <w:separator/>
      </w:r>
    </w:p>
  </w:endnote>
  <w:endnote w:type="continuationSeparator" w:id="0">
    <w:p w14:paraId="4DB3C3D8" w14:textId="77777777" w:rsidR="00E43808" w:rsidRDefault="00E43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77871" w:rsidRPr="00872482" w:rsidRDefault="00577871"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104246">
      <w:t>26</w:t>
    </w:r>
    <w:r>
      <w:fldChar w:fldCharType="end"/>
    </w:r>
    <w:r>
      <w:t xml:space="preserve"> of </w:t>
    </w:r>
    <w:r w:rsidRPr="009B572E">
      <w:rPr>
        <w:rFonts w:eastAsiaTheme="minorEastAsia" w:cs="Arial"/>
        <w:lang w:eastAsia="zh-CN"/>
      </w:rPr>
      <w:t>483</w:t>
    </w:r>
  </w:p>
  <w:p w14:paraId="7F24FF8E" w14:textId="77777777" w:rsidR="00577871" w:rsidRPr="00424964" w:rsidRDefault="00577871"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77871" w:rsidRPr="00872482" w:rsidRDefault="00577871"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BC3395" w14:textId="77777777" w:rsidR="00E43808" w:rsidRDefault="00E43808">
      <w:r>
        <w:separator/>
      </w:r>
    </w:p>
  </w:footnote>
  <w:footnote w:type="continuationSeparator" w:id="0">
    <w:p w14:paraId="242FA101" w14:textId="77777777" w:rsidR="00E43808" w:rsidRDefault="00E438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3"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8"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80"/>
  </w:num>
  <w:num w:numId="3">
    <w:abstractNumId w:val="18"/>
  </w:num>
  <w:num w:numId="4">
    <w:abstractNumId w:val="54"/>
  </w:num>
  <w:num w:numId="5">
    <w:abstractNumId w:val="2"/>
  </w:num>
  <w:num w:numId="6">
    <w:abstractNumId w:val="1"/>
  </w:num>
  <w:num w:numId="7">
    <w:abstractNumId w:val="0"/>
  </w:num>
  <w:num w:numId="8">
    <w:abstractNumId w:val="42"/>
  </w:num>
  <w:num w:numId="9">
    <w:abstractNumId w:val="73"/>
  </w:num>
  <w:num w:numId="10">
    <w:abstractNumId w:val="81"/>
  </w:num>
  <w:num w:numId="11">
    <w:abstractNumId w:val="40"/>
  </w:num>
  <w:num w:numId="12">
    <w:abstractNumId w:val="40"/>
    <w:lvlOverride w:ilvl="0">
      <w:startOverride w:val="1"/>
    </w:lvlOverride>
  </w:num>
  <w:num w:numId="13">
    <w:abstractNumId w:val="40"/>
    <w:lvlOverride w:ilvl="0">
      <w:startOverride w:val="1"/>
    </w:lvlOverride>
  </w:num>
  <w:num w:numId="14">
    <w:abstractNumId w:val="40"/>
    <w:lvlOverride w:ilvl="0">
      <w:startOverride w:val="1"/>
    </w:lvlOverride>
  </w:num>
  <w:num w:numId="15">
    <w:abstractNumId w:val="40"/>
    <w:lvlOverride w:ilvl="0">
      <w:startOverride w:val="1"/>
    </w:lvlOverride>
  </w:num>
  <w:num w:numId="16">
    <w:abstractNumId w:val="83"/>
  </w:num>
  <w:num w:numId="17">
    <w:abstractNumId w:val="77"/>
  </w:num>
  <w:num w:numId="18">
    <w:abstractNumId w:val="41"/>
  </w:num>
  <w:num w:numId="19">
    <w:abstractNumId w:val="76"/>
  </w:num>
  <w:num w:numId="20">
    <w:abstractNumId w:val="67"/>
  </w:num>
  <w:num w:numId="21">
    <w:abstractNumId w:val="68"/>
  </w:num>
  <w:num w:numId="22">
    <w:abstractNumId w:val="48"/>
  </w:num>
  <w:num w:numId="23">
    <w:abstractNumId w:val="19"/>
  </w:num>
  <w:num w:numId="24">
    <w:abstractNumId w:val="28"/>
  </w:num>
  <w:num w:numId="25">
    <w:abstractNumId w:val="6"/>
  </w:num>
  <w:num w:numId="26">
    <w:abstractNumId w:val="44"/>
  </w:num>
  <w:num w:numId="27">
    <w:abstractNumId w:val="48"/>
  </w:num>
  <w:num w:numId="28">
    <w:abstractNumId w:val="64"/>
  </w:num>
  <w:num w:numId="29">
    <w:abstractNumId w:val="12"/>
  </w:num>
  <w:num w:numId="30">
    <w:abstractNumId w:val="9"/>
  </w:num>
  <w:num w:numId="31">
    <w:abstractNumId w:val="30"/>
  </w:num>
  <w:num w:numId="32">
    <w:abstractNumId w:val="54"/>
    <w:lvlOverride w:ilvl="0">
      <w:startOverride w:val="1"/>
    </w:lvlOverride>
  </w:num>
  <w:num w:numId="33">
    <w:abstractNumId w:val="54"/>
    <w:lvlOverride w:ilvl="0">
      <w:startOverride w:val="1"/>
    </w:lvlOverride>
  </w:num>
  <w:num w:numId="34">
    <w:abstractNumId w:val="57"/>
  </w:num>
  <w:num w:numId="35">
    <w:abstractNumId w:val="46"/>
  </w:num>
  <w:num w:numId="36">
    <w:abstractNumId w:val="23"/>
  </w:num>
  <w:num w:numId="37">
    <w:abstractNumId w:val="32"/>
  </w:num>
  <w:num w:numId="38">
    <w:abstractNumId w:val="43"/>
  </w:num>
  <w:num w:numId="39">
    <w:abstractNumId w:val="61"/>
  </w:num>
  <w:num w:numId="40">
    <w:abstractNumId w:val="74"/>
  </w:num>
  <w:num w:numId="41">
    <w:abstractNumId w:val="59"/>
  </w:num>
  <w:num w:numId="42">
    <w:abstractNumId w:val="7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num>
  <w:num w:numId="44">
    <w:abstractNumId w:val="35"/>
  </w:num>
  <w:num w:numId="45">
    <w:abstractNumId w:val="71"/>
  </w:num>
  <w:num w:numId="46">
    <w:abstractNumId w:val="40"/>
    <w:lvlOverride w:ilvl="0">
      <w:startOverride w:val="1"/>
    </w:lvlOverride>
  </w:num>
  <w:num w:numId="47">
    <w:abstractNumId w:val="40"/>
    <w:lvlOverride w:ilvl="0">
      <w:startOverride w:val="1"/>
    </w:lvlOverride>
  </w:num>
  <w:num w:numId="48">
    <w:abstractNumId w:val="40"/>
    <w:lvlOverride w:ilvl="0">
      <w:startOverride w:val="1"/>
    </w:lvlOverride>
  </w:num>
  <w:num w:numId="49">
    <w:abstractNumId w:val="40"/>
    <w:lvlOverride w:ilvl="0">
      <w:startOverride w:val="1"/>
    </w:lvlOverride>
  </w:num>
  <w:num w:numId="50">
    <w:abstractNumId w:val="40"/>
    <w:lvlOverride w:ilvl="0">
      <w:startOverride w:val="1"/>
    </w:lvlOverride>
  </w:num>
  <w:num w:numId="51">
    <w:abstractNumId w:val="40"/>
    <w:lvlOverride w:ilvl="0">
      <w:startOverride w:val="1"/>
    </w:lvlOverride>
  </w:num>
  <w:num w:numId="52">
    <w:abstractNumId w:val="40"/>
    <w:lvlOverride w:ilvl="0">
      <w:startOverride w:val="1"/>
    </w:lvlOverride>
  </w:num>
  <w:num w:numId="53">
    <w:abstractNumId w:val="40"/>
    <w:lvlOverride w:ilvl="0">
      <w:startOverride w:val="1"/>
    </w:lvlOverride>
  </w:num>
  <w:num w:numId="54">
    <w:abstractNumId w:val="40"/>
    <w:lvlOverride w:ilvl="0">
      <w:startOverride w:val="1"/>
    </w:lvlOverride>
  </w:num>
  <w:num w:numId="55">
    <w:abstractNumId w:val="48"/>
  </w:num>
  <w:num w:numId="56">
    <w:abstractNumId w:val="69"/>
  </w:num>
  <w:num w:numId="57">
    <w:abstractNumId w:val="52"/>
  </w:num>
  <w:num w:numId="58">
    <w:abstractNumId w:val="13"/>
  </w:num>
  <w:num w:numId="59">
    <w:abstractNumId w:val="51"/>
  </w:num>
  <w:num w:numId="60">
    <w:abstractNumId w:val="10"/>
  </w:num>
  <w:num w:numId="61">
    <w:abstractNumId w:val="25"/>
  </w:num>
  <w:num w:numId="62">
    <w:abstractNumId w:val="63"/>
  </w:num>
  <w:num w:numId="63">
    <w:abstractNumId w:val="17"/>
  </w:num>
  <w:num w:numId="64">
    <w:abstractNumId w:val="16"/>
  </w:num>
  <w:num w:numId="65">
    <w:abstractNumId w:val="37"/>
  </w:num>
  <w:num w:numId="66">
    <w:abstractNumId w:val="4"/>
  </w:num>
  <w:num w:numId="67">
    <w:abstractNumId w:val="26"/>
  </w:num>
  <w:num w:numId="68">
    <w:abstractNumId w:val="79"/>
  </w:num>
  <w:num w:numId="69">
    <w:abstractNumId w:val="21"/>
  </w:num>
  <w:num w:numId="70">
    <w:abstractNumId w:val="65"/>
  </w:num>
  <w:num w:numId="71">
    <w:abstractNumId w:val="5"/>
  </w:num>
  <w:num w:numId="72">
    <w:abstractNumId w:val="27"/>
  </w:num>
  <w:num w:numId="73">
    <w:abstractNumId w:val="34"/>
  </w:num>
  <w:num w:numId="74">
    <w:abstractNumId w:val="82"/>
  </w:num>
  <w:num w:numId="75">
    <w:abstractNumId w:val="56"/>
  </w:num>
  <w:num w:numId="76">
    <w:abstractNumId w:val="45"/>
  </w:num>
  <w:num w:numId="77">
    <w:abstractNumId w:val="36"/>
  </w:num>
  <w:num w:numId="78">
    <w:abstractNumId w:val="15"/>
  </w:num>
  <w:num w:numId="79">
    <w:abstractNumId w:val="84"/>
  </w:num>
  <w:num w:numId="80">
    <w:abstractNumId w:val="78"/>
  </w:num>
  <w:num w:numId="81">
    <w:abstractNumId w:val="22"/>
  </w:num>
  <w:num w:numId="82">
    <w:abstractNumId w:val="20"/>
  </w:num>
  <w:num w:numId="83">
    <w:abstractNumId w:val="49"/>
  </w:num>
  <w:num w:numId="84">
    <w:abstractNumId w:val="24"/>
  </w:num>
  <w:num w:numId="85">
    <w:abstractNumId w:val="11"/>
  </w:num>
  <w:num w:numId="86">
    <w:abstractNumId w:val="7"/>
  </w:num>
  <w:num w:numId="87">
    <w:abstractNumId w:val="55"/>
  </w:num>
  <w:num w:numId="88">
    <w:abstractNumId w:val="29"/>
  </w:num>
  <w:num w:numId="89">
    <w:abstractNumId w:val="75"/>
  </w:num>
  <w:num w:numId="90">
    <w:abstractNumId w:val="66"/>
  </w:num>
  <w:num w:numId="91">
    <w:abstractNumId w:val="38"/>
  </w:num>
  <w:num w:numId="92">
    <w:abstractNumId w:val="33"/>
  </w:num>
  <w:num w:numId="93">
    <w:abstractNumId w:val="70"/>
  </w:num>
  <w:num w:numId="94">
    <w:abstractNumId w:val="72"/>
  </w:num>
  <w:num w:numId="95">
    <w:abstractNumId w:val="14"/>
  </w:num>
  <w:num w:numId="96">
    <w:abstractNumId w:val="53"/>
  </w:num>
  <w:num w:numId="97">
    <w:abstractNumId w:val="39"/>
  </w:num>
  <w:num w:numId="98">
    <w:abstractNumId w:val="62"/>
  </w:num>
  <w:num w:numId="99">
    <w:abstractNumId w:val="60"/>
  </w:num>
  <w:num w:numId="100">
    <w:abstractNumId w:val="47"/>
  </w:num>
  <w:num w:numId="101">
    <w:abstractNumId w:val="8"/>
  </w:num>
  <w:num w:numId="102">
    <w:abstractNumId w:val="50"/>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vsd"/><Relationship Id="rId42" Type="http://schemas.openxmlformats.org/officeDocument/2006/relationships/oleObject" Target="embeddings/Microsoft_Visio_2003-2010_Drawing14151515151515151515151515151515151515.vsd"/><Relationship Id="rId63" Type="http://schemas.openxmlformats.org/officeDocument/2006/relationships/package" Target="embeddings/Microsoft_Visio_Drawing46666666666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vsd"/><Relationship Id="rId159" Type="http://schemas.openxmlformats.org/officeDocument/2006/relationships/package" Target="embeddings/Microsoft_Visio_Drawing2325252525252525252525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vsd"/><Relationship Id="rId205" Type="http://schemas.openxmlformats.org/officeDocument/2006/relationships/oleObject" Target="embeddings/Microsoft_Visio_2003-2010_Drawing676868686868686868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vsd"/><Relationship Id="rId102" Type="http://schemas.openxmlformats.org/officeDocument/2006/relationships/oleObject" Target="embeddings/Microsoft_Visio_2003-2010_Drawing313232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vsd"/><Relationship Id="rId144" Type="http://schemas.openxmlformats.org/officeDocument/2006/relationships/package" Target="embeddings/Microsoft_Visio_Drawing20222222222222222222222121212121212121.vsdx"/><Relationship Id="rId149" Type="http://schemas.openxmlformats.org/officeDocument/2006/relationships/oleObject" Target="embeddings/Microsoft_Visio_2003-2010_Drawing434444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vsdx"/><Relationship Id="rId134" Type="http://schemas.openxmlformats.org/officeDocument/2006/relationships/oleObject" Target="embeddings/Microsoft_Visio_2003-2010_Drawing394040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vsdx"/><Relationship Id="rId171" Type="http://schemas.openxmlformats.org/officeDocument/2006/relationships/oleObject" Target="embeddings/Microsoft_Visio_2003-2010_Drawing505151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vsd"/><Relationship Id="rId12" Type="http://schemas.openxmlformats.org/officeDocument/2006/relationships/oleObject" Target="embeddings/Microsoft_Visio_2003-2010_Drawing111111111111111111.vsd"/><Relationship Id="rId17" Type="http://schemas.openxmlformats.org/officeDocument/2006/relationships/oleObject" Target="embeddings/Microsoft_Visio_2003-2010_Drawing2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vsd"/><Relationship Id="rId59" Type="http://schemas.openxmlformats.org/officeDocument/2006/relationships/package" Target="embeddings/Microsoft_Visio_Drawing2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vsdx"/><Relationship Id="rId124" Type="http://schemas.openxmlformats.org/officeDocument/2006/relationships/oleObject" Target="embeddings/Microsoft_Visio_2003-2010_Drawing343535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vsdx"/><Relationship Id="rId140" Type="http://schemas.openxmlformats.org/officeDocument/2006/relationships/package" Target="embeddings/Microsoft_Visio_Drawing1820202020202020202020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vsd"/><Relationship Id="rId81" Type="http://schemas.openxmlformats.org/officeDocument/2006/relationships/oleObject" Target="embeddings/Microsoft_Visio_2003-2010_Drawing26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vsd"/><Relationship Id="rId50" Type="http://schemas.openxmlformats.org/officeDocument/2006/relationships/oleObject" Target="embeddings/Microsoft_Visio_2003-2010_Drawing16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vsd"/><Relationship Id="rId167" Type="http://schemas.openxmlformats.org/officeDocument/2006/relationships/oleObject" Target="embeddings/Microsoft_Visio_2003-2010_Drawing484949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vsd"/><Relationship Id="rId92" Type="http://schemas.openxmlformats.org/officeDocument/2006/relationships/package" Target="embeddings/Microsoft_Visio_Drawing79999999999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vsdx"/><Relationship Id="rId110" Type="http://schemas.openxmlformats.org/officeDocument/2006/relationships/oleObject" Target="embeddings/Microsoft_Visio_2003-2010_Drawing333434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vsd"/><Relationship Id="rId157" Type="http://schemas.openxmlformats.org/officeDocument/2006/relationships/package" Target="embeddings/Microsoft_Visio_Drawing2224242424242424242424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vsd"/><Relationship Id="rId203" Type="http://schemas.openxmlformats.org/officeDocument/2006/relationships/oleObject" Target="embeddings/Microsoft_Visio_2003-2010_Drawing66676767676767676767676767676767676767.vsd"/><Relationship Id="rId19" Type="http://schemas.openxmlformats.org/officeDocument/2006/relationships/oleObject" Target="embeddings/Microsoft_Visio_2003-2010_Drawing3444444444444444444.vsd"/><Relationship Id="rId14" Type="http://schemas.openxmlformats.org/officeDocument/2006/relationships/oleObject" Target="embeddings/Microsoft_Visio_2003-2010_Drawing1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vsd"/><Relationship Id="rId77" Type="http://schemas.openxmlformats.org/officeDocument/2006/relationships/oleObject" Target="embeddings/Microsoft_Visio_2003-2010_Drawing24252525252525252525252525252525252525.vsd"/><Relationship Id="rId100" Type="http://schemas.openxmlformats.org/officeDocument/2006/relationships/oleObject" Target="embeddings/Microsoft_Visio_2003-2010_Drawing303131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vsdx"/><Relationship Id="rId163" Type="http://schemas.openxmlformats.org/officeDocument/2006/relationships/oleObject" Target="embeddings/Microsoft_Visio_2003-2010_Drawing474848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vsd"/><Relationship Id="rId46" Type="http://schemas.openxmlformats.org/officeDocument/2006/relationships/package" Target="embeddings/Microsoft_Visio_Drawing111111111111111111.vsdx"/><Relationship Id="rId67" Type="http://schemas.openxmlformats.org/officeDocument/2006/relationships/oleObject" Target="embeddings/Microsoft_Visio_2003-2010_Drawing20212121212121212121212121212121212121.vsd"/><Relationship Id="rId116" Type="http://schemas.openxmlformats.org/officeDocument/2006/relationships/package" Target="embeddings/Microsoft_Visio_Drawing1416161616161616161616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vsd"/><Relationship Id="rId153" Type="http://schemas.openxmlformats.org/officeDocument/2006/relationships/oleObject" Target="embeddings/Microsoft_Visio_2003-2010_Drawing454646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vsd"/><Relationship Id="rId195" Type="http://schemas.openxmlformats.org/officeDocument/2006/relationships/oleObject" Target="embeddings/Microsoft_Visio_2003-2010_Drawing626363636363636363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vsd"/><Relationship Id="rId185" Type="http://schemas.openxmlformats.org/officeDocument/2006/relationships/oleObject" Target="embeddings/Microsoft_Visio_2003-2010_Drawing575858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vsd"/><Relationship Id="rId112" Type="http://schemas.openxmlformats.org/officeDocument/2006/relationships/package" Target="embeddings/Microsoft_Visio_Drawing1214141414141414141414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40EC96-A41D-48CB-9ECD-957542BEC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245</TotalTime>
  <Pages>52</Pages>
  <Words>178122</Words>
  <Characters>1015302</Characters>
  <Application>Microsoft Office Word</Application>
  <DocSecurity>0</DocSecurity>
  <Lines>8460</Lines>
  <Paragraphs>2382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1191042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15</cp:revision>
  <cp:lastPrinted>2016-08-26T14:37:00Z</cp:lastPrinted>
  <dcterms:created xsi:type="dcterms:W3CDTF">2019-02-02T06:50:00Z</dcterms:created>
  <dcterms:modified xsi:type="dcterms:W3CDTF">2019-10-08T07:09:00Z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