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729DF3D" w:rsidR="00C20D2D" w:rsidRPr="005B11CB" w:rsidRDefault="00FB3571" w:rsidP="005F4B0B">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5F4B0B">
              <w:rPr>
                <w:rFonts w:eastAsia="BatangChe"/>
                <w:sz w:val="22"/>
                <w:szCs w:val="24"/>
              </w:rPr>
              <w:t>20</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0B55459" w:rsidR="00424964" w:rsidRPr="005B11CB" w:rsidRDefault="005F4B0B">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w:t>
            </w:r>
            <w:r>
              <w:rPr>
                <w:rFonts w:eastAsia="BatangChe"/>
                <w:sz w:val="22"/>
                <w:szCs w:val="24"/>
              </w:rPr>
              <w:t>20</w:t>
            </w:r>
            <w:r w:rsidR="00FB3571" w:rsidRPr="00FB3571">
              <w:rPr>
                <w:rFonts w:eastAsia="BatangChe"/>
                <w:sz w:val="22"/>
                <w:szCs w:val="24"/>
              </w:rPr>
              <w:t>-</w:t>
            </w:r>
            <w:r>
              <w:rPr>
                <w:rFonts w:eastAsia="BatangChe"/>
                <w:sz w:val="22"/>
                <w:szCs w:val="24"/>
              </w:rPr>
              <w:t>02</w:t>
            </w:r>
            <w:r w:rsidR="00FB3571" w:rsidRPr="00FB3571">
              <w:rPr>
                <w:rFonts w:eastAsia="BatangChe"/>
                <w:sz w:val="22"/>
                <w:szCs w:val="24"/>
              </w:rPr>
              <w:t>-</w:t>
            </w:r>
            <w:r>
              <w:rPr>
                <w:rFonts w:eastAsia="BatangChe"/>
                <w:sz w:val="22"/>
                <w:szCs w:val="24"/>
              </w:rPr>
              <w:t>24</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2F19F92B"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26785797"/>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26785798"/>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26785799"/>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26785800"/>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59"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59"/>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0"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0"/>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1"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1"/>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2"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2"/>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3"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3"/>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4"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4"/>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5"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5"/>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6"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7"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8"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69"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69"/>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0"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1"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1"/>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2"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3"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3"/>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4"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4"/>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5"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5"/>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6"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6"/>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77" w:name="REF_OMA_TS_REST"/>
      <w:r w:rsidRPr="00357143">
        <w:rPr>
          <w:rFonts w:eastAsia="宋体"/>
          <w:lang w:eastAsia="zh-CN"/>
        </w:rPr>
        <w:t>i.</w:t>
      </w:r>
      <w:bookmarkStart w:id="78" w:name="OLE_LINK13"/>
      <w:bookmarkStart w:id="79" w:name="REF_OMA_TS_REST_NetAPI"/>
      <w:bookmarkEnd w:id="77"/>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78"/>
      <w:bookmarkEnd w:id="79"/>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0" w:name="REF_OMA_TS_REST_CommunicationPatterns"/>
      <w:r w:rsidRPr="00357143">
        <w:rPr>
          <w:rFonts w:eastAsia="宋体"/>
          <w:lang w:eastAsia="zh-CN"/>
        </w:rPr>
        <w:t>OMA-TS-REST-NetAPI-CommunicationPatterns</w:t>
      </w:r>
      <w:bookmarkEnd w:id="80"/>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2" w:name="REF_3GPPTS23468"/>
      <w:r w:rsidR="00205F58" w:rsidRPr="00205F58">
        <w:rPr>
          <w:rFonts w:eastAsiaTheme="minorEastAsia"/>
          <w:lang w:eastAsia="zh-CN"/>
        </w:rPr>
        <w:t>33</w:t>
      </w:r>
      <w:bookmarkEnd w:id="8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3" w:name="REF_IETFRFC3171"/>
      <w:r>
        <w:rPr>
          <w:rFonts w:hint="eastAsia"/>
          <w:lang w:eastAsia="zh-CN"/>
        </w:rPr>
        <w:t>34</w:t>
      </w:r>
      <w:bookmarkEnd w:id="8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4" w:name="REF_IETFRFC4291"/>
      <w:r>
        <w:rPr>
          <w:rFonts w:hint="eastAsia"/>
          <w:lang w:eastAsia="zh-CN"/>
        </w:rPr>
        <w:t>35</w:t>
      </w:r>
      <w:bookmarkEnd w:id="8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5" w:name="OLE_LINK14"/>
      <w:bookmarkStart w:id="86" w:name="REF_IETFRFC6838"/>
      <w:r>
        <w:rPr>
          <w:rFonts w:hint="eastAsia"/>
          <w:lang w:eastAsia="zh-CN"/>
        </w:rPr>
        <w:t>36</w:t>
      </w:r>
      <w:bookmarkEnd w:id="85"/>
      <w:bookmarkEnd w:id="86"/>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87" w:name="REF_IETFRFC3987"/>
      <w:r w:rsidRPr="00FC2651">
        <w:t>IETF RFC 3987</w:t>
      </w:r>
      <w:bookmarkEnd w:id="87"/>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14:paraId="416B35D5" w14:textId="77777777"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26785802"/>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26785803"/>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26785804"/>
      <w:r w:rsidRPr="00357143">
        <w:lastRenderedPageBreak/>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26785805"/>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14:paraId="57EDE67E" w14:textId="77777777"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26785806"/>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15pt;height:172.55pt" o:ole="">
            <v:imagedata r:id="rId11" o:title=""/>
          </v:shape>
          <o:OLEObject Type="Embed" ProgID="Visio.Drawing.11" ShapeID="_x0000_i1025" DrawAspect="Content" ObjectID="_1644067993"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26785807"/>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14:paraId="1C374A5D" w14:textId="77777777"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26785808"/>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7pt;height:267.45pt" o:ole="">
            <v:imagedata r:id="rId13" o:title=""/>
          </v:shape>
          <o:OLEObject Type="Embed" ProgID="Visio.Drawing.11" ShapeID="_x0000_i1026" DrawAspect="Content" ObjectID="_1644067994"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26785809"/>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14:paraId="5E73D000" w14:textId="77777777"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26785810"/>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26785811"/>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26785812"/>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26785813"/>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26785814"/>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14:paraId="57CBDC32" w14:textId="77777777"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26785817"/>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26785818"/>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14:paraId="05180898" w14:textId="77777777"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26785819"/>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7pt;height:301.7pt" o:ole="">
            <v:imagedata r:id="rId16" o:title="" cropbottom="22614f" cropright="22790f"/>
          </v:shape>
          <o:OLEObject Type="Embed" ProgID="Visio.Drawing.11" ShapeID="_x0000_i1027" DrawAspect="Content" ObjectID="_1644067995"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26785820"/>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14:paraId="7D1F7417" w14:textId="77777777"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26785821"/>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26785822"/>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14:paraId="31A2961D" w14:textId="77777777"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26785823"/>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pt;height:116pt" o:ole="">
            <v:imagedata r:id="rId18" o:title=""/>
          </v:shape>
          <o:OLEObject Type="Embed" ProgID="Visio.Drawing.11" ShapeID="_x0000_i1028" DrawAspect="Content" ObjectID="_1644067996"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26785824"/>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26785825"/>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14:paraId="203196EB" w14:textId="77777777"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26785826"/>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26785827"/>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26785828"/>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14:paraId="1C83B105" w14:textId="77777777"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26785829"/>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26785830"/>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26785831"/>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14:paraId="3123CDCA" w14:textId="77777777"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26785832"/>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14:paraId="459A96E0" w14:textId="77777777"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26785833"/>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3" w:name="_Hlk514149366"/>
      <w:r w:rsidRPr="00AD54F5">
        <w:t>us</w:t>
      </w:r>
      <w:r>
        <w:t>e of non-oneM2M</w:t>
      </w:r>
      <w:r w:rsidRPr="00AD54F5">
        <w:t xml:space="preserve"> technology protocols </w:t>
      </w:r>
      <w:bookmarkEnd w:id="443"/>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26785834"/>
      <w:r w:rsidRPr="00357143">
        <w:lastRenderedPageBreak/>
        <w:t>6.2.4.1.1</w:t>
      </w:r>
      <w:r w:rsidRPr="00357143">
        <w:tab/>
        <w:t xml:space="preserve">Device Management </w:t>
      </w:r>
      <w:r w:rsidR="00C01454" w:rsidRPr="00AD54F5">
        <w:t>using other existing technologies</w:t>
      </w:r>
      <w:bookmarkEnd w:id="444"/>
      <w:bookmarkEnd w:id="445"/>
      <w:bookmarkEnd w:id="446"/>
      <w:bookmarkEnd w:id="447"/>
      <w:bookmarkEnd w:id="448"/>
      <w:bookmarkEnd w:id="449"/>
      <w:bookmarkEnd w:id="450"/>
      <w:bookmarkEnd w:id="451"/>
      <w:bookmarkEnd w:id="452"/>
      <w:bookmarkEnd w:id="453"/>
      <w:bookmarkEnd w:id="454"/>
    </w:p>
    <w:p w14:paraId="36F8FFE8" w14:textId="77777777" w:rsidR="00C01454" w:rsidRPr="00AD54F5" w:rsidRDefault="00C01454" w:rsidP="00C01454">
      <w:pPr>
        <w:pStyle w:val="6"/>
      </w:pPr>
      <w:bookmarkStart w:id="455" w:name="_Toc26785835"/>
      <w:r w:rsidRPr="00AD54F5">
        <w:t>6.2.4.1.1.1</w:t>
      </w:r>
      <w:r w:rsidRPr="00AD54F5">
        <w:tab/>
        <w:t>Architecture</w:t>
      </w:r>
      <w:bookmarkEnd w:id="455"/>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15pt" o:ole="">
            <v:imagedata r:id="rId20" o:title=""/>
          </v:shape>
          <o:OLEObject Type="Embed" ProgID="Visio.Drawing.11" ShapeID="_x0000_i1029" DrawAspect="Content" ObjectID="_1644067997"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6" w:name="_Toc505694119"/>
      <w:bookmarkStart w:id="457" w:name="_Toc26785836"/>
      <w:bookmarkStart w:id="458" w:name="_Toc445302584"/>
      <w:bookmarkStart w:id="459" w:name="_Toc445389757"/>
      <w:bookmarkStart w:id="460" w:name="_Toc447042802"/>
      <w:bookmarkStart w:id="461" w:name="_Toc457493560"/>
      <w:bookmarkStart w:id="462" w:name="_Toc459976659"/>
      <w:bookmarkStart w:id="463" w:name="_Toc470163842"/>
      <w:bookmarkStart w:id="464" w:name="_Toc470164424"/>
      <w:bookmarkStart w:id="465" w:name="_Toc475715033"/>
      <w:bookmarkStart w:id="466" w:name="_Toc479348834"/>
      <w:bookmarkStart w:id="467" w:name="_Toc484070282"/>
      <w:r w:rsidRPr="00AD54F5">
        <w:t>6.2.4.1.1.2</w:t>
      </w:r>
      <w:r w:rsidRPr="00AD54F5">
        <w:tab/>
        <w:t>Management Server Interaction</w:t>
      </w:r>
      <w:bookmarkEnd w:id="456"/>
      <w:bookmarkEnd w:id="457"/>
    </w:p>
    <w:bookmarkEnd w:id="458"/>
    <w:bookmarkEnd w:id="459"/>
    <w:bookmarkEnd w:id="460"/>
    <w:bookmarkEnd w:id="461"/>
    <w:bookmarkEnd w:id="462"/>
    <w:bookmarkEnd w:id="463"/>
    <w:bookmarkEnd w:id="464"/>
    <w:bookmarkEnd w:id="465"/>
    <w:bookmarkEnd w:id="466"/>
    <w:bookmarkEnd w:id="467"/>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pt;height:165.15pt" o:ole="">
            <v:imagedata r:id="rId22" o:title=""/>
          </v:shape>
          <o:OLEObject Type="Embed" ProgID="Visio.Drawing.11" ShapeID="_x0000_i1030" DrawAspect="Content" ObjectID="_1644067998"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45pt;height:172.55pt" o:ole="">
            <v:imagedata r:id="rId24" o:title=""/>
          </v:shape>
          <o:OLEObject Type="Embed" ProgID="Visio.Drawing.11" ShapeID="_x0000_i1031" DrawAspect="Content" ObjectID="_1644067999"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8" w:name="_Toc26785837"/>
      <w:bookmarkStart w:id="469" w:name="_Toc445302586"/>
      <w:r w:rsidRPr="00AD54F5">
        <w:t>6.2.4.1.1.3</w:t>
      </w:r>
      <w:r w:rsidRPr="00AD54F5">
        <w:tab/>
        <w:t>Management Server - Access Permissions</w:t>
      </w:r>
      <w:bookmarkEnd w:id="468"/>
    </w:p>
    <w:bookmarkEnd w:id="469"/>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0" w:name="_Toc26785838"/>
      <w:r w:rsidRPr="00AD54F5">
        <w:t>6.2.4.1.1.4</w:t>
      </w:r>
      <w:r w:rsidRPr="00AD54F5">
        <w:tab/>
        <w:t>Management Server - External management object discovery</w:t>
      </w:r>
      <w:bookmarkEnd w:id="470"/>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1" w:name="_Toc505694120"/>
      <w:bookmarkStart w:id="472" w:name="_Toc26785839"/>
      <w:bookmarkStart w:id="473" w:name="_Toc445302587"/>
      <w:bookmarkStart w:id="474" w:name="_Toc445389758"/>
      <w:bookmarkStart w:id="475" w:name="_Toc447042803"/>
      <w:bookmarkStart w:id="476" w:name="_Toc457493561"/>
      <w:bookmarkStart w:id="477" w:name="_Toc459976660"/>
      <w:bookmarkStart w:id="478" w:name="_Toc470163843"/>
      <w:bookmarkStart w:id="479" w:name="_Toc470164425"/>
      <w:bookmarkStart w:id="480" w:name="_Toc475715034"/>
      <w:bookmarkStart w:id="481" w:name="_Toc479348835"/>
      <w:bookmarkStart w:id="482" w:name="_Toc484070283"/>
      <w:r w:rsidRPr="00AD54F5">
        <w:t>6.2.4.1.1.5</w:t>
      </w:r>
      <w:r w:rsidRPr="00AD54F5">
        <w:tab/>
        <w:t>Management Client Interaction</w:t>
      </w:r>
      <w:bookmarkEnd w:id="471"/>
      <w:bookmarkEnd w:id="472"/>
    </w:p>
    <w:bookmarkEnd w:id="473"/>
    <w:bookmarkEnd w:id="474"/>
    <w:bookmarkEnd w:id="475"/>
    <w:bookmarkEnd w:id="476"/>
    <w:bookmarkEnd w:id="477"/>
    <w:bookmarkEnd w:id="478"/>
    <w:bookmarkEnd w:id="479"/>
    <w:bookmarkEnd w:id="480"/>
    <w:bookmarkEnd w:id="481"/>
    <w:bookmarkEnd w:id="482"/>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5pt" o:ole="">
            <v:imagedata r:id="rId26" o:title=""/>
          </v:shape>
          <o:OLEObject Type="Embed" ProgID="Visio.Drawing.11" ShapeID="_x0000_i1032" DrawAspect="Content" ObjectID="_1644068000"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3" w:name="_Toc445302593"/>
      <w:bookmarkStart w:id="484" w:name="_Toc445389760"/>
      <w:bookmarkStart w:id="485" w:name="_Toc447042805"/>
      <w:bookmarkStart w:id="486" w:name="_Toc457493563"/>
      <w:bookmarkStart w:id="487" w:name="_Toc459976662"/>
      <w:bookmarkStart w:id="488" w:name="_Toc470163845"/>
      <w:bookmarkStart w:id="489" w:name="_Toc470164427"/>
      <w:bookmarkStart w:id="490" w:name="_Toc475715036"/>
      <w:bookmarkStart w:id="491" w:name="_Toc479348837"/>
      <w:bookmarkStart w:id="492" w:name="_Toc484070285"/>
      <w:bookmarkStart w:id="493" w:name="_Toc26785840"/>
      <w:r w:rsidRPr="00357143">
        <w:t>6.2.4</w:t>
      </w:r>
      <w:r w:rsidR="007D29C9" w:rsidRPr="00357143">
        <w:t>.2</w:t>
      </w:r>
      <w:r w:rsidR="007D29C9" w:rsidRPr="00357143">
        <w:tab/>
      </w:r>
      <w:r w:rsidR="00F8370D" w:rsidRPr="00357143">
        <w:t>Detailed Descriptions</w:t>
      </w:r>
      <w:bookmarkEnd w:id="483"/>
      <w:bookmarkEnd w:id="484"/>
      <w:bookmarkEnd w:id="485"/>
      <w:bookmarkEnd w:id="486"/>
      <w:bookmarkEnd w:id="487"/>
      <w:bookmarkEnd w:id="488"/>
      <w:bookmarkEnd w:id="489"/>
      <w:bookmarkEnd w:id="490"/>
      <w:bookmarkEnd w:id="491"/>
      <w:bookmarkEnd w:id="492"/>
      <w:bookmarkEnd w:id="493"/>
    </w:p>
    <w:p w14:paraId="6EEA2A07" w14:textId="77777777" w:rsidR="0045012A" w:rsidRPr="00357143" w:rsidRDefault="0045012A" w:rsidP="0045012A">
      <w:pPr>
        <w:pStyle w:val="50"/>
      </w:pPr>
      <w:bookmarkStart w:id="494" w:name="_Toc447042806"/>
      <w:bookmarkStart w:id="495" w:name="_Toc457493564"/>
      <w:bookmarkStart w:id="496" w:name="_Toc459976663"/>
      <w:bookmarkStart w:id="497" w:name="_Toc470163846"/>
      <w:bookmarkStart w:id="498" w:name="_Toc470164428"/>
      <w:bookmarkStart w:id="499" w:name="_Toc475715037"/>
      <w:bookmarkStart w:id="500" w:name="_Toc479348838"/>
      <w:bookmarkStart w:id="501" w:name="_Toc484070286"/>
      <w:bookmarkStart w:id="502" w:name="_Toc26785841"/>
      <w:r w:rsidRPr="00357143">
        <w:rPr>
          <w:rFonts w:hint="eastAsia"/>
        </w:rPr>
        <w:t>6.2.4.2.0</w:t>
      </w:r>
      <w:r w:rsidRPr="00357143">
        <w:rPr>
          <w:rFonts w:hint="eastAsia"/>
        </w:rPr>
        <w:tab/>
        <w:t>Overview</w:t>
      </w:r>
      <w:bookmarkEnd w:id="494"/>
      <w:bookmarkEnd w:id="495"/>
      <w:bookmarkEnd w:id="496"/>
      <w:bookmarkEnd w:id="497"/>
      <w:bookmarkEnd w:id="498"/>
      <w:bookmarkEnd w:id="499"/>
      <w:bookmarkEnd w:id="500"/>
      <w:bookmarkEnd w:id="501"/>
      <w:bookmarkEnd w:id="502"/>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5pt;height:194.85pt" o:ole="">
            <v:imagedata r:id="rId28" o:title=""/>
          </v:shape>
          <o:OLEObject Type="Embed" ProgID="Visio.Drawing.11" ShapeID="_x0000_i1033" DrawAspect="Content" ObjectID="_1644068001"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3" w:name="_Toc445302594"/>
      <w:bookmarkStart w:id="504" w:name="_Toc445389761"/>
      <w:bookmarkStart w:id="505" w:name="_Toc447042807"/>
      <w:bookmarkStart w:id="506" w:name="_Toc457493565"/>
      <w:bookmarkStart w:id="507" w:name="_Toc459976664"/>
      <w:bookmarkStart w:id="508" w:name="_Toc470163847"/>
      <w:bookmarkStart w:id="509" w:name="_Toc470164429"/>
      <w:bookmarkStart w:id="510" w:name="_Toc475715038"/>
      <w:bookmarkStart w:id="511" w:name="_Toc479348839"/>
      <w:bookmarkStart w:id="512" w:name="_Toc484070287"/>
      <w:bookmarkStart w:id="513" w:name="_Toc26785842"/>
      <w:r w:rsidRPr="00357143">
        <w:t>6.2.</w:t>
      </w:r>
      <w:r w:rsidR="009D5F43" w:rsidRPr="00357143">
        <w:t>4</w:t>
      </w:r>
      <w:r w:rsidR="00E957B5" w:rsidRPr="00357143">
        <w:t>.2.</w:t>
      </w:r>
      <w:r w:rsidR="005E36AD" w:rsidRPr="00357143">
        <w:t>1</w:t>
      </w:r>
      <w:r w:rsidR="00E957B5" w:rsidRPr="00357143">
        <w:tab/>
        <w:t>Device Configuration Function</w:t>
      </w:r>
      <w:bookmarkEnd w:id="503"/>
      <w:bookmarkEnd w:id="504"/>
      <w:bookmarkEnd w:id="505"/>
      <w:bookmarkEnd w:id="506"/>
      <w:bookmarkEnd w:id="507"/>
      <w:bookmarkEnd w:id="508"/>
      <w:bookmarkEnd w:id="509"/>
      <w:bookmarkEnd w:id="510"/>
      <w:bookmarkEnd w:id="511"/>
      <w:bookmarkEnd w:id="512"/>
      <w:bookmarkEnd w:id="51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4" w:name="_Toc445302595"/>
      <w:bookmarkStart w:id="515" w:name="_Toc445389762"/>
      <w:bookmarkStart w:id="516" w:name="_Toc447042808"/>
      <w:bookmarkStart w:id="517" w:name="_Toc457493566"/>
      <w:bookmarkStart w:id="518" w:name="_Toc459976665"/>
      <w:bookmarkStart w:id="519" w:name="_Toc470163848"/>
      <w:bookmarkStart w:id="520" w:name="_Toc470164430"/>
      <w:bookmarkStart w:id="521" w:name="_Toc475715039"/>
      <w:bookmarkStart w:id="522" w:name="_Toc479348840"/>
      <w:bookmarkStart w:id="523" w:name="_Toc484070288"/>
      <w:bookmarkStart w:id="524"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14"/>
      <w:bookmarkEnd w:id="515"/>
      <w:bookmarkEnd w:id="516"/>
      <w:bookmarkEnd w:id="517"/>
      <w:bookmarkEnd w:id="518"/>
      <w:bookmarkEnd w:id="519"/>
      <w:bookmarkEnd w:id="520"/>
      <w:bookmarkEnd w:id="521"/>
      <w:bookmarkEnd w:id="522"/>
      <w:bookmarkEnd w:id="523"/>
      <w:bookmarkEnd w:id="52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5" w:name="_Toc445302596"/>
      <w:bookmarkStart w:id="526" w:name="_Toc445389763"/>
      <w:bookmarkStart w:id="527" w:name="_Toc447042809"/>
      <w:bookmarkStart w:id="528" w:name="_Toc457493567"/>
      <w:bookmarkStart w:id="529" w:name="_Toc459976666"/>
      <w:bookmarkStart w:id="530" w:name="_Toc470163849"/>
      <w:bookmarkStart w:id="531" w:name="_Toc470164431"/>
      <w:bookmarkStart w:id="532" w:name="_Toc475715040"/>
      <w:bookmarkStart w:id="533" w:name="_Toc479348841"/>
      <w:bookmarkStart w:id="534" w:name="_Toc484070289"/>
      <w:bookmarkStart w:id="535"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25"/>
      <w:bookmarkEnd w:id="526"/>
      <w:bookmarkEnd w:id="527"/>
      <w:bookmarkEnd w:id="528"/>
      <w:bookmarkEnd w:id="529"/>
      <w:bookmarkEnd w:id="530"/>
      <w:bookmarkEnd w:id="531"/>
      <w:bookmarkEnd w:id="532"/>
      <w:bookmarkEnd w:id="533"/>
      <w:bookmarkEnd w:id="534"/>
      <w:bookmarkEnd w:id="53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6" w:name="_Toc445302597"/>
      <w:bookmarkStart w:id="537" w:name="_Toc445389764"/>
      <w:bookmarkStart w:id="538" w:name="_Toc447042810"/>
      <w:bookmarkStart w:id="539" w:name="_Toc457493568"/>
      <w:bookmarkStart w:id="540" w:name="_Toc459976667"/>
      <w:bookmarkStart w:id="541" w:name="_Toc470163850"/>
      <w:bookmarkStart w:id="542" w:name="_Toc470164432"/>
      <w:bookmarkStart w:id="543" w:name="_Toc475715041"/>
      <w:bookmarkStart w:id="544" w:name="_Toc479348842"/>
      <w:bookmarkStart w:id="545" w:name="_Toc484070290"/>
      <w:bookmarkStart w:id="546" w:name="_Toc2678584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6"/>
      <w:bookmarkEnd w:id="537"/>
      <w:bookmarkEnd w:id="538"/>
      <w:bookmarkEnd w:id="539"/>
      <w:bookmarkEnd w:id="540"/>
      <w:bookmarkEnd w:id="541"/>
      <w:bookmarkEnd w:id="542"/>
      <w:bookmarkEnd w:id="543"/>
      <w:bookmarkEnd w:id="544"/>
      <w:bookmarkEnd w:id="545"/>
      <w:bookmarkEnd w:id="54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7" w:name="_Toc445302598"/>
      <w:bookmarkStart w:id="548" w:name="_Toc445389765"/>
      <w:bookmarkStart w:id="549" w:name="_Toc447042811"/>
      <w:bookmarkStart w:id="550" w:name="_Toc457493569"/>
      <w:bookmarkStart w:id="551" w:name="_Toc459976668"/>
      <w:bookmarkStart w:id="552" w:name="_Toc470163851"/>
      <w:bookmarkStart w:id="553" w:name="_Toc470164433"/>
      <w:bookmarkStart w:id="554" w:name="_Toc475715042"/>
      <w:bookmarkStart w:id="555" w:name="_Toc479348843"/>
      <w:bookmarkStart w:id="556" w:name="_Toc484070291"/>
      <w:bookmarkStart w:id="557" w:name="_Toc26785846"/>
      <w:r w:rsidRPr="00357143">
        <w:t>6.2.</w:t>
      </w:r>
      <w:r w:rsidR="00377682" w:rsidRPr="00357143">
        <w:t>5</w:t>
      </w:r>
      <w:r w:rsidRPr="00357143">
        <w:tab/>
      </w:r>
      <w:r w:rsidR="00F8370D" w:rsidRPr="00357143">
        <w:t>Discovery</w:t>
      </w:r>
      <w:bookmarkEnd w:id="547"/>
      <w:bookmarkEnd w:id="548"/>
      <w:bookmarkEnd w:id="549"/>
      <w:bookmarkEnd w:id="550"/>
      <w:bookmarkEnd w:id="551"/>
      <w:bookmarkEnd w:id="552"/>
      <w:bookmarkEnd w:id="553"/>
      <w:bookmarkEnd w:id="554"/>
      <w:bookmarkEnd w:id="555"/>
      <w:bookmarkEnd w:id="556"/>
      <w:bookmarkEnd w:id="557"/>
    </w:p>
    <w:p w14:paraId="2F249AEE" w14:textId="77777777" w:rsidR="00F8370D" w:rsidRPr="00357143" w:rsidRDefault="007D29C9" w:rsidP="005361D0">
      <w:pPr>
        <w:pStyle w:val="40"/>
      </w:pPr>
      <w:bookmarkStart w:id="558" w:name="_Toc445302599"/>
      <w:bookmarkStart w:id="559" w:name="_Toc445389766"/>
      <w:bookmarkStart w:id="560" w:name="_Toc447042812"/>
      <w:bookmarkStart w:id="561" w:name="_Toc457493570"/>
      <w:bookmarkStart w:id="562" w:name="_Toc459976669"/>
      <w:bookmarkStart w:id="563" w:name="_Toc470163852"/>
      <w:bookmarkStart w:id="564" w:name="_Toc470164434"/>
      <w:bookmarkStart w:id="565" w:name="_Toc475715043"/>
      <w:bookmarkStart w:id="566" w:name="_Toc479348844"/>
      <w:bookmarkStart w:id="567" w:name="_Toc484070292"/>
      <w:bookmarkStart w:id="568" w:name="_Toc26785847"/>
      <w:r w:rsidRPr="00357143">
        <w:t>6.2.</w:t>
      </w:r>
      <w:r w:rsidR="00377682" w:rsidRPr="00357143">
        <w:t>5</w:t>
      </w:r>
      <w:r w:rsidRPr="00357143">
        <w:t>.1</w:t>
      </w:r>
      <w:r w:rsidRPr="00357143">
        <w:tab/>
      </w:r>
      <w:r w:rsidR="00F8370D" w:rsidRPr="00357143">
        <w:t>General Concepts</w:t>
      </w:r>
      <w:bookmarkEnd w:id="558"/>
      <w:bookmarkEnd w:id="559"/>
      <w:bookmarkEnd w:id="560"/>
      <w:bookmarkEnd w:id="561"/>
      <w:bookmarkEnd w:id="562"/>
      <w:bookmarkEnd w:id="563"/>
      <w:bookmarkEnd w:id="564"/>
      <w:bookmarkEnd w:id="565"/>
      <w:bookmarkEnd w:id="566"/>
      <w:bookmarkEnd w:id="567"/>
      <w:bookmarkEnd w:id="56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9" w:name="_Toc445302600"/>
      <w:bookmarkStart w:id="570" w:name="_Toc445389767"/>
      <w:bookmarkStart w:id="571" w:name="_Toc447042813"/>
      <w:bookmarkStart w:id="572" w:name="_Toc457493571"/>
      <w:bookmarkStart w:id="573" w:name="_Toc459976670"/>
      <w:bookmarkStart w:id="574" w:name="_Toc470163853"/>
      <w:bookmarkStart w:id="575" w:name="_Toc470164435"/>
      <w:bookmarkStart w:id="576" w:name="_Toc475715044"/>
      <w:bookmarkStart w:id="577" w:name="_Toc479348845"/>
      <w:bookmarkStart w:id="578" w:name="_Toc484070293"/>
      <w:bookmarkStart w:id="579" w:name="_Toc26785848"/>
      <w:r w:rsidRPr="00357143">
        <w:t>6.2.</w:t>
      </w:r>
      <w:r w:rsidR="00377682" w:rsidRPr="00357143">
        <w:t>5</w:t>
      </w:r>
      <w:r w:rsidRPr="00357143">
        <w:t>.2</w:t>
      </w:r>
      <w:r w:rsidRPr="00357143">
        <w:tab/>
      </w:r>
      <w:r w:rsidR="00F8370D" w:rsidRPr="00357143">
        <w:t>Detailed Descriptions</w:t>
      </w:r>
      <w:bookmarkEnd w:id="569"/>
      <w:bookmarkEnd w:id="570"/>
      <w:bookmarkEnd w:id="571"/>
      <w:bookmarkEnd w:id="572"/>
      <w:bookmarkEnd w:id="573"/>
      <w:bookmarkEnd w:id="574"/>
      <w:bookmarkEnd w:id="575"/>
      <w:bookmarkEnd w:id="576"/>
      <w:bookmarkEnd w:id="577"/>
      <w:bookmarkEnd w:id="578"/>
      <w:bookmarkEnd w:id="57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0" w:name="_Toc445302601"/>
      <w:bookmarkStart w:id="581" w:name="_Toc445389768"/>
      <w:bookmarkStart w:id="582" w:name="_Toc447042814"/>
      <w:bookmarkStart w:id="583" w:name="_Toc457493572"/>
      <w:bookmarkStart w:id="584" w:name="_Toc459976671"/>
      <w:bookmarkStart w:id="585" w:name="_Toc470163854"/>
      <w:bookmarkStart w:id="586" w:name="_Toc470164436"/>
      <w:bookmarkStart w:id="587" w:name="_Toc475715045"/>
      <w:bookmarkStart w:id="588" w:name="_Toc479348846"/>
      <w:bookmarkStart w:id="589" w:name="_Toc484070294"/>
      <w:bookmarkStart w:id="590" w:name="_Toc26785849"/>
      <w:r w:rsidRPr="00357143">
        <w:t>6.2.</w:t>
      </w:r>
      <w:r w:rsidR="00AF214E" w:rsidRPr="00357143">
        <w:t>6</w:t>
      </w:r>
      <w:r w:rsidRPr="00357143">
        <w:tab/>
      </w:r>
      <w:r w:rsidR="00F8370D" w:rsidRPr="00357143">
        <w:t>Group Management</w:t>
      </w:r>
      <w:bookmarkEnd w:id="580"/>
      <w:bookmarkEnd w:id="581"/>
      <w:bookmarkEnd w:id="582"/>
      <w:bookmarkEnd w:id="583"/>
      <w:bookmarkEnd w:id="584"/>
      <w:bookmarkEnd w:id="585"/>
      <w:bookmarkEnd w:id="586"/>
      <w:bookmarkEnd w:id="587"/>
      <w:bookmarkEnd w:id="588"/>
      <w:bookmarkEnd w:id="589"/>
      <w:bookmarkEnd w:id="590"/>
    </w:p>
    <w:p w14:paraId="5B2C6B38" w14:textId="77777777" w:rsidR="00F8370D" w:rsidRPr="00357143" w:rsidRDefault="007D29C9" w:rsidP="005361D0">
      <w:pPr>
        <w:pStyle w:val="40"/>
      </w:pPr>
      <w:bookmarkStart w:id="591" w:name="_Toc445302602"/>
      <w:bookmarkStart w:id="592" w:name="_Toc445389769"/>
      <w:bookmarkStart w:id="593" w:name="_Toc447042815"/>
      <w:bookmarkStart w:id="594" w:name="_Toc457493573"/>
      <w:bookmarkStart w:id="595" w:name="_Toc459976672"/>
      <w:bookmarkStart w:id="596" w:name="_Toc470163855"/>
      <w:bookmarkStart w:id="597" w:name="_Toc470164437"/>
      <w:bookmarkStart w:id="598" w:name="_Toc475715046"/>
      <w:bookmarkStart w:id="599" w:name="_Toc479348847"/>
      <w:bookmarkStart w:id="600" w:name="_Toc484070295"/>
      <w:bookmarkStart w:id="601" w:name="_Toc26785850"/>
      <w:r w:rsidRPr="00357143">
        <w:t>6.2.</w:t>
      </w:r>
      <w:r w:rsidR="00AF214E" w:rsidRPr="00357143">
        <w:t>6</w:t>
      </w:r>
      <w:r w:rsidRPr="00357143">
        <w:t>.1</w:t>
      </w:r>
      <w:r w:rsidRPr="00357143">
        <w:tab/>
      </w:r>
      <w:r w:rsidR="00F8370D" w:rsidRPr="00357143">
        <w:t>General Concepts</w:t>
      </w:r>
      <w:bookmarkEnd w:id="591"/>
      <w:bookmarkEnd w:id="592"/>
      <w:bookmarkEnd w:id="593"/>
      <w:bookmarkEnd w:id="594"/>
      <w:bookmarkEnd w:id="595"/>
      <w:bookmarkEnd w:id="596"/>
      <w:bookmarkEnd w:id="597"/>
      <w:bookmarkEnd w:id="598"/>
      <w:bookmarkEnd w:id="599"/>
      <w:bookmarkEnd w:id="600"/>
      <w:bookmarkEnd w:id="60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2" w:name="_Toc445302603"/>
      <w:bookmarkStart w:id="603" w:name="_Toc445389770"/>
      <w:bookmarkStart w:id="604" w:name="_Toc447042816"/>
      <w:bookmarkStart w:id="605" w:name="_Toc457493574"/>
      <w:bookmarkStart w:id="606" w:name="_Toc459976673"/>
      <w:bookmarkStart w:id="607" w:name="_Toc470163856"/>
      <w:bookmarkStart w:id="608" w:name="_Toc470164438"/>
      <w:bookmarkStart w:id="609" w:name="_Toc475715047"/>
      <w:bookmarkStart w:id="610" w:name="_Toc479348848"/>
      <w:bookmarkStart w:id="611" w:name="_Toc484070296"/>
      <w:bookmarkStart w:id="612" w:name="_Toc26785851"/>
      <w:r w:rsidRPr="00357143">
        <w:t>6.2.</w:t>
      </w:r>
      <w:r w:rsidR="00AF214E" w:rsidRPr="00357143">
        <w:t>6</w:t>
      </w:r>
      <w:r w:rsidRPr="00357143">
        <w:t>.2</w:t>
      </w:r>
      <w:r w:rsidRPr="00357143">
        <w:tab/>
      </w:r>
      <w:r w:rsidR="00F8370D" w:rsidRPr="00357143">
        <w:t>Detailed Descriptions</w:t>
      </w:r>
      <w:bookmarkEnd w:id="602"/>
      <w:bookmarkEnd w:id="603"/>
      <w:bookmarkEnd w:id="604"/>
      <w:bookmarkEnd w:id="605"/>
      <w:bookmarkEnd w:id="606"/>
      <w:bookmarkEnd w:id="607"/>
      <w:bookmarkEnd w:id="608"/>
      <w:bookmarkEnd w:id="609"/>
      <w:bookmarkEnd w:id="610"/>
      <w:bookmarkEnd w:id="611"/>
      <w:bookmarkEnd w:id="61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3" w:name="_Toc445302604"/>
      <w:bookmarkStart w:id="614" w:name="_Toc445389771"/>
      <w:bookmarkStart w:id="615" w:name="_Toc447042817"/>
      <w:bookmarkStart w:id="616" w:name="_Toc457493575"/>
      <w:bookmarkStart w:id="617" w:name="_Toc459976674"/>
      <w:bookmarkStart w:id="618" w:name="_Toc470163857"/>
      <w:bookmarkStart w:id="619" w:name="_Toc470164439"/>
      <w:bookmarkStart w:id="620" w:name="_Toc475715048"/>
      <w:bookmarkStart w:id="621" w:name="_Toc479348849"/>
      <w:bookmarkStart w:id="622" w:name="_Toc484070297"/>
      <w:bookmarkStart w:id="623" w:name="_Toc26785852"/>
      <w:r w:rsidRPr="00357143">
        <w:t>6.2.7</w:t>
      </w:r>
      <w:r w:rsidRPr="00357143">
        <w:tab/>
      </w:r>
      <w:r w:rsidR="00F8370D" w:rsidRPr="00357143">
        <w:t>Location</w:t>
      </w:r>
      <w:bookmarkEnd w:id="613"/>
      <w:bookmarkEnd w:id="614"/>
      <w:bookmarkEnd w:id="615"/>
      <w:bookmarkEnd w:id="616"/>
      <w:bookmarkEnd w:id="617"/>
      <w:bookmarkEnd w:id="618"/>
      <w:bookmarkEnd w:id="619"/>
      <w:bookmarkEnd w:id="620"/>
      <w:bookmarkEnd w:id="621"/>
      <w:bookmarkEnd w:id="622"/>
      <w:bookmarkEnd w:id="623"/>
    </w:p>
    <w:p w14:paraId="19F4CA30" w14:textId="77777777" w:rsidR="00F8370D" w:rsidRPr="00357143" w:rsidRDefault="007D29C9" w:rsidP="005361D0">
      <w:pPr>
        <w:pStyle w:val="40"/>
      </w:pPr>
      <w:bookmarkStart w:id="624" w:name="_Toc445302605"/>
      <w:bookmarkStart w:id="625" w:name="_Toc445389772"/>
      <w:bookmarkStart w:id="626" w:name="_Toc447042818"/>
      <w:bookmarkStart w:id="627" w:name="_Toc457493576"/>
      <w:bookmarkStart w:id="628" w:name="_Toc459976675"/>
      <w:bookmarkStart w:id="629" w:name="_Toc470163858"/>
      <w:bookmarkStart w:id="630" w:name="_Toc470164440"/>
      <w:bookmarkStart w:id="631" w:name="_Toc475715049"/>
      <w:bookmarkStart w:id="632" w:name="_Toc479348850"/>
      <w:bookmarkStart w:id="633" w:name="_Toc484070298"/>
      <w:bookmarkStart w:id="634" w:name="_Toc26785853"/>
      <w:r w:rsidRPr="00357143">
        <w:t>6.2.7.1</w:t>
      </w:r>
      <w:r w:rsidRPr="00357143">
        <w:tab/>
      </w:r>
      <w:r w:rsidR="00F8370D" w:rsidRPr="00357143">
        <w:t>General Concepts</w:t>
      </w:r>
      <w:bookmarkEnd w:id="624"/>
      <w:bookmarkEnd w:id="625"/>
      <w:bookmarkEnd w:id="626"/>
      <w:bookmarkEnd w:id="627"/>
      <w:bookmarkEnd w:id="628"/>
      <w:bookmarkEnd w:id="629"/>
      <w:bookmarkEnd w:id="630"/>
      <w:bookmarkEnd w:id="631"/>
      <w:bookmarkEnd w:id="632"/>
      <w:bookmarkEnd w:id="633"/>
      <w:bookmarkEnd w:id="63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5" w:name="_Toc445302606"/>
      <w:bookmarkStart w:id="636" w:name="_Toc445389773"/>
      <w:bookmarkStart w:id="637" w:name="_Toc447042819"/>
      <w:bookmarkStart w:id="638" w:name="_Toc457493577"/>
      <w:bookmarkStart w:id="639" w:name="_Toc459976676"/>
      <w:bookmarkStart w:id="640" w:name="_Toc470163859"/>
      <w:bookmarkStart w:id="641" w:name="_Toc470164441"/>
      <w:bookmarkStart w:id="642" w:name="_Toc475715050"/>
      <w:bookmarkStart w:id="643" w:name="_Toc479348851"/>
      <w:bookmarkStart w:id="644" w:name="_Toc484070299"/>
      <w:bookmarkStart w:id="645" w:name="_Toc26785854"/>
      <w:r w:rsidRPr="00357143">
        <w:t>6.2.7.2</w:t>
      </w:r>
      <w:r w:rsidRPr="00357143">
        <w:tab/>
      </w:r>
      <w:r w:rsidR="00F8370D" w:rsidRPr="00357143">
        <w:t>Detailed Descriptions</w:t>
      </w:r>
      <w:bookmarkEnd w:id="635"/>
      <w:bookmarkEnd w:id="636"/>
      <w:bookmarkEnd w:id="637"/>
      <w:bookmarkEnd w:id="638"/>
      <w:bookmarkEnd w:id="639"/>
      <w:bookmarkEnd w:id="640"/>
      <w:bookmarkEnd w:id="641"/>
      <w:bookmarkEnd w:id="642"/>
      <w:bookmarkEnd w:id="643"/>
      <w:bookmarkEnd w:id="644"/>
      <w:bookmarkEnd w:id="64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6" w:name="_Toc445302607"/>
      <w:bookmarkStart w:id="647" w:name="_Toc445389774"/>
      <w:bookmarkStart w:id="648" w:name="_Toc447042820"/>
      <w:bookmarkStart w:id="649" w:name="_Toc457493578"/>
      <w:bookmarkStart w:id="650" w:name="_Toc459976677"/>
      <w:bookmarkStart w:id="651" w:name="_Toc470163860"/>
      <w:bookmarkStart w:id="652" w:name="_Toc470164442"/>
      <w:bookmarkStart w:id="653" w:name="_Toc475715051"/>
      <w:bookmarkStart w:id="654" w:name="_Toc479348852"/>
      <w:bookmarkStart w:id="655" w:name="_Toc484070300"/>
      <w:bookmarkStart w:id="656"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6"/>
      <w:bookmarkEnd w:id="647"/>
      <w:bookmarkEnd w:id="648"/>
      <w:bookmarkEnd w:id="649"/>
      <w:bookmarkEnd w:id="650"/>
      <w:bookmarkEnd w:id="651"/>
      <w:bookmarkEnd w:id="652"/>
      <w:bookmarkEnd w:id="653"/>
      <w:bookmarkEnd w:id="654"/>
      <w:bookmarkEnd w:id="655"/>
      <w:bookmarkEnd w:id="656"/>
    </w:p>
    <w:p w14:paraId="7C98F90B" w14:textId="77777777" w:rsidR="00F8370D" w:rsidRPr="00357143" w:rsidRDefault="007D29C9" w:rsidP="005361D0">
      <w:pPr>
        <w:pStyle w:val="40"/>
      </w:pPr>
      <w:bookmarkStart w:id="657" w:name="_Toc445302608"/>
      <w:bookmarkStart w:id="658" w:name="_Toc445389775"/>
      <w:bookmarkStart w:id="659" w:name="_Toc447042821"/>
      <w:bookmarkStart w:id="660" w:name="_Toc457493579"/>
      <w:bookmarkStart w:id="661" w:name="_Toc459976678"/>
      <w:bookmarkStart w:id="662" w:name="_Toc470163861"/>
      <w:bookmarkStart w:id="663" w:name="_Toc470164443"/>
      <w:bookmarkStart w:id="664" w:name="_Toc475715052"/>
      <w:bookmarkStart w:id="665" w:name="_Toc479348853"/>
      <w:bookmarkStart w:id="666" w:name="_Toc484070301"/>
      <w:bookmarkStart w:id="667" w:name="_Toc26785856"/>
      <w:r w:rsidRPr="00357143">
        <w:t>6.2.8.1</w:t>
      </w:r>
      <w:r w:rsidRPr="00357143">
        <w:tab/>
      </w:r>
      <w:r w:rsidR="00F8370D" w:rsidRPr="00357143">
        <w:t>General Concepts</w:t>
      </w:r>
      <w:bookmarkEnd w:id="657"/>
      <w:bookmarkEnd w:id="658"/>
      <w:bookmarkEnd w:id="659"/>
      <w:bookmarkEnd w:id="660"/>
      <w:bookmarkEnd w:id="661"/>
      <w:bookmarkEnd w:id="662"/>
      <w:bookmarkEnd w:id="663"/>
      <w:bookmarkEnd w:id="664"/>
      <w:bookmarkEnd w:id="665"/>
      <w:bookmarkEnd w:id="666"/>
      <w:bookmarkEnd w:id="66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8" w:name="_Toc445302609"/>
      <w:bookmarkStart w:id="669" w:name="_Toc445389776"/>
      <w:bookmarkStart w:id="670" w:name="_Toc447042822"/>
      <w:bookmarkStart w:id="671" w:name="_Toc457493580"/>
      <w:bookmarkStart w:id="672" w:name="_Toc459976679"/>
      <w:bookmarkStart w:id="673" w:name="_Toc470163862"/>
      <w:bookmarkStart w:id="674" w:name="_Toc470164444"/>
      <w:bookmarkStart w:id="675" w:name="_Toc475715053"/>
      <w:bookmarkStart w:id="676" w:name="_Toc479348854"/>
      <w:bookmarkStart w:id="677" w:name="_Toc484070302"/>
      <w:bookmarkStart w:id="678" w:name="_Toc26785857"/>
      <w:r w:rsidRPr="00357143">
        <w:t>6.2.8.2</w:t>
      </w:r>
      <w:r w:rsidRPr="00357143">
        <w:tab/>
      </w:r>
      <w:r w:rsidR="00F8370D" w:rsidRPr="00357143">
        <w:t>Detailed Descriptions</w:t>
      </w:r>
      <w:bookmarkEnd w:id="668"/>
      <w:bookmarkEnd w:id="669"/>
      <w:bookmarkEnd w:id="670"/>
      <w:bookmarkEnd w:id="671"/>
      <w:bookmarkEnd w:id="672"/>
      <w:bookmarkEnd w:id="673"/>
      <w:bookmarkEnd w:id="674"/>
      <w:bookmarkEnd w:id="675"/>
      <w:bookmarkEnd w:id="676"/>
      <w:bookmarkEnd w:id="677"/>
      <w:bookmarkEnd w:id="67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9" w:name="_Toc445302610"/>
      <w:bookmarkStart w:id="680" w:name="_Toc445389777"/>
      <w:bookmarkStart w:id="681" w:name="_Toc447042823"/>
      <w:bookmarkStart w:id="682" w:name="_Toc457493581"/>
      <w:bookmarkStart w:id="683" w:name="_Toc459976680"/>
      <w:bookmarkStart w:id="684" w:name="_Toc470163863"/>
      <w:bookmarkStart w:id="685" w:name="_Toc470164445"/>
      <w:bookmarkStart w:id="686" w:name="_Toc475715054"/>
      <w:bookmarkStart w:id="687" w:name="_Toc479348855"/>
      <w:bookmarkStart w:id="688" w:name="_Toc484070303"/>
      <w:bookmarkStart w:id="689" w:name="_Toc26785858"/>
      <w:r w:rsidRPr="00357143">
        <w:t>6.2.9</w:t>
      </w:r>
      <w:r w:rsidRPr="00357143">
        <w:tab/>
        <w:t>Registration</w:t>
      </w:r>
      <w:bookmarkEnd w:id="679"/>
      <w:bookmarkEnd w:id="680"/>
      <w:bookmarkEnd w:id="681"/>
      <w:bookmarkEnd w:id="682"/>
      <w:bookmarkEnd w:id="683"/>
      <w:bookmarkEnd w:id="684"/>
      <w:bookmarkEnd w:id="685"/>
      <w:bookmarkEnd w:id="686"/>
      <w:bookmarkEnd w:id="687"/>
      <w:bookmarkEnd w:id="688"/>
      <w:bookmarkEnd w:id="689"/>
    </w:p>
    <w:p w14:paraId="7E8C7434" w14:textId="77777777" w:rsidR="002F399C" w:rsidRPr="00357143" w:rsidRDefault="00FD2C0C" w:rsidP="005361D0">
      <w:pPr>
        <w:pStyle w:val="40"/>
      </w:pPr>
      <w:bookmarkStart w:id="690" w:name="_Toc445302611"/>
      <w:bookmarkStart w:id="691" w:name="_Toc445389778"/>
      <w:bookmarkStart w:id="692" w:name="_Toc447042824"/>
      <w:bookmarkStart w:id="693" w:name="_Toc457493582"/>
      <w:bookmarkStart w:id="694" w:name="_Toc459976681"/>
      <w:bookmarkStart w:id="695" w:name="_Toc470163864"/>
      <w:bookmarkStart w:id="696" w:name="_Toc470164446"/>
      <w:bookmarkStart w:id="697" w:name="_Toc475715055"/>
      <w:bookmarkStart w:id="698" w:name="_Toc479348856"/>
      <w:bookmarkStart w:id="699" w:name="_Toc484070304"/>
      <w:bookmarkStart w:id="700" w:name="_Toc26785859"/>
      <w:r w:rsidRPr="00357143">
        <w:t>6.2.9.1</w:t>
      </w:r>
      <w:r w:rsidRPr="00357143">
        <w:tab/>
      </w:r>
      <w:r w:rsidR="002F399C" w:rsidRPr="00357143">
        <w:t>General Concepts</w:t>
      </w:r>
      <w:bookmarkEnd w:id="690"/>
      <w:bookmarkEnd w:id="691"/>
      <w:bookmarkEnd w:id="692"/>
      <w:bookmarkEnd w:id="693"/>
      <w:bookmarkEnd w:id="694"/>
      <w:bookmarkEnd w:id="695"/>
      <w:bookmarkEnd w:id="696"/>
      <w:bookmarkEnd w:id="697"/>
      <w:bookmarkEnd w:id="698"/>
      <w:bookmarkEnd w:id="699"/>
      <w:bookmarkEnd w:id="70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1" w:name="_Toc445302612"/>
      <w:bookmarkStart w:id="702" w:name="_Toc445389779"/>
      <w:bookmarkStart w:id="703" w:name="_Toc447042825"/>
      <w:bookmarkStart w:id="704" w:name="_Toc457493583"/>
      <w:bookmarkStart w:id="705" w:name="_Toc459976682"/>
      <w:bookmarkStart w:id="706" w:name="_Toc470163865"/>
      <w:bookmarkStart w:id="707" w:name="_Toc470164447"/>
      <w:bookmarkStart w:id="708" w:name="_Toc475715056"/>
      <w:bookmarkStart w:id="709" w:name="_Toc479348857"/>
      <w:bookmarkStart w:id="710" w:name="_Toc484070305"/>
      <w:bookmarkStart w:id="711" w:name="_Toc26785860"/>
      <w:r w:rsidRPr="00357143">
        <w:lastRenderedPageBreak/>
        <w:t>6.2.9.2</w:t>
      </w:r>
      <w:r w:rsidRPr="00357143">
        <w:tab/>
      </w:r>
      <w:r w:rsidR="002F399C" w:rsidRPr="00357143">
        <w:t>Detailed Descriptions</w:t>
      </w:r>
      <w:bookmarkEnd w:id="701"/>
      <w:bookmarkEnd w:id="702"/>
      <w:bookmarkEnd w:id="703"/>
      <w:bookmarkEnd w:id="704"/>
      <w:bookmarkEnd w:id="705"/>
      <w:bookmarkEnd w:id="706"/>
      <w:bookmarkEnd w:id="707"/>
      <w:bookmarkEnd w:id="708"/>
      <w:bookmarkEnd w:id="709"/>
      <w:bookmarkEnd w:id="710"/>
      <w:bookmarkEnd w:id="71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2" w:name="_Toc445302613"/>
      <w:bookmarkStart w:id="713" w:name="_Toc445389780"/>
      <w:bookmarkStart w:id="714" w:name="_Toc447042826"/>
      <w:bookmarkStart w:id="715" w:name="_Toc457493584"/>
      <w:bookmarkStart w:id="716" w:name="_Toc459976683"/>
      <w:bookmarkStart w:id="717" w:name="_Toc470163866"/>
      <w:bookmarkStart w:id="718" w:name="_Toc470164448"/>
      <w:bookmarkStart w:id="719" w:name="_Toc475715057"/>
      <w:bookmarkStart w:id="720" w:name="_Toc479348858"/>
      <w:bookmarkStart w:id="721" w:name="_Toc484070306"/>
      <w:bookmarkStart w:id="722" w:name="_Toc26785861"/>
      <w:r w:rsidRPr="00357143">
        <w:t>6.2.10</w:t>
      </w:r>
      <w:r w:rsidRPr="00357143">
        <w:tab/>
        <w:t>Security</w:t>
      </w:r>
      <w:bookmarkEnd w:id="712"/>
      <w:bookmarkEnd w:id="713"/>
      <w:bookmarkEnd w:id="714"/>
      <w:bookmarkEnd w:id="715"/>
      <w:bookmarkEnd w:id="716"/>
      <w:bookmarkEnd w:id="717"/>
      <w:bookmarkEnd w:id="718"/>
      <w:bookmarkEnd w:id="719"/>
      <w:bookmarkEnd w:id="720"/>
      <w:bookmarkEnd w:id="721"/>
      <w:bookmarkEnd w:id="722"/>
    </w:p>
    <w:p w14:paraId="29ACC492" w14:textId="77777777" w:rsidR="00225A32" w:rsidRPr="00357143" w:rsidRDefault="00FD2C0C" w:rsidP="00FA20F4">
      <w:pPr>
        <w:pStyle w:val="40"/>
      </w:pPr>
      <w:bookmarkStart w:id="723" w:name="_Toc445302614"/>
      <w:bookmarkStart w:id="724" w:name="_Toc445389781"/>
      <w:bookmarkStart w:id="725" w:name="_Toc447042827"/>
      <w:bookmarkStart w:id="726" w:name="_Toc457493585"/>
      <w:bookmarkStart w:id="727" w:name="_Toc459976684"/>
      <w:bookmarkStart w:id="728" w:name="_Toc470163867"/>
      <w:bookmarkStart w:id="729" w:name="_Toc470164449"/>
      <w:bookmarkStart w:id="730" w:name="_Toc475715058"/>
      <w:bookmarkStart w:id="731" w:name="_Toc479348859"/>
      <w:bookmarkStart w:id="732" w:name="_Toc484070307"/>
      <w:bookmarkStart w:id="733" w:name="_Toc26785862"/>
      <w:r w:rsidRPr="00357143">
        <w:t>6.2.10.1</w:t>
      </w:r>
      <w:r w:rsidRPr="00357143">
        <w:tab/>
      </w:r>
      <w:r w:rsidR="002F399C" w:rsidRPr="00357143">
        <w:t>General Concepts</w:t>
      </w:r>
      <w:bookmarkEnd w:id="723"/>
      <w:bookmarkEnd w:id="724"/>
      <w:bookmarkEnd w:id="725"/>
      <w:bookmarkEnd w:id="726"/>
      <w:bookmarkEnd w:id="727"/>
      <w:bookmarkEnd w:id="728"/>
      <w:bookmarkEnd w:id="729"/>
      <w:bookmarkEnd w:id="730"/>
      <w:bookmarkEnd w:id="731"/>
      <w:bookmarkEnd w:id="732"/>
      <w:bookmarkEnd w:id="73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4" w:name="_Toc445302615"/>
      <w:bookmarkStart w:id="735" w:name="_Toc445389782"/>
      <w:bookmarkStart w:id="736" w:name="_Toc447042828"/>
      <w:bookmarkStart w:id="737" w:name="_Toc457493586"/>
      <w:bookmarkStart w:id="738" w:name="_Toc459976685"/>
      <w:bookmarkStart w:id="739" w:name="_Toc470163868"/>
      <w:bookmarkStart w:id="740" w:name="_Toc470164450"/>
      <w:bookmarkStart w:id="741" w:name="_Toc475715059"/>
      <w:bookmarkStart w:id="742" w:name="_Toc479348860"/>
      <w:bookmarkStart w:id="743" w:name="_Toc484070308"/>
      <w:bookmarkStart w:id="744" w:name="_Toc26785863"/>
      <w:r w:rsidRPr="00357143">
        <w:t>6.2.10.2</w:t>
      </w:r>
      <w:r w:rsidRPr="00357143">
        <w:tab/>
      </w:r>
      <w:r w:rsidR="002F399C" w:rsidRPr="00357143">
        <w:t>Detailed Descriptions</w:t>
      </w:r>
      <w:bookmarkEnd w:id="734"/>
      <w:bookmarkEnd w:id="735"/>
      <w:bookmarkEnd w:id="736"/>
      <w:bookmarkEnd w:id="737"/>
      <w:bookmarkEnd w:id="738"/>
      <w:bookmarkEnd w:id="739"/>
      <w:bookmarkEnd w:id="740"/>
      <w:bookmarkEnd w:id="741"/>
      <w:bookmarkEnd w:id="742"/>
      <w:bookmarkEnd w:id="743"/>
      <w:bookmarkEnd w:id="74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5" w:name="_Toc445302616"/>
      <w:bookmarkStart w:id="746" w:name="_Toc445389783"/>
      <w:bookmarkStart w:id="747" w:name="_Toc447042829"/>
      <w:bookmarkStart w:id="748" w:name="_Toc457493587"/>
      <w:bookmarkStart w:id="749" w:name="_Toc459976686"/>
      <w:bookmarkStart w:id="750" w:name="_Toc470163869"/>
      <w:bookmarkStart w:id="751" w:name="_Toc470164451"/>
      <w:bookmarkStart w:id="752" w:name="_Toc475715060"/>
      <w:bookmarkStart w:id="753" w:name="_Toc479348861"/>
      <w:bookmarkStart w:id="754" w:name="_Toc484070309"/>
      <w:bookmarkStart w:id="755" w:name="_Toc26785864"/>
      <w:r w:rsidRPr="00357143">
        <w:t>6.2.11</w:t>
      </w:r>
      <w:r w:rsidRPr="00357143">
        <w:tab/>
        <w:t>Service Charging and Accounting</w:t>
      </w:r>
      <w:bookmarkEnd w:id="745"/>
      <w:bookmarkEnd w:id="746"/>
      <w:bookmarkEnd w:id="747"/>
      <w:bookmarkEnd w:id="748"/>
      <w:bookmarkEnd w:id="749"/>
      <w:bookmarkEnd w:id="750"/>
      <w:bookmarkEnd w:id="751"/>
      <w:bookmarkEnd w:id="752"/>
      <w:bookmarkEnd w:id="753"/>
      <w:bookmarkEnd w:id="754"/>
      <w:bookmarkEnd w:id="755"/>
    </w:p>
    <w:p w14:paraId="51E66C51" w14:textId="77777777" w:rsidR="002F399C" w:rsidRPr="00357143" w:rsidRDefault="00FD2C0C" w:rsidP="005361D0">
      <w:pPr>
        <w:pStyle w:val="40"/>
      </w:pPr>
      <w:bookmarkStart w:id="756" w:name="_Toc445302617"/>
      <w:bookmarkStart w:id="757" w:name="_Toc445389784"/>
      <w:bookmarkStart w:id="758" w:name="_Toc447042830"/>
      <w:bookmarkStart w:id="759" w:name="_Toc457493588"/>
      <w:bookmarkStart w:id="760" w:name="_Toc459976687"/>
      <w:bookmarkStart w:id="761" w:name="_Toc470163870"/>
      <w:bookmarkStart w:id="762" w:name="_Toc470164452"/>
      <w:bookmarkStart w:id="763" w:name="_Toc475715061"/>
      <w:bookmarkStart w:id="764" w:name="_Toc479348862"/>
      <w:bookmarkStart w:id="765" w:name="_Toc484070310"/>
      <w:bookmarkStart w:id="766" w:name="_Toc26785865"/>
      <w:r w:rsidRPr="00357143">
        <w:t>6.2.11.1</w:t>
      </w:r>
      <w:r w:rsidRPr="00357143">
        <w:tab/>
      </w:r>
      <w:r w:rsidR="002F399C" w:rsidRPr="00357143">
        <w:t>General Concepts</w:t>
      </w:r>
      <w:bookmarkEnd w:id="756"/>
      <w:bookmarkEnd w:id="757"/>
      <w:bookmarkEnd w:id="758"/>
      <w:bookmarkEnd w:id="759"/>
      <w:bookmarkEnd w:id="760"/>
      <w:bookmarkEnd w:id="761"/>
      <w:bookmarkEnd w:id="762"/>
      <w:bookmarkEnd w:id="763"/>
      <w:bookmarkEnd w:id="764"/>
      <w:bookmarkEnd w:id="765"/>
      <w:bookmarkEnd w:id="76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7" w:name="_Toc445302618"/>
      <w:bookmarkStart w:id="768" w:name="_Toc445389785"/>
      <w:bookmarkStart w:id="769" w:name="_Toc447042831"/>
      <w:bookmarkStart w:id="770" w:name="_Toc457493589"/>
      <w:bookmarkStart w:id="771" w:name="_Toc459976688"/>
      <w:bookmarkStart w:id="772" w:name="_Toc470163871"/>
      <w:bookmarkStart w:id="773" w:name="_Toc470164453"/>
      <w:bookmarkStart w:id="774" w:name="_Toc475715062"/>
      <w:bookmarkStart w:id="775" w:name="_Toc479348863"/>
      <w:bookmarkStart w:id="776" w:name="_Toc484070311"/>
      <w:bookmarkStart w:id="777" w:name="_Toc26785866"/>
      <w:r w:rsidRPr="00357143">
        <w:t>6.2.11.2</w:t>
      </w:r>
      <w:r w:rsidRPr="00357143">
        <w:tab/>
      </w:r>
      <w:r w:rsidR="002F399C" w:rsidRPr="00357143">
        <w:t>Detailed Descriptions</w:t>
      </w:r>
      <w:bookmarkEnd w:id="767"/>
      <w:bookmarkEnd w:id="768"/>
      <w:bookmarkEnd w:id="769"/>
      <w:bookmarkEnd w:id="770"/>
      <w:bookmarkEnd w:id="771"/>
      <w:bookmarkEnd w:id="772"/>
      <w:bookmarkEnd w:id="773"/>
      <w:bookmarkEnd w:id="774"/>
      <w:bookmarkEnd w:id="775"/>
      <w:bookmarkEnd w:id="776"/>
      <w:bookmarkEnd w:id="77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8" w:name="_Toc445302619"/>
      <w:bookmarkStart w:id="779" w:name="_Toc445389786"/>
      <w:bookmarkStart w:id="780" w:name="_Toc447042832"/>
      <w:bookmarkStart w:id="781" w:name="_Toc457493590"/>
      <w:bookmarkStart w:id="782" w:name="_Toc459976689"/>
      <w:bookmarkStart w:id="783" w:name="_Toc470163872"/>
      <w:bookmarkStart w:id="784" w:name="_Toc470164454"/>
      <w:bookmarkStart w:id="785" w:name="_Toc475715063"/>
      <w:bookmarkStart w:id="786" w:name="_Toc479348864"/>
      <w:bookmarkStart w:id="787" w:name="_Toc484070312"/>
      <w:bookmarkStart w:id="788" w:name="_Toc26785867"/>
      <w:r w:rsidRPr="00357143">
        <w:t>6.2.1</w:t>
      </w:r>
      <w:r w:rsidR="00B70A74" w:rsidRPr="00357143">
        <w:t>2</w:t>
      </w:r>
      <w:r w:rsidRPr="00357143">
        <w:tab/>
        <w:t>Subscription and Notification</w:t>
      </w:r>
      <w:bookmarkEnd w:id="778"/>
      <w:bookmarkEnd w:id="779"/>
      <w:bookmarkEnd w:id="780"/>
      <w:bookmarkEnd w:id="781"/>
      <w:bookmarkEnd w:id="782"/>
      <w:bookmarkEnd w:id="783"/>
      <w:bookmarkEnd w:id="784"/>
      <w:bookmarkEnd w:id="785"/>
      <w:bookmarkEnd w:id="786"/>
      <w:bookmarkEnd w:id="787"/>
      <w:bookmarkEnd w:id="788"/>
    </w:p>
    <w:p w14:paraId="066F51D4" w14:textId="77777777" w:rsidR="002F399C" w:rsidRPr="00357143" w:rsidRDefault="00FD2C0C" w:rsidP="005361D0">
      <w:pPr>
        <w:pStyle w:val="40"/>
      </w:pPr>
      <w:bookmarkStart w:id="789" w:name="_Toc445302620"/>
      <w:bookmarkStart w:id="790" w:name="_Toc445389787"/>
      <w:bookmarkStart w:id="791" w:name="_Toc447042833"/>
      <w:bookmarkStart w:id="792" w:name="_Toc457493591"/>
      <w:bookmarkStart w:id="793" w:name="_Toc459976690"/>
      <w:bookmarkStart w:id="794" w:name="_Toc470163873"/>
      <w:bookmarkStart w:id="795" w:name="_Toc470164455"/>
      <w:bookmarkStart w:id="796" w:name="_Toc475715064"/>
      <w:bookmarkStart w:id="797" w:name="_Toc479348865"/>
      <w:bookmarkStart w:id="798" w:name="_Toc484070313"/>
      <w:bookmarkStart w:id="799" w:name="_Toc26785868"/>
      <w:r w:rsidRPr="00357143">
        <w:t>6.2.1</w:t>
      </w:r>
      <w:r w:rsidR="00B70A74" w:rsidRPr="00357143">
        <w:t>2</w:t>
      </w:r>
      <w:r w:rsidRPr="00357143">
        <w:t>.1</w:t>
      </w:r>
      <w:r w:rsidRPr="00357143">
        <w:tab/>
      </w:r>
      <w:r w:rsidR="002F399C" w:rsidRPr="00357143">
        <w:t>General Concepts</w:t>
      </w:r>
      <w:bookmarkEnd w:id="789"/>
      <w:bookmarkEnd w:id="790"/>
      <w:bookmarkEnd w:id="791"/>
      <w:bookmarkEnd w:id="792"/>
      <w:bookmarkEnd w:id="793"/>
      <w:bookmarkEnd w:id="794"/>
      <w:bookmarkEnd w:id="795"/>
      <w:bookmarkEnd w:id="796"/>
      <w:bookmarkEnd w:id="797"/>
      <w:bookmarkEnd w:id="798"/>
      <w:bookmarkEnd w:id="79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0" w:name="_Toc445302621"/>
      <w:bookmarkStart w:id="801" w:name="_Toc445389788"/>
      <w:bookmarkStart w:id="802" w:name="_Toc447042834"/>
      <w:bookmarkStart w:id="803" w:name="_Toc457493592"/>
      <w:bookmarkStart w:id="804" w:name="_Toc459976691"/>
      <w:bookmarkStart w:id="805" w:name="_Toc470163874"/>
      <w:bookmarkStart w:id="806" w:name="_Toc470164456"/>
      <w:bookmarkStart w:id="807" w:name="_Toc475715065"/>
      <w:bookmarkStart w:id="808" w:name="_Toc479348866"/>
      <w:bookmarkStart w:id="809" w:name="_Toc484070314"/>
      <w:bookmarkStart w:id="810" w:name="_Toc26785869"/>
      <w:r w:rsidRPr="00357143">
        <w:t>6.2.1</w:t>
      </w:r>
      <w:r w:rsidR="00B70A74" w:rsidRPr="00357143">
        <w:t>2</w:t>
      </w:r>
      <w:r w:rsidRPr="00357143">
        <w:t>.2</w:t>
      </w:r>
      <w:r w:rsidRPr="00357143">
        <w:tab/>
      </w:r>
      <w:r w:rsidR="002F399C" w:rsidRPr="00357143">
        <w:t>Detailed Descriptions</w:t>
      </w:r>
      <w:bookmarkEnd w:id="800"/>
      <w:bookmarkEnd w:id="801"/>
      <w:bookmarkEnd w:id="802"/>
      <w:bookmarkEnd w:id="803"/>
      <w:bookmarkEnd w:id="804"/>
      <w:bookmarkEnd w:id="805"/>
      <w:bookmarkEnd w:id="806"/>
      <w:bookmarkEnd w:id="807"/>
      <w:bookmarkEnd w:id="808"/>
      <w:bookmarkEnd w:id="809"/>
      <w:bookmarkEnd w:id="81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1" w:name="_Toc26785870"/>
      <w:r w:rsidRPr="00357143">
        <w:t>6.2.</w:t>
      </w:r>
      <w:r>
        <w:t>13</w:t>
      </w:r>
      <w:r w:rsidRPr="00357143">
        <w:tab/>
      </w:r>
      <w:r w:rsidRPr="000F7614">
        <w:t>Transaction Management</w:t>
      </w:r>
      <w:bookmarkEnd w:id="811"/>
    </w:p>
    <w:p w14:paraId="5F302D70" w14:textId="77777777" w:rsidR="000F7614" w:rsidRPr="00357143" w:rsidRDefault="000F7614" w:rsidP="000F7614">
      <w:pPr>
        <w:pStyle w:val="40"/>
      </w:pPr>
      <w:bookmarkStart w:id="812" w:name="_Toc26785871"/>
      <w:r w:rsidRPr="00357143">
        <w:t>6.2.</w:t>
      </w:r>
      <w:r>
        <w:t>13</w:t>
      </w:r>
      <w:r w:rsidRPr="00357143">
        <w:t>.1</w:t>
      </w:r>
      <w:r w:rsidRPr="00357143">
        <w:tab/>
        <w:t>General Concepts</w:t>
      </w:r>
      <w:bookmarkEnd w:id="81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3" w:name="_Toc26785872"/>
      <w:r w:rsidRPr="00357143">
        <w:t>6.2.</w:t>
      </w:r>
      <w:r>
        <w:t>13</w:t>
      </w:r>
      <w:r w:rsidRPr="00357143">
        <w:t>.2</w:t>
      </w:r>
      <w:r w:rsidRPr="00357143">
        <w:tab/>
        <w:t>Detailed Descriptions</w:t>
      </w:r>
      <w:bookmarkEnd w:id="81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4" w:name="_Toc489013799"/>
      <w:bookmarkStart w:id="815" w:name="_Toc26785873"/>
      <w:r w:rsidRPr="00357143">
        <w:t>6.2.</w:t>
      </w:r>
      <w:r w:rsidR="00FF6CF8" w:rsidRPr="00FF6CF8">
        <w:t>14</w:t>
      </w:r>
      <w:r w:rsidRPr="00357143">
        <w:tab/>
      </w:r>
      <w:bookmarkEnd w:id="814"/>
      <w:r>
        <w:t>Semantics</w:t>
      </w:r>
      <w:bookmarkEnd w:id="815"/>
    </w:p>
    <w:p w14:paraId="1339BCCB" w14:textId="77777777" w:rsidR="00E472C2" w:rsidRPr="00357143" w:rsidRDefault="00E472C2" w:rsidP="00E472C2">
      <w:pPr>
        <w:pStyle w:val="40"/>
      </w:pPr>
      <w:bookmarkStart w:id="816" w:name="_Toc489013800"/>
      <w:bookmarkStart w:id="817" w:name="_Toc26785874"/>
      <w:r w:rsidRPr="00357143">
        <w:t>6.2.</w:t>
      </w:r>
      <w:r w:rsidR="00FF6CF8" w:rsidRPr="00FF6CF8">
        <w:t>14</w:t>
      </w:r>
      <w:r w:rsidRPr="00357143">
        <w:t>.1</w:t>
      </w:r>
      <w:r w:rsidRPr="00357143">
        <w:tab/>
        <w:t>General Concepts</w:t>
      </w:r>
      <w:bookmarkEnd w:id="816"/>
      <w:bookmarkEnd w:id="817"/>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8" w:name="_Toc489013801"/>
      <w:bookmarkStart w:id="819" w:name="_Toc26785875"/>
      <w:r w:rsidRPr="00357143">
        <w:lastRenderedPageBreak/>
        <w:t>6.2.</w:t>
      </w:r>
      <w:r w:rsidR="00FF6CF8" w:rsidRPr="00FF6CF8">
        <w:t>14</w:t>
      </w:r>
      <w:r w:rsidRPr="00357143">
        <w:t>.2</w:t>
      </w:r>
      <w:r w:rsidRPr="00357143">
        <w:tab/>
        <w:t>Detailed Descriptions</w:t>
      </w:r>
      <w:bookmarkEnd w:id="818"/>
      <w:bookmarkEnd w:id="819"/>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0" w:name="_Toc445302622"/>
      <w:bookmarkStart w:id="821" w:name="_Toc445389789"/>
      <w:bookmarkStart w:id="822" w:name="_Toc447042835"/>
      <w:bookmarkStart w:id="823" w:name="_Toc457493593"/>
      <w:bookmarkStart w:id="824" w:name="_Toc459976692"/>
      <w:bookmarkStart w:id="825" w:name="_Toc470163875"/>
      <w:bookmarkStart w:id="826" w:name="_Toc470164457"/>
      <w:bookmarkStart w:id="827" w:name="_Toc475715066"/>
      <w:bookmarkStart w:id="828" w:name="_Toc479348867"/>
      <w:bookmarkStart w:id="829" w:name="_Toc484070315"/>
      <w:bookmarkStart w:id="830" w:name="_Toc26785876"/>
      <w:r w:rsidRPr="00357143">
        <w:t>6.</w:t>
      </w:r>
      <w:r w:rsidR="008052C8" w:rsidRPr="00357143">
        <w:t>3</w:t>
      </w:r>
      <w:r w:rsidRPr="00357143">
        <w:tab/>
      </w:r>
      <w:r w:rsidR="000D2F31" w:rsidRPr="00357143">
        <w:t>Security Aspects</w:t>
      </w:r>
      <w:bookmarkEnd w:id="820"/>
      <w:bookmarkEnd w:id="821"/>
      <w:bookmarkEnd w:id="822"/>
      <w:bookmarkEnd w:id="823"/>
      <w:bookmarkEnd w:id="824"/>
      <w:bookmarkEnd w:id="825"/>
      <w:bookmarkEnd w:id="826"/>
      <w:bookmarkEnd w:id="827"/>
      <w:bookmarkEnd w:id="828"/>
      <w:bookmarkEnd w:id="829"/>
      <w:bookmarkEnd w:id="830"/>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31" w:name="_Toc445302623"/>
      <w:bookmarkStart w:id="832" w:name="_Toc445389790"/>
      <w:bookmarkStart w:id="833" w:name="_Toc447042836"/>
      <w:bookmarkStart w:id="834" w:name="_Toc457493594"/>
      <w:bookmarkStart w:id="835" w:name="_Toc459976693"/>
      <w:bookmarkStart w:id="836" w:name="_Toc470163876"/>
      <w:bookmarkStart w:id="837" w:name="_Toc470164458"/>
      <w:bookmarkStart w:id="838" w:name="_Toc475715067"/>
      <w:bookmarkStart w:id="839" w:name="_Toc479348868"/>
      <w:bookmarkStart w:id="840" w:name="_Toc484070316"/>
      <w:bookmarkStart w:id="841" w:name="_Toc26785877"/>
      <w:r w:rsidRPr="00357143">
        <w:t>6.4</w:t>
      </w:r>
      <w:r w:rsidRPr="00357143">
        <w:tab/>
        <w:t>Intra-M2M SP Communication</w:t>
      </w:r>
      <w:bookmarkEnd w:id="831"/>
      <w:bookmarkEnd w:id="832"/>
      <w:bookmarkEnd w:id="833"/>
      <w:bookmarkEnd w:id="834"/>
      <w:bookmarkEnd w:id="835"/>
      <w:bookmarkEnd w:id="836"/>
      <w:bookmarkEnd w:id="837"/>
      <w:bookmarkEnd w:id="838"/>
      <w:bookmarkEnd w:id="839"/>
      <w:bookmarkEnd w:id="840"/>
      <w:bookmarkEnd w:id="841"/>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2" w:name="_Toc445302624"/>
      <w:bookmarkStart w:id="843" w:name="_Toc445389791"/>
      <w:bookmarkStart w:id="844" w:name="_Toc447042837"/>
      <w:bookmarkStart w:id="845" w:name="_Toc457493595"/>
      <w:bookmarkStart w:id="846" w:name="_Toc459976694"/>
      <w:bookmarkStart w:id="847" w:name="_Toc470163877"/>
      <w:bookmarkStart w:id="848" w:name="_Toc470164459"/>
      <w:bookmarkStart w:id="849" w:name="_Toc475715068"/>
      <w:bookmarkStart w:id="850" w:name="_Toc479348869"/>
      <w:bookmarkStart w:id="851" w:name="_Toc484070317"/>
      <w:bookmarkStart w:id="852" w:name="_Toc26785878"/>
      <w:r w:rsidRPr="00357143">
        <w:t>6.</w:t>
      </w:r>
      <w:r w:rsidR="0090528A" w:rsidRPr="00357143">
        <w:t>5</w:t>
      </w:r>
      <w:r w:rsidR="000D2F31" w:rsidRPr="00357143">
        <w:tab/>
      </w:r>
      <w:r w:rsidR="0030570A" w:rsidRPr="00357143">
        <w:t>Inter-M2M SP Communication</w:t>
      </w:r>
      <w:bookmarkEnd w:id="842"/>
      <w:bookmarkEnd w:id="843"/>
      <w:bookmarkEnd w:id="844"/>
      <w:bookmarkEnd w:id="845"/>
      <w:bookmarkEnd w:id="846"/>
      <w:bookmarkEnd w:id="847"/>
      <w:bookmarkEnd w:id="848"/>
      <w:bookmarkEnd w:id="849"/>
      <w:bookmarkEnd w:id="850"/>
      <w:bookmarkEnd w:id="851"/>
      <w:bookmarkEnd w:id="852"/>
    </w:p>
    <w:p w14:paraId="6665AA1B" w14:textId="77777777" w:rsidR="001824FD" w:rsidRPr="00357143" w:rsidRDefault="001824FD" w:rsidP="005361D0">
      <w:pPr>
        <w:pStyle w:val="30"/>
      </w:pPr>
      <w:bookmarkStart w:id="853" w:name="_Toc445302625"/>
      <w:bookmarkStart w:id="854" w:name="_Toc445389792"/>
      <w:bookmarkStart w:id="855" w:name="_Toc447042838"/>
      <w:bookmarkStart w:id="856" w:name="_Toc457493596"/>
      <w:bookmarkStart w:id="857" w:name="_Toc459976695"/>
      <w:bookmarkStart w:id="858" w:name="_Toc470163878"/>
      <w:bookmarkStart w:id="859" w:name="_Toc470164460"/>
      <w:bookmarkStart w:id="860" w:name="_Toc475715069"/>
      <w:bookmarkStart w:id="861" w:name="_Toc479348870"/>
      <w:bookmarkStart w:id="862" w:name="_Toc484070318"/>
      <w:bookmarkStart w:id="863"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3"/>
      <w:bookmarkEnd w:id="854"/>
      <w:bookmarkEnd w:id="855"/>
      <w:bookmarkEnd w:id="856"/>
      <w:bookmarkEnd w:id="857"/>
      <w:bookmarkEnd w:id="858"/>
      <w:bookmarkEnd w:id="859"/>
      <w:bookmarkEnd w:id="860"/>
      <w:bookmarkEnd w:id="861"/>
      <w:bookmarkEnd w:id="862"/>
      <w:bookmarkEnd w:id="863"/>
    </w:p>
    <w:p w14:paraId="653BAF70" w14:textId="77777777" w:rsidR="0045012A" w:rsidRPr="00357143" w:rsidRDefault="0045012A" w:rsidP="0045012A">
      <w:pPr>
        <w:pStyle w:val="40"/>
      </w:pPr>
      <w:bookmarkStart w:id="864" w:name="_Toc447042839"/>
      <w:bookmarkStart w:id="865" w:name="_Toc457493597"/>
      <w:bookmarkStart w:id="866" w:name="_Toc459976696"/>
      <w:bookmarkStart w:id="867" w:name="_Toc470163879"/>
      <w:bookmarkStart w:id="868" w:name="_Toc470164461"/>
      <w:bookmarkStart w:id="869" w:name="_Toc475715070"/>
      <w:bookmarkStart w:id="870" w:name="_Toc479348871"/>
      <w:bookmarkStart w:id="871" w:name="_Toc484070319"/>
      <w:bookmarkStart w:id="872" w:name="_Toc26785880"/>
      <w:r w:rsidRPr="00357143">
        <w:rPr>
          <w:rFonts w:hint="eastAsia"/>
        </w:rPr>
        <w:t>6.5.1.0</w:t>
      </w:r>
      <w:r w:rsidRPr="00357143">
        <w:rPr>
          <w:rFonts w:hint="eastAsia"/>
        </w:rPr>
        <w:tab/>
        <w:t>Overview</w:t>
      </w:r>
      <w:bookmarkEnd w:id="864"/>
      <w:bookmarkEnd w:id="865"/>
      <w:bookmarkEnd w:id="866"/>
      <w:bookmarkEnd w:id="867"/>
      <w:bookmarkEnd w:id="868"/>
      <w:bookmarkEnd w:id="869"/>
      <w:bookmarkEnd w:id="870"/>
      <w:bookmarkEnd w:id="871"/>
      <w:bookmarkEnd w:id="872"/>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3" w:name="_Toc445302626"/>
      <w:bookmarkStart w:id="874" w:name="_Toc445389793"/>
      <w:bookmarkStart w:id="875" w:name="_Toc447042840"/>
      <w:bookmarkStart w:id="876" w:name="_Toc457493598"/>
      <w:bookmarkStart w:id="877" w:name="_Toc459976697"/>
      <w:bookmarkStart w:id="878" w:name="_Toc470163880"/>
      <w:bookmarkStart w:id="879" w:name="_Toc470164462"/>
      <w:bookmarkStart w:id="880" w:name="_Toc475715071"/>
      <w:bookmarkStart w:id="881" w:name="_Toc479348872"/>
      <w:bookmarkStart w:id="882" w:name="_Toc484070320"/>
      <w:bookmarkStart w:id="883" w:name="_Toc26785881"/>
      <w:r w:rsidRPr="00357143">
        <w:t>6.</w:t>
      </w:r>
      <w:r w:rsidR="002B1496" w:rsidRPr="00357143">
        <w:t>5</w:t>
      </w:r>
      <w:r w:rsidRPr="00357143">
        <w:t>.1.1</w:t>
      </w:r>
      <w:r w:rsidR="00E537C3" w:rsidRPr="00357143">
        <w:tab/>
      </w:r>
      <w:r w:rsidRPr="00357143">
        <w:t>Public Domain Names and CSEs</w:t>
      </w:r>
      <w:bookmarkEnd w:id="873"/>
      <w:bookmarkEnd w:id="874"/>
      <w:bookmarkEnd w:id="875"/>
      <w:bookmarkEnd w:id="876"/>
      <w:bookmarkEnd w:id="877"/>
      <w:bookmarkEnd w:id="878"/>
      <w:bookmarkEnd w:id="879"/>
      <w:bookmarkEnd w:id="880"/>
      <w:bookmarkEnd w:id="881"/>
      <w:bookmarkEnd w:id="882"/>
      <w:bookmarkEnd w:id="883"/>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4" w:name="_Toc445302627"/>
      <w:bookmarkStart w:id="885" w:name="_Toc445389794"/>
      <w:bookmarkStart w:id="886" w:name="_Toc447042841"/>
      <w:bookmarkStart w:id="887" w:name="_Toc457493599"/>
      <w:bookmarkStart w:id="888" w:name="_Toc459976698"/>
      <w:bookmarkStart w:id="889" w:name="_Toc470163881"/>
      <w:bookmarkStart w:id="890" w:name="_Toc470164463"/>
      <w:bookmarkStart w:id="891" w:name="_Toc475715072"/>
      <w:bookmarkStart w:id="892" w:name="_Toc479348873"/>
      <w:bookmarkStart w:id="893" w:name="_Toc484070321"/>
      <w:bookmarkStart w:id="894" w:name="_Toc26785882"/>
      <w:r w:rsidRPr="00357143">
        <w:t>6.</w:t>
      </w:r>
      <w:r w:rsidR="002B1496" w:rsidRPr="00357143">
        <w:t>5</w:t>
      </w:r>
      <w:r w:rsidRPr="00357143">
        <w:t>.2</w:t>
      </w:r>
      <w:r w:rsidRPr="00357143">
        <w:tab/>
        <w:t>Inter M2M SP Generic Procedures</w:t>
      </w:r>
      <w:bookmarkEnd w:id="884"/>
      <w:bookmarkEnd w:id="885"/>
      <w:bookmarkEnd w:id="886"/>
      <w:bookmarkEnd w:id="887"/>
      <w:bookmarkEnd w:id="888"/>
      <w:bookmarkEnd w:id="889"/>
      <w:bookmarkEnd w:id="890"/>
      <w:bookmarkEnd w:id="891"/>
      <w:bookmarkEnd w:id="892"/>
      <w:bookmarkEnd w:id="893"/>
      <w:bookmarkEnd w:id="894"/>
    </w:p>
    <w:p w14:paraId="4890EB34" w14:textId="77777777" w:rsidR="0045012A" w:rsidRPr="00357143" w:rsidRDefault="0045012A" w:rsidP="0045012A">
      <w:pPr>
        <w:pStyle w:val="40"/>
      </w:pPr>
      <w:bookmarkStart w:id="895" w:name="_Toc447042842"/>
      <w:bookmarkStart w:id="896" w:name="_Toc457493600"/>
      <w:bookmarkStart w:id="897" w:name="_Toc459976699"/>
      <w:bookmarkStart w:id="898" w:name="_Toc470163882"/>
      <w:bookmarkStart w:id="899" w:name="_Toc470164464"/>
      <w:bookmarkStart w:id="900" w:name="_Toc475715073"/>
      <w:bookmarkStart w:id="901" w:name="_Toc479348874"/>
      <w:bookmarkStart w:id="902" w:name="_Toc484070322"/>
      <w:bookmarkStart w:id="903" w:name="_Toc26785883"/>
      <w:r w:rsidRPr="00357143">
        <w:rPr>
          <w:rFonts w:hint="eastAsia"/>
        </w:rPr>
        <w:t>6.5.2.0</w:t>
      </w:r>
      <w:r w:rsidRPr="00357143">
        <w:rPr>
          <w:rFonts w:eastAsia="宋体" w:hint="eastAsia"/>
          <w:lang w:eastAsia="zh-CN"/>
        </w:rPr>
        <w:tab/>
      </w:r>
      <w:r w:rsidRPr="00357143">
        <w:rPr>
          <w:rFonts w:hint="eastAsia"/>
        </w:rPr>
        <w:t>Overview</w:t>
      </w:r>
      <w:bookmarkEnd w:id="895"/>
      <w:bookmarkEnd w:id="896"/>
      <w:bookmarkEnd w:id="897"/>
      <w:bookmarkEnd w:id="898"/>
      <w:bookmarkEnd w:id="899"/>
      <w:bookmarkEnd w:id="900"/>
      <w:bookmarkEnd w:id="901"/>
      <w:bookmarkEnd w:id="902"/>
      <w:bookmarkEnd w:id="903"/>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4" w:name="_Toc445302628"/>
      <w:bookmarkStart w:id="905" w:name="_Toc445389795"/>
      <w:bookmarkStart w:id="906" w:name="_Toc447042843"/>
      <w:bookmarkStart w:id="907" w:name="_Toc457493601"/>
      <w:bookmarkStart w:id="908" w:name="_Toc459976700"/>
      <w:bookmarkStart w:id="909" w:name="_Toc470163883"/>
      <w:bookmarkStart w:id="910" w:name="_Toc470164465"/>
      <w:bookmarkStart w:id="911" w:name="_Toc475715074"/>
      <w:bookmarkStart w:id="912" w:name="_Toc479348875"/>
      <w:bookmarkStart w:id="913" w:name="_Toc484070323"/>
      <w:bookmarkStart w:id="914"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4"/>
      <w:bookmarkEnd w:id="905"/>
      <w:bookmarkEnd w:id="906"/>
      <w:bookmarkEnd w:id="907"/>
      <w:bookmarkEnd w:id="908"/>
      <w:bookmarkEnd w:id="909"/>
      <w:bookmarkEnd w:id="910"/>
      <w:bookmarkEnd w:id="911"/>
      <w:bookmarkEnd w:id="912"/>
      <w:bookmarkEnd w:id="913"/>
      <w:bookmarkEnd w:id="914"/>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5" w:name="_Toc445302629"/>
      <w:bookmarkStart w:id="916" w:name="_Toc445389796"/>
      <w:bookmarkStart w:id="917" w:name="_Toc447042844"/>
      <w:bookmarkStart w:id="918" w:name="_Toc457493602"/>
      <w:bookmarkStart w:id="919" w:name="_Toc459976701"/>
      <w:bookmarkStart w:id="920" w:name="_Toc470163884"/>
      <w:bookmarkStart w:id="921" w:name="_Toc470164466"/>
      <w:bookmarkStart w:id="922" w:name="_Toc475715075"/>
      <w:bookmarkStart w:id="923" w:name="_Toc479348876"/>
      <w:bookmarkStart w:id="924" w:name="_Toc484070324"/>
      <w:bookmarkStart w:id="925"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5"/>
      <w:bookmarkEnd w:id="916"/>
      <w:bookmarkEnd w:id="917"/>
      <w:bookmarkEnd w:id="918"/>
      <w:bookmarkEnd w:id="919"/>
      <w:bookmarkEnd w:id="920"/>
      <w:bookmarkEnd w:id="921"/>
      <w:bookmarkEnd w:id="922"/>
      <w:bookmarkEnd w:id="923"/>
      <w:bookmarkEnd w:id="924"/>
      <w:bookmarkEnd w:id="925"/>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6" w:name="_Toc445302630"/>
      <w:bookmarkStart w:id="927" w:name="_Toc445389797"/>
      <w:bookmarkStart w:id="928" w:name="_Toc447042845"/>
      <w:bookmarkStart w:id="929" w:name="_Toc457493603"/>
      <w:bookmarkStart w:id="930" w:name="_Toc459976702"/>
      <w:bookmarkStart w:id="931" w:name="_Toc470163885"/>
      <w:bookmarkStart w:id="932" w:name="_Toc470164467"/>
      <w:bookmarkStart w:id="933" w:name="_Toc475715076"/>
      <w:bookmarkStart w:id="934" w:name="_Toc479348877"/>
      <w:bookmarkStart w:id="935" w:name="_Toc484070325"/>
      <w:bookmarkStart w:id="936"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7" w:name="_Toc445302631"/>
      <w:bookmarkStart w:id="938" w:name="_Toc445389798"/>
      <w:bookmarkStart w:id="939" w:name="_Toc447042846"/>
      <w:bookmarkStart w:id="940" w:name="_Toc457493604"/>
      <w:bookmarkStart w:id="941" w:name="_Toc459976703"/>
      <w:bookmarkStart w:id="942" w:name="_Toc470163886"/>
      <w:bookmarkStart w:id="943" w:name="_Toc470164468"/>
      <w:bookmarkStart w:id="944" w:name="_Toc475715077"/>
      <w:bookmarkStart w:id="945" w:name="_Toc479348878"/>
      <w:bookmarkStart w:id="946" w:name="_Toc484070326"/>
      <w:bookmarkStart w:id="947" w:name="_Toc26785887"/>
      <w:r w:rsidRPr="00357143">
        <w:t>6.</w:t>
      </w:r>
      <w:r w:rsidR="002B1496" w:rsidRPr="00357143">
        <w:t>5</w:t>
      </w:r>
      <w:r w:rsidR="00612BC6" w:rsidRPr="00357143">
        <w:t>.3</w:t>
      </w:r>
      <w:r w:rsidR="00C30FBB" w:rsidRPr="00357143">
        <w:tab/>
      </w:r>
      <w:r w:rsidRPr="00357143">
        <w:t>DNS Provisioning for Inter-M2M SP Communication</w:t>
      </w:r>
      <w:bookmarkEnd w:id="937"/>
      <w:bookmarkEnd w:id="938"/>
      <w:bookmarkEnd w:id="939"/>
      <w:bookmarkEnd w:id="940"/>
      <w:bookmarkEnd w:id="941"/>
      <w:bookmarkEnd w:id="942"/>
      <w:bookmarkEnd w:id="943"/>
      <w:bookmarkEnd w:id="944"/>
      <w:bookmarkEnd w:id="945"/>
      <w:bookmarkEnd w:id="946"/>
      <w:bookmarkEnd w:id="947"/>
    </w:p>
    <w:p w14:paraId="452EC00C" w14:textId="77777777" w:rsidR="0045012A" w:rsidRPr="00357143" w:rsidRDefault="0045012A" w:rsidP="0045012A">
      <w:pPr>
        <w:pStyle w:val="40"/>
      </w:pPr>
      <w:bookmarkStart w:id="948" w:name="_Toc447042847"/>
      <w:bookmarkStart w:id="949" w:name="_Toc457493605"/>
      <w:bookmarkStart w:id="950" w:name="_Toc459976704"/>
      <w:bookmarkStart w:id="951" w:name="_Toc470163887"/>
      <w:bookmarkStart w:id="952" w:name="_Toc470164469"/>
      <w:bookmarkStart w:id="953" w:name="_Toc475715078"/>
      <w:bookmarkStart w:id="954" w:name="_Toc479348879"/>
      <w:bookmarkStart w:id="955" w:name="_Toc484070327"/>
      <w:bookmarkStart w:id="956" w:name="_Toc26785888"/>
      <w:r w:rsidRPr="00357143">
        <w:rPr>
          <w:rFonts w:hint="eastAsia"/>
        </w:rPr>
        <w:t>6.5.3.0</w:t>
      </w:r>
      <w:r w:rsidRPr="00357143">
        <w:rPr>
          <w:rFonts w:hint="eastAsia"/>
        </w:rPr>
        <w:tab/>
        <w:t>Overview</w:t>
      </w:r>
      <w:bookmarkEnd w:id="948"/>
      <w:bookmarkEnd w:id="949"/>
      <w:bookmarkEnd w:id="950"/>
      <w:bookmarkEnd w:id="951"/>
      <w:bookmarkEnd w:id="952"/>
      <w:bookmarkEnd w:id="953"/>
      <w:bookmarkEnd w:id="954"/>
      <w:bookmarkEnd w:id="955"/>
      <w:bookmarkEnd w:id="956"/>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7" w:name="_Toc445302632"/>
      <w:bookmarkStart w:id="958" w:name="_Toc445389799"/>
      <w:bookmarkStart w:id="959" w:name="_Toc447042848"/>
      <w:bookmarkStart w:id="960" w:name="_Toc457493606"/>
      <w:bookmarkStart w:id="961" w:name="_Toc459976705"/>
      <w:bookmarkStart w:id="962" w:name="_Toc470163888"/>
      <w:bookmarkStart w:id="963" w:name="_Toc470164470"/>
      <w:bookmarkStart w:id="964" w:name="_Toc475715079"/>
      <w:bookmarkStart w:id="965" w:name="_Toc479348880"/>
      <w:bookmarkStart w:id="966" w:name="_Toc484070328"/>
      <w:bookmarkStart w:id="967" w:name="_Toc26785889"/>
      <w:r w:rsidRPr="00357143">
        <w:t>6.</w:t>
      </w:r>
      <w:r w:rsidR="002B1496" w:rsidRPr="00357143">
        <w:t>5</w:t>
      </w:r>
      <w:r w:rsidR="00612BC6" w:rsidRPr="00357143">
        <w:t>.3.1</w:t>
      </w:r>
      <w:r w:rsidR="00C30FBB" w:rsidRPr="00357143">
        <w:tab/>
      </w:r>
      <w:r w:rsidRPr="00357143">
        <w:t>Inter-M2M SP Communication Access Control Policies</w:t>
      </w:r>
      <w:bookmarkEnd w:id="957"/>
      <w:bookmarkEnd w:id="958"/>
      <w:bookmarkEnd w:id="959"/>
      <w:bookmarkEnd w:id="960"/>
      <w:bookmarkEnd w:id="961"/>
      <w:bookmarkEnd w:id="962"/>
      <w:bookmarkEnd w:id="963"/>
      <w:bookmarkEnd w:id="964"/>
      <w:bookmarkEnd w:id="965"/>
      <w:bookmarkEnd w:id="966"/>
      <w:bookmarkEnd w:id="967"/>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8" w:name="_Toc445302633"/>
      <w:bookmarkStart w:id="969" w:name="_Toc445389800"/>
      <w:bookmarkStart w:id="970" w:name="_Toc447042849"/>
      <w:bookmarkStart w:id="971" w:name="_Toc457493607"/>
      <w:bookmarkStart w:id="972" w:name="_Toc459976706"/>
      <w:bookmarkStart w:id="973" w:name="_Toc470163889"/>
      <w:bookmarkStart w:id="974" w:name="_Toc470164471"/>
      <w:bookmarkStart w:id="975" w:name="_Toc475715080"/>
      <w:bookmarkStart w:id="976" w:name="_Toc479348881"/>
      <w:bookmarkStart w:id="977" w:name="_Toc484070329"/>
      <w:bookmarkStart w:id="978" w:name="_Toc26785890"/>
      <w:r w:rsidRPr="00357143">
        <w:t>6.5</w:t>
      </w:r>
      <w:r w:rsidR="002B1496" w:rsidRPr="00357143">
        <w:t>.4</w:t>
      </w:r>
      <w:r w:rsidRPr="00357143">
        <w:tab/>
        <w:t>Conditional Inter-M2M S</w:t>
      </w:r>
      <w:r w:rsidR="00310678" w:rsidRPr="00357143">
        <w:t>ervice Provider CSE R</w:t>
      </w:r>
      <w:r w:rsidRPr="00357143">
        <w:t>egistration</w:t>
      </w:r>
      <w:bookmarkEnd w:id="968"/>
      <w:bookmarkEnd w:id="969"/>
      <w:bookmarkEnd w:id="970"/>
      <w:bookmarkEnd w:id="971"/>
      <w:bookmarkEnd w:id="972"/>
      <w:bookmarkEnd w:id="973"/>
      <w:bookmarkEnd w:id="974"/>
      <w:bookmarkEnd w:id="975"/>
      <w:bookmarkEnd w:id="976"/>
      <w:bookmarkEnd w:id="977"/>
      <w:bookmarkEnd w:id="978"/>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9" w:name="_Toc445302634"/>
      <w:bookmarkStart w:id="980" w:name="_Toc445389801"/>
      <w:bookmarkStart w:id="981" w:name="_Toc447042850"/>
      <w:bookmarkStart w:id="982" w:name="_Toc457493608"/>
      <w:bookmarkStart w:id="983" w:name="_Toc459976707"/>
      <w:bookmarkStart w:id="984" w:name="_Toc470163890"/>
      <w:bookmarkStart w:id="985" w:name="_Toc470164472"/>
      <w:bookmarkStart w:id="986" w:name="_Toc475715081"/>
      <w:bookmarkStart w:id="987" w:name="_Toc479348882"/>
      <w:bookmarkStart w:id="988" w:name="_Toc484070330"/>
      <w:bookmarkStart w:id="989" w:name="_Toc26785891"/>
      <w:r w:rsidRPr="00357143">
        <w:lastRenderedPageBreak/>
        <w:t>6.</w:t>
      </w:r>
      <w:r w:rsidR="002B1496" w:rsidRPr="00357143">
        <w:t>6</w:t>
      </w:r>
      <w:r w:rsidRPr="00357143">
        <w:tab/>
        <w:t>M2M Service Subscription</w:t>
      </w:r>
      <w:bookmarkEnd w:id="979"/>
      <w:bookmarkEnd w:id="980"/>
      <w:bookmarkEnd w:id="981"/>
      <w:bookmarkEnd w:id="982"/>
      <w:bookmarkEnd w:id="983"/>
      <w:bookmarkEnd w:id="984"/>
      <w:bookmarkEnd w:id="985"/>
      <w:bookmarkEnd w:id="986"/>
      <w:bookmarkEnd w:id="987"/>
      <w:bookmarkEnd w:id="988"/>
      <w:bookmarkEnd w:id="989"/>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0" w:name="_Toc445302635"/>
      <w:bookmarkStart w:id="991" w:name="_Toc445389802"/>
      <w:bookmarkStart w:id="992" w:name="_Toc447042851"/>
      <w:bookmarkStart w:id="993" w:name="_Toc457493609"/>
      <w:bookmarkStart w:id="994" w:name="_Toc459976708"/>
      <w:bookmarkStart w:id="995" w:name="_Toc470163891"/>
      <w:bookmarkStart w:id="996" w:name="_Toc470164473"/>
      <w:bookmarkStart w:id="997" w:name="_Toc475715082"/>
      <w:bookmarkStart w:id="998" w:name="_Toc479348883"/>
      <w:bookmarkStart w:id="999" w:name="_Toc484070331"/>
      <w:bookmarkStart w:id="1000" w:name="_Toc26785892"/>
      <w:r w:rsidRPr="00357143">
        <w:t>7</w:t>
      </w:r>
      <w:r w:rsidRPr="00357143">
        <w:tab/>
      </w:r>
      <w:r w:rsidR="00AD45AA" w:rsidRPr="00357143">
        <w:t xml:space="preserve">M2M </w:t>
      </w:r>
      <w:r w:rsidR="00CC1C80" w:rsidRPr="00357143">
        <w:t>Entities and Object Identification</w:t>
      </w:r>
      <w:bookmarkEnd w:id="990"/>
      <w:bookmarkEnd w:id="991"/>
      <w:bookmarkEnd w:id="992"/>
      <w:bookmarkEnd w:id="993"/>
      <w:bookmarkEnd w:id="994"/>
      <w:bookmarkEnd w:id="995"/>
      <w:bookmarkEnd w:id="996"/>
      <w:bookmarkEnd w:id="997"/>
      <w:bookmarkEnd w:id="998"/>
      <w:bookmarkEnd w:id="999"/>
      <w:bookmarkEnd w:id="1000"/>
    </w:p>
    <w:p w14:paraId="0EC3DD51" w14:textId="77777777" w:rsidR="00E27334" w:rsidRPr="00357143" w:rsidRDefault="00E27334" w:rsidP="00E27334">
      <w:pPr>
        <w:pStyle w:val="2"/>
      </w:pPr>
      <w:bookmarkStart w:id="1001" w:name="_Toc445302636"/>
      <w:bookmarkStart w:id="1002" w:name="_Toc445389803"/>
      <w:bookmarkStart w:id="1003" w:name="_Toc447042852"/>
      <w:bookmarkStart w:id="1004" w:name="_Toc457493610"/>
      <w:bookmarkStart w:id="1005" w:name="_Toc459976709"/>
      <w:bookmarkStart w:id="1006" w:name="_Toc470163892"/>
      <w:bookmarkStart w:id="1007" w:name="_Toc470164474"/>
      <w:bookmarkStart w:id="1008" w:name="_Toc475715083"/>
      <w:bookmarkStart w:id="1009" w:name="_Toc479348884"/>
      <w:bookmarkStart w:id="1010" w:name="_Toc484070332"/>
      <w:bookmarkStart w:id="1011" w:name="_Toc26785893"/>
      <w:r w:rsidRPr="00357143">
        <w:t>7.1</w:t>
      </w:r>
      <w:r w:rsidRPr="00357143">
        <w:tab/>
        <w:t>M2M Identifiers</w:t>
      </w:r>
      <w:bookmarkEnd w:id="1001"/>
      <w:bookmarkEnd w:id="1002"/>
      <w:bookmarkEnd w:id="1003"/>
      <w:bookmarkEnd w:id="1004"/>
      <w:bookmarkEnd w:id="1005"/>
      <w:bookmarkEnd w:id="1006"/>
      <w:bookmarkEnd w:id="1007"/>
      <w:bookmarkEnd w:id="1008"/>
      <w:bookmarkEnd w:id="1009"/>
      <w:bookmarkEnd w:id="1010"/>
      <w:bookmarkEnd w:id="1011"/>
    </w:p>
    <w:p w14:paraId="0B0E1E68" w14:textId="77777777" w:rsidR="0045012A" w:rsidRPr="00357143" w:rsidRDefault="0045012A" w:rsidP="0045012A">
      <w:pPr>
        <w:pStyle w:val="30"/>
      </w:pPr>
      <w:bookmarkStart w:id="1012" w:name="_Toc447042853"/>
      <w:bookmarkStart w:id="1013" w:name="_Toc457493611"/>
      <w:bookmarkStart w:id="1014" w:name="_Toc459976710"/>
      <w:bookmarkStart w:id="1015" w:name="_Toc470163893"/>
      <w:bookmarkStart w:id="1016" w:name="_Toc470164475"/>
      <w:bookmarkStart w:id="1017" w:name="_Toc475715084"/>
      <w:bookmarkStart w:id="1018" w:name="_Toc479348885"/>
      <w:bookmarkStart w:id="1019" w:name="_Toc484070333"/>
      <w:bookmarkStart w:id="1020" w:name="_Toc26785894"/>
      <w:r w:rsidRPr="00357143">
        <w:rPr>
          <w:rFonts w:hint="eastAsia"/>
        </w:rPr>
        <w:t>7.1.0</w:t>
      </w:r>
      <w:r w:rsidRPr="00357143">
        <w:rPr>
          <w:rFonts w:hint="eastAsia"/>
        </w:rPr>
        <w:tab/>
        <w:t>Overview</w:t>
      </w:r>
      <w:bookmarkEnd w:id="1012"/>
      <w:bookmarkEnd w:id="1013"/>
      <w:bookmarkEnd w:id="1014"/>
      <w:bookmarkEnd w:id="1015"/>
      <w:bookmarkEnd w:id="1016"/>
      <w:bookmarkEnd w:id="1017"/>
      <w:bookmarkEnd w:id="1018"/>
      <w:bookmarkEnd w:id="1019"/>
      <w:bookmarkEnd w:id="1020"/>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1" w:name="_Toc445302637"/>
      <w:bookmarkStart w:id="1022" w:name="_Toc445389804"/>
      <w:bookmarkStart w:id="1023" w:name="_Toc447042854"/>
      <w:bookmarkStart w:id="1024" w:name="_Toc457493612"/>
      <w:bookmarkStart w:id="1025" w:name="_Toc459976711"/>
      <w:bookmarkStart w:id="1026" w:name="_Toc470163894"/>
      <w:bookmarkStart w:id="1027" w:name="_Toc470164476"/>
      <w:bookmarkStart w:id="1028" w:name="_Toc475715085"/>
      <w:bookmarkStart w:id="1029" w:name="_Toc479348886"/>
      <w:bookmarkStart w:id="1030" w:name="_Toc484070334"/>
      <w:bookmarkStart w:id="1031" w:name="_Toc26785895"/>
      <w:r w:rsidRPr="00357143">
        <w:t>7.</w:t>
      </w:r>
      <w:r w:rsidR="002C57F4" w:rsidRPr="00357143">
        <w:t>1</w:t>
      </w:r>
      <w:r w:rsidRPr="00357143">
        <w:t>.1</w:t>
      </w:r>
      <w:r w:rsidRPr="00357143">
        <w:tab/>
        <w:t>M2M Service Provider Identifier (M2M-SP-ID)</w:t>
      </w:r>
      <w:bookmarkEnd w:id="1021"/>
      <w:bookmarkEnd w:id="1022"/>
      <w:bookmarkEnd w:id="1023"/>
      <w:bookmarkEnd w:id="1024"/>
      <w:bookmarkEnd w:id="1025"/>
      <w:bookmarkEnd w:id="1026"/>
      <w:bookmarkEnd w:id="1027"/>
      <w:bookmarkEnd w:id="1028"/>
      <w:bookmarkEnd w:id="1029"/>
      <w:bookmarkEnd w:id="1030"/>
      <w:bookmarkEnd w:id="1031"/>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2" w:name="_Toc445302638"/>
      <w:bookmarkStart w:id="1033" w:name="_Toc445389805"/>
      <w:bookmarkStart w:id="1034" w:name="_Toc447042855"/>
      <w:bookmarkStart w:id="1035" w:name="_Toc457493613"/>
      <w:bookmarkStart w:id="1036" w:name="_Toc459976712"/>
      <w:bookmarkStart w:id="1037" w:name="_Toc470163895"/>
      <w:bookmarkStart w:id="1038" w:name="_Toc470164477"/>
      <w:bookmarkStart w:id="1039" w:name="_Toc475715086"/>
      <w:bookmarkStart w:id="1040" w:name="_Toc479348887"/>
      <w:bookmarkStart w:id="1041" w:name="_Toc484070335"/>
      <w:bookmarkStart w:id="1042"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2"/>
      <w:bookmarkEnd w:id="1033"/>
      <w:bookmarkEnd w:id="1034"/>
      <w:bookmarkEnd w:id="1035"/>
      <w:bookmarkEnd w:id="1036"/>
      <w:bookmarkEnd w:id="1037"/>
      <w:bookmarkEnd w:id="1038"/>
      <w:bookmarkEnd w:id="1039"/>
      <w:bookmarkEnd w:id="1040"/>
      <w:bookmarkEnd w:id="1041"/>
      <w:bookmarkEnd w:id="1042"/>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3" w:name="_Toc445302639"/>
      <w:bookmarkStart w:id="1044" w:name="_Toc445389806"/>
      <w:bookmarkStart w:id="1045" w:name="_Toc447042856"/>
      <w:bookmarkStart w:id="1046" w:name="_Toc457493614"/>
      <w:bookmarkStart w:id="1047" w:name="_Toc459976713"/>
      <w:bookmarkStart w:id="1048" w:name="_Toc470163896"/>
      <w:bookmarkStart w:id="1049" w:name="_Toc470164478"/>
      <w:bookmarkStart w:id="1050" w:name="_Toc475715087"/>
      <w:bookmarkStart w:id="1051" w:name="_Toc479348888"/>
      <w:bookmarkStart w:id="1052" w:name="_Toc484070336"/>
      <w:bookmarkStart w:id="1053" w:name="_Toc26785897"/>
      <w:r w:rsidRPr="00357143">
        <w:lastRenderedPageBreak/>
        <w:t>7.</w:t>
      </w:r>
      <w:r w:rsidR="002C57F4" w:rsidRPr="00357143">
        <w:t>1</w:t>
      </w:r>
      <w:r w:rsidRPr="00357143">
        <w:t>.3</w:t>
      </w:r>
      <w:r w:rsidRPr="00357143">
        <w:tab/>
        <w:t>Application Identifier (App-ID)</w:t>
      </w:r>
      <w:bookmarkEnd w:id="1043"/>
      <w:bookmarkEnd w:id="1044"/>
      <w:bookmarkEnd w:id="1045"/>
      <w:bookmarkEnd w:id="1046"/>
      <w:bookmarkEnd w:id="1047"/>
      <w:bookmarkEnd w:id="1048"/>
      <w:bookmarkEnd w:id="1049"/>
      <w:bookmarkEnd w:id="1050"/>
      <w:bookmarkEnd w:id="1051"/>
      <w:bookmarkEnd w:id="1052"/>
      <w:bookmarkEnd w:id="1053"/>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4" w:name="_Toc445302640"/>
      <w:bookmarkStart w:id="1055" w:name="_Toc445389807"/>
      <w:bookmarkStart w:id="1056" w:name="_Toc447042857"/>
      <w:bookmarkStart w:id="1057" w:name="_Toc457493615"/>
      <w:bookmarkStart w:id="1058" w:name="_Toc459976714"/>
      <w:bookmarkStart w:id="1059" w:name="_Toc470163897"/>
      <w:bookmarkStart w:id="1060" w:name="_Toc470164479"/>
      <w:bookmarkStart w:id="1061" w:name="_Toc475715088"/>
      <w:bookmarkStart w:id="1062" w:name="_Toc479348889"/>
      <w:bookmarkStart w:id="1063" w:name="_Toc484070337"/>
      <w:bookmarkStart w:id="1064" w:name="_Toc26785898"/>
      <w:r w:rsidRPr="00357143">
        <w:t>7.</w:t>
      </w:r>
      <w:r w:rsidR="002C57F4" w:rsidRPr="00357143">
        <w:t>1</w:t>
      </w:r>
      <w:r w:rsidRPr="00357143">
        <w:t>.4</w:t>
      </w:r>
      <w:r w:rsidRPr="00357143">
        <w:tab/>
        <w:t>CSE Identifier (CSE-ID)</w:t>
      </w:r>
      <w:bookmarkEnd w:id="1054"/>
      <w:bookmarkEnd w:id="1055"/>
      <w:bookmarkEnd w:id="1056"/>
      <w:bookmarkEnd w:id="1057"/>
      <w:bookmarkEnd w:id="1058"/>
      <w:bookmarkEnd w:id="1059"/>
      <w:bookmarkEnd w:id="1060"/>
      <w:bookmarkEnd w:id="1061"/>
      <w:bookmarkEnd w:id="1062"/>
      <w:bookmarkEnd w:id="1063"/>
      <w:bookmarkEnd w:id="1064"/>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5" w:name="_Toc445302641"/>
      <w:bookmarkStart w:id="1066" w:name="_Toc445389808"/>
      <w:bookmarkStart w:id="1067" w:name="_Toc447042858"/>
      <w:bookmarkStart w:id="1068" w:name="_Toc457493616"/>
      <w:bookmarkStart w:id="1069" w:name="_Toc459976715"/>
      <w:bookmarkStart w:id="1070" w:name="_Toc470163898"/>
      <w:bookmarkStart w:id="1071" w:name="_Toc470164480"/>
      <w:bookmarkStart w:id="1072" w:name="_Toc475715089"/>
      <w:bookmarkStart w:id="1073" w:name="_Toc479348890"/>
      <w:bookmarkStart w:id="1074" w:name="_Toc484070338"/>
      <w:bookmarkStart w:id="1075"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5"/>
      <w:bookmarkEnd w:id="1066"/>
      <w:bookmarkEnd w:id="1067"/>
      <w:bookmarkEnd w:id="1068"/>
      <w:bookmarkEnd w:id="1069"/>
      <w:bookmarkEnd w:id="1070"/>
      <w:bookmarkEnd w:id="1071"/>
      <w:bookmarkEnd w:id="1072"/>
      <w:bookmarkEnd w:id="1073"/>
      <w:bookmarkEnd w:id="1074"/>
      <w:bookmarkEnd w:id="1075"/>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6" w:name="_Toc445302642"/>
      <w:bookmarkStart w:id="1077" w:name="_Toc445389809"/>
      <w:bookmarkStart w:id="1078" w:name="_Toc447042859"/>
      <w:bookmarkStart w:id="1079" w:name="_Toc457493617"/>
      <w:bookmarkStart w:id="1080" w:name="_Toc459976716"/>
      <w:bookmarkStart w:id="1081" w:name="_Toc470163899"/>
      <w:bookmarkStart w:id="1082" w:name="_Toc470164481"/>
      <w:bookmarkStart w:id="1083" w:name="_Toc475715090"/>
      <w:bookmarkStart w:id="1084" w:name="_Toc479348891"/>
      <w:bookmarkStart w:id="1085" w:name="_Toc484070339"/>
      <w:bookmarkStart w:id="1086" w:name="_Toc26785900"/>
      <w:r w:rsidRPr="00357143">
        <w:t>7.</w:t>
      </w:r>
      <w:r w:rsidR="002C57F4" w:rsidRPr="00357143">
        <w:t>1</w:t>
      </w:r>
      <w:r w:rsidRPr="00357143">
        <w:t>.6</w:t>
      </w:r>
      <w:r w:rsidRPr="00357143">
        <w:tab/>
        <w:t>M2M Service Subscription Identifier (M2M-Sub-ID)</w:t>
      </w:r>
      <w:bookmarkEnd w:id="1076"/>
      <w:bookmarkEnd w:id="1077"/>
      <w:bookmarkEnd w:id="1078"/>
      <w:bookmarkEnd w:id="1079"/>
      <w:bookmarkEnd w:id="1080"/>
      <w:bookmarkEnd w:id="1081"/>
      <w:bookmarkEnd w:id="1082"/>
      <w:bookmarkEnd w:id="1083"/>
      <w:bookmarkEnd w:id="1084"/>
      <w:bookmarkEnd w:id="1085"/>
      <w:bookmarkEnd w:id="1086"/>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7" w:name="_Toc445302643"/>
      <w:bookmarkStart w:id="1088" w:name="_Toc445389810"/>
      <w:bookmarkStart w:id="1089" w:name="_Toc447042860"/>
      <w:bookmarkStart w:id="1090" w:name="_Toc457493618"/>
      <w:bookmarkStart w:id="1091" w:name="_Toc459976717"/>
      <w:bookmarkStart w:id="1092" w:name="_Toc470163900"/>
      <w:bookmarkStart w:id="1093" w:name="_Toc470164482"/>
      <w:bookmarkStart w:id="1094" w:name="_Toc475715091"/>
      <w:bookmarkStart w:id="1095" w:name="_Toc479348892"/>
      <w:bookmarkStart w:id="1096" w:name="_Toc484070340"/>
      <w:bookmarkStart w:id="1097" w:name="_Toc26785901"/>
      <w:r w:rsidRPr="00357143">
        <w:t>7.1.</w:t>
      </w:r>
      <w:r w:rsidR="00CF224C" w:rsidRPr="00357143">
        <w:t>7</w:t>
      </w:r>
      <w:r w:rsidR="00887C0D" w:rsidRPr="00357143">
        <w:tab/>
      </w:r>
      <w:r w:rsidRPr="00357143">
        <w:t>M2M Request Identifier (M2M-Request-ID)</w:t>
      </w:r>
      <w:bookmarkEnd w:id="1087"/>
      <w:bookmarkEnd w:id="1088"/>
      <w:bookmarkEnd w:id="1089"/>
      <w:bookmarkEnd w:id="1090"/>
      <w:bookmarkEnd w:id="1091"/>
      <w:bookmarkEnd w:id="1092"/>
      <w:bookmarkEnd w:id="1093"/>
      <w:bookmarkEnd w:id="1094"/>
      <w:bookmarkEnd w:id="1095"/>
      <w:bookmarkEnd w:id="1096"/>
      <w:bookmarkEnd w:id="109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8" w:name="_Toc445302644"/>
      <w:bookmarkStart w:id="1099" w:name="_Toc445389811"/>
      <w:bookmarkStart w:id="1100" w:name="_Toc447042861"/>
      <w:bookmarkStart w:id="1101" w:name="_Toc457493619"/>
      <w:bookmarkStart w:id="1102" w:name="_Toc459976718"/>
      <w:bookmarkStart w:id="1103" w:name="_Toc470163901"/>
      <w:bookmarkStart w:id="1104" w:name="_Toc470164483"/>
      <w:bookmarkStart w:id="1105" w:name="_Toc475715092"/>
      <w:bookmarkStart w:id="1106" w:name="_Toc479348893"/>
      <w:bookmarkStart w:id="1107" w:name="_Toc484070341"/>
      <w:bookmarkStart w:id="1108" w:name="_Toc26785902"/>
      <w:r w:rsidRPr="00357143">
        <w:t>7.1.8</w:t>
      </w:r>
      <w:r w:rsidR="00AE10C6" w:rsidRPr="00357143">
        <w:tab/>
        <w:t>M2M External Identifier (M2M-Ext-ID)</w:t>
      </w:r>
      <w:bookmarkEnd w:id="1098"/>
      <w:bookmarkEnd w:id="1099"/>
      <w:bookmarkEnd w:id="1100"/>
      <w:bookmarkEnd w:id="1101"/>
      <w:bookmarkEnd w:id="1102"/>
      <w:bookmarkEnd w:id="1103"/>
      <w:bookmarkEnd w:id="1104"/>
      <w:bookmarkEnd w:id="1105"/>
      <w:bookmarkEnd w:id="1106"/>
      <w:bookmarkEnd w:id="1107"/>
      <w:bookmarkEnd w:id="110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9" w:name="_Toc445302645"/>
      <w:bookmarkStart w:id="1110" w:name="_Toc445389812"/>
      <w:bookmarkStart w:id="1111" w:name="_Toc447042862"/>
      <w:bookmarkStart w:id="1112" w:name="_Toc457493620"/>
      <w:bookmarkStart w:id="1113" w:name="_Toc459976719"/>
      <w:bookmarkStart w:id="1114" w:name="_Toc470163902"/>
      <w:bookmarkStart w:id="1115" w:name="_Toc470164484"/>
      <w:bookmarkStart w:id="1116" w:name="_Toc475715093"/>
      <w:bookmarkStart w:id="1117" w:name="_Toc479348894"/>
      <w:bookmarkStart w:id="1118" w:name="_Toc484070342"/>
      <w:bookmarkStart w:id="1119" w:name="_Toc26785903"/>
      <w:r w:rsidRPr="00357143">
        <w:lastRenderedPageBreak/>
        <w:t>7.1.9</w:t>
      </w:r>
      <w:r w:rsidRPr="00357143">
        <w:tab/>
        <w:t>Underlying Network Identifier (UNetwork-ID)</w:t>
      </w:r>
      <w:bookmarkEnd w:id="1109"/>
      <w:bookmarkEnd w:id="1110"/>
      <w:bookmarkEnd w:id="1111"/>
      <w:bookmarkEnd w:id="1112"/>
      <w:bookmarkEnd w:id="1113"/>
      <w:bookmarkEnd w:id="1114"/>
      <w:bookmarkEnd w:id="1115"/>
      <w:bookmarkEnd w:id="1116"/>
      <w:bookmarkEnd w:id="1117"/>
      <w:bookmarkEnd w:id="1118"/>
      <w:bookmarkEnd w:id="111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0" w:name="_Toc445302646"/>
      <w:bookmarkStart w:id="1121" w:name="_Toc445389813"/>
      <w:bookmarkStart w:id="1122" w:name="_Toc447042863"/>
      <w:bookmarkStart w:id="1123" w:name="_Toc457493621"/>
      <w:bookmarkStart w:id="1124" w:name="_Toc459976720"/>
      <w:bookmarkStart w:id="1125" w:name="_Toc470163903"/>
      <w:bookmarkStart w:id="1126" w:name="_Toc470164485"/>
      <w:bookmarkStart w:id="1127" w:name="_Toc475715094"/>
      <w:bookmarkStart w:id="1128" w:name="_Toc479348895"/>
      <w:bookmarkStart w:id="1129" w:name="_Toc484070343"/>
      <w:bookmarkStart w:id="1130" w:name="_Toc26785904"/>
      <w:r w:rsidRPr="00357143">
        <w:t>7.1.10</w:t>
      </w:r>
      <w:r w:rsidRPr="00357143">
        <w:tab/>
        <w:t>Trigger Recipient Identifier (Trigger-Recipient-ID)</w:t>
      </w:r>
      <w:bookmarkEnd w:id="1120"/>
      <w:bookmarkEnd w:id="1121"/>
      <w:bookmarkEnd w:id="1122"/>
      <w:bookmarkEnd w:id="1123"/>
      <w:bookmarkEnd w:id="1124"/>
      <w:bookmarkEnd w:id="1125"/>
      <w:bookmarkEnd w:id="1126"/>
      <w:bookmarkEnd w:id="1127"/>
      <w:bookmarkEnd w:id="1128"/>
      <w:bookmarkEnd w:id="1129"/>
      <w:bookmarkEnd w:id="113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1" w:name="_Toc445302647"/>
      <w:bookmarkStart w:id="1132" w:name="_Toc445389814"/>
      <w:bookmarkStart w:id="1133" w:name="_Toc447042864"/>
      <w:bookmarkStart w:id="1134" w:name="_Toc457493622"/>
      <w:bookmarkStart w:id="1135" w:name="_Toc459976721"/>
      <w:bookmarkStart w:id="1136" w:name="_Toc470163904"/>
      <w:bookmarkStart w:id="1137" w:name="_Toc470164486"/>
      <w:bookmarkStart w:id="1138" w:name="_Toc475715095"/>
      <w:bookmarkStart w:id="1139" w:name="_Toc479348896"/>
      <w:bookmarkStart w:id="1140" w:name="_Toc484070344"/>
      <w:bookmarkStart w:id="1141" w:name="_Toc26785905"/>
      <w:r w:rsidRPr="00357143">
        <w:t>7.1.11</w:t>
      </w:r>
      <w:r w:rsidRPr="00357143">
        <w:tab/>
      </w:r>
      <w:r w:rsidR="004544B0" w:rsidRPr="00357143">
        <w:rPr>
          <w:rFonts w:eastAsia="宋体" w:hint="eastAsia"/>
          <w:lang w:eastAsia="zh-CN"/>
        </w:rPr>
        <w:t>Void</w:t>
      </w:r>
      <w:bookmarkEnd w:id="1131"/>
      <w:bookmarkEnd w:id="1132"/>
      <w:bookmarkEnd w:id="1133"/>
      <w:bookmarkEnd w:id="1134"/>
      <w:bookmarkEnd w:id="1135"/>
      <w:bookmarkEnd w:id="1136"/>
      <w:bookmarkEnd w:id="1137"/>
      <w:bookmarkEnd w:id="1138"/>
      <w:bookmarkEnd w:id="1139"/>
      <w:bookmarkEnd w:id="1140"/>
      <w:bookmarkEnd w:id="1141"/>
    </w:p>
    <w:p w14:paraId="21657E54" w14:textId="77777777" w:rsidR="00C5188B" w:rsidRPr="00357143" w:rsidRDefault="00C5188B" w:rsidP="00CD79B8">
      <w:pPr>
        <w:pStyle w:val="30"/>
        <w:rPr>
          <w:rFonts w:eastAsia="宋体"/>
          <w:lang w:eastAsia="zh-CN"/>
        </w:rPr>
      </w:pPr>
      <w:bookmarkStart w:id="1142" w:name="_Toc445302648"/>
      <w:bookmarkStart w:id="1143" w:name="_Toc445389815"/>
      <w:bookmarkStart w:id="1144" w:name="_Toc447042865"/>
      <w:bookmarkStart w:id="1145" w:name="_Toc457493623"/>
      <w:bookmarkStart w:id="1146" w:name="_Toc459976722"/>
      <w:bookmarkStart w:id="1147" w:name="_Toc470163905"/>
      <w:bookmarkStart w:id="1148" w:name="_Toc470164487"/>
      <w:bookmarkStart w:id="1149" w:name="_Toc475715096"/>
      <w:bookmarkStart w:id="1150" w:name="_Toc479348897"/>
      <w:bookmarkStart w:id="1151" w:name="_Toc484070345"/>
      <w:bookmarkStart w:id="1152" w:name="_Toc26785906"/>
      <w:r w:rsidRPr="00357143">
        <w:t>7.1.12</w:t>
      </w:r>
      <w:r w:rsidR="00CD79B8"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4DAC2353" w14:textId="77777777" w:rsidR="00C5188B" w:rsidRPr="00357143" w:rsidRDefault="00C5188B" w:rsidP="00CD79B8">
      <w:pPr>
        <w:pStyle w:val="30"/>
      </w:pPr>
      <w:bookmarkStart w:id="1153" w:name="_Toc445302649"/>
      <w:bookmarkStart w:id="1154" w:name="_Toc445389816"/>
      <w:bookmarkStart w:id="1155" w:name="_Toc447042866"/>
      <w:bookmarkStart w:id="1156" w:name="_Toc457493624"/>
      <w:bookmarkStart w:id="1157" w:name="_Toc459976723"/>
      <w:bookmarkStart w:id="1158" w:name="_Toc470163906"/>
      <w:bookmarkStart w:id="1159" w:name="_Toc470164488"/>
      <w:bookmarkStart w:id="1160" w:name="_Toc475715097"/>
      <w:bookmarkStart w:id="1161" w:name="_Toc479348898"/>
      <w:bookmarkStart w:id="1162" w:name="_Toc484070346"/>
      <w:bookmarkStart w:id="1163" w:name="_Toc26785907"/>
      <w:r w:rsidRPr="00357143">
        <w:t>7.1.13</w:t>
      </w:r>
      <w:r w:rsidRPr="00357143">
        <w:tab/>
        <w:t>M2M Service Profile Identifier (M2M-Service-Profile-ID)</w:t>
      </w:r>
      <w:bookmarkEnd w:id="1153"/>
      <w:bookmarkEnd w:id="1154"/>
      <w:bookmarkEnd w:id="1155"/>
      <w:bookmarkEnd w:id="1156"/>
      <w:bookmarkEnd w:id="1157"/>
      <w:bookmarkEnd w:id="1158"/>
      <w:bookmarkEnd w:id="1159"/>
      <w:bookmarkEnd w:id="1160"/>
      <w:bookmarkEnd w:id="1161"/>
      <w:bookmarkEnd w:id="1162"/>
      <w:bookmarkEnd w:id="116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4" w:name="_Toc479348899"/>
      <w:bookmarkStart w:id="1165" w:name="_Toc484070347"/>
      <w:bookmarkStart w:id="1166" w:name="_Toc26785908"/>
      <w:bookmarkStart w:id="1167" w:name="_Toc445302650"/>
      <w:bookmarkStart w:id="1168" w:name="_Toc445389817"/>
      <w:bookmarkStart w:id="1169" w:name="_Toc447042867"/>
      <w:bookmarkStart w:id="1170" w:name="_Toc457493625"/>
      <w:bookmarkStart w:id="1171" w:name="_Toc459976724"/>
      <w:bookmarkStart w:id="1172" w:name="_Toc470163907"/>
      <w:bookmarkStart w:id="1173" w:name="_Toc470164489"/>
      <w:bookmarkStart w:id="1174" w:name="_Toc475715098"/>
      <w:r>
        <w:t>7.1.1</w:t>
      </w:r>
      <w:r>
        <w:rPr>
          <w:rFonts w:eastAsiaTheme="minorEastAsia" w:hint="eastAsia"/>
          <w:lang w:eastAsia="zh-CN"/>
        </w:rPr>
        <w:t>4</w:t>
      </w:r>
      <w:r>
        <w:tab/>
      </w:r>
      <w:r w:rsidRPr="00357143">
        <w:t>Role Identifier (Role-ID)</w:t>
      </w:r>
      <w:bookmarkEnd w:id="1164"/>
      <w:bookmarkEnd w:id="1165"/>
      <w:bookmarkEnd w:id="1166"/>
    </w:p>
    <w:bookmarkEnd w:id="1167"/>
    <w:bookmarkEnd w:id="1168"/>
    <w:bookmarkEnd w:id="1169"/>
    <w:bookmarkEnd w:id="1170"/>
    <w:bookmarkEnd w:id="1171"/>
    <w:bookmarkEnd w:id="1172"/>
    <w:bookmarkEnd w:id="1173"/>
    <w:bookmarkEnd w:id="1174"/>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5" w:name="_Toc479348900"/>
      <w:bookmarkStart w:id="1176" w:name="_Toc484070348"/>
      <w:bookmarkStart w:id="1177" w:name="_Toc26785909"/>
      <w:bookmarkStart w:id="1178" w:name="_Toc442088051"/>
      <w:bookmarkStart w:id="1179" w:name="_Toc442089710"/>
      <w:bookmarkStart w:id="1180" w:name="_Toc442090275"/>
      <w:bookmarkStart w:id="1181" w:name="_Toc442092993"/>
      <w:bookmarkStart w:id="1182" w:name="_Toc445029270"/>
      <w:bookmarkStart w:id="1183" w:name="_Toc457493626"/>
      <w:bookmarkStart w:id="1184" w:name="_Toc459976725"/>
      <w:bookmarkStart w:id="1185" w:name="_Toc470163908"/>
      <w:bookmarkStart w:id="1186" w:name="_Toc470164490"/>
      <w:bookmarkStart w:id="118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5"/>
      <w:bookmarkEnd w:id="1176"/>
      <w:bookmarkEnd w:id="1177"/>
    </w:p>
    <w:bookmarkEnd w:id="1178"/>
    <w:bookmarkEnd w:id="1179"/>
    <w:bookmarkEnd w:id="1180"/>
    <w:bookmarkEnd w:id="1181"/>
    <w:bookmarkEnd w:id="1182"/>
    <w:bookmarkEnd w:id="1183"/>
    <w:bookmarkEnd w:id="1184"/>
    <w:bookmarkEnd w:id="1185"/>
    <w:bookmarkEnd w:id="1186"/>
    <w:bookmarkEnd w:id="118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8" w:name="_Toc457493627"/>
      <w:bookmarkStart w:id="1189" w:name="_Toc459976726"/>
      <w:bookmarkStart w:id="1190" w:name="_Toc470163909"/>
      <w:bookmarkStart w:id="1191" w:name="_Toc470164491"/>
      <w:bookmarkStart w:id="1192" w:name="_Toc475715100"/>
      <w:bookmarkStart w:id="1193" w:name="_Toc479348901"/>
      <w:bookmarkStart w:id="1194" w:name="_Toc484070349"/>
      <w:bookmarkStart w:id="1195"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8"/>
      <w:bookmarkEnd w:id="1189"/>
      <w:bookmarkEnd w:id="1190"/>
      <w:bookmarkEnd w:id="1191"/>
      <w:bookmarkEnd w:id="1192"/>
      <w:bookmarkEnd w:id="1193"/>
      <w:bookmarkEnd w:id="1194"/>
      <w:bookmarkEnd w:id="119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6" w:name="_Toc445302651"/>
      <w:bookmarkStart w:id="1197" w:name="_Toc445389818"/>
      <w:bookmarkStart w:id="1198" w:name="_Toc447042868"/>
      <w:bookmarkStart w:id="1199" w:name="_Toc457493628"/>
      <w:bookmarkStart w:id="1200" w:name="_Toc459976727"/>
      <w:bookmarkStart w:id="1201" w:name="_Toc470163910"/>
      <w:bookmarkStart w:id="1202" w:name="_Toc470164492"/>
      <w:bookmarkStart w:id="1203" w:name="_Toc475715101"/>
      <w:bookmarkStart w:id="1204" w:name="_Toc479348902"/>
      <w:bookmarkStart w:id="1205" w:name="_Toc484070350"/>
      <w:bookmarkStart w:id="1206"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1196"/>
      <w:bookmarkEnd w:id="1197"/>
      <w:bookmarkEnd w:id="1198"/>
      <w:bookmarkEnd w:id="1199"/>
      <w:bookmarkEnd w:id="1200"/>
      <w:bookmarkEnd w:id="1201"/>
      <w:bookmarkEnd w:id="1202"/>
      <w:bookmarkEnd w:id="1203"/>
      <w:bookmarkEnd w:id="1204"/>
      <w:bookmarkEnd w:id="1205"/>
      <w:bookmarkEnd w:id="120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26785912"/>
      <w:r w:rsidRPr="00357143">
        <w:lastRenderedPageBreak/>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26785913"/>
      <w:r w:rsidRPr="00357143">
        <w:lastRenderedPageBreak/>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26785914"/>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30"/>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26785915"/>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15pt;height:129.7pt" o:ole="">
            <v:imagedata r:id="rId31" o:title=""/>
          </v:shape>
          <o:OLEObject Type="Embed" ProgID="Visio.Drawing.11" ShapeID="_x0000_i1034" DrawAspect="Content" ObjectID="_1644068002"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C0483E">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lastRenderedPageBreak/>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lastRenderedPageBreak/>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1"/>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2" w:name="OLE_LINK16"/>
            <w:bookmarkStart w:id="127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2"/>
      <w:bookmarkEnd w:id="127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4" w:name="_Toc445302657"/>
      <w:bookmarkStart w:id="1275" w:name="_Toc445389824"/>
      <w:bookmarkStart w:id="1276" w:name="_Toc447042875"/>
      <w:bookmarkStart w:id="1277" w:name="_Toc457493635"/>
      <w:bookmarkStart w:id="1278" w:name="_Toc459976734"/>
      <w:bookmarkStart w:id="1279" w:name="_Toc470163917"/>
      <w:bookmarkStart w:id="1280" w:name="_Toc470164499"/>
      <w:bookmarkStart w:id="1281" w:name="_Toc475715108"/>
      <w:bookmarkStart w:id="1282" w:name="_Toc479348909"/>
      <w:bookmarkStart w:id="1283" w:name="_Toc484070357"/>
      <w:bookmarkStart w:id="1284" w:name="_Toc2678591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274"/>
      <w:bookmarkEnd w:id="1275"/>
      <w:bookmarkEnd w:id="1276"/>
      <w:bookmarkEnd w:id="1277"/>
      <w:bookmarkEnd w:id="1278"/>
      <w:bookmarkEnd w:id="1279"/>
      <w:bookmarkEnd w:id="1280"/>
      <w:bookmarkEnd w:id="1281"/>
      <w:bookmarkEnd w:id="1282"/>
      <w:bookmarkEnd w:id="1283"/>
      <w:bookmarkEnd w:id="128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5" w:name="_Toc445302658"/>
      <w:bookmarkStart w:id="1286" w:name="_Toc445389825"/>
      <w:bookmarkStart w:id="1287" w:name="_Toc447042876"/>
      <w:bookmarkStart w:id="1288" w:name="_Toc457493636"/>
      <w:bookmarkStart w:id="1289" w:name="_Toc459976735"/>
      <w:bookmarkStart w:id="1290" w:name="_Toc470163918"/>
      <w:bookmarkStart w:id="1291" w:name="_Toc470164500"/>
      <w:bookmarkStart w:id="1292" w:name="_Toc475715109"/>
      <w:bookmarkStart w:id="1293" w:name="_Toc479348910"/>
      <w:bookmarkStart w:id="1294" w:name="_Toc484070358"/>
      <w:bookmarkStart w:id="1295" w:name="_Toc26785919"/>
      <w:r w:rsidRPr="00357143">
        <w:lastRenderedPageBreak/>
        <w:t>8.2</w:t>
      </w:r>
      <w:r w:rsidRPr="00357143">
        <w:tab/>
      </w:r>
      <w:r w:rsidR="001C21E2" w:rsidRPr="00357143">
        <w:t>Procedures for Accessing Resources</w:t>
      </w:r>
      <w:bookmarkEnd w:id="1285"/>
      <w:bookmarkEnd w:id="1286"/>
      <w:bookmarkEnd w:id="1287"/>
      <w:bookmarkEnd w:id="1288"/>
      <w:bookmarkEnd w:id="1289"/>
      <w:bookmarkEnd w:id="1290"/>
      <w:bookmarkEnd w:id="1291"/>
      <w:bookmarkEnd w:id="1292"/>
      <w:bookmarkEnd w:id="1293"/>
      <w:bookmarkEnd w:id="1294"/>
      <w:bookmarkEnd w:id="1295"/>
    </w:p>
    <w:p w14:paraId="7AD8A4B4" w14:textId="77777777" w:rsidR="0045012A" w:rsidRPr="00357143" w:rsidRDefault="0045012A" w:rsidP="0045012A">
      <w:pPr>
        <w:pStyle w:val="30"/>
      </w:pPr>
      <w:bookmarkStart w:id="1296" w:name="_Toc447042877"/>
      <w:bookmarkStart w:id="1297" w:name="_Toc457493637"/>
      <w:bookmarkStart w:id="1298" w:name="_Toc459976736"/>
      <w:bookmarkStart w:id="1299" w:name="_Toc470163919"/>
      <w:bookmarkStart w:id="1300" w:name="_Toc470164501"/>
      <w:bookmarkStart w:id="1301" w:name="_Toc475715110"/>
      <w:bookmarkStart w:id="1302" w:name="_Toc479348911"/>
      <w:bookmarkStart w:id="1303" w:name="_Toc484070359"/>
      <w:bookmarkStart w:id="1304" w:name="_Toc26785920"/>
      <w:r w:rsidRPr="00357143">
        <w:rPr>
          <w:rFonts w:hint="eastAsia"/>
        </w:rPr>
        <w:t>8.2.0</w:t>
      </w:r>
      <w:r w:rsidRPr="00357143">
        <w:rPr>
          <w:rFonts w:hint="eastAsia"/>
        </w:rPr>
        <w:tab/>
        <w:t>Overview</w:t>
      </w:r>
      <w:bookmarkEnd w:id="1296"/>
      <w:bookmarkEnd w:id="1297"/>
      <w:bookmarkEnd w:id="1298"/>
      <w:bookmarkEnd w:id="1299"/>
      <w:bookmarkEnd w:id="1300"/>
      <w:bookmarkEnd w:id="1301"/>
      <w:bookmarkEnd w:id="1302"/>
      <w:bookmarkEnd w:id="1303"/>
      <w:bookmarkEnd w:id="1304"/>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5" w:name="_Toc445302659"/>
      <w:bookmarkStart w:id="1306" w:name="_Toc445389826"/>
      <w:bookmarkStart w:id="1307" w:name="_Toc447042878"/>
      <w:bookmarkStart w:id="1308" w:name="_Toc457493638"/>
      <w:bookmarkStart w:id="1309" w:name="_Toc459976737"/>
      <w:bookmarkStart w:id="1310" w:name="_Toc470163920"/>
      <w:bookmarkStart w:id="1311" w:name="_Toc470164502"/>
      <w:bookmarkStart w:id="1312" w:name="_Toc475715111"/>
      <w:bookmarkStart w:id="1313" w:name="_Toc479348912"/>
      <w:bookmarkStart w:id="1314" w:name="_Toc484070360"/>
      <w:bookmarkStart w:id="1315"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5"/>
      <w:bookmarkEnd w:id="1306"/>
      <w:bookmarkEnd w:id="1307"/>
      <w:bookmarkEnd w:id="1308"/>
      <w:bookmarkEnd w:id="1309"/>
      <w:bookmarkEnd w:id="1310"/>
      <w:bookmarkEnd w:id="1311"/>
      <w:bookmarkEnd w:id="1312"/>
      <w:bookmarkEnd w:id="1313"/>
      <w:bookmarkEnd w:id="1314"/>
      <w:bookmarkEnd w:id="1315"/>
    </w:p>
    <w:p w14:paraId="3BEE35FC" w14:textId="77777777" w:rsidR="00E10097" w:rsidRPr="00357143" w:rsidRDefault="00E10097" w:rsidP="00E10097">
      <w:pPr>
        <w:pStyle w:val="40"/>
      </w:pPr>
      <w:bookmarkStart w:id="1316" w:name="_Toc447042879"/>
      <w:bookmarkStart w:id="1317" w:name="_Toc457493639"/>
      <w:bookmarkStart w:id="1318" w:name="_Toc459976738"/>
      <w:bookmarkStart w:id="1319" w:name="_Toc470163921"/>
      <w:bookmarkStart w:id="1320" w:name="_Toc470164503"/>
      <w:bookmarkStart w:id="1321" w:name="_Toc475715112"/>
      <w:bookmarkStart w:id="1322" w:name="_Toc479348913"/>
      <w:bookmarkStart w:id="1323" w:name="_Toc484070361"/>
      <w:bookmarkStart w:id="1324" w:name="_Toc26785922"/>
      <w:r w:rsidRPr="00357143">
        <w:rPr>
          <w:rFonts w:hint="eastAsia"/>
        </w:rPr>
        <w:t>8.2.1.0</w:t>
      </w:r>
      <w:r w:rsidRPr="00357143">
        <w:rPr>
          <w:rFonts w:hint="eastAsia"/>
        </w:rPr>
        <w:tab/>
        <w:t>Overview</w:t>
      </w:r>
      <w:bookmarkEnd w:id="1316"/>
      <w:bookmarkEnd w:id="1317"/>
      <w:bookmarkEnd w:id="1318"/>
      <w:bookmarkEnd w:id="1319"/>
      <w:bookmarkEnd w:id="1320"/>
      <w:bookmarkEnd w:id="1321"/>
      <w:bookmarkEnd w:id="1322"/>
      <w:bookmarkEnd w:id="1323"/>
      <w:bookmarkEnd w:id="1324"/>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15pt;height:302.3pt" o:ole="">
            <v:imagedata r:id="rId33" o:title=""/>
          </v:shape>
          <o:OLEObject Type="Embed" ProgID="Visio.Drawing.11" ShapeID="_x0000_i1035" DrawAspect="Content" ObjectID="_1644068003"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15pt;height:411.45pt" o:ole="">
            <v:imagedata r:id="rId35" o:title=""/>
          </v:shape>
          <o:OLEObject Type="Embed" ProgID="Visio.Drawing.11" ShapeID="_x0000_i1036" DrawAspect="Content" ObjectID="_1644068004"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45pt;height:619.45pt" o:ole="">
            <v:imagedata r:id="rId37" o:title=""/>
          </v:shape>
          <o:OLEObject Type="Embed" ProgID="Visio.Drawing.11" ShapeID="_x0000_i1037" DrawAspect="Content" ObjectID="_1644068005"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5" w:name="_Toc445302660"/>
      <w:bookmarkStart w:id="1326" w:name="_Toc445389827"/>
      <w:bookmarkStart w:id="1327" w:name="_Toc447042880"/>
      <w:bookmarkStart w:id="1328" w:name="_Toc457493640"/>
      <w:bookmarkStart w:id="1329" w:name="_Toc459976739"/>
      <w:bookmarkStart w:id="1330" w:name="_Toc470163922"/>
      <w:bookmarkStart w:id="1331" w:name="_Toc470164504"/>
      <w:bookmarkStart w:id="1332" w:name="_Toc475715113"/>
      <w:bookmarkStart w:id="1333" w:name="_Toc479348914"/>
      <w:bookmarkStart w:id="1334" w:name="_Toc484070362"/>
      <w:bookmarkStart w:id="1335" w:name="_Toc26785923"/>
      <w:r w:rsidRPr="00357143">
        <w:t>8.2.1</w:t>
      </w:r>
      <w:r w:rsidR="00DB546B" w:rsidRPr="00357143">
        <w:t>.1</w:t>
      </w:r>
      <w:r w:rsidR="002426B7" w:rsidRPr="00357143">
        <w:tab/>
      </w:r>
      <w:r w:rsidR="00696319" w:rsidRPr="00357143">
        <w:t>M2M Requests Routing Policies</w:t>
      </w:r>
      <w:bookmarkEnd w:id="1325"/>
      <w:bookmarkEnd w:id="1326"/>
      <w:bookmarkEnd w:id="1327"/>
      <w:bookmarkEnd w:id="1328"/>
      <w:bookmarkEnd w:id="1329"/>
      <w:bookmarkEnd w:id="1330"/>
      <w:bookmarkEnd w:id="1331"/>
      <w:bookmarkEnd w:id="1332"/>
      <w:bookmarkEnd w:id="1333"/>
      <w:bookmarkEnd w:id="1334"/>
      <w:bookmarkEnd w:id="1335"/>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6" w:name="_Toc479348915"/>
      <w:bookmarkStart w:id="1337" w:name="_Toc484070363"/>
      <w:bookmarkStart w:id="1338" w:name="_Toc26785924"/>
      <w:r>
        <w:t>8.2.1.2</w:t>
      </w:r>
      <w:r w:rsidRPr="001B5AD2">
        <w:tab/>
      </w:r>
      <w:r w:rsidRPr="007D537E">
        <w:t xml:space="preserve">Inter SP Domain </w:t>
      </w:r>
      <w:r w:rsidRPr="001B5AD2">
        <w:t>M2M Request Routing</w:t>
      </w:r>
      <w:bookmarkEnd w:id="1336"/>
      <w:bookmarkEnd w:id="1337"/>
      <w:bookmarkEnd w:id="1338"/>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9" w:name="_Toc445302661"/>
      <w:bookmarkStart w:id="1340" w:name="_Toc445389828"/>
      <w:bookmarkStart w:id="1341" w:name="_Toc447042881"/>
      <w:bookmarkStart w:id="1342" w:name="_Toc457493641"/>
      <w:bookmarkStart w:id="1343" w:name="_Toc459976740"/>
      <w:bookmarkStart w:id="1344" w:name="_Toc470163923"/>
      <w:bookmarkStart w:id="1345" w:name="_Toc470164505"/>
      <w:bookmarkStart w:id="1346" w:name="_Toc475715114"/>
      <w:bookmarkStart w:id="1347" w:name="_Toc479348916"/>
      <w:bookmarkStart w:id="1348" w:name="_Toc484070364"/>
      <w:bookmarkStart w:id="1349"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9"/>
      <w:bookmarkEnd w:id="1340"/>
      <w:bookmarkEnd w:id="1341"/>
      <w:bookmarkEnd w:id="1342"/>
      <w:bookmarkEnd w:id="1343"/>
      <w:bookmarkEnd w:id="1344"/>
      <w:bookmarkEnd w:id="1345"/>
      <w:bookmarkEnd w:id="1346"/>
      <w:bookmarkEnd w:id="1347"/>
      <w:bookmarkEnd w:id="1348"/>
      <w:bookmarkEnd w:id="1349"/>
    </w:p>
    <w:p w14:paraId="7E75A88E" w14:textId="77777777" w:rsidR="00E43153" w:rsidRPr="00357143" w:rsidRDefault="00E43153" w:rsidP="005361D0">
      <w:pPr>
        <w:pStyle w:val="40"/>
      </w:pPr>
      <w:bookmarkStart w:id="1350" w:name="_Toc445302662"/>
      <w:bookmarkStart w:id="1351" w:name="_Toc445389829"/>
      <w:bookmarkStart w:id="1352" w:name="_Toc447042882"/>
      <w:bookmarkStart w:id="1353" w:name="_Toc457493642"/>
      <w:bookmarkStart w:id="1354" w:name="_Toc459976741"/>
      <w:bookmarkStart w:id="1355" w:name="_Toc470163924"/>
      <w:bookmarkStart w:id="1356" w:name="_Toc470164506"/>
      <w:bookmarkStart w:id="1357" w:name="_Toc475715115"/>
      <w:bookmarkStart w:id="1358" w:name="_Toc479348917"/>
      <w:bookmarkStart w:id="1359" w:name="_Toc484070365"/>
      <w:bookmarkStart w:id="1360"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0"/>
      <w:bookmarkEnd w:id="1351"/>
      <w:bookmarkEnd w:id="1352"/>
      <w:bookmarkEnd w:id="1353"/>
      <w:bookmarkEnd w:id="1354"/>
      <w:bookmarkEnd w:id="1355"/>
      <w:bookmarkEnd w:id="1356"/>
      <w:bookmarkEnd w:id="1357"/>
      <w:bookmarkEnd w:id="1358"/>
      <w:bookmarkEnd w:id="1359"/>
      <w:bookmarkEnd w:id="1360"/>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1" w:name="_Toc445302663"/>
      <w:bookmarkStart w:id="1362" w:name="_Toc445389830"/>
      <w:bookmarkStart w:id="1363" w:name="_Toc447042883"/>
      <w:bookmarkStart w:id="1364" w:name="_Toc457493643"/>
      <w:bookmarkStart w:id="1365" w:name="_Toc459976742"/>
      <w:bookmarkStart w:id="1366" w:name="_Toc470163925"/>
      <w:bookmarkStart w:id="1367" w:name="_Toc470164507"/>
      <w:bookmarkStart w:id="1368" w:name="_Toc475715116"/>
      <w:bookmarkStart w:id="1369" w:name="_Toc479348918"/>
      <w:bookmarkStart w:id="1370" w:name="_Toc484070366"/>
      <w:bookmarkStart w:id="1371" w:name="_Toc26785927"/>
      <w:r w:rsidRPr="00357143">
        <w:t>8.2.</w:t>
      </w:r>
      <w:r w:rsidR="00236204" w:rsidRPr="00357143">
        <w:t>2</w:t>
      </w:r>
      <w:r w:rsidRPr="00357143">
        <w:t>.2</w:t>
      </w:r>
      <w:r w:rsidRPr="00357143">
        <w:tab/>
        <w:t>Synchronous Case</w:t>
      </w:r>
      <w:bookmarkEnd w:id="1361"/>
      <w:bookmarkEnd w:id="1362"/>
      <w:bookmarkEnd w:id="1363"/>
      <w:bookmarkEnd w:id="1364"/>
      <w:bookmarkEnd w:id="1365"/>
      <w:bookmarkEnd w:id="1366"/>
      <w:bookmarkEnd w:id="1367"/>
      <w:bookmarkEnd w:id="1368"/>
      <w:bookmarkEnd w:id="1369"/>
      <w:bookmarkEnd w:id="1370"/>
      <w:bookmarkEnd w:id="1371"/>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15pt;height:402.85pt" o:ole="">
            <v:imagedata r:id="rId39" o:title=""/>
          </v:shape>
          <o:OLEObject Type="Embed" ProgID="Visio.Drawing.11" ShapeID="_x0000_i1038" DrawAspect="Content" ObjectID="_1644068006"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6pt;height:590.3pt" o:ole="">
            <v:imagedata r:id="rId41" o:title=""/>
          </v:shape>
          <o:OLEObject Type="Embed" ProgID="Visio.Drawing.11" ShapeID="_x0000_i1039" DrawAspect="Content" ObjectID="_1644068007"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2" w:name="_Toc445302664"/>
      <w:bookmarkStart w:id="1373" w:name="_Toc445389831"/>
      <w:bookmarkStart w:id="1374" w:name="_Toc447042884"/>
      <w:bookmarkStart w:id="1375" w:name="_Toc457493644"/>
      <w:bookmarkStart w:id="1376" w:name="_Toc459976743"/>
      <w:bookmarkStart w:id="1377" w:name="_Toc470163926"/>
      <w:bookmarkStart w:id="1378" w:name="_Toc470164508"/>
      <w:bookmarkStart w:id="1379" w:name="_Toc475715117"/>
      <w:bookmarkStart w:id="1380" w:name="_Toc479348919"/>
      <w:bookmarkStart w:id="1381" w:name="_Toc484070367"/>
      <w:bookmarkStart w:id="1382" w:name="_Toc26785928"/>
      <w:r w:rsidRPr="00357143">
        <w:lastRenderedPageBreak/>
        <w:t>8.2.</w:t>
      </w:r>
      <w:r w:rsidR="00236204" w:rsidRPr="00357143">
        <w:t>2</w:t>
      </w:r>
      <w:r w:rsidRPr="00357143">
        <w:t>.3</w:t>
      </w:r>
      <w:r w:rsidRPr="00357143">
        <w:tab/>
        <w:t>Asynchronous Case</w:t>
      </w:r>
      <w:bookmarkEnd w:id="1372"/>
      <w:bookmarkEnd w:id="1373"/>
      <w:bookmarkEnd w:id="1374"/>
      <w:bookmarkEnd w:id="1375"/>
      <w:bookmarkEnd w:id="1376"/>
      <w:bookmarkEnd w:id="1377"/>
      <w:bookmarkEnd w:id="1378"/>
      <w:bookmarkEnd w:id="1379"/>
      <w:bookmarkEnd w:id="1380"/>
      <w:bookmarkEnd w:id="1381"/>
      <w:bookmarkEnd w:id="1382"/>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3pt;height:511.45pt" o:ole="">
            <v:imagedata r:id="rId43" o:title=""/>
          </v:shape>
          <o:OLEObject Type="Embed" ProgID="Visio.Drawing.11" ShapeID="_x0000_i1040" DrawAspect="Content" ObjectID="_1644068008"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3" w:name="_Toc445302665"/>
      <w:bookmarkStart w:id="1384" w:name="_Toc445389832"/>
      <w:bookmarkStart w:id="1385" w:name="_Toc447042885"/>
      <w:bookmarkStart w:id="1386" w:name="_Toc457493645"/>
      <w:bookmarkStart w:id="1387" w:name="_Toc459976744"/>
      <w:bookmarkStart w:id="1388" w:name="_Toc470163927"/>
      <w:bookmarkStart w:id="1389" w:name="_Toc470164509"/>
      <w:bookmarkStart w:id="1390" w:name="_Toc475715118"/>
      <w:bookmarkStart w:id="1391" w:name="_Toc479348920"/>
      <w:bookmarkStart w:id="1392" w:name="_Toc484070368"/>
      <w:bookmarkStart w:id="1393" w:name="_Toc26785929"/>
      <w:r w:rsidRPr="00357143">
        <w:t>8.3</w:t>
      </w:r>
      <w:r w:rsidR="000D3277" w:rsidRPr="00357143">
        <w:tab/>
      </w:r>
      <w:r w:rsidR="00B16AE5" w:rsidRPr="00357143">
        <w:t>Procedures for interaction with Underlying Networks</w:t>
      </w:r>
      <w:bookmarkEnd w:id="1383"/>
      <w:bookmarkEnd w:id="1384"/>
      <w:bookmarkEnd w:id="1385"/>
      <w:bookmarkEnd w:id="1386"/>
      <w:bookmarkEnd w:id="1387"/>
      <w:bookmarkEnd w:id="1388"/>
      <w:bookmarkEnd w:id="1389"/>
      <w:bookmarkEnd w:id="1390"/>
      <w:bookmarkEnd w:id="1391"/>
      <w:bookmarkEnd w:id="1392"/>
      <w:bookmarkEnd w:id="1393"/>
    </w:p>
    <w:p w14:paraId="20C96D35" w14:textId="77777777" w:rsidR="00B16AE5" w:rsidRPr="00357143" w:rsidRDefault="00B16AE5" w:rsidP="00B16AE5">
      <w:pPr>
        <w:pStyle w:val="30"/>
      </w:pPr>
      <w:bookmarkStart w:id="1394" w:name="_Toc445302666"/>
      <w:bookmarkStart w:id="1395" w:name="_Toc445389833"/>
      <w:bookmarkStart w:id="1396" w:name="_Toc447042886"/>
      <w:bookmarkStart w:id="1397" w:name="_Toc457493646"/>
      <w:bookmarkStart w:id="1398" w:name="_Toc459976745"/>
      <w:bookmarkStart w:id="1399" w:name="_Toc470163928"/>
      <w:bookmarkStart w:id="1400" w:name="_Toc470164510"/>
      <w:bookmarkStart w:id="1401" w:name="_Toc475715119"/>
      <w:bookmarkStart w:id="1402" w:name="_Toc479348921"/>
      <w:bookmarkStart w:id="1403" w:name="_Toc484070369"/>
      <w:bookmarkStart w:id="1404" w:name="_Toc26785930"/>
      <w:r w:rsidRPr="00357143">
        <w:rPr>
          <w:rFonts w:hint="eastAsia"/>
        </w:rPr>
        <w:t>8.3.1</w:t>
      </w:r>
      <w:r w:rsidR="009A4A02" w:rsidRPr="00357143">
        <w:rPr>
          <w:rFonts w:eastAsia="宋体" w:hint="eastAsia"/>
          <w:lang w:eastAsia="zh-CN"/>
        </w:rPr>
        <w:tab/>
      </w:r>
      <w:r w:rsidRPr="00357143">
        <w:t>Introduction</w:t>
      </w:r>
      <w:bookmarkEnd w:id="1394"/>
      <w:bookmarkEnd w:id="1395"/>
      <w:bookmarkEnd w:id="1396"/>
      <w:bookmarkEnd w:id="1397"/>
      <w:bookmarkEnd w:id="1398"/>
      <w:bookmarkEnd w:id="1399"/>
      <w:bookmarkEnd w:id="1400"/>
      <w:bookmarkEnd w:id="1401"/>
      <w:bookmarkEnd w:id="1402"/>
      <w:bookmarkEnd w:id="1403"/>
      <w:bookmarkEnd w:id="1404"/>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5" w:name="_Toc445302667"/>
      <w:bookmarkStart w:id="1406" w:name="_Toc445389834"/>
      <w:bookmarkStart w:id="1407" w:name="_Toc447042887"/>
      <w:bookmarkStart w:id="1408" w:name="_Toc457493647"/>
      <w:bookmarkStart w:id="1409" w:name="_Toc459976746"/>
      <w:bookmarkStart w:id="1410" w:name="_Toc470163929"/>
      <w:bookmarkStart w:id="1411" w:name="_Toc470164511"/>
      <w:bookmarkStart w:id="1412" w:name="_Toc475715120"/>
      <w:bookmarkStart w:id="1413" w:name="_Toc479348922"/>
      <w:bookmarkStart w:id="1414" w:name="_Toc484070370"/>
      <w:bookmarkStart w:id="1415" w:name="_Toc2678593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5"/>
      <w:bookmarkEnd w:id="1406"/>
      <w:bookmarkEnd w:id="1407"/>
      <w:bookmarkEnd w:id="1408"/>
      <w:bookmarkEnd w:id="1409"/>
      <w:bookmarkEnd w:id="1410"/>
      <w:bookmarkEnd w:id="1411"/>
      <w:bookmarkEnd w:id="1412"/>
      <w:bookmarkEnd w:id="1413"/>
      <w:bookmarkEnd w:id="1414"/>
      <w:bookmarkEnd w:id="1415"/>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6" w:name="_Toc445302668"/>
      <w:bookmarkStart w:id="1417" w:name="_Toc445389835"/>
      <w:bookmarkStart w:id="1418" w:name="_Toc447042888"/>
      <w:bookmarkStart w:id="1419" w:name="_Toc457493648"/>
      <w:bookmarkStart w:id="1420" w:name="_Toc459976747"/>
      <w:bookmarkStart w:id="1421" w:name="_Toc470163930"/>
      <w:bookmarkStart w:id="1422" w:name="_Toc470164512"/>
      <w:bookmarkStart w:id="1423" w:name="_Toc475715121"/>
      <w:bookmarkStart w:id="1424" w:name="_Toc479348923"/>
      <w:bookmarkStart w:id="1425" w:name="_Toc484070371"/>
      <w:bookmarkStart w:id="1426" w:name="_Toc26785932"/>
      <w:r w:rsidRPr="00357143">
        <w:t>8.</w:t>
      </w:r>
      <w:r w:rsidR="00B16AE5" w:rsidRPr="00357143">
        <w:rPr>
          <w:rFonts w:hint="eastAsia"/>
        </w:rPr>
        <w:t>3.3</w:t>
      </w:r>
      <w:r w:rsidRPr="00357143">
        <w:tab/>
        <w:t>Device Triggering</w:t>
      </w:r>
      <w:bookmarkEnd w:id="1416"/>
      <w:bookmarkEnd w:id="1417"/>
      <w:bookmarkEnd w:id="1418"/>
      <w:bookmarkEnd w:id="1419"/>
      <w:bookmarkEnd w:id="1420"/>
      <w:bookmarkEnd w:id="1421"/>
      <w:bookmarkEnd w:id="1422"/>
      <w:bookmarkEnd w:id="1423"/>
      <w:bookmarkEnd w:id="1424"/>
      <w:bookmarkEnd w:id="1425"/>
      <w:bookmarkEnd w:id="1426"/>
    </w:p>
    <w:p w14:paraId="5AAF8610" w14:textId="77777777" w:rsidR="001F4C25" w:rsidRPr="00357143" w:rsidRDefault="001F4C25" w:rsidP="00B16AE5">
      <w:pPr>
        <w:pStyle w:val="40"/>
      </w:pPr>
      <w:bookmarkStart w:id="1427" w:name="_Toc445302669"/>
      <w:bookmarkStart w:id="1428" w:name="_Toc445389836"/>
      <w:bookmarkStart w:id="1429" w:name="_Toc447042889"/>
      <w:bookmarkStart w:id="1430" w:name="_Toc457493649"/>
      <w:bookmarkStart w:id="1431" w:name="_Toc459976748"/>
      <w:bookmarkStart w:id="1432" w:name="_Toc470163931"/>
      <w:bookmarkStart w:id="1433" w:name="_Toc470164513"/>
      <w:bookmarkStart w:id="1434" w:name="_Toc475715122"/>
      <w:bookmarkStart w:id="1435" w:name="_Toc479348924"/>
      <w:bookmarkStart w:id="1436" w:name="_Toc484070372"/>
      <w:bookmarkStart w:id="1437"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7"/>
      <w:bookmarkEnd w:id="1428"/>
      <w:bookmarkEnd w:id="1429"/>
      <w:bookmarkEnd w:id="1430"/>
      <w:bookmarkEnd w:id="1431"/>
      <w:bookmarkEnd w:id="1432"/>
      <w:bookmarkEnd w:id="1433"/>
      <w:bookmarkEnd w:id="1434"/>
      <w:bookmarkEnd w:id="1435"/>
      <w:bookmarkEnd w:id="1436"/>
      <w:bookmarkEnd w:id="1437"/>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8" w:name="_Toc445302670"/>
      <w:bookmarkStart w:id="1439" w:name="_Toc445389837"/>
      <w:bookmarkStart w:id="1440" w:name="_Toc447042890"/>
      <w:bookmarkStart w:id="1441" w:name="_Toc457493650"/>
      <w:bookmarkStart w:id="1442" w:name="_Toc459976749"/>
      <w:bookmarkStart w:id="1443" w:name="_Toc470163932"/>
      <w:bookmarkStart w:id="1444" w:name="_Toc470164514"/>
      <w:bookmarkStart w:id="1445" w:name="_Toc475715123"/>
      <w:bookmarkStart w:id="1446" w:name="_Toc479348925"/>
      <w:bookmarkStart w:id="1447" w:name="_Toc484070373"/>
      <w:bookmarkStart w:id="1448"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8"/>
      <w:bookmarkEnd w:id="1439"/>
      <w:bookmarkEnd w:id="1440"/>
      <w:bookmarkEnd w:id="1441"/>
      <w:bookmarkEnd w:id="1442"/>
      <w:bookmarkEnd w:id="1443"/>
      <w:bookmarkEnd w:id="1444"/>
      <w:bookmarkEnd w:id="1445"/>
      <w:bookmarkEnd w:id="1446"/>
      <w:bookmarkEnd w:id="1447"/>
      <w:bookmarkEnd w:id="1448"/>
    </w:p>
    <w:p w14:paraId="7EE387F8" w14:textId="77777777" w:rsidR="00E10097" w:rsidRPr="00357143" w:rsidRDefault="00E10097" w:rsidP="00E10097">
      <w:pPr>
        <w:pStyle w:val="50"/>
      </w:pPr>
      <w:bookmarkStart w:id="1449" w:name="_Toc447042891"/>
      <w:bookmarkStart w:id="1450" w:name="_Toc457493651"/>
      <w:bookmarkStart w:id="1451" w:name="_Toc459976750"/>
      <w:bookmarkStart w:id="1452" w:name="_Toc470163933"/>
      <w:bookmarkStart w:id="1453" w:name="_Toc470164515"/>
      <w:bookmarkStart w:id="1454" w:name="_Toc475715124"/>
      <w:bookmarkStart w:id="1455" w:name="_Toc479348926"/>
      <w:bookmarkStart w:id="1456" w:name="_Toc484070374"/>
      <w:bookmarkStart w:id="1457" w:name="_Toc26785935"/>
      <w:r w:rsidRPr="00357143">
        <w:rPr>
          <w:rFonts w:hint="eastAsia"/>
        </w:rPr>
        <w:t>8.3.3.2.0</w:t>
      </w:r>
      <w:r w:rsidRPr="00357143">
        <w:rPr>
          <w:rFonts w:hint="eastAsia"/>
        </w:rPr>
        <w:tab/>
        <w:t>Overview</w:t>
      </w:r>
      <w:bookmarkEnd w:id="1449"/>
      <w:bookmarkEnd w:id="1450"/>
      <w:bookmarkEnd w:id="1451"/>
      <w:bookmarkEnd w:id="1452"/>
      <w:bookmarkEnd w:id="1453"/>
      <w:bookmarkEnd w:id="1454"/>
      <w:bookmarkEnd w:id="1455"/>
      <w:bookmarkEnd w:id="1456"/>
      <w:bookmarkEnd w:id="1457"/>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8" w:name="_Toc470164516"/>
      <w:bookmarkStart w:id="1459" w:name="_Toc475715125"/>
      <w:bookmarkStart w:id="1460" w:name="_Toc479348927"/>
      <w:bookmarkStart w:id="1461" w:name="_Toc484070375"/>
      <w:bookmarkStart w:id="1462" w:name="_Toc26785936"/>
      <w:bookmarkStart w:id="1463" w:name="_Toc445302671"/>
      <w:bookmarkStart w:id="1464" w:name="_Toc445389838"/>
      <w:bookmarkStart w:id="1465" w:name="_Toc447042892"/>
      <w:bookmarkStart w:id="1466" w:name="_Toc457493652"/>
      <w:bookmarkStart w:id="1467" w:name="_Toc459976751"/>
      <w:bookmarkStart w:id="146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8"/>
      <w:bookmarkEnd w:id="1459"/>
      <w:bookmarkEnd w:id="1460"/>
      <w:bookmarkEnd w:id="1461"/>
      <w:bookmarkEnd w:id="1462"/>
      <w:r w:rsidRPr="00357143">
        <w:t xml:space="preserve"> </w:t>
      </w:r>
      <w:bookmarkEnd w:id="1463"/>
      <w:bookmarkEnd w:id="1464"/>
      <w:bookmarkEnd w:id="1465"/>
      <w:bookmarkEnd w:id="1466"/>
      <w:bookmarkEnd w:id="1467"/>
      <w:bookmarkEnd w:id="1468"/>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3pt" o:ole="">
            <v:imagedata r:id="rId45" o:title="" cropbottom="-2576f" cropright="-6073f"/>
          </v:shape>
          <o:OLEObject Type="Embed" ProgID="Visio.Drawing.15" ShapeID="_x0000_i1041" DrawAspect="Content" ObjectID="_1644068009"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9" w:name="_Toc445302672"/>
      <w:bookmarkStart w:id="1470" w:name="_Toc445389839"/>
      <w:bookmarkStart w:id="1471" w:name="_Toc447042893"/>
      <w:bookmarkStart w:id="1472" w:name="_Toc457493653"/>
      <w:bookmarkStart w:id="1473" w:name="_Toc459976752"/>
      <w:bookmarkStart w:id="1474" w:name="_Toc470163935"/>
      <w:bookmarkStart w:id="1475" w:name="_Toc470164517"/>
      <w:bookmarkStart w:id="1476" w:name="_Toc475715126"/>
      <w:bookmarkStart w:id="1477" w:name="_Toc479348928"/>
      <w:bookmarkStart w:id="1478" w:name="_Toc484070376"/>
      <w:bookmarkStart w:id="1479"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9"/>
      <w:bookmarkEnd w:id="1470"/>
      <w:bookmarkEnd w:id="1471"/>
      <w:bookmarkEnd w:id="1472"/>
      <w:bookmarkEnd w:id="1473"/>
      <w:bookmarkEnd w:id="1474"/>
      <w:bookmarkEnd w:id="1475"/>
      <w:bookmarkEnd w:id="1476"/>
      <w:bookmarkEnd w:id="1477"/>
      <w:bookmarkEnd w:id="1478"/>
      <w:bookmarkEnd w:id="1479"/>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85pt;height:337.7pt" o:ole="">
            <v:imagedata r:id="rId47" o:title="" cropbottom="-1721f" cropright="-1262f"/>
          </v:shape>
          <o:OLEObject Type="Embed" ProgID="Visio.Drawing.15" ShapeID="_x0000_i1042" DrawAspect="Content" ObjectID="_1644068010"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0" w:name="_Toc445302673"/>
      <w:bookmarkStart w:id="1481" w:name="_Toc445389840"/>
      <w:bookmarkStart w:id="1482" w:name="_Toc447042894"/>
      <w:bookmarkStart w:id="1483" w:name="_Toc457493654"/>
      <w:bookmarkStart w:id="1484" w:name="_Toc459976753"/>
      <w:bookmarkStart w:id="1485" w:name="_Toc470163936"/>
      <w:bookmarkStart w:id="1486" w:name="_Toc470164518"/>
      <w:bookmarkStart w:id="1487" w:name="_Toc475715127"/>
      <w:bookmarkStart w:id="1488" w:name="_Toc479348929"/>
      <w:bookmarkStart w:id="1489" w:name="_Toc484070377"/>
      <w:bookmarkStart w:id="1490" w:name="_Toc26785938"/>
      <w:r w:rsidRPr="00357143">
        <w:t>8.</w:t>
      </w:r>
      <w:r w:rsidR="00B16AE5" w:rsidRPr="00357143">
        <w:rPr>
          <w:rFonts w:hint="eastAsia"/>
        </w:rPr>
        <w:t>3.4</w:t>
      </w:r>
      <w:r w:rsidRPr="00357143">
        <w:tab/>
        <w:t>Location Request</w:t>
      </w:r>
      <w:bookmarkEnd w:id="1480"/>
      <w:bookmarkEnd w:id="1481"/>
      <w:bookmarkEnd w:id="1482"/>
      <w:bookmarkEnd w:id="1483"/>
      <w:bookmarkEnd w:id="1484"/>
      <w:bookmarkEnd w:id="1485"/>
      <w:bookmarkEnd w:id="1486"/>
      <w:bookmarkEnd w:id="1487"/>
      <w:bookmarkEnd w:id="1488"/>
      <w:bookmarkEnd w:id="1489"/>
      <w:bookmarkEnd w:id="1490"/>
    </w:p>
    <w:p w14:paraId="6C61AE5E" w14:textId="77777777" w:rsidR="00441676" w:rsidRPr="00357143" w:rsidRDefault="00441676" w:rsidP="00B16AE5">
      <w:pPr>
        <w:pStyle w:val="40"/>
        <w:rPr>
          <w:highlight w:val="cyan"/>
        </w:rPr>
      </w:pPr>
      <w:bookmarkStart w:id="1491" w:name="_Toc445302674"/>
      <w:bookmarkStart w:id="1492" w:name="_Toc445389841"/>
      <w:bookmarkStart w:id="1493" w:name="_Toc447042895"/>
      <w:bookmarkStart w:id="1494" w:name="_Toc457493655"/>
      <w:bookmarkStart w:id="1495" w:name="_Toc459976754"/>
      <w:bookmarkStart w:id="1496" w:name="_Toc470163937"/>
      <w:bookmarkStart w:id="1497" w:name="_Toc470164519"/>
      <w:bookmarkStart w:id="1498" w:name="_Toc475715128"/>
      <w:bookmarkStart w:id="1499" w:name="_Toc479348930"/>
      <w:bookmarkStart w:id="1500" w:name="_Toc484070378"/>
      <w:bookmarkStart w:id="1501" w:name="_Toc26785939"/>
      <w:r w:rsidRPr="00357143">
        <w:t>8.</w:t>
      </w:r>
      <w:r w:rsidR="00B16AE5" w:rsidRPr="00357143">
        <w:rPr>
          <w:rFonts w:hint="eastAsia"/>
        </w:rPr>
        <w:t>3.4</w:t>
      </w:r>
      <w:r w:rsidRPr="00357143">
        <w:t>.1</w:t>
      </w:r>
      <w:r w:rsidRPr="00357143">
        <w:tab/>
        <w:t>Definition and Scope</w:t>
      </w:r>
      <w:bookmarkEnd w:id="1491"/>
      <w:bookmarkEnd w:id="1492"/>
      <w:bookmarkEnd w:id="1493"/>
      <w:bookmarkEnd w:id="1494"/>
      <w:bookmarkEnd w:id="1495"/>
      <w:bookmarkEnd w:id="1496"/>
      <w:bookmarkEnd w:id="1497"/>
      <w:bookmarkEnd w:id="1498"/>
      <w:bookmarkEnd w:id="1499"/>
      <w:bookmarkEnd w:id="1500"/>
      <w:bookmarkEnd w:id="1501"/>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2" w:name="_Toc445302675"/>
      <w:bookmarkStart w:id="1503" w:name="_Toc445389842"/>
      <w:bookmarkStart w:id="1504" w:name="_Toc447042896"/>
      <w:bookmarkStart w:id="1505" w:name="_Toc457493656"/>
      <w:bookmarkStart w:id="1506" w:name="_Toc459976755"/>
      <w:bookmarkStart w:id="1507" w:name="_Toc470163938"/>
      <w:bookmarkStart w:id="1508" w:name="_Toc470164520"/>
      <w:bookmarkStart w:id="1509" w:name="_Toc475715129"/>
      <w:bookmarkStart w:id="1510" w:name="_Toc479348931"/>
      <w:bookmarkStart w:id="1511" w:name="_Toc484070379"/>
      <w:bookmarkStart w:id="1512" w:name="_Toc26785940"/>
      <w:r w:rsidRPr="00357143">
        <w:t>8.</w:t>
      </w:r>
      <w:r w:rsidR="00B16AE5" w:rsidRPr="00357143">
        <w:rPr>
          <w:rFonts w:hint="eastAsia"/>
        </w:rPr>
        <w:t>3.4</w:t>
      </w:r>
      <w:r w:rsidRPr="00357143">
        <w:t>.2</w:t>
      </w:r>
      <w:r w:rsidRPr="00357143">
        <w:tab/>
        <w:t>General Procedure for Location Request</w:t>
      </w:r>
      <w:bookmarkEnd w:id="1502"/>
      <w:bookmarkEnd w:id="1503"/>
      <w:bookmarkEnd w:id="1504"/>
      <w:bookmarkEnd w:id="1505"/>
      <w:bookmarkEnd w:id="1506"/>
      <w:bookmarkEnd w:id="1507"/>
      <w:bookmarkEnd w:id="1508"/>
      <w:bookmarkEnd w:id="1509"/>
      <w:bookmarkEnd w:id="1510"/>
      <w:bookmarkEnd w:id="1511"/>
      <w:bookmarkEnd w:id="1512"/>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3pt;height:266.3pt" o:ole="">
            <v:imagedata r:id="rId49" o:title=""/>
          </v:shape>
          <o:OLEObject Type="Embed" ProgID="Visio.Drawing.11" ShapeID="_x0000_i1043" DrawAspect="Content" ObjectID="_1644068011"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3" w:name="_Toc445302676"/>
      <w:bookmarkStart w:id="1514" w:name="_Toc445389843"/>
      <w:bookmarkStart w:id="1515" w:name="_Toc447042897"/>
      <w:bookmarkStart w:id="1516" w:name="_Toc457493657"/>
      <w:bookmarkStart w:id="1517" w:name="_Toc459976756"/>
      <w:bookmarkStart w:id="1518" w:name="_Toc470163939"/>
      <w:bookmarkStart w:id="1519" w:name="_Toc470164521"/>
      <w:bookmarkStart w:id="1520" w:name="_Toc475715130"/>
      <w:bookmarkStart w:id="1521" w:name="_Toc479348932"/>
      <w:bookmarkStart w:id="1522" w:name="_Toc484070380"/>
      <w:bookmarkStart w:id="1523" w:name="_Toc26785941"/>
      <w:r w:rsidRPr="00357143">
        <w:rPr>
          <w:rFonts w:hint="eastAsia"/>
        </w:rPr>
        <w:t>8.3.5</w:t>
      </w:r>
      <w:r w:rsidR="009A4A02" w:rsidRPr="00357143">
        <w:rPr>
          <w:rFonts w:eastAsia="宋体" w:hint="eastAsia"/>
          <w:lang w:eastAsia="zh-CN"/>
        </w:rPr>
        <w:tab/>
      </w:r>
      <w:r w:rsidRPr="00357143">
        <w:t>Configuration of Traffic Patterns</w:t>
      </w:r>
      <w:bookmarkEnd w:id="1513"/>
      <w:bookmarkEnd w:id="1514"/>
      <w:bookmarkEnd w:id="1515"/>
      <w:bookmarkEnd w:id="1516"/>
      <w:bookmarkEnd w:id="1517"/>
      <w:bookmarkEnd w:id="1518"/>
      <w:bookmarkEnd w:id="1519"/>
      <w:bookmarkEnd w:id="1520"/>
      <w:bookmarkEnd w:id="1521"/>
      <w:bookmarkEnd w:id="1522"/>
      <w:bookmarkEnd w:id="1523"/>
    </w:p>
    <w:p w14:paraId="58989803" w14:textId="77777777" w:rsidR="00B16AE5" w:rsidRPr="00357143" w:rsidRDefault="00B16AE5" w:rsidP="00B16AE5">
      <w:pPr>
        <w:pStyle w:val="40"/>
      </w:pPr>
      <w:bookmarkStart w:id="1524" w:name="_Toc445302677"/>
      <w:bookmarkStart w:id="1525" w:name="_Toc445389844"/>
      <w:bookmarkStart w:id="1526" w:name="_Toc447042898"/>
      <w:bookmarkStart w:id="1527" w:name="_Toc457493658"/>
      <w:bookmarkStart w:id="1528" w:name="_Toc459976757"/>
      <w:bookmarkStart w:id="1529" w:name="_Toc470163940"/>
      <w:bookmarkStart w:id="1530" w:name="_Toc470164522"/>
      <w:bookmarkStart w:id="1531" w:name="_Toc475715131"/>
      <w:bookmarkStart w:id="1532" w:name="_Toc479348933"/>
      <w:bookmarkStart w:id="1533" w:name="_Toc484070381"/>
      <w:bookmarkStart w:id="1534"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4"/>
      <w:bookmarkEnd w:id="1525"/>
      <w:bookmarkEnd w:id="1526"/>
      <w:bookmarkEnd w:id="1527"/>
      <w:bookmarkEnd w:id="1528"/>
      <w:bookmarkEnd w:id="1529"/>
      <w:bookmarkEnd w:id="1530"/>
      <w:bookmarkEnd w:id="1531"/>
      <w:bookmarkEnd w:id="1532"/>
      <w:bookmarkEnd w:id="1533"/>
      <w:bookmarkEnd w:id="1534"/>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5" w:name="_Toc445302678"/>
      <w:bookmarkStart w:id="1536" w:name="_Toc445389845"/>
      <w:bookmarkStart w:id="1537" w:name="_Toc447042899"/>
      <w:bookmarkStart w:id="1538" w:name="_Toc457493659"/>
      <w:bookmarkStart w:id="1539" w:name="_Toc459976758"/>
      <w:bookmarkStart w:id="1540" w:name="_Toc470163941"/>
      <w:bookmarkStart w:id="1541" w:name="_Toc470164523"/>
      <w:bookmarkStart w:id="1542" w:name="_Toc475715132"/>
      <w:bookmarkStart w:id="1543" w:name="_Toc479348934"/>
      <w:bookmarkStart w:id="1544" w:name="_Toc484070382"/>
      <w:bookmarkStart w:id="1545"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5"/>
      <w:bookmarkEnd w:id="1536"/>
      <w:bookmarkEnd w:id="1537"/>
      <w:bookmarkEnd w:id="1538"/>
      <w:bookmarkEnd w:id="1539"/>
      <w:bookmarkEnd w:id="1540"/>
      <w:bookmarkEnd w:id="1541"/>
      <w:bookmarkEnd w:id="1542"/>
      <w:bookmarkEnd w:id="1543"/>
      <w:bookmarkEnd w:id="1544"/>
      <w:bookmarkEnd w:id="1545"/>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6" w:name="_Toc445302679"/>
      <w:bookmarkStart w:id="1547" w:name="_Toc445389846"/>
      <w:bookmarkStart w:id="1548" w:name="_Toc447042900"/>
      <w:bookmarkStart w:id="1549" w:name="_Toc457493660"/>
      <w:bookmarkStart w:id="1550" w:name="_Toc459976759"/>
      <w:bookmarkStart w:id="1551" w:name="_Toc470163942"/>
      <w:bookmarkStart w:id="1552" w:name="_Toc470164524"/>
      <w:bookmarkStart w:id="1553" w:name="_Toc475715133"/>
      <w:bookmarkStart w:id="1554" w:name="_Toc479348935"/>
      <w:bookmarkStart w:id="1555" w:name="_Toc484070383"/>
      <w:bookmarkStart w:id="1556" w:name="_Toc2678594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6"/>
      <w:bookmarkEnd w:id="1547"/>
      <w:bookmarkEnd w:id="1548"/>
      <w:bookmarkEnd w:id="1549"/>
      <w:bookmarkEnd w:id="1550"/>
      <w:bookmarkEnd w:id="1551"/>
      <w:bookmarkEnd w:id="1552"/>
      <w:bookmarkEnd w:id="1553"/>
      <w:bookmarkEnd w:id="1554"/>
      <w:bookmarkEnd w:id="1555"/>
      <w:bookmarkEnd w:id="1556"/>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3pt;height:388.55pt" o:ole="">
            <v:imagedata r:id="rId51" o:title=""/>
          </v:shape>
          <o:OLEObject Type="Embed" ProgID="Word.Document.12" ShapeID="_x0000_i1044" DrawAspect="Content" ObjectID="_1644068012"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7" w:name="_Toc445302680"/>
      <w:bookmarkStart w:id="1558" w:name="_Toc445389847"/>
      <w:bookmarkStart w:id="1559" w:name="_Toc447042901"/>
      <w:bookmarkStart w:id="1560" w:name="_Toc457493661"/>
      <w:bookmarkStart w:id="1561" w:name="_Toc459976760"/>
      <w:bookmarkStart w:id="1562" w:name="_Toc470163943"/>
      <w:bookmarkStart w:id="1563" w:name="_Toc470164525"/>
      <w:bookmarkStart w:id="1564" w:name="_Toc475715134"/>
      <w:bookmarkStart w:id="1565" w:name="_Toc479348936"/>
      <w:bookmarkStart w:id="1566" w:name="_Toc484070384"/>
      <w:bookmarkStart w:id="1567" w:name="_Toc26785945"/>
      <w:r w:rsidRPr="00357143">
        <w:t>8.</w:t>
      </w:r>
      <w:r w:rsidR="00B16AE5" w:rsidRPr="00357143">
        <w:rPr>
          <w:rFonts w:eastAsia="宋体" w:hint="eastAsia"/>
          <w:lang w:eastAsia="zh-CN"/>
        </w:rPr>
        <w:t>4</w:t>
      </w:r>
      <w:r w:rsidRPr="00357143">
        <w:tab/>
        <w:t>Connection Request</w:t>
      </w:r>
      <w:bookmarkEnd w:id="1557"/>
      <w:bookmarkEnd w:id="1558"/>
      <w:bookmarkEnd w:id="1559"/>
      <w:bookmarkEnd w:id="1560"/>
      <w:bookmarkEnd w:id="1561"/>
      <w:bookmarkEnd w:id="1562"/>
      <w:bookmarkEnd w:id="1563"/>
      <w:bookmarkEnd w:id="1564"/>
      <w:bookmarkEnd w:id="1565"/>
      <w:bookmarkEnd w:id="1566"/>
      <w:bookmarkEnd w:id="1567"/>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8" w:name="_Toc445302681"/>
      <w:bookmarkStart w:id="1569" w:name="_Toc445389848"/>
      <w:bookmarkStart w:id="1570" w:name="_Toc447042902"/>
      <w:bookmarkStart w:id="1571" w:name="_Toc457493662"/>
      <w:bookmarkStart w:id="1572" w:name="_Toc459976761"/>
      <w:bookmarkStart w:id="1573" w:name="_Toc470163944"/>
      <w:bookmarkStart w:id="1574" w:name="_Toc470164526"/>
      <w:bookmarkStart w:id="1575" w:name="_Toc475715135"/>
      <w:bookmarkStart w:id="1576" w:name="_Toc479348937"/>
      <w:bookmarkStart w:id="1577" w:name="_Toc484070385"/>
      <w:bookmarkStart w:id="1578" w:name="_Toc26785946"/>
      <w:r w:rsidRPr="00357143">
        <w:t>8.</w:t>
      </w:r>
      <w:r w:rsidR="00B16AE5" w:rsidRPr="00357143">
        <w:rPr>
          <w:rFonts w:eastAsia="宋体" w:hint="eastAsia"/>
          <w:lang w:eastAsia="zh-CN"/>
        </w:rPr>
        <w:t>5</w:t>
      </w:r>
      <w:r w:rsidRPr="00357143">
        <w:tab/>
        <w:t>Device Management</w:t>
      </w:r>
      <w:bookmarkEnd w:id="1568"/>
      <w:bookmarkEnd w:id="1569"/>
      <w:bookmarkEnd w:id="1570"/>
      <w:bookmarkEnd w:id="1571"/>
      <w:bookmarkEnd w:id="1572"/>
      <w:bookmarkEnd w:id="1573"/>
      <w:bookmarkEnd w:id="1574"/>
      <w:bookmarkEnd w:id="1575"/>
      <w:bookmarkEnd w:id="1576"/>
      <w:bookmarkEnd w:id="1577"/>
      <w:bookmarkEnd w:id="1578"/>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9" w:name="_Toc445302682"/>
      <w:bookmarkStart w:id="1580" w:name="_Toc445389849"/>
      <w:bookmarkStart w:id="1581" w:name="_Toc447042903"/>
      <w:bookmarkStart w:id="1582" w:name="_Toc457493663"/>
      <w:bookmarkStart w:id="1583" w:name="_Toc459976762"/>
      <w:bookmarkStart w:id="1584" w:name="_Toc470163945"/>
      <w:bookmarkStart w:id="1585" w:name="_Toc470164527"/>
      <w:bookmarkStart w:id="1586" w:name="_Toc475715136"/>
      <w:bookmarkStart w:id="1587" w:name="_Toc479348938"/>
      <w:bookmarkStart w:id="1588" w:name="_Toc484070386"/>
      <w:bookmarkStart w:id="1589" w:name="_Toc26785947"/>
      <w:r w:rsidRPr="00357143">
        <w:t>9</w:t>
      </w:r>
      <w:r w:rsidRPr="00357143">
        <w:tab/>
        <w:t>Resource Management</w:t>
      </w:r>
      <w:bookmarkEnd w:id="1579"/>
      <w:bookmarkEnd w:id="1580"/>
      <w:bookmarkEnd w:id="1581"/>
      <w:bookmarkEnd w:id="1582"/>
      <w:bookmarkEnd w:id="1583"/>
      <w:bookmarkEnd w:id="1584"/>
      <w:bookmarkEnd w:id="1585"/>
      <w:bookmarkEnd w:id="1586"/>
      <w:bookmarkEnd w:id="1587"/>
      <w:bookmarkEnd w:id="1588"/>
      <w:bookmarkEnd w:id="1589"/>
    </w:p>
    <w:p w14:paraId="680FDA52" w14:textId="77777777" w:rsidR="00E10097" w:rsidRPr="00357143" w:rsidRDefault="00E10097" w:rsidP="00E10097">
      <w:pPr>
        <w:pStyle w:val="2"/>
      </w:pPr>
      <w:bookmarkStart w:id="1590" w:name="_Toc447042904"/>
      <w:bookmarkStart w:id="1591" w:name="_Toc457493664"/>
      <w:bookmarkStart w:id="1592" w:name="_Toc459976763"/>
      <w:bookmarkStart w:id="1593" w:name="_Toc470163946"/>
      <w:bookmarkStart w:id="1594" w:name="_Toc470164528"/>
      <w:bookmarkStart w:id="1595" w:name="_Toc475715137"/>
      <w:bookmarkStart w:id="1596" w:name="_Toc479348939"/>
      <w:bookmarkStart w:id="1597" w:name="_Toc484070387"/>
      <w:bookmarkStart w:id="1598" w:name="_Toc26785948"/>
      <w:r w:rsidRPr="00357143">
        <w:rPr>
          <w:rFonts w:hint="eastAsia"/>
        </w:rPr>
        <w:t>9.0</w:t>
      </w:r>
      <w:r w:rsidRPr="00357143">
        <w:rPr>
          <w:rFonts w:hint="eastAsia"/>
        </w:rPr>
        <w:tab/>
        <w:t>Overview</w:t>
      </w:r>
      <w:bookmarkEnd w:id="1590"/>
      <w:bookmarkEnd w:id="1591"/>
      <w:bookmarkEnd w:id="1592"/>
      <w:bookmarkEnd w:id="1593"/>
      <w:bookmarkEnd w:id="1594"/>
      <w:bookmarkEnd w:id="1595"/>
      <w:bookmarkEnd w:id="1596"/>
      <w:bookmarkEnd w:id="1597"/>
      <w:bookmarkEnd w:id="1598"/>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9" w:name="_Toc445302683"/>
      <w:bookmarkStart w:id="1600" w:name="_Toc445389850"/>
      <w:bookmarkStart w:id="1601" w:name="_Toc447042905"/>
      <w:bookmarkStart w:id="1602" w:name="_Toc457493665"/>
      <w:bookmarkStart w:id="1603" w:name="_Toc459976764"/>
      <w:bookmarkStart w:id="1604" w:name="_Toc470163947"/>
      <w:bookmarkStart w:id="1605" w:name="_Toc470164529"/>
      <w:bookmarkStart w:id="1606" w:name="_Toc475715138"/>
      <w:bookmarkStart w:id="1607" w:name="_Toc479348940"/>
      <w:bookmarkStart w:id="1608" w:name="_Toc484070388"/>
      <w:bookmarkStart w:id="1609" w:name="_Toc26785949"/>
      <w:r w:rsidRPr="00357143">
        <w:t>9.1</w:t>
      </w:r>
      <w:r w:rsidRPr="00357143">
        <w:tab/>
        <w:t>General Principles</w:t>
      </w:r>
      <w:bookmarkEnd w:id="1599"/>
      <w:bookmarkEnd w:id="1600"/>
      <w:bookmarkEnd w:id="1601"/>
      <w:bookmarkEnd w:id="1602"/>
      <w:bookmarkEnd w:id="1603"/>
      <w:bookmarkEnd w:id="1604"/>
      <w:bookmarkEnd w:id="1605"/>
      <w:bookmarkEnd w:id="1606"/>
      <w:bookmarkEnd w:id="1607"/>
      <w:bookmarkEnd w:id="1608"/>
      <w:bookmarkEnd w:id="1609"/>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0" w:name="_Toc445302684"/>
      <w:bookmarkStart w:id="1611" w:name="_Toc445389851"/>
      <w:bookmarkStart w:id="1612" w:name="_Toc447042906"/>
      <w:bookmarkStart w:id="1613" w:name="_Toc457493666"/>
      <w:bookmarkStart w:id="1614" w:name="_Toc459976765"/>
      <w:bookmarkStart w:id="1615" w:name="_Toc470163948"/>
      <w:bookmarkStart w:id="1616" w:name="_Toc470164530"/>
      <w:bookmarkStart w:id="1617" w:name="_Toc475715139"/>
      <w:bookmarkStart w:id="1618" w:name="_Toc479348941"/>
      <w:bookmarkStart w:id="1619" w:name="_Toc484070389"/>
      <w:bookmarkStart w:id="1620" w:name="_Toc26785950"/>
      <w:r w:rsidRPr="00357143">
        <w:t>9.2</w:t>
      </w:r>
      <w:r w:rsidRPr="00357143">
        <w:tab/>
        <w:t>Resource</w:t>
      </w:r>
      <w:r w:rsidR="00B119B0" w:rsidRPr="00357143">
        <w:t>s</w:t>
      </w:r>
      <w:bookmarkEnd w:id="1610"/>
      <w:bookmarkEnd w:id="1611"/>
      <w:bookmarkEnd w:id="1612"/>
      <w:bookmarkEnd w:id="1613"/>
      <w:bookmarkEnd w:id="1614"/>
      <w:bookmarkEnd w:id="1615"/>
      <w:bookmarkEnd w:id="1616"/>
      <w:bookmarkEnd w:id="1617"/>
      <w:bookmarkEnd w:id="1618"/>
      <w:bookmarkEnd w:id="1619"/>
      <w:bookmarkEnd w:id="1620"/>
    </w:p>
    <w:p w14:paraId="3D96A99A" w14:textId="77777777" w:rsidR="00E10097" w:rsidRPr="00357143" w:rsidRDefault="00E10097" w:rsidP="00E10097">
      <w:pPr>
        <w:pStyle w:val="30"/>
      </w:pPr>
      <w:bookmarkStart w:id="1621" w:name="_Toc447042907"/>
      <w:bookmarkStart w:id="1622" w:name="_Toc457493667"/>
      <w:bookmarkStart w:id="1623" w:name="_Toc459976766"/>
      <w:bookmarkStart w:id="1624" w:name="_Toc470163949"/>
      <w:bookmarkStart w:id="1625" w:name="_Toc470164531"/>
      <w:bookmarkStart w:id="1626" w:name="_Toc475715140"/>
      <w:bookmarkStart w:id="1627" w:name="_Toc479348942"/>
      <w:bookmarkStart w:id="1628" w:name="_Toc484070390"/>
      <w:bookmarkStart w:id="1629" w:name="_Toc26785951"/>
      <w:r w:rsidRPr="00357143">
        <w:rPr>
          <w:rFonts w:hint="eastAsia"/>
        </w:rPr>
        <w:t>9.2.0</w:t>
      </w:r>
      <w:r w:rsidRPr="00357143">
        <w:rPr>
          <w:rFonts w:hint="eastAsia"/>
        </w:rPr>
        <w:tab/>
        <w:t>Overview</w:t>
      </w:r>
      <w:bookmarkEnd w:id="1621"/>
      <w:bookmarkEnd w:id="1622"/>
      <w:bookmarkEnd w:id="1623"/>
      <w:bookmarkEnd w:id="1624"/>
      <w:bookmarkEnd w:id="1625"/>
      <w:bookmarkEnd w:id="1626"/>
      <w:bookmarkEnd w:id="1627"/>
      <w:bookmarkEnd w:id="1628"/>
      <w:bookmarkEnd w:id="1629"/>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0" w:name="_Toc445302685"/>
      <w:bookmarkStart w:id="1631" w:name="_Toc445389852"/>
      <w:bookmarkStart w:id="1632" w:name="_Toc447042908"/>
      <w:bookmarkStart w:id="1633" w:name="_Toc457493668"/>
      <w:bookmarkStart w:id="1634" w:name="_Toc459976767"/>
      <w:bookmarkStart w:id="1635" w:name="_Toc470163950"/>
      <w:bookmarkStart w:id="1636" w:name="_Toc470164532"/>
      <w:bookmarkStart w:id="1637" w:name="_Toc475715141"/>
      <w:bookmarkStart w:id="1638" w:name="_Toc479348943"/>
      <w:bookmarkStart w:id="1639" w:name="_Toc484070391"/>
      <w:bookmarkStart w:id="1640" w:name="_Toc26785952"/>
      <w:r w:rsidRPr="00357143">
        <w:t>9.2.1</w:t>
      </w:r>
      <w:r w:rsidRPr="00357143">
        <w:tab/>
      </w:r>
      <w:r w:rsidR="00C46764" w:rsidRPr="00357143">
        <w:t>Normal Resources</w:t>
      </w:r>
      <w:bookmarkEnd w:id="1630"/>
      <w:bookmarkEnd w:id="1631"/>
      <w:bookmarkEnd w:id="1632"/>
      <w:bookmarkEnd w:id="1633"/>
      <w:bookmarkEnd w:id="1634"/>
      <w:bookmarkEnd w:id="1635"/>
      <w:bookmarkEnd w:id="1636"/>
      <w:bookmarkEnd w:id="1637"/>
      <w:bookmarkEnd w:id="1638"/>
      <w:bookmarkEnd w:id="1639"/>
      <w:bookmarkEnd w:id="1640"/>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1" w:name="_Toc445302686"/>
      <w:bookmarkStart w:id="1642" w:name="_Toc445389853"/>
      <w:bookmarkStart w:id="1643" w:name="_Toc447042909"/>
      <w:bookmarkStart w:id="1644" w:name="_Toc457493669"/>
      <w:bookmarkStart w:id="1645" w:name="_Toc459976768"/>
      <w:bookmarkStart w:id="1646" w:name="_Toc470163951"/>
      <w:bookmarkStart w:id="1647" w:name="_Toc470164533"/>
      <w:bookmarkStart w:id="1648" w:name="_Toc475715142"/>
      <w:bookmarkStart w:id="1649" w:name="_Toc479348944"/>
      <w:bookmarkStart w:id="1650" w:name="_Toc484070392"/>
      <w:bookmarkStart w:id="1651" w:name="_Toc26785953"/>
      <w:r w:rsidRPr="00357143">
        <w:t>9.2.2</w:t>
      </w:r>
      <w:r w:rsidRPr="00357143">
        <w:tab/>
      </w:r>
      <w:r w:rsidR="00501A37" w:rsidRPr="00357143">
        <w:t>Virtual R</w:t>
      </w:r>
      <w:r w:rsidR="00717EE8" w:rsidRPr="00357143">
        <w:t>esources</w:t>
      </w:r>
      <w:bookmarkEnd w:id="1641"/>
      <w:bookmarkEnd w:id="1642"/>
      <w:bookmarkEnd w:id="1643"/>
      <w:bookmarkEnd w:id="1644"/>
      <w:bookmarkEnd w:id="1645"/>
      <w:bookmarkEnd w:id="1646"/>
      <w:bookmarkEnd w:id="1647"/>
      <w:bookmarkEnd w:id="1648"/>
      <w:bookmarkEnd w:id="1649"/>
      <w:bookmarkEnd w:id="1650"/>
      <w:bookmarkEnd w:id="1651"/>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2" w:name="_Toc445302687"/>
      <w:bookmarkStart w:id="1653" w:name="_Toc445389854"/>
      <w:bookmarkStart w:id="1654" w:name="_Toc447042910"/>
      <w:bookmarkStart w:id="1655" w:name="_Toc457493670"/>
      <w:bookmarkStart w:id="1656" w:name="_Toc459976769"/>
      <w:bookmarkStart w:id="1657" w:name="_Toc470163952"/>
      <w:bookmarkStart w:id="1658" w:name="_Toc470164534"/>
      <w:bookmarkStart w:id="1659" w:name="_Toc475715143"/>
      <w:bookmarkStart w:id="1660" w:name="_Toc479348945"/>
      <w:bookmarkStart w:id="1661" w:name="_Toc484070393"/>
      <w:bookmarkStart w:id="1662" w:name="_Toc26785954"/>
      <w:r w:rsidRPr="00357143">
        <w:t>9.2.3</w:t>
      </w:r>
      <w:r w:rsidRPr="00357143">
        <w:tab/>
      </w:r>
      <w:r w:rsidR="00426BFB" w:rsidRPr="00357143">
        <w:t>Announced</w:t>
      </w:r>
      <w:r w:rsidRPr="00357143">
        <w:t xml:space="preserve"> Resource</w:t>
      </w:r>
      <w:r w:rsidR="00FA3F8A" w:rsidRPr="00357143">
        <w:t>s</w:t>
      </w:r>
      <w:bookmarkEnd w:id="1652"/>
      <w:bookmarkEnd w:id="1653"/>
      <w:bookmarkEnd w:id="1654"/>
      <w:bookmarkEnd w:id="1655"/>
      <w:bookmarkEnd w:id="1656"/>
      <w:bookmarkEnd w:id="1657"/>
      <w:bookmarkEnd w:id="1658"/>
      <w:bookmarkEnd w:id="1659"/>
      <w:bookmarkEnd w:id="1660"/>
      <w:bookmarkEnd w:id="1661"/>
      <w:bookmarkEnd w:id="1662"/>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3" w:name="_Toc445302688"/>
      <w:bookmarkStart w:id="1664" w:name="_Toc445389855"/>
      <w:bookmarkStart w:id="1665" w:name="_Toc447042911"/>
      <w:bookmarkStart w:id="1666" w:name="_Toc457493671"/>
      <w:bookmarkStart w:id="1667" w:name="_Toc459976770"/>
      <w:bookmarkStart w:id="1668" w:name="_Toc470163953"/>
      <w:bookmarkStart w:id="1669" w:name="_Toc470164535"/>
      <w:bookmarkStart w:id="1670" w:name="_Toc475715144"/>
      <w:bookmarkStart w:id="1671" w:name="_Toc479348946"/>
      <w:bookmarkStart w:id="1672" w:name="_Toc484070394"/>
      <w:bookmarkStart w:id="1673" w:name="_Toc26785955"/>
      <w:r w:rsidRPr="00357143">
        <w:lastRenderedPageBreak/>
        <w:t>9.3</w:t>
      </w:r>
      <w:r w:rsidRPr="00357143">
        <w:tab/>
        <w:t>Resource Addressing</w:t>
      </w:r>
      <w:bookmarkEnd w:id="1663"/>
      <w:bookmarkEnd w:id="1664"/>
      <w:bookmarkEnd w:id="1665"/>
      <w:bookmarkEnd w:id="1666"/>
      <w:bookmarkEnd w:id="1667"/>
      <w:bookmarkEnd w:id="1668"/>
      <w:bookmarkEnd w:id="1669"/>
      <w:bookmarkEnd w:id="1670"/>
      <w:bookmarkEnd w:id="1671"/>
      <w:bookmarkEnd w:id="1672"/>
      <w:bookmarkEnd w:id="1673"/>
    </w:p>
    <w:p w14:paraId="0BDF7AC5" w14:textId="77777777" w:rsidR="004E0E4A" w:rsidRPr="00357143" w:rsidRDefault="004E0E4A" w:rsidP="004E0E4A">
      <w:pPr>
        <w:pStyle w:val="30"/>
      </w:pPr>
      <w:bookmarkStart w:id="1674" w:name="_Toc445302689"/>
      <w:bookmarkStart w:id="1675" w:name="_Toc445389856"/>
      <w:bookmarkStart w:id="1676" w:name="_Toc447042912"/>
      <w:bookmarkStart w:id="1677" w:name="_Toc457493672"/>
      <w:bookmarkStart w:id="1678" w:name="_Toc459976771"/>
      <w:bookmarkStart w:id="1679" w:name="_Toc470163954"/>
      <w:bookmarkStart w:id="1680" w:name="_Toc470164536"/>
      <w:bookmarkStart w:id="1681" w:name="_Toc475715145"/>
      <w:bookmarkStart w:id="1682" w:name="_Toc479348947"/>
      <w:bookmarkStart w:id="1683" w:name="_Toc484070395"/>
      <w:bookmarkStart w:id="1684" w:name="_Toc26785956"/>
      <w:r w:rsidRPr="00357143">
        <w:t>9.3.1</w:t>
      </w:r>
      <w:r w:rsidR="00E65D0A" w:rsidRPr="00357143">
        <w:tab/>
      </w:r>
      <w:r w:rsidRPr="00357143">
        <w:t xml:space="preserve">Generic </w:t>
      </w:r>
      <w:r w:rsidR="00A90BB6" w:rsidRPr="00357143">
        <w:t>P</w:t>
      </w:r>
      <w:r w:rsidRPr="00357143">
        <w:t>rinciples</w:t>
      </w:r>
      <w:bookmarkEnd w:id="1674"/>
      <w:bookmarkEnd w:id="1675"/>
      <w:bookmarkEnd w:id="1676"/>
      <w:bookmarkEnd w:id="1677"/>
      <w:bookmarkEnd w:id="1678"/>
      <w:bookmarkEnd w:id="1679"/>
      <w:bookmarkEnd w:id="1680"/>
      <w:bookmarkEnd w:id="1681"/>
      <w:bookmarkEnd w:id="1682"/>
      <w:bookmarkEnd w:id="1683"/>
      <w:bookmarkEnd w:id="1684"/>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5" w:name="_Toc445302690"/>
      <w:bookmarkStart w:id="1686" w:name="_Toc445389857"/>
      <w:bookmarkStart w:id="1687" w:name="_Toc447042913"/>
      <w:bookmarkStart w:id="1688" w:name="_Toc457493673"/>
      <w:bookmarkStart w:id="1689" w:name="_Toc459976772"/>
      <w:bookmarkStart w:id="1690" w:name="_Toc470163955"/>
      <w:bookmarkStart w:id="1691" w:name="_Toc470164537"/>
      <w:bookmarkStart w:id="1692" w:name="_Toc475715146"/>
      <w:bookmarkStart w:id="1693" w:name="_Toc479348948"/>
      <w:bookmarkStart w:id="1694" w:name="_Toc484070396"/>
      <w:bookmarkStart w:id="1695" w:name="_Toc26785957"/>
      <w:r w:rsidRPr="00357143">
        <w:t>9.3.2</w:t>
      </w:r>
      <w:r w:rsidRPr="00357143">
        <w:tab/>
        <w:t>Addressing an Application Entity</w:t>
      </w:r>
      <w:bookmarkEnd w:id="1685"/>
      <w:bookmarkEnd w:id="1686"/>
      <w:bookmarkEnd w:id="1687"/>
      <w:bookmarkEnd w:id="1688"/>
      <w:bookmarkEnd w:id="1689"/>
      <w:bookmarkEnd w:id="1690"/>
      <w:bookmarkEnd w:id="1691"/>
      <w:bookmarkEnd w:id="1692"/>
      <w:bookmarkEnd w:id="1693"/>
      <w:bookmarkEnd w:id="1694"/>
      <w:bookmarkEnd w:id="1695"/>
    </w:p>
    <w:p w14:paraId="3408D4DB" w14:textId="77777777" w:rsidR="007C04B1" w:rsidRPr="00357143" w:rsidRDefault="007C04B1" w:rsidP="007C04B1">
      <w:pPr>
        <w:pStyle w:val="40"/>
      </w:pPr>
      <w:bookmarkStart w:id="1696" w:name="_Toc445302691"/>
      <w:bookmarkStart w:id="1697" w:name="_Toc445389858"/>
      <w:bookmarkStart w:id="1698" w:name="_Toc447042914"/>
      <w:bookmarkStart w:id="1699" w:name="_Toc457493674"/>
      <w:bookmarkStart w:id="1700" w:name="_Toc459976773"/>
      <w:bookmarkStart w:id="1701" w:name="_Toc470163956"/>
      <w:bookmarkStart w:id="1702" w:name="_Toc470164538"/>
      <w:bookmarkStart w:id="1703" w:name="_Toc475715147"/>
      <w:bookmarkStart w:id="1704" w:name="_Toc479348949"/>
      <w:bookmarkStart w:id="1705" w:name="_Toc484070397"/>
      <w:bookmarkStart w:id="1706" w:name="_Toc26785958"/>
      <w:r w:rsidRPr="00357143">
        <w:t>9.3.2.1</w:t>
      </w:r>
      <w:r w:rsidRPr="00357143">
        <w:tab/>
        <w:t>Application Entity Addressing</w:t>
      </w:r>
      <w:bookmarkEnd w:id="1696"/>
      <w:bookmarkEnd w:id="1697"/>
      <w:bookmarkEnd w:id="1698"/>
      <w:bookmarkEnd w:id="1699"/>
      <w:bookmarkEnd w:id="1700"/>
      <w:bookmarkEnd w:id="1701"/>
      <w:bookmarkEnd w:id="1702"/>
      <w:bookmarkEnd w:id="1703"/>
      <w:bookmarkEnd w:id="1704"/>
      <w:bookmarkEnd w:id="1705"/>
      <w:bookmarkEnd w:id="1706"/>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7" w:name="_Toc445302692"/>
      <w:bookmarkStart w:id="1708" w:name="_Toc445389859"/>
      <w:bookmarkStart w:id="1709" w:name="_Toc447042915"/>
      <w:bookmarkStart w:id="1710" w:name="_Toc457493675"/>
      <w:bookmarkStart w:id="1711" w:name="_Toc459976774"/>
      <w:bookmarkStart w:id="1712" w:name="_Toc470163957"/>
      <w:bookmarkStart w:id="1713" w:name="_Toc470164539"/>
      <w:bookmarkStart w:id="1714" w:name="_Toc475715148"/>
      <w:bookmarkStart w:id="1715" w:name="_Toc479348950"/>
      <w:bookmarkStart w:id="1716" w:name="_Toc484070398"/>
      <w:bookmarkStart w:id="1717" w:name="_Toc26785959"/>
      <w:r w:rsidRPr="00357143">
        <w:lastRenderedPageBreak/>
        <w:t>9.3.2</w:t>
      </w:r>
      <w:r w:rsidR="007C04B1" w:rsidRPr="00357143">
        <w:t>.2</w:t>
      </w:r>
      <w:r w:rsidRPr="00357143">
        <w:tab/>
        <w:t>Application Entity Reachability</w:t>
      </w:r>
      <w:bookmarkEnd w:id="1707"/>
      <w:bookmarkEnd w:id="1708"/>
      <w:bookmarkEnd w:id="1709"/>
      <w:bookmarkEnd w:id="1710"/>
      <w:bookmarkEnd w:id="1711"/>
      <w:bookmarkEnd w:id="1712"/>
      <w:bookmarkEnd w:id="1713"/>
      <w:bookmarkEnd w:id="1714"/>
      <w:bookmarkEnd w:id="1715"/>
      <w:bookmarkEnd w:id="1716"/>
      <w:bookmarkEnd w:id="1717"/>
    </w:p>
    <w:p w14:paraId="42877A9F" w14:textId="77777777" w:rsidR="000E3187" w:rsidRPr="00357143" w:rsidRDefault="000E3187" w:rsidP="007C04B1">
      <w:pPr>
        <w:pStyle w:val="50"/>
      </w:pPr>
      <w:bookmarkStart w:id="1718" w:name="_Toc445302693"/>
      <w:bookmarkStart w:id="1719" w:name="_Toc445389860"/>
      <w:bookmarkStart w:id="1720" w:name="_Toc447042916"/>
      <w:bookmarkStart w:id="1721" w:name="_Toc457493676"/>
      <w:bookmarkStart w:id="1722" w:name="_Toc459976775"/>
      <w:bookmarkStart w:id="1723" w:name="_Toc470163958"/>
      <w:bookmarkStart w:id="1724" w:name="_Toc470164540"/>
      <w:bookmarkStart w:id="1725" w:name="_Toc475715149"/>
      <w:bookmarkStart w:id="1726" w:name="_Toc479348951"/>
      <w:bookmarkStart w:id="1727" w:name="_Toc484070399"/>
      <w:bookmarkStart w:id="1728" w:name="_Toc26785960"/>
      <w:r w:rsidRPr="00357143">
        <w:t>9</w:t>
      </w:r>
      <w:r w:rsidR="007C04B1" w:rsidRPr="00357143">
        <w:t>.3.2.2.1</w:t>
      </w:r>
      <w:r w:rsidRPr="00357143">
        <w:tab/>
        <w:t>CSE Point of Access (CSE-PoA)</w:t>
      </w:r>
      <w:bookmarkEnd w:id="1718"/>
      <w:bookmarkEnd w:id="1719"/>
      <w:bookmarkEnd w:id="1720"/>
      <w:bookmarkEnd w:id="1721"/>
      <w:bookmarkEnd w:id="1722"/>
      <w:bookmarkEnd w:id="1723"/>
      <w:bookmarkEnd w:id="1724"/>
      <w:bookmarkEnd w:id="1725"/>
      <w:bookmarkEnd w:id="1726"/>
      <w:bookmarkEnd w:id="1727"/>
      <w:bookmarkEnd w:id="1728"/>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9" w:name="_Toc445302694"/>
      <w:bookmarkStart w:id="1730" w:name="_Toc445389861"/>
      <w:bookmarkStart w:id="1731" w:name="_Toc447042917"/>
      <w:bookmarkStart w:id="1732" w:name="_Toc457493677"/>
      <w:bookmarkStart w:id="1733" w:name="_Toc459976776"/>
      <w:bookmarkStart w:id="1734" w:name="_Toc470163959"/>
      <w:bookmarkStart w:id="1735" w:name="_Toc470164541"/>
      <w:bookmarkStart w:id="1736" w:name="_Toc475715150"/>
      <w:bookmarkStart w:id="1737" w:name="_Toc479348952"/>
      <w:bookmarkStart w:id="1738" w:name="_Toc484070400"/>
      <w:bookmarkStart w:id="1739" w:name="_Toc26785961"/>
      <w:r w:rsidRPr="00357143">
        <w:t>9.3.2.</w:t>
      </w:r>
      <w:r w:rsidR="007C04B1" w:rsidRPr="00357143">
        <w:t>2.</w:t>
      </w:r>
      <w:r w:rsidRPr="00357143">
        <w:t>2</w:t>
      </w:r>
      <w:r w:rsidRPr="00357143">
        <w:tab/>
        <w:t>Locating Application Entities</w:t>
      </w:r>
      <w:bookmarkEnd w:id="1729"/>
      <w:bookmarkEnd w:id="1730"/>
      <w:bookmarkEnd w:id="1731"/>
      <w:bookmarkEnd w:id="1732"/>
      <w:bookmarkEnd w:id="1733"/>
      <w:bookmarkEnd w:id="1734"/>
      <w:bookmarkEnd w:id="1735"/>
      <w:bookmarkEnd w:id="1736"/>
      <w:bookmarkEnd w:id="1737"/>
      <w:bookmarkEnd w:id="1738"/>
      <w:bookmarkEnd w:id="1739"/>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0" w:name="_Toc445302695"/>
      <w:bookmarkStart w:id="1741" w:name="_Toc445389862"/>
      <w:bookmarkStart w:id="1742" w:name="_Toc447042918"/>
      <w:bookmarkStart w:id="1743" w:name="_Toc457493678"/>
      <w:bookmarkStart w:id="1744" w:name="_Toc459976777"/>
      <w:bookmarkStart w:id="1745" w:name="_Toc470163960"/>
      <w:bookmarkStart w:id="1746" w:name="_Toc470164542"/>
      <w:bookmarkStart w:id="1747" w:name="_Toc475715151"/>
      <w:bookmarkStart w:id="1748" w:name="_Toc479348953"/>
      <w:bookmarkStart w:id="1749" w:name="_Toc484070401"/>
      <w:bookmarkStart w:id="1750" w:name="_Toc26785962"/>
      <w:r w:rsidRPr="00357143">
        <w:t>9.3.2.</w:t>
      </w:r>
      <w:r w:rsidR="007C04B1" w:rsidRPr="00357143">
        <w:t>2.</w:t>
      </w:r>
      <w:r w:rsidRPr="00357143">
        <w:t>3</w:t>
      </w:r>
      <w:r w:rsidRPr="00357143">
        <w:tab/>
        <w:t>Usage of CSE-PoA by the M2M System</w:t>
      </w:r>
      <w:bookmarkEnd w:id="1740"/>
      <w:bookmarkEnd w:id="1741"/>
      <w:bookmarkEnd w:id="1742"/>
      <w:bookmarkEnd w:id="1743"/>
      <w:bookmarkEnd w:id="1744"/>
      <w:bookmarkEnd w:id="1745"/>
      <w:bookmarkEnd w:id="1746"/>
      <w:bookmarkEnd w:id="1747"/>
      <w:bookmarkEnd w:id="1748"/>
      <w:bookmarkEnd w:id="1749"/>
      <w:bookmarkEnd w:id="1750"/>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1" w:name="_Toc445302698"/>
      <w:bookmarkStart w:id="1752" w:name="_Toc445389865"/>
      <w:bookmarkStart w:id="1753" w:name="_Toc447042921"/>
      <w:bookmarkStart w:id="1754" w:name="_Toc457493681"/>
      <w:bookmarkStart w:id="1755" w:name="_Toc459976780"/>
      <w:bookmarkStart w:id="1756" w:name="_Toc470163961"/>
      <w:bookmarkStart w:id="1757" w:name="_Toc470164543"/>
      <w:bookmarkStart w:id="1758" w:name="_Toc475715152"/>
      <w:bookmarkStart w:id="1759" w:name="_Toc479348954"/>
      <w:bookmarkStart w:id="1760" w:name="_Toc484070402"/>
      <w:bookmarkStart w:id="1761" w:name="_Toc26785963"/>
      <w:r w:rsidRPr="00357143">
        <w:lastRenderedPageBreak/>
        <w:t>9.4</w:t>
      </w:r>
      <w:r w:rsidRPr="00357143">
        <w:tab/>
        <w:t>Resource Structure</w:t>
      </w:r>
      <w:bookmarkEnd w:id="1751"/>
      <w:bookmarkEnd w:id="1752"/>
      <w:bookmarkEnd w:id="1753"/>
      <w:bookmarkEnd w:id="1754"/>
      <w:bookmarkEnd w:id="1755"/>
      <w:bookmarkEnd w:id="1756"/>
      <w:bookmarkEnd w:id="1757"/>
      <w:bookmarkEnd w:id="1758"/>
      <w:bookmarkEnd w:id="1759"/>
      <w:bookmarkEnd w:id="1760"/>
      <w:bookmarkEnd w:id="1761"/>
    </w:p>
    <w:p w14:paraId="2BFC8BD7" w14:textId="77777777" w:rsidR="00C83FAA" w:rsidRPr="00357143" w:rsidRDefault="005C33CC" w:rsidP="00EB7810">
      <w:pPr>
        <w:pStyle w:val="30"/>
      </w:pPr>
      <w:bookmarkStart w:id="1762" w:name="_Toc445302699"/>
      <w:bookmarkStart w:id="1763" w:name="_Toc445389866"/>
      <w:bookmarkStart w:id="1764" w:name="_Toc447042922"/>
      <w:bookmarkStart w:id="1765" w:name="_Toc457493682"/>
      <w:bookmarkStart w:id="1766" w:name="_Toc459976781"/>
      <w:bookmarkStart w:id="1767" w:name="_Toc470163962"/>
      <w:bookmarkStart w:id="1768" w:name="_Toc470164544"/>
      <w:bookmarkStart w:id="1769" w:name="_Toc475715153"/>
      <w:bookmarkStart w:id="1770" w:name="_Toc479348955"/>
      <w:bookmarkStart w:id="1771" w:name="_Toc484070403"/>
      <w:bookmarkStart w:id="1772"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2"/>
      <w:bookmarkEnd w:id="1763"/>
      <w:bookmarkEnd w:id="1764"/>
      <w:bookmarkEnd w:id="1765"/>
      <w:bookmarkEnd w:id="1766"/>
      <w:bookmarkEnd w:id="1767"/>
      <w:bookmarkEnd w:id="1768"/>
      <w:bookmarkEnd w:id="1769"/>
      <w:bookmarkEnd w:id="1770"/>
      <w:bookmarkEnd w:id="1771"/>
      <w:bookmarkEnd w:id="1772"/>
    </w:p>
    <w:p w14:paraId="128D7F44" w14:textId="77777777" w:rsidR="00751EE7" w:rsidRPr="00357143" w:rsidRDefault="00C83FAA" w:rsidP="008A4324">
      <w:pPr>
        <w:pStyle w:val="FL"/>
      </w:pPr>
      <w:r w:rsidRPr="00357143">
        <w:object w:dxaOrig="6313" w:dyaOrig="4118" w14:anchorId="62F13303">
          <v:shape id="_x0000_i1045" type="#_x0000_t75" style="width:317.15pt;height:202.3pt" o:ole="">
            <v:imagedata r:id="rId53" o:title=""/>
          </v:shape>
          <o:OLEObject Type="Embed" ProgID="Visio.Drawing.11" ShapeID="_x0000_i1045" DrawAspect="Content" ObjectID="_1644068013"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3" w:name="_Toc445302700"/>
      <w:bookmarkStart w:id="1774" w:name="_Toc445389867"/>
      <w:bookmarkStart w:id="1775" w:name="_Toc447042923"/>
      <w:bookmarkStart w:id="1776" w:name="_Toc457493683"/>
      <w:bookmarkStart w:id="1777" w:name="_Toc459976782"/>
      <w:bookmarkStart w:id="1778" w:name="_Toc470163963"/>
      <w:bookmarkStart w:id="1779" w:name="_Toc470164545"/>
      <w:bookmarkStart w:id="1780" w:name="_Toc475715154"/>
      <w:bookmarkStart w:id="1781" w:name="_Toc479348956"/>
      <w:bookmarkStart w:id="1782" w:name="_Toc484070404"/>
      <w:bookmarkStart w:id="1783" w:name="_Toc26785965"/>
      <w:r w:rsidRPr="00357143">
        <w:lastRenderedPageBreak/>
        <w:t>9.4.2</w:t>
      </w:r>
      <w:r w:rsidR="00A911C2" w:rsidRPr="00357143">
        <w:tab/>
      </w:r>
      <w:r w:rsidRPr="00357143">
        <w:t xml:space="preserve">Link </w:t>
      </w:r>
      <w:r w:rsidR="0034450F" w:rsidRPr="00357143">
        <w:t>Relations</w:t>
      </w:r>
      <w:bookmarkEnd w:id="1773"/>
      <w:bookmarkEnd w:id="1774"/>
      <w:bookmarkEnd w:id="1775"/>
      <w:bookmarkEnd w:id="1776"/>
      <w:bookmarkEnd w:id="1777"/>
      <w:bookmarkEnd w:id="1778"/>
      <w:bookmarkEnd w:id="1779"/>
      <w:bookmarkEnd w:id="1780"/>
      <w:bookmarkEnd w:id="1781"/>
      <w:bookmarkEnd w:id="1782"/>
      <w:bookmarkEnd w:id="1783"/>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4" w:name="_Toc445302701"/>
      <w:bookmarkStart w:id="1785" w:name="_Toc445389868"/>
      <w:bookmarkStart w:id="1786" w:name="_Toc447042924"/>
      <w:bookmarkStart w:id="1787" w:name="_Toc457493684"/>
      <w:bookmarkStart w:id="1788" w:name="_Toc459976783"/>
      <w:bookmarkStart w:id="1789" w:name="_Toc470163964"/>
      <w:bookmarkStart w:id="1790" w:name="_Toc470164546"/>
      <w:bookmarkStart w:id="1791" w:name="_Toc475715155"/>
      <w:bookmarkStart w:id="1792" w:name="_Toc479348957"/>
      <w:bookmarkStart w:id="1793" w:name="_Toc484070405"/>
      <w:bookmarkStart w:id="1794"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4"/>
      <w:bookmarkEnd w:id="1785"/>
      <w:bookmarkEnd w:id="1786"/>
      <w:bookmarkEnd w:id="1787"/>
      <w:bookmarkEnd w:id="1788"/>
      <w:bookmarkEnd w:id="1789"/>
      <w:bookmarkEnd w:id="1790"/>
      <w:bookmarkEnd w:id="1791"/>
      <w:bookmarkEnd w:id="1792"/>
      <w:bookmarkEnd w:id="1793"/>
      <w:bookmarkEnd w:id="1794"/>
    </w:p>
    <w:p w14:paraId="503FDAB0" w14:textId="77777777" w:rsidR="00E10097" w:rsidRPr="00357143" w:rsidRDefault="00E10097" w:rsidP="00E10097">
      <w:pPr>
        <w:pStyle w:val="30"/>
      </w:pPr>
      <w:bookmarkStart w:id="1795" w:name="_Toc447042925"/>
      <w:bookmarkStart w:id="1796" w:name="_Toc457493685"/>
      <w:bookmarkStart w:id="1797" w:name="_Toc459976784"/>
      <w:bookmarkStart w:id="1798" w:name="_Toc470163965"/>
      <w:bookmarkStart w:id="1799" w:name="_Toc470164547"/>
      <w:bookmarkStart w:id="1800" w:name="_Toc475715156"/>
      <w:bookmarkStart w:id="1801" w:name="_Toc479348958"/>
      <w:bookmarkStart w:id="1802" w:name="_Toc484070406"/>
      <w:bookmarkStart w:id="1803" w:name="_Toc26785967"/>
      <w:r w:rsidRPr="00357143">
        <w:rPr>
          <w:rFonts w:hint="eastAsia"/>
        </w:rPr>
        <w:t>9.5.0</w:t>
      </w:r>
      <w:r w:rsidRPr="00357143">
        <w:rPr>
          <w:rFonts w:hint="eastAsia"/>
        </w:rPr>
        <w:tab/>
        <w:t>Overview</w:t>
      </w:r>
      <w:bookmarkEnd w:id="1795"/>
      <w:bookmarkEnd w:id="1796"/>
      <w:bookmarkEnd w:id="1797"/>
      <w:bookmarkEnd w:id="1798"/>
      <w:bookmarkEnd w:id="1799"/>
      <w:bookmarkEnd w:id="1800"/>
      <w:bookmarkEnd w:id="1801"/>
      <w:bookmarkEnd w:id="1802"/>
      <w:bookmarkEnd w:id="1803"/>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15pt;height:266.3pt" o:ole="">
            <v:imagedata r:id="rId55" o:title=""/>
          </v:shape>
          <o:OLEObject Type="Embed" ProgID="Visio.Drawing.11" ShapeID="_x0000_i1046" DrawAspect="Content" ObjectID="_1644068014"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4" w:name="_Toc445302702"/>
      <w:bookmarkStart w:id="1805" w:name="_Toc445389869"/>
      <w:bookmarkStart w:id="1806" w:name="_Toc447042926"/>
      <w:bookmarkStart w:id="1807" w:name="_Toc457493686"/>
      <w:bookmarkStart w:id="1808" w:name="_Toc459976785"/>
      <w:bookmarkStart w:id="1809" w:name="_Toc470163966"/>
      <w:bookmarkStart w:id="1810" w:name="_Toc470164548"/>
      <w:bookmarkStart w:id="1811" w:name="_Toc475715157"/>
      <w:bookmarkStart w:id="1812" w:name="_Toc479348959"/>
      <w:bookmarkStart w:id="1813" w:name="_Toc484070407"/>
      <w:bookmarkStart w:id="1814" w:name="_Toc26785968"/>
      <w:r w:rsidRPr="00357143">
        <w:t>9.5.</w:t>
      </w:r>
      <w:r w:rsidR="00FD02AF" w:rsidRPr="00357143">
        <w:t>1</w:t>
      </w:r>
      <w:r w:rsidRPr="00357143">
        <w:tab/>
        <w:t>Handling of Unsupported Resources/Attributes/Sub-resources within the M2M System</w:t>
      </w:r>
      <w:bookmarkEnd w:id="1804"/>
      <w:bookmarkEnd w:id="1805"/>
      <w:bookmarkEnd w:id="1806"/>
      <w:bookmarkEnd w:id="1807"/>
      <w:bookmarkEnd w:id="1808"/>
      <w:bookmarkEnd w:id="1809"/>
      <w:bookmarkEnd w:id="1810"/>
      <w:bookmarkEnd w:id="1811"/>
      <w:bookmarkEnd w:id="1812"/>
      <w:bookmarkEnd w:id="1813"/>
      <w:bookmarkEnd w:id="1814"/>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5" w:name="_Toc445302703"/>
      <w:bookmarkStart w:id="1816" w:name="_Toc445389870"/>
      <w:bookmarkStart w:id="1817" w:name="_Toc447042927"/>
      <w:bookmarkStart w:id="1818" w:name="_Toc457493687"/>
      <w:bookmarkStart w:id="1819" w:name="_Toc459976786"/>
      <w:bookmarkStart w:id="1820" w:name="_Toc470163967"/>
      <w:bookmarkStart w:id="1821" w:name="_Toc470164549"/>
      <w:bookmarkStart w:id="1822" w:name="_Toc475715158"/>
      <w:bookmarkStart w:id="1823" w:name="_Toc479348960"/>
      <w:bookmarkStart w:id="1824" w:name="_Toc484070408"/>
      <w:bookmarkStart w:id="1825" w:name="_Toc26785969"/>
      <w:r w:rsidRPr="00357143">
        <w:t>9</w:t>
      </w:r>
      <w:r w:rsidR="00A13AB6" w:rsidRPr="00357143">
        <w:t>.6</w:t>
      </w:r>
      <w:r w:rsidR="00A13AB6" w:rsidRPr="00357143">
        <w:tab/>
      </w:r>
      <w:r w:rsidR="00B0011D" w:rsidRPr="00357143">
        <w:t>Resource Types</w:t>
      </w:r>
      <w:bookmarkEnd w:id="1815"/>
      <w:bookmarkEnd w:id="1816"/>
      <w:bookmarkEnd w:id="1817"/>
      <w:bookmarkEnd w:id="1818"/>
      <w:bookmarkEnd w:id="1819"/>
      <w:bookmarkEnd w:id="1820"/>
      <w:bookmarkEnd w:id="1821"/>
      <w:bookmarkEnd w:id="1822"/>
      <w:bookmarkEnd w:id="1823"/>
      <w:bookmarkEnd w:id="1824"/>
      <w:bookmarkEnd w:id="1825"/>
    </w:p>
    <w:p w14:paraId="64AD6B45" w14:textId="77777777" w:rsidR="00CE3A07" w:rsidRPr="00357143" w:rsidRDefault="00CE3A07" w:rsidP="000B133A">
      <w:pPr>
        <w:pStyle w:val="30"/>
      </w:pPr>
      <w:bookmarkStart w:id="1826" w:name="_Toc445302704"/>
      <w:bookmarkStart w:id="1827" w:name="_Toc445389871"/>
      <w:bookmarkStart w:id="1828" w:name="_Toc447042928"/>
      <w:bookmarkStart w:id="1829" w:name="_Toc457493688"/>
      <w:bookmarkStart w:id="1830" w:name="_Toc459976787"/>
      <w:bookmarkStart w:id="1831" w:name="_Toc470163968"/>
      <w:bookmarkStart w:id="1832" w:name="_Toc470164550"/>
      <w:bookmarkStart w:id="1833" w:name="_Toc475715159"/>
      <w:bookmarkStart w:id="1834" w:name="_Toc479348961"/>
      <w:bookmarkStart w:id="1835" w:name="_Toc484070409"/>
      <w:bookmarkStart w:id="1836" w:name="_Toc26785970"/>
      <w:r w:rsidRPr="00357143">
        <w:t>9.6.</w:t>
      </w:r>
      <w:r w:rsidR="00E65D0A" w:rsidRPr="00357143">
        <w:t>1</w:t>
      </w:r>
      <w:r w:rsidR="00E65D0A" w:rsidRPr="00357143">
        <w:tab/>
      </w:r>
      <w:r w:rsidRPr="00357143">
        <w:t>Overview</w:t>
      </w:r>
      <w:bookmarkEnd w:id="1826"/>
      <w:bookmarkEnd w:id="1827"/>
      <w:bookmarkEnd w:id="1828"/>
      <w:bookmarkEnd w:id="1829"/>
      <w:bookmarkEnd w:id="1830"/>
      <w:bookmarkEnd w:id="1831"/>
      <w:bookmarkEnd w:id="1832"/>
      <w:bookmarkEnd w:id="1833"/>
      <w:bookmarkEnd w:id="1834"/>
      <w:bookmarkEnd w:id="1835"/>
      <w:bookmarkEnd w:id="1836"/>
    </w:p>
    <w:p w14:paraId="6BF9105A" w14:textId="77777777" w:rsidR="00CE3A07" w:rsidRPr="00357143" w:rsidRDefault="00CE3A07" w:rsidP="000B133A">
      <w:pPr>
        <w:pStyle w:val="40"/>
      </w:pPr>
      <w:bookmarkStart w:id="1837" w:name="_Toc445302705"/>
      <w:bookmarkStart w:id="1838" w:name="_Toc445389872"/>
      <w:bookmarkStart w:id="1839" w:name="_Toc447042929"/>
      <w:bookmarkStart w:id="1840" w:name="_Toc457493689"/>
      <w:bookmarkStart w:id="1841" w:name="_Toc459976788"/>
      <w:bookmarkStart w:id="1842" w:name="_Toc470163969"/>
      <w:bookmarkStart w:id="1843" w:name="_Toc470164551"/>
      <w:bookmarkStart w:id="1844" w:name="_Toc475715160"/>
      <w:bookmarkStart w:id="1845" w:name="_Toc479348962"/>
      <w:bookmarkStart w:id="1846" w:name="_Toc484070410"/>
      <w:bookmarkStart w:id="1847" w:name="_Toc26785971"/>
      <w:r w:rsidRPr="00357143">
        <w:t>9.6.1.1</w:t>
      </w:r>
      <w:r w:rsidR="00E65D0A" w:rsidRPr="00357143">
        <w:tab/>
      </w:r>
      <w:r w:rsidRPr="00357143">
        <w:t>Resource Type Summary</w:t>
      </w:r>
      <w:bookmarkEnd w:id="1837"/>
      <w:bookmarkEnd w:id="1838"/>
      <w:bookmarkEnd w:id="1839"/>
      <w:bookmarkEnd w:id="1840"/>
      <w:bookmarkEnd w:id="1841"/>
      <w:bookmarkEnd w:id="1842"/>
      <w:bookmarkEnd w:id="1843"/>
      <w:bookmarkEnd w:id="1844"/>
      <w:bookmarkEnd w:id="1845"/>
      <w:bookmarkEnd w:id="1846"/>
      <w:bookmarkEnd w:id="1847"/>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8" w:name="_Toc445302706"/>
      <w:bookmarkStart w:id="1849" w:name="_Toc445389873"/>
      <w:bookmarkStart w:id="1850" w:name="_Toc447042930"/>
      <w:bookmarkStart w:id="1851" w:name="_Toc457493690"/>
      <w:bookmarkStart w:id="1852" w:name="_Toc459976789"/>
      <w:bookmarkStart w:id="1853" w:name="_Toc470163970"/>
      <w:bookmarkStart w:id="1854" w:name="_Toc470164552"/>
      <w:bookmarkStart w:id="1855" w:name="_Toc475715161"/>
      <w:bookmarkStart w:id="1856" w:name="_Toc479348963"/>
      <w:bookmarkStart w:id="1857" w:name="_Toc484070411"/>
      <w:bookmarkStart w:id="1858" w:name="_Toc26785972"/>
      <w:r w:rsidRPr="00357143">
        <w:lastRenderedPageBreak/>
        <w:t>9.6.1.2</w:t>
      </w:r>
      <w:r w:rsidRPr="00357143">
        <w:tab/>
        <w:t>Resource Type S</w:t>
      </w:r>
      <w:r w:rsidR="00452CA5" w:rsidRPr="00357143">
        <w:t>pecializations</w:t>
      </w:r>
      <w:bookmarkEnd w:id="1848"/>
      <w:bookmarkEnd w:id="1849"/>
      <w:bookmarkEnd w:id="1850"/>
      <w:bookmarkEnd w:id="1851"/>
      <w:bookmarkEnd w:id="1852"/>
      <w:bookmarkEnd w:id="1853"/>
      <w:bookmarkEnd w:id="1854"/>
      <w:bookmarkEnd w:id="1855"/>
      <w:bookmarkEnd w:id="1856"/>
      <w:bookmarkEnd w:id="1857"/>
      <w:bookmarkEnd w:id="1858"/>
    </w:p>
    <w:p w14:paraId="12D13C6B" w14:textId="77777777" w:rsidR="00CA62E1" w:rsidRPr="00357143" w:rsidRDefault="00CA62E1" w:rsidP="00CA62E1">
      <w:pPr>
        <w:pStyle w:val="50"/>
      </w:pPr>
      <w:bookmarkStart w:id="1859" w:name="_Toc445302707"/>
      <w:bookmarkStart w:id="1860" w:name="_Toc445389874"/>
      <w:bookmarkStart w:id="1861" w:name="_Toc447042931"/>
      <w:bookmarkStart w:id="1862" w:name="_Toc457493691"/>
      <w:bookmarkStart w:id="1863" w:name="_Toc459976790"/>
      <w:bookmarkStart w:id="1864" w:name="_Toc470163971"/>
      <w:bookmarkStart w:id="1865" w:name="_Toc470164553"/>
      <w:bookmarkStart w:id="1866" w:name="_Toc475715162"/>
      <w:bookmarkStart w:id="1867" w:name="_Toc479348964"/>
      <w:bookmarkStart w:id="1868" w:name="_Toc484070412"/>
      <w:bookmarkStart w:id="1869"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9"/>
      <w:bookmarkEnd w:id="1860"/>
      <w:bookmarkEnd w:id="1861"/>
      <w:bookmarkEnd w:id="1862"/>
      <w:bookmarkEnd w:id="1863"/>
      <w:bookmarkEnd w:id="1864"/>
      <w:bookmarkEnd w:id="1865"/>
      <w:bookmarkEnd w:id="1866"/>
      <w:bookmarkEnd w:id="1867"/>
      <w:bookmarkEnd w:id="1868"/>
      <w:bookmarkEnd w:id="1869"/>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0" w:name="OLE_LINK15"/>
            <w:bookmarkStart w:id="1871"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0"/>
      <w:bookmarkEnd w:id="1871"/>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2" w:name="_Toc445302708"/>
      <w:bookmarkStart w:id="1873" w:name="_Toc445389875"/>
      <w:bookmarkStart w:id="1874" w:name="_Toc447042932"/>
      <w:bookmarkStart w:id="1875" w:name="_Toc457493692"/>
      <w:bookmarkStart w:id="1876" w:name="_Toc459976791"/>
      <w:bookmarkStart w:id="1877" w:name="_Toc470163972"/>
      <w:bookmarkStart w:id="1878" w:name="_Toc470164554"/>
      <w:bookmarkStart w:id="1879" w:name="_Toc475715163"/>
      <w:bookmarkStart w:id="1880" w:name="_Toc479348965"/>
      <w:bookmarkStart w:id="1881" w:name="_Toc484070413"/>
      <w:bookmarkStart w:id="1882" w:name="_Toc26785974"/>
      <w:r w:rsidRPr="00357143">
        <w:t>9.6.1.2.2</w:t>
      </w:r>
      <w:r w:rsidRPr="00357143">
        <w:tab/>
        <w:t>Specializations of &lt;</w:t>
      </w:r>
      <w:r w:rsidRPr="00357143">
        <w:rPr>
          <w:i/>
        </w:rPr>
        <w:t>flexContainer</w:t>
      </w:r>
      <w:r w:rsidRPr="00357143">
        <w:t>&gt;</w:t>
      </w:r>
      <w:bookmarkEnd w:id="1872"/>
      <w:bookmarkEnd w:id="1873"/>
      <w:bookmarkEnd w:id="1874"/>
      <w:bookmarkEnd w:id="1875"/>
      <w:bookmarkEnd w:id="1876"/>
      <w:bookmarkEnd w:id="1877"/>
      <w:bookmarkEnd w:id="1878"/>
      <w:bookmarkEnd w:id="1879"/>
      <w:bookmarkEnd w:id="1880"/>
      <w:bookmarkEnd w:id="1881"/>
      <w:bookmarkEnd w:id="1882"/>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3" w:name="_Toc445302709"/>
      <w:bookmarkStart w:id="1884" w:name="_Toc445389876"/>
      <w:bookmarkStart w:id="1885" w:name="_Toc447042933"/>
      <w:bookmarkStart w:id="1886" w:name="_Toc457493693"/>
      <w:bookmarkStart w:id="1887" w:name="_Toc459976792"/>
      <w:bookmarkStart w:id="1888" w:name="_Toc470163973"/>
      <w:bookmarkStart w:id="1889" w:name="_Toc470164555"/>
      <w:bookmarkStart w:id="1890" w:name="_Toc475715164"/>
      <w:bookmarkStart w:id="1891" w:name="_Toc479348966"/>
      <w:bookmarkStart w:id="1892" w:name="_Toc484070414"/>
      <w:bookmarkStart w:id="1893" w:name="_Toc26785975"/>
      <w:r w:rsidRPr="00357143">
        <w:lastRenderedPageBreak/>
        <w:t>9.6.1</w:t>
      </w:r>
      <w:r w:rsidR="00B91ECD" w:rsidRPr="00357143">
        <w:t>.3</w:t>
      </w:r>
      <w:r w:rsidRPr="00357143">
        <w:tab/>
        <w:t>Common</w:t>
      </w:r>
      <w:r w:rsidR="004B54D3" w:rsidRPr="00357143">
        <w:t>ly Used</w:t>
      </w:r>
      <w:r w:rsidRPr="00357143">
        <w:t xml:space="preserve"> Attributes</w:t>
      </w:r>
      <w:bookmarkEnd w:id="1883"/>
      <w:bookmarkEnd w:id="1884"/>
      <w:bookmarkEnd w:id="1885"/>
      <w:bookmarkEnd w:id="1886"/>
      <w:bookmarkEnd w:id="1887"/>
      <w:bookmarkEnd w:id="1888"/>
      <w:bookmarkEnd w:id="1889"/>
      <w:bookmarkEnd w:id="1890"/>
      <w:bookmarkEnd w:id="1891"/>
      <w:bookmarkEnd w:id="1892"/>
      <w:bookmarkEnd w:id="1893"/>
    </w:p>
    <w:p w14:paraId="0DC6D6FA" w14:textId="77777777" w:rsidR="00E10097" w:rsidRPr="00357143" w:rsidRDefault="00E10097" w:rsidP="00E10097">
      <w:pPr>
        <w:pStyle w:val="50"/>
      </w:pPr>
      <w:bookmarkStart w:id="1894" w:name="_Toc447042934"/>
      <w:bookmarkStart w:id="1895" w:name="_Toc457493694"/>
      <w:bookmarkStart w:id="1896" w:name="_Toc459976793"/>
      <w:bookmarkStart w:id="1897" w:name="_Toc470163974"/>
      <w:bookmarkStart w:id="1898" w:name="_Toc470164556"/>
      <w:bookmarkStart w:id="1899" w:name="_Toc475715165"/>
      <w:bookmarkStart w:id="1900" w:name="_Toc479348967"/>
      <w:bookmarkStart w:id="1901" w:name="_Toc484070415"/>
      <w:bookmarkStart w:id="1902" w:name="_Toc26785976"/>
      <w:r w:rsidRPr="00357143">
        <w:rPr>
          <w:rFonts w:hint="eastAsia"/>
        </w:rPr>
        <w:t>9.6.1.3.0</w:t>
      </w:r>
      <w:r w:rsidRPr="00357143">
        <w:rPr>
          <w:rFonts w:hint="eastAsia"/>
        </w:rPr>
        <w:tab/>
        <w:t>Overview</w:t>
      </w:r>
      <w:bookmarkEnd w:id="1894"/>
      <w:bookmarkEnd w:id="1895"/>
      <w:bookmarkEnd w:id="1896"/>
      <w:bookmarkEnd w:id="1897"/>
      <w:bookmarkEnd w:id="1898"/>
      <w:bookmarkEnd w:id="1899"/>
      <w:bookmarkEnd w:id="1900"/>
      <w:bookmarkEnd w:id="1901"/>
      <w:bookmarkEnd w:id="1902"/>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3" w:name="_Toc445302710"/>
      <w:bookmarkStart w:id="1904" w:name="_Toc445389877"/>
      <w:bookmarkStart w:id="1905" w:name="_Toc447042935"/>
      <w:bookmarkStart w:id="1906" w:name="_Toc457493695"/>
      <w:bookmarkStart w:id="1907" w:name="_Toc459976794"/>
      <w:bookmarkStart w:id="1908" w:name="_Toc470163975"/>
      <w:bookmarkStart w:id="1909" w:name="_Toc470164557"/>
      <w:bookmarkStart w:id="1910" w:name="_Toc475715166"/>
      <w:bookmarkStart w:id="1911" w:name="_Toc479348968"/>
      <w:bookmarkStart w:id="1912" w:name="_Toc484070416"/>
      <w:bookmarkStart w:id="1913" w:name="_Toc26785977"/>
      <w:r w:rsidRPr="00357143">
        <w:t>9.6.1.3.1</w:t>
      </w:r>
      <w:r w:rsidRPr="00357143">
        <w:tab/>
        <w:t>Universal attributes</w:t>
      </w:r>
      <w:bookmarkEnd w:id="1903"/>
      <w:bookmarkEnd w:id="1904"/>
      <w:bookmarkEnd w:id="1905"/>
      <w:bookmarkEnd w:id="1906"/>
      <w:bookmarkEnd w:id="1907"/>
      <w:bookmarkEnd w:id="1908"/>
      <w:bookmarkEnd w:id="1909"/>
      <w:bookmarkEnd w:id="1910"/>
      <w:bookmarkEnd w:id="1911"/>
      <w:bookmarkEnd w:id="1912"/>
      <w:bookmarkEnd w:id="1913"/>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4" w:name="_Toc445302711"/>
      <w:bookmarkStart w:id="1915" w:name="_Toc445389878"/>
      <w:bookmarkStart w:id="1916" w:name="_Toc447042936"/>
      <w:bookmarkStart w:id="1917" w:name="_Toc457493696"/>
      <w:bookmarkStart w:id="1918" w:name="_Toc459976795"/>
      <w:bookmarkStart w:id="1919" w:name="_Toc470163976"/>
      <w:bookmarkStart w:id="1920" w:name="_Toc470164558"/>
      <w:bookmarkStart w:id="1921" w:name="_Toc475715167"/>
      <w:bookmarkStart w:id="1922" w:name="_Toc479348969"/>
      <w:bookmarkStart w:id="1923" w:name="_Toc484070417"/>
      <w:bookmarkStart w:id="1924" w:name="_Toc26785978"/>
      <w:r w:rsidRPr="00357143">
        <w:t>9.6.1.3.2</w:t>
      </w:r>
      <w:r w:rsidRPr="00357143">
        <w:tab/>
        <w:t>Common attributes</w:t>
      </w:r>
      <w:bookmarkEnd w:id="1914"/>
      <w:bookmarkEnd w:id="1915"/>
      <w:bookmarkEnd w:id="1916"/>
      <w:bookmarkEnd w:id="1917"/>
      <w:bookmarkEnd w:id="1918"/>
      <w:bookmarkEnd w:id="1919"/>
      <w:bookmarkEnd w:id="1920"/>
      <w:bookmarkEnd w:id="1921"/>
      <w:bookmarkEnd w:id="1922"/>
      <w:bookmarkEnd w:id="1923"/>
      <w:bookmarkEnd w:id="1924"/>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lastRenderedPageBreak/>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5" w:name="_Toc445302712"/>
      <w:bookmarkStart w:id="1926" w:name="_Toc445389879"/>
      <w:bookmarkStart w:id="1927" w:name="_Toc447042937"/>
      <w:bookmarkStart w:id="1928" w:name="_Toc457493697"/>
      <w:bookmarkStart w:id="1929" w:name="_Toc459976796"/>
      <w:bookmarkStart w:id="1930" w:name="_Toc470163977"/>
      <w:bookmarkStart w:id="1931" w:name="_Toc470164559"/>
      <w:bookmarkStart w:id="1932" w:name="_Toc475715168"/>
      <w:bookmarkStart w:id="1933" w:name="_Toc479348970"/>
      <w:bookmarkStart w:id="1934" w:name="_Toc484070418"/>
      <w:bookmarkStart w:id="1935"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5"/>
      <w:bookmarkEnd w:id="1926"/>
      <w:bookmarkEnd w:id="1927"/>
      <w:bookmarkEnd w:id="1928"/>
      <w:bookmarkEnd w:id="1929"/>
      <w:bookmarkEnd w:id="1930"/>
      <w:bookmarkEnd w:id="1931"/>
      <w:bookmarkEnd w:id="1932"/>
      <w:bookmarkEnd w:id="1933"/>
      <w:bookmarkEnd w:id="1934"/>
      <w:bookmarkEnd w:id="1935"/>
    </w:p>
    <w:p w14:paraId="789B7BA1" w14:textId="77777777" w:rsidR="00E10097" w:rsidRPr="00357143" w:rsidRDefault="00E10097" w:rsidP="00E10097">
      <w:pPr>
        <w:pStyle w:val="40"/>
        <w:rPr>
          <w:rFonts w:eastAsia="宋体"/>
          <w:lang w:eastAsia="zh-CN"/>
        </w:rPr>
      </w:pPr>
      <w:bookmarkStart w:id="1936" w:name="_Toc447042938"/>
      <w:bookmarkStart w:id="1937" w:name="_Toc457493698"/>
      <w:bookmarkStart w:id="1938" w:name="_Toc459976797"/>
      <w:bookmarkStart w:id="1939" w:name="_Toc470163978"/>
      <w:bookmarkStart w:id="1940" w:name="_Toc470164560"/>
      <w:bookmarkStart w:id="1941" w:name="_Toc475715169"/>
      <w:bookmarkStart w:id="1942" w:name="_Toc479348971"/>
      <w:bookmarkStart w:id="1943" w:name="_Toc484070419"/>
      <w:bookmarkStart w:id="1944" w:name="_Toc26785980"/>
      <w:r w:rsidRPr="00357143">
        <w:rPr>
          <w:rFonts w:hint="eastAsia"/>
        </w:rPr>
        <w:t>9.6.2.0</w:t>
      </w:r>
      <w:r w:rsidRPr="00357143">
        <w:rPr>
          <w:rFonts w:hint="eastAsia"/>
        </w:rPr>
        <w:tab/>
      </w:r>
      <w:r w:rsidRPr="00357143">
        <w:rPr>
          <w:rFonts w:eastAsia="宋体" w:hint="eastAsia"/>
          <w:lang w:eastAsia="zh-CN"/>
        </w:rPr>
        <w:t>Introduction</w:t>
      </w:r>
      <w:bookmarkEnd w:id="1936"/>
      <w:bookmarkEnd w:id="1937"/>
      <w:bookmarkEnd w:id="1938"/>
      <w:bookmarkEnd w:id="1939"/>
      <w:bookmarkEnd w:id="1940"/>
      <w:bookmarkEnd w:id="1941"/>
      <w:bookmarkEnd w:id="1942"/>
      <w:bookmarkEnd w:id="1943"/>
      <w:bookmarkEnd w:id="1944"/>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lastRenderedPageBreak/>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lastRenderedPageBreak/>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lastRenderedPageBreak/>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5" w:name="_Toc445302713"/>
      <w:bookmarkStart w:id="1946" w:name="_Toc445389880"/>
      <w:bookmarkStart w:id="1947" w:name="_Toc447042939"/>
      <w:bookmarkStart w:id="1948" w:name="_Toc457493699"/>
      <w:bookmarkStart w:id="1949" w:name="_Toc459976798"/>
      <w:bookmarkStart w:id="1950" w:name="_Toc470163979"/>
      <w:bookmarkStart w:id="1951" w:name="_Toc470164561"/>
      <w:bookmarkStart w:id="1952" w:name="_Toc475715170"/>
      <w:bookmarkStart w:id="1953" w:name="_Toc479348972"/>
      <w:bookmarkStart w:id="1954" w:name="_Toc484070420"/>
      <w:bookmarkStart w:id="1955" w:name="_Toc26785981"/>
      <w:r w:rsidRPr="00357143">
        <w:t>9.6.2.1</w:t>
      </w:r>
      <w:r w:rsidRPr="00357143">
        <w:tab/>
      </w:r>
      <w:r w:rsidRPr="00357143">
        <w:rPr>
          <w:i/>
        </w:rPr>
        <w:t>accessControlOriginators</w:t>
      </w:r>
      <w:bookmarkEnd w:id="1945"/>
      <w:bookmarkEnd w:id="1946"/>
      <w:bookmarkEnd w:id="1947"/>
      <w:bookmarkEnd w:id="1948"/>
      <w:bookmarkEnd w:id="1949"/>
      <w:bookmarkEnd w:id="1950"/>
      <w:bookmarkEnd w:id="1951"/>
      <w:bookmarkEnd w:id="1952"/>
      <w:bookmarkEnd w:id="1953"/>
      <w:bookmarkEnd w:id="1954"/>
      <w:bookmarkEnd w:id="1955"/>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6" w:name="_Toc445302714"/>
      <w:bookmarkStart w:id="1957" w:name="_Toc445389881"/>
      <w:bookmarkStart w:id="1958" w:name="_Toc447042940"/>
      <w:bookmarkStart w:id="1959" w:name="_Toc457493700"/>
      <w:bookmarkStart w:id="1960" w:name="_Toc459976799"/>
      <w:bookmarkStart w:id="1961" w:name="_Toc470163980"/>
      <w:bookmarkStart w:id="1962" w:name="_Toc470164562"/>
      <w:bookmarkStart w:id="1963" w:name="_Toc475715171"/>
      <w:bookmarkStart w:id="1964" w:name="_Toc479348973"/>
      <w:bookmarkStart w:id="1965" w:name="_Toc484070421"/>
      <w:bookmarkStart w:id="1966" w:name="_Toc26785982"/>
      <w:r w:rsidRPr="00357143">
        <w:t>9.6.2.2</w:t>
      </w:r>
      <w:r w:rsidRPr="00357143">
        <w:tab/>
      </w:r>
      <w:r w:rsidRPr="00357143">
        <w:rPr>
          <w:i/>
        </w:rPr>
        <w:t>accessControlContexts</w:t>
      </w:r>
      <w:bookmarkEnd w:id="1956"/>
      <w:bookmarkEnd w:id="1957"/>
      <w:bookmarkEnd w:id="1958"/>
      <w:bookmarkEnd w:id="1959"/>
      <w:bookmarkEnd w:id="1960"/>
      <w:bookmarkEnd w:id="1961"/>
      <w:bookmarkEnd w:id="1962"/>
      <w:bookmarkEnd w:id="1963"/>
      <w:bookmarkEnd w:id="1964"/>
      <w:bookmarkEnd w:id="1965"/>
      <w:bookmarkEnd w:id="1966"/>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7" w:name="_Toc445302715"/>
      <w:bookmarkStart w:id="1968" w:name="_Toc445389882"/>
      <w:bookmarkStart w:id="1969" w:name="_Toc447042941"/>
      <w:bookmarkStart w:id="1970" w:name="_Toc457493701"/>
      <w:bookmarkStart w:id="1971" w:name="_Toc459976800"/>
      <w:bookmarkStart w:id="1972" w:name="_Toc470163981"/>
      <w:bookmarkStart w:id="1973" w:name="_Toc470164563"/>
      <w:bookmarkStart w:id="1974" w:name="_Toc475715172"/>
      <w:bookmarkStart w:id="1975" w:name="_Toc479348974"/>
      <w:bookmarkStart w:id="1976" w:name="_Toc484070422"/>
      <w:bookmarkStart w:id="1977" w:name="_Toc26785983"/>
      <w:r w:rsidRPr="00357143">
        <w:t>9.6.2.3</w:t>
      </w:r>
      <w:r w:rsidRPr="00357143">
        <w:tab/>
      </w:r>
      <w:r w:rsidRPr="00357143">
        <w:rPr>
          <w:i/>
        </w:rPr>
        <w:t>accessControlOperations</w:t>
      </w:r>
      <w:bookmarkEnd w:id="1967"/>
      <w:bookmarkEnd w:id="1968"/>
      <w:bookmarkEnd w:id="1969"/>
      <w:bookmarkEnd w:id="1970"/>
      <w:bookmarkEnd w:id="1971"/>
      <w:bookmarkEnd w:id="1972"/>
      <w:bookmarkEnd w:id="1973"/>
      <w:bookmarkEnd w:id="1974"/>
      <w:bookmarkEnd w:id="1975"/>
      <w:bookmarkEnd w:id="1976"/>
      <w:bookmarkEnd w:id="1977"/>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8" w:name="_Toc445302716"/>
      <w:bookmarkStart w:id="1979" w:name="_Toc445389883"/>
      <w:bookmarkStart w:id="1980" w:name="_Toc447042942"/>
      <w:bookmarkStart w:id="1981" w:name="_Toc457493702"/>
      <w:bookmarkStart w:id="1982" w:name="_Toc459976801"/>
      <w:bookmarkStart w:id="1983" w:name="_Toc470163982"/>
      <w:bookmarkStart w:id="1984" w:name="_Toc470164564"/>
      <w:bookmarkStart w:id="1985" w:name="_Toc475715173"/>
      <w:bookmarkStart w:id="1986" w:name="_Toc479348975"/>
      <w:bookmarkStart w:id="1987" w:name="_Toc484070423"/>
      <w:bookmarkStart w:id="1988" w:name="_Toc26785984"/>
      <w:r w:rsidRPr="00357143">
        <w:rPr>
          <w:rFonts w:hint="eastAsia"/>
        </w:rPr>
        <w:t>9.6.2.4</w:t>
      </w:r>
      <w:r w:rsidR="009A4A02" w:rsidRPr="00357143">
        <w:rPr>
          <w:rFonts w:eastAsia="宋体" w:hint="eastAsia"/>
          <w:lang w:eastAsia="zh-CN"/>
        </w:rPr>
        <w:tab/>
      </w:r>
      <w:r w:rsidRPr="00357143">
        <w:t>accessControlObjectDetails</w:t>
      </w:r>
      <w:bookmarkEnd w:id="1978"/>
      <w:bookmarkEnd w:id="1979"/>
      <w:bookmarkEnd w:id="1980"/>
      <w:bookmarkEnd w:id="1981"/>
      <w:bookmarkEnd w:id="1982"/>
      <w:bookmarkEnd w:id="1983"/>
      <w:bookmarkEnd w:id="1984"/>
      <w:bookmarkEnd w:id="1985"/>
      <w:bookmarkEnd w:id="1986"/>
      <w:bookmarkEnd w:id="1987"/>
      <w:bookmarkEnd w:id="1988"/>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9" w:name="_Toc447043547"/>
      <w:bookmarkStart w:id="1990" w:name="_Toc457493703"/>
      <w:bookmarkStart w:id="1991" w:name="_Toc459976802"/>
      <w:bookmarkStart w:id="1992" w:name="_Toc470163983"/>
      <w:bookmarkStart w:id="1993" w:name="_Toc470164565"/>
      <w:bookmarkStart w:id="1994" w:name="_Toc475715174"/>
      <w:bookmarkStart w:id="1995" w:name="_Toc479348976"/>
      <w:bookmarkStart w:id="1996" w:name="_Toc484070424"/>
      <w:bookmarkStart w:id="1997" w:name="_Toc26785985"/>
      <w:r w:rsidRPr="00357143">
        <w:t>9.6.2.5</w:t>
      </w:r>
      <w:r w:rsidRPr="00357143">
        <w:tab/>
      </w:r>
      <w:bookmarkEnd w:id="1989"/>
      <w:r w:rsidRPr="00357143">
        <w:rPr>
          <w:i/>
        </w:rPr>
        <w:t>accessControlAuthenticationFlag</w:t>
      </w:r>
      <w:bookmarkEnd w:id="1990"/>
      <w:bookmarkEnd w:id="1991"/>
      <w:bookmarkEnd w:id="1992"/>
      <w:bookmarkEnd w:id="1993"/>
      <w:bookmarkEnd w:id="1994"/>
      <w:bookmarkEnd w:id="1995"/>
      <w:bookmarkEnd w:id="1996"/>
      <w:bookmarkEnd w:id="1997"/>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8" w:name="_Toc445302717"/>
      <w:bookmarkStart w:id="1999" w:name="_Toc445389884"/>
      <w:bookmarkStart w:id="2000" w:name="_Toc447042943"/>
      <w:bookmarkStart w:id="2001" w:name="_Toc457493704"/>
      <w:bookmarkStart w:id="2002" w:name="_Toc459976803"/>
      <w:bookmarkStart w:id="2003" w:name="_Toc470163984"/>
      <w:bookmarkStart w:id="2004" w:name="_Toc470164566"/>
      <w:bookmarkStart w:id="2005" w:name="_Toc475715175"/>
      <w:bookmarkStart w:id="2006" w:name="_Toc479348977"/>
      <w:bookmarkStart w:id="2007" w:name="_Toc484070425"/>
      <w:bookmarkStart w:id="2008" w:name="_Toc26785986"/>
      <w:r w:rsidRPr="00357143">
        <w:t>9.6.</w:t>
      </w:r>
      <w:r w:rsidR="00666C32" w:rsidRPr="00357143">
        <w:t>3</w:t>
      </w:r>
      <w:r w:rsidRPr="00357143">
        <w:tab/>
        <w:t xml:space="preserve">Resource Type </w:t>
      </w:r>
      <w:r w:rsidRPr="00357143">
        <w:rPr>
          <w:i/>
        </w:rPr>
        <w:t>CSEBase</w:t>
      </w:r>
      <w:bookmarkEnd w:id="1998"/>
      <w:bookmarkEnd w:id="1999"/>
      <w:bookmarkEnd w:id="2000"/>
      <w:bookmarkEnd w:id="2001"/>
      <w:bookmarkEnd w:id="2002"/>
      <w:bookmarkEnd w:id="2003"/>
      <w:bookmarkEnd w:id="2004"/>
      <w:bookmarkEnd w:id="2005"/>
      <w:bookmarkEnd w:id="2006"/>
      <w:bookmarkEnd w:id="2007"/>
      <w:bookmarkEnd w:id="2008"/>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9" w:name="_MON_1553089157"/>
      <w:bookmarkEnd w:id="200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0" w:name="_Toc445302718"/>
      <w:bookmarkStart w:id="2011" w:name="_Toc445389885"/>
      <w:bookmarkStart w:id="2012" w:name="_Toc447042944"/>
      <w:bookmarkStart w:id="2013" w:name="_Toc457493705"/>
      <w:bookmarkStart w:id="2014" w:name="_Toc459976804"/>
      <w:bookmarkStart w:id="2015" w:name="_Toc470163985"/>
      <w:bookmarkStart w:id="2016" w:name="_Toc470164567"/>
      <w:bookmarkStart w:id="2017" w:name="_Toc475715176"/>
      <w:bookmarkStart w:id="2018" w:name="_Toc479348978"/>
      <w:bookmarkStart w:id="2019" w:name="_Toc484070426"/>
      <w:bookmarkStart w:id="2020" w:name="_Toc26785987"/>
      <w:r w:rsidRPr="00357143">
        <w:t>9.6.</w:t>
      </w:r>
      <w:r w:rsidR="00666C32" w:rsidRPr="00357143">
        <w:t>4</w:t>
      </w:r>
      <w:r w:rsidRPr="00357143">
        <w:tab/>
        <w:t xml:space="preserve">Resource Type </w:t>
      </w:r>
      <w:r w:rsidRPr="00357143">
        <w:rPr>
          <w:i/>
        </w:rPr>
        <w:t>remoteCSE</w:t>
      </w:r>
      <w:bookmarkEnd w:id="2010"/>
      <w:bookmarkEnd w:id="2011"/>
      <w:bookmarkEnd w:id="2012"/>
      <w:bookmarkEnd w:id="2013"/>
      <w:bookmarkEnd w:id="2014"/>
      <w:bookmarkEnd w:id="2015"/>
      <w:bookmarkEnd w:id="2016"/>
      <w:bookmarkEnd w:id="2017"/>
      <w:bookmarkEnd w:id="2018"/>
      <w:bookmarkEnd w:id="2019"/>
      <w:bookmarkEnd w:id="2020"/>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1" w:name="_Toc445302719"/>
      <w:bookmarkStart w:id="2022" w:name="_Toc445389886"/>
      <w:bookmarkStart w:id="2023" w:name="_Toc447042945"/>
      <w:bookmarkStart w:id="2024" w:name="_Toc457493706"/>
      <w:bookmarkStart w:id="2025" w:name="_Toc459976805"/>
      <w:bookmarkStart w:id="2026" w:name="_Toc470163986"/>
      <w:bookmarkStart w:id="2027" w:name="_Toc470164568"/>
      <w:bookmarkStart w:id="2028" w:name="_Toc475715177"/>
      <w:bookmarkStart w:id="2029" w:name="_Toc479348979"/>
      <w:bookmarkStart w:id="2030" w:name="_Toc484070427"/>
      <w:bookmarkStart w:id="2031" w:name="_Toc26785988"/>
      <w:r w:rsidRPr="00357143">
        <w:t>9.6.</w:t>
      </w:r>
      <w:r w:rsidR="00666C32" w:rsidRPr="00357143">
        <w:t>5</w:t>
      </w:r>
      <w:r w:rsidRPr="00357143">
        <w:tab/>
        <w:t xml:space="preserve">Resource Type </w:t>
      </w:r>
      <w:r w:rsidR="00D82D06" w:rsidRPr="00357143">
        <w:rPr>
          <w:i/>
        </w:rPr>
        <w:t>AE</w:t>
      </w:r>
      <w:bookmarkEnd w:id="2021"/>
      <w:bookmarkEnd w:id="2022"/>
      <w:bookmarkEnd w:id="2023"/>
      <w:bookmarkEnd w:id="2024"/>
      <w:bookmarkEnd w:id="2025"/>
      <w:bookmarkEnd w:id="2026"/>
      <w:bookmarkEnd w:id="2027"/>
      <w:bookmarkEnd w:id="2028"/>
      <w:bookmarkEnd w:id="2029"/>
      <w:bookmarkEnd w:id="2030"/>
      <w:bookmarkEnd w:id="2031"/>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2" w:name="_Toc445302720"/>
      <w:bookmarkStart w:id="2033" w:name="_Toc445389887"/>
      <w:bookmarkStart w:id="2034" w:name="_Toc447042946"/>
      <w:bookmarkStart w:id="2035" w:name="_Toc457493707"/>
      <w:bookmarkStart w:id="2036" w:name="_Toc459976806"/>
      <w:bookmarkStart w:id="2037" w:name="_Toc470163987"/>
      <w:bookmarkStart w:id="2038" w:name="_Toc470164569"/>
      <w:bookmarkStart w:id="2039" w:name="_Toc475715178"/>
      <w:bookmarkStart w:id="2040" w:name="_Toc479348980"/>
      <w:bookmarkStart w:id="2041" w:name="_Toc484070428"/>
      <w:bookmarkStart w:id="2042" w:name="_Toc2678598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2"/>
      <w:bookmarkEnd w:id="2033"/>
      <w:bookmarkEnd w:id="2034"/>
      <w:bookmarkEnd w:id="2035"/>
      <w:bookmarkEnd w:id="2036"/>
      <w:bookmarkEnd w:id="2037"/>
      <w:bookmarkEnd w:id="2038"/>
      <w:bookmarkEnd w:id="2039"/>
      <w:bookmarkEnd w:id="2040"/>
      <w:bookmarkEnd w:id="2041"/>
      <w:bookmarkEnd w:id="2042"/>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3" w:name="OLE_LINK11"/>
            <w:bookmarkStart w:id="204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3"/>
      <w:bookmarkEnd w:id="2044"/>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5" w:name="_Toc445302721"/>
      <w:bookmarkStart w:id="2046" w:name="_Toc445389888"/>
      <w:bookmarkStart w:id="2047" w:name="_Toc447042947"/>
      <w:bookmarkStart w:id="2048" w:name="_Toc457493708"/>
      <w:bookmarkStart w:id="2049" w:name="_Toc459976807"/>
      <w:bookmarkStart w:id="2050" w:name="_Toc470163988"/>
      <w:bookmarkStart w:id="2051" w:name="_Toc470164570"/>
      <w:bookmarkStart w:id="2052" w:name="_Toc475715179"/>
      <w:bookmarkStart w:id="2053" w:name="_Toc479348981"/>
      <w:bookmarkStart w:id="2054" w:name="_Toc484070429"/>
      <w:bookmarkStart w:id="2055"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045"/>
      <w:bookmarkEnd w:id="2046"/>
      <w:bookmarkEnd w:id="2047"/>
      <w:bookmarkEnd w:id="2048"/>
      <w:bookmarkEnd w:id="2049"/>
      <w:bookmarkEnd w:id="2050"/>
      <w:bookmarkEnd w:id="2051"/>
      <w:bookmarkEnd w:id="2052"/>
      <w:bookmarkEnd w:id="2053"/>
      <w:bookmarkEnd w:id="2054"/>
      <w:bookmarkEnd w:id="2055"/>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6" w:name="_Toc445302722"/>
      <w:bookmarkStart w:id="2057" w:name="_Toc445389889"/>
      <w:bookmarkStart w:id="2058" w:name="_Toc447042948"/>
      <w:bookmarkStart w:id="2059" w:name="_Toc457493709"/>
      <w:bookmarkStart w:id="2060" w:name="_Toc459976808"/>
      <w:bookmarkStart w:id="2061" w:name="_Toc470163989"/>
      <w:bookmarkStart w:id="2062" w:name="_Toc470164571"/>
      <w:bookmarkStart w:id="2063" w:name="_Toc475715180"/>
      <w:bookmarkStart w:id="2064" w:name="_Toc479348982"/>
      <w:bookmarkStart w:id="2065" w:name="_Toc484070430"/>
      <w:bookmarkStart w:id="2066" w:name="_Toc26785991"/>
      <w:r w:rsidRPr="00357143">
        <w:lastRenderedPageBreak/>
        <w:t>9.6.</w:t>
      </w:r>
      <w:r w:rsidR="00167E8B" w:rsidRPr="00357143">
        <w:t>8</w:t>
      </w:r>
      <w:r w:rsidRPr="00357143">
        <w:tab/>
        <w:t>Resource Type</w:t>
      </w:r>
      <w:r w:rsidRPr="00357143">
        <w:rPr>
          <w:i/>
        </w:rPr>
        <w:t xml:space="preserve"> subscription</w:t>
      </w:r>
      <w:bookmarkEnd w:id="2056"/>
      <w:bookmarkEnd w:id="2057"/>
      <w:bookmarkEnd w:id="2058"/>
      <w:bookmarkEnd w:id="2059"/>
      <w:bookmarkEnd w:id="2060"/>
      <w:bookmarkEnd w:id="2061"/>
      <w:bookmarkEnd w:id="2062"/>
      <w:bookmarkEnd w:id="2063"/>
      <w:bookmarkEnd w:id="2064"/>
      <w:bookmarkEnd w:id="2065"/>
      <w:bookmarkEnd w:id="2066"/>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7" w:name="_MON_1533620870"/>
      <w:bookmarkEnd w:id="2067"/>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68"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68"/>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069"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69"/>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070" w:name="_Toc445302723"/>
      <w:bookmarkStart w:id="2071" w:name="_Toc445389890"/>
      <w:bookmarkStart w:id="2072" w:name="_Toc447042949"/>
      <w:bookmarkStart w:id="2073" w:name="_Toc457493710"/>
      <w:bookmarkStart w:id="2074" w:name="_Toc459976809"/>
      <w:bookmarkStart w:id="2075" w:name="_Toc470163990"/>
      <w:bookmarkStart w:id="2076" w:name="_Toc470164572"/>
      <w:bookmarkStart w:id="2077" w:name="_Toc475715181"/>
      <w:bookmarkStart w:id="2078" w:name="_Toc479348983"/>
      <w:bookmarkStart w:id="2079" w:name="_Toc484070431"/>
      <w:bookmarkStart w:id="2080" w:name="_Toc26785992"/>
      <w:r w:rsidRPr="00357143">
        <w:t>9.6.</w:t>
      </w:r>
      <w:r w:rsidR="003A1AA8" w:rsidRPr="00357143">
        <w:t>9</w:t>
      </w:r>
      <w:r w:rsidR="003A1AA8" w:rsidRPr="00357143">
        <w:tab/>
        <w:t xml:space="preserve">Resource Type </w:t>
      </w:r>
      <w:r w:rsidR="003A1AA8" w:rsidRPr="00357143">
        <w:rPr>
          <w:i/>
        </w:rPr>
        <w:t>schedule</w:t>
      </w:r>
      <w:bookmarkEnd w:id="2070"/>
      <w:bookmarkEnd w:id="2071"/>
      <w:bookmarkEnd w:id="2072"/>
      <w:bookmarkEnd w:id="2073"/>
      <w:bookmarkEnd w:id="2074"/>
      <w:bookmarkEnd w:id="2075"/>
      <w:bookmarkEnd w:id="2076"/>
      <w:bookmarkEnd w:id="2077"/>
      <w:bookmarkEnd w:id="2078"/>
      <w:bookmarkEnd w:id="2079"/>
      <w:bookmarkEnd w:id="2080"/>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1" w:name="_Toc445302724"/>
      <w:bookmarkStart w:id="2082" w:name="_Toc445389891"/>
      <w:bookmarkStart w:id="2083" w:name="_Toc447042950"/>
      <w:bookmarkStart w:id="2084" w:name="_Toc457493711"/>
      <w:bookmarkStart w:id="2085" w:name="_Toc459976810"/>
      <w:bookmarkStart w:id="2086" w:name="_Toc470163991"/>
      <w:bookmarkStart w:id="2087" w:name="_Toc470164573"/>
      <w:bookmarkStart w:id="2088" w:name="_Toc475715182"/>
      <w:bookmarkStart w:id="2089" w:name="_Toc479348984"/>
      <w:bookmarkStart w:id="2090" w:name="_Toc484070432"/>
      <w:bookmarkStart w:id="2091" w:name="_Toc26785993"/>
      <w:r w:rsidRPr="00357143">
        <w:t>9.6.10</w:t>
      </w:r>
      <w:r w:rsidRPr="00357143">
        <w:tab/>
        <w:t xml:space="preserve">Resource Type </w:t>
      </w:r>
      <w:r w:rsidRPr="00357143">
        <w:rPr>
          <w:i/>
        </w:rPr>
        <w:t>locationPolicy</w:t>
      </w:r>
      <w:bookmarkEnd w:id="2081"/>
      <w:bookmarkEnd w:id="2082"/>
      <w:bookmarkEnd w:id="2083"/>
      <w:bookmarkEnd w:id="2084"/>
      <w:bookmarkEnd w:id="2085"/>
      <w:bookmarkEnd w:id="2086"/>
      <w:bookmarkEnd w:id="2087"/>
      <w:bookmarkEnd w:id="2088"/>
      <w:bookmarkEnd w:id="2089"/>
      <w:bookmarkEnd w:id="2090"/>
      <w:bookmarkEnd w:id="2091"/>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2" w:name="_Toc445302725"/>
      <w:bookmarkStart w:id="2093" w:name="_Toc445389892"/>
      <w:bookmarkStart w:id="2094" w:name="_Toc447042951"/>
      <w:bookmarkStart w:id="2095" w:name="_Toc457493712"/>
      <w:bookmarkStart w:id="2096" w:name="_Toc459976811"/>
      <w:bookmarkStart w:id="2097" w:name="_Toc470163992"/>
      <w:bookmarkStart w:id="2098" w:name="_Toc470164574"/>
      <w:bookmarkStart w:id="2099" w:name="_Toc475715183"/>
      <w:bookmarkStart w:id="2100" w:name="_Toc479348985"/>
      <w:bookmarkStart w:id="2101" w:name="_Toc484070433"/>
      <w:bookmarkStart w:id="2102"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092"/>
      <w:bookmarkEnd w:id="2093"/>
      <w:bookmarkEnd w:id="2094"/>
      <w:bookmarkEnd w:id="2095"/>
      <w:bookmarkEnd w:id="2096"/>
      <w:bookmarkEnd w:id="2097"/>
      <w:bookmarkEnd w:id="2098"/>
      <w:bookmarkEnd w:id="2099"/>
      <w:bookmarkEnd w:id="2100"/>
      <w:bookmarkEnd w:id="2101"/>
      <w:bookmarkEnd w:id="2102"/>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3" w:name="_Toc445302726"/>
      <w:bookmarkStart w:id="2104" w:name="_Toc445389893"/>
      <w:bookmarkStart w:id="2105" w:name="_Toc447042952"/>
      <w:bookmarkStart w:id="2106" w:name="_Toc457493713"/>
      <w:bookmarkStart w:id="2107" w:name="_Toc459976812"/>
      <w:bookmarkStart w:id="2108" w:name="_Toc470163993"/>
      <w:bookmarkStart w:id="2109" w:name="_Toc470164575"/>
      <w:bookmarkStart w:id="2110" w:name="_Toc475715184"/>
      <w:bookmarkStart w:id="2111" w:name="_Toc479348986"/>
      <w:bookmarkStart w:id="2112" w:name="_Toc484070434"/>
      <w:bookmarkStart w:id="2113" w:name="_Toc26785995"/>
      <w:r w:rsidRPr="00357143">
        <w:t>9.6.</w:t>
      </w:r>
      <w:r w:rsidR="00167E8B" w:rsidRPr="00357143">
        <w:t>12</w:t>
      </w:r>
      <w:r w:rsidRPr="00357143">
        <w:tab/>
        <w:t xml:space="preserve">Resource Type </w:t>
      </w:r>
      <w:r w:rsidRPr="00357143">
        <w:rPr>
          <w:i/>
        </w:rPr>
        <w:t>request</w:t>
      </w:r>
      <w:bookmarkEnd w:id="2103"/>
      <w:bookmarkEnd w:id="2104"/>
      <w:bookmarkEnd w:id="2105"/>
      <w:bookmarkEnd w:id="2106"/>
      <w:bookmarkEnd w:id="2107"/>
      <w:bookmarkEnd w:id="2108"/>
      <w:bookmarkEnd w:id="2109"/>
      <w:bookmarkEnd w:id="2110"/>
      <w:bookmarkEnd w:id="2111"/>
      <w:bookmarkEnd w:id="2112"/>
      <w:bookmarkEnd w:id="2113"/>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4" w:name="_Toc445302727"/>
      <w:bookmarkStart w:id="2115" w:name="_Toc445389894"/>
      <w:bookmarkStart w:id="2116" w:name="_Toc447042953"/>
      <w:bookmarkStart w:id="2117" w:name="_Toc457493714"/>
      <w:bookmarkStart w:id="2118" w:name="_Toc459976813"/>
      <w:bookmarkStart w:id="2119" w:name="_Toc470163994"/>
      <w:bookmarkStart w:id="2120" w:name="_Toc470164576"/>
      <w:bookmarkStart w:id="2121" w:name="_Toc475715185"/>
      <w:bookmarkStart w:id="2122" w:name="_Toc479348987"/>
      <w:bookmarkStart w:id="2123" w:name="_Toc484070435"/>
      <w:bookmarkStart w:id="2124" w:name="_Toc26785996"/>
      <w:r w:rsidRPr="00357143">
        <w:t>9.6.</w:t>
      </w:r>
      <w:r w:rsidR="00167E8B" w:rsidRPr="00357143">
        <w:t>13</w:t>
      </w:r>
      <w:r w:rsidRPr="00357143">
        <w:tab/>
        <w:t xml:space="preserve">Resource Type </w:t>
      </w:r>
      <w:r w:rsidRPr="00357143">
        <w:rPr>
          <w:i/>
        </w:rPr>
        <w:t>group</w:t>
      </w:r>
      <w:bookmarkEnd w:id="2114"/>
      <w:bookmarkEnd w:id="2115"/>
      <w:bookmarkEnd w:id="2116"/>
      <w:bookmarkEnd w:id="2117"/>
      <w:bookmarkEnd w:id="2118"/>
      <w:bookmarkEnd w:id="2119"/>
      <w:bookmarkEnd w:id="2120"/>
      <w:bookmarkEnd w:id="2121"/>
      <w:bookmarkEnd w:id="2122"/>
      <w:bookmarkEnd w:id="2123"/>
      <w:bookmarkEnd w:id="2124"/>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5" w:name="_Toc445302728"/>
      <w:bookmarkStart w:id="2126" w:name="_Toc445389895"/>
      <w:bookmarkStart w:id="2127" w:name="_Toc447042954"/>
      <w:bookmarkStart w:id="2128" w:name="_Toc457493715"/>
      <w:bookmarkStart w:id="2129" w:name="_Toc459976814"/>
      <w:bookmarkStart w:id="2130" w:name="_Toc470163995"/>
      <w:bookmarkStart w:id="2131" w:name="_Toc470164577"/>
      <w:bookmarkStart w:id="2132" w:name="_Toc475715186"/>
      <w:bookmarkStart w:id="2133" w:name="_Toc479348988"/>
      <w:bookmarkStart w:id="2134" w:name="_Toc484070436"/>
      <w:bookmarkStart w:id="2135" w:name="_Toc26785997"/>
      <w:r w:rsidRPr="00357143">
        <w:t>9.6.14</w:t>
      </w:r>
      <w:r w:rsidR="00791853" w:rsidRPr="00357143">
        <w:tab/>
        <w:t xml:space="preserve">Resource Type </w:t>
      </w:r>
      <w:r w:rsidR="000D3A9C" w:rsidRPr="00357143">
        <w:rPr>
          <w:i/>
        </w:rPr>
        <w:t>fanOutPoint</w:t>
      </w:r>
      <w:bookmarkEnd w:id="2125"/>
      <w:bookmarkEnd w:id="2126"/>
      <w:bookmarkEnd w:id="2127"/>
      <w:bookmarkEnd w:id="2128"/>
      <w:bookmarkEnd w:id="2129"/>
      <w:bookmarkEnd w:id="2130"/>
      <w:bookmarkEnd w:id="2131"/>
      <w:bookmarkEnd w:id="2132"/>
      <w:bookmarkEnd w:id="2133"/>
      <w:bookmarkEnd w:id="2134"/>
      <w:bookmarkEnd w:id="2135"/>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6" w:name="_Toc445302729"/>
      <w:bookmarkStart w:id="2137" w:name="_Toc445389896"/>
      <w:bookmarkStart w:id="2138" w:name="_Toc447042955"/>
      <w:bookmarkStart w:id="2139" w:name="_Toc457493716"/>
      <w:bookmarkStart w:id="2140" w:name="_Toc459976815"/>
      <w:bookmarkStart w:id="2141" w:name="_Toc470163996"/>
      <w:bookmarkStart w:id="2142" w:name="_Toc470164578"/>
      <w:bookmarkStart w:id="2143" w:name="_Toc475715187"/>
      <w:bookmarkStart w:id="2144" w:name="_Toc479348989"/>
      <w:bookmarkStart w:id="2145" w:name="_Toc484070437"/>
      <w:bookmarkStart w:id="2146" w:name="_Toc2678599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6"/>
      <w:bookmarkEnd w:id="2137"/>
      <w:bookmarkEnd w:id="2138"/>
      <w:bookmarkEnd w:id="2139"/>
      <w:bookmarkEnd w:id="2140"/>
      <w:bookmarkEnd w:id="2141"/>
      <w:bookmarkEnd w:id="2142"/>
      <w:bookmarkEnd w:id="2143"/>
      <w:bookmarkEnd w:id="2144"/>
      <w:bookmarkEnd w:id="2145"/>
      <w:bookmarkEnd w:id="2146"/>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7" w:name="_Toc445302730"/>
      <w:bookmarkStart w:id="2148" w:name="_Toc445389897"/>
      <w:bookmarkStart w:id="2149" w:name="_Toc447042956"/>
      <w:bookmarkStart w:id="2150" w:name="_Toc457493717"/>
      <w:bookmarkStart w:id="2151" w:name="_Toc459976816"/>
      <w:bookmarkStart w:id="2152" w:name="_Toc470163997"/>
      <w:bookmarkStart w:id="2153" w:name="_Toc470164579"/>
      <w:bookmarkStart w:id="2154" w:name="_Toc475715188"/>
      <w:bookmarkStart w:id="2155" w:name="_Toc479348990"/>
      <w:bookmarkStart w:id="2156" w:name="_Toc484070438"/>
      <w:bookmarkStart w:id="2157" w:name="_Toc26785999"/>
      <w:r w:rsidRPr="00357143">
        <w:t>9.6.1</w:t>
      </w:r>
      <w:r w:rsidR="00167E8B" w:rsidRPr="00357143">
        <w:t>5</w:t>
      </w:r>
      <w:r w:rsidRPr="00357143">
        <w:tab/>
        <w:t xml:space="preserve">Resource Type </w:t>
      </w:r>
      <w:r w:rsidRPr="00357143">
        <w:rPr>
          <w:i/>
        </w:rPr>
        <w:t>mgmtObj</w:t>
      </w:r>
      <w:bookmarkEnd w:id="2147"/>
      <w:bookmarkEnd w:id="2148"/>
      <w:bookmarkEnd w:id="2149"/>
      <w:bookmarkEnd w:id="2150"/>
      <w:bookmarkEnd w:id="2151"/>
      <w:bookmarkEnd w:id="2152"/>
      <w:bookmarkEnd w:id="2153"/>
      <w:bookmarkEnd w:id="2154"/>
      <w:bookmarkEnd w:id="2155"/>
      <w:bookmarkEnd w:id="2156"/>
      <w:bookmarkEnd w:id="2157"/>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8"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9" w:name="_Toc445302731"/>
      <w:bookmarkStart w:id="2160" w:name="_Toc445389898"/>
      <w:bookmarkStart w:id="2161" w:name="_Toc447042957"/>
      <w:bookmarkStart w:id="2162" w:name="_Toc457493718"/>
      <w:bookmarkStart w:id="2163" w:name="_Toc459976817"/>
      <w:bookmarkStart w:id="2164" w:name="_Toc470163998"/>
      <w:bookmarkStart w:id="2165" w:name="_Toc470164580"/>
      <w:bookmarkStart w:id="2166" w:name="_Toc475715189"/>
      <w:bookmarkStart w:id="2167" w:name="_Toc479348991"/>
      <w:bookmarkStart w:id="2168" w:name="_Toc484070439"/>
      <w:bookmarkStart w:id="2169" w:name="_Toc26786000"/>
      <w:r w:rsidRPr="00357143">
        <w:t>9.6.1</w:t>
      </w:r>
      <w:r w:rsidR="00E903A4" w:rsidRPr="00357143">
        <w:t>6</w:t>
      </w:r>
      <w:r w:rsidRPr="00357143">
        <w:tab/>
        <w:t xml:space="preserve">Resource Type </w:t>
      </w:r>
      <w:r w:rsidRPr="00357143">
        <w:rPr>
          <w:i/>
        </w:rPr>
        <w:t>mgmtCmd</w:t>
      </w:r>
      <w:bookmarkEnd w:id="2159"/>
      <w:bookmarkEnd w:id="2160"/>
      <w:bookmarkEnd w:id="2161"/>
      <w:bookmarkEnd w:id="2162"/>
      <w:bookmarkEnd w:id="2163"/>
      <w:bookmarkEnd w:id="2164"/>
      <w:bookmarkEnd w:id="2165"/>
      <w:bookmarkEnd w:id="2166"/>
      <w:bookmarkEnd w:id="2167"/>
      <w:bookmarkEnd w:id="2168"/>
      <w:bookmarkEnd w:id="2169"/>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0" w:name="_Toc445302732"/>
      <w:bookmarkStart w:id="2171" w:name="_Toc445389899"/>
      <w:bookmarkStart w:id="2172" w:name="_Toc447042958"/>
      <w:bookmarkStart w:id="2173" w:name="_Toc457493719"/>
      <w:bookmarkStart w:id="2174" w:name="_Toc459976818"/>
      <w:bookmarkStart w:id="2175" w:name="_Toc470163999"/>
      <w:bookmarkStart w:id="2176" w:name="_Toc470164581"/>
      <w:bookmarkStart w:id="2177" w:name="_Toc475715190"/>
      <w:bookmarkStart w:id="2178" w:name="_Toc479348992"/>
      <w:bookmarkStart w:id="2179" w:name="_Toc484070440"/>
      <w:bookmarkStart w:id="2180" w:name="_Toc26786001"/>
      <w:r w:rsidRPr="00357143">
        <w:t>9.6.1</w:t>
      </w:r>
      <w:r w:rsidR="00677029" w:rsidRPr="00357143">
        <w:t>7</w:t>
      </w:r>
      <w:r w:rsidRPr="00357143">
        <w:tab/>
        <w:t xml:space="preserve">Resource Type </w:t>
      </w:r>
      <w:r w:rsidRPr="00357143">
        <w:rPr>
          <w:i/>
        </w:rPr>
        <w:t>execInstance</w:t>
      </w:r>
      <w:bookmarkEnd w:id="2170"/>
      <w:bookmarkEnd w:id="2171"/>
      <w:bookmarkEnd w:id="2172"/>
      <w:bookmarkEnd w:id="2173"/>
      <w:bookmarkEnd w:id="2174"/>
      <w:bookmarkEnd w:id="2175"/>
      <w:bookmarkEnd w:id="2176"/>
      <w:bookmarkEnd w:id="2177"/>
      <w:bookmarkEnd w:id="2178"/>
      <w:bookmarkEnd w:id="2179"/>
      <w:bookmarkEnd w:id="2180"/>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1" w:name="OLE_LINK9"/>
            <w:bookmarkStart w:id="218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1"/>
      <w:bookmarkEnd w:id="2182"/>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3" w:name="_Toc445302733"/>
      <w:bookmarkStart w:id="2184" w:name="_Toc445389900"/>
      <w:bookmarkStart w:id="2185" w:name="_Toc447042959"/>
      <w:bookmarkStart w:id="2186" w:name="_Toc457493720"/>
      <w:bookmarkStart w:id="2187" w:name="_Toc459976819"/>
      <w:bookmarkStart w:id="2188" w:name="_Toc470164000"/>
      <w:bookmarkStart w:id="2189" w:name="_Toc470164582"/>
      <w:bookmarkStart w:id="2190" w:name="_Toc475715191"/>
      <w:bookmarkStart w:id="2191" w:name="_Toc479348993"/>
      <w:bookmarkStart w:id="2192" w:name="_Toc484070441"/>
      <w:bookmarkStart w:id="2193" w:name="_Toc26786002"/>
      <w:r w:rsidRPr="00357143">
        <w:t>9.6.</w:t>
      </w:r>
      <w:r w:rsidR="00167E8B" w:rsidRPr="00357143">
        <w:t>1</w:t>
      </w:r>
      <w:r w:rsidR="00677029" w:rsidRPr="00357143">
        <w:t>8</w:t>
      </w:r>
      <w:r w:rsidRPr="00357143">
        <w:tab/>
        <w:t xml:space="preserve">Resource Type </w:t>
      </w:r>
      <w:r w:rsidRPr="00357143">
        <w:rPr>
          <w:i/>
        </w:rPr>
        <w:t>node</w:t>
      </w:r>
      <w:bookmarkEnd w:id="2183"/>
      <w:bookmarkEnd w:id="2184"/>
      <w:bookmarkEnd w:id="2185"/>
      <w:bookmarkEnd w:id="2186"/>
      <w:bookmarkEnd w:id="2187"/>
      <w:bookmarkEnd w:id="2188"/>
      <w:bookmarkEnd w:id="2189"/>
      <w:bookmarkEnd w:id="2190"/>
      <w:bookmarkEnd w:id="2191"/>
      <w:bookmarkEnd w:id="2192"/>
      <w:bookmarkEnd w:id="2193"/>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3pt;height:3in" o:ole="">
            <v:imagedata r:id="rId58" o:title=""/>
          </v:shape>
          <o:OLEObject Type="Embed" ProgID="Visio.Drawing.15" ShapeID="_x0000_i1047" DrawAspect="Content" ObjectID="_1644068015"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15pt;height:4in" o:ole="">
            <v:imagedata r:id="rId60" o:title=""/>
          </v:shape>
          <o:OLEObject Type="Embed" ProgID="Visio.Drawing.11" ShapeID="_x0000_i1048" DrawAspect="Content" ObjectID="_1644068016"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4" w:name="_Toc445302734"/>
      <w:bookmarkStart w:id="2195" w:name="_Toc445389901"/>
      <w:bookmarkStart w:id="2196" w:name="_Toc447042960"/>
      <w:bookmarkStart w:id="2197" w:name="_Toc457493721"/>
      <w:bookmarkStart w:id="2198" w:name="_Toc459976820"/>
      <w:bookmarkStart w:id="2199" w:name="_Toc470164001"/>
      <w:bookmarkStart w:id="2200" w:name="_Toc470164583"/>
      <w:bookmarkStart w:id="2201" w:name="_Toc475715192"/>
      <w:bookmarkStart w:id="2202" w:name="_Toc479348994"/>
      <w:bookmarkStart w:id="2203" w:name="_Toc484070442"/>
      <w:bookmarkStart w:id="2204"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4"/>
      <w:bookmarkEnd w:id="2195"/>
      <w:bookmarkEnd w:id="2196"/>
      <w:bookmarkEnd w:id="2197"/>
      <w:bookmarkEnd w:id="2198"/>
      <w:bookmarkEnd w:id="2199"/>
      <w:bookmarkEnd w:id="2200"/>
      <w:bookmarkEnd w:id="2201"/>
      <w:bookmarkEnd w:id="2202"/>
      <w:bookmarkEnd w:id="2203"/>
      <w:bookmarkEnd w:id="2204"/>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0.85pt;height:294.85pt" o:ole="">
            <v:imagedata r:id="rId62" o:title=""/>
          </v:shape>
          <o:OLEObject Type="Embed" ProgID="Visio.Drawing.15" ShapeID="_x0000_i1049" DrawAspect="Content" ObjectID="_1644068017"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5" w:name="_Toc445302735"/>
      <w:bookmarkStart w:id="2206" w:name="_Toc445389902"/>
      <w:bookmarkStart w:id="2207" w:name="_Toc447042961"/>
      <w:bookmarkStart w:id="2208" w:name="_Toc457493722"/>
      <w:bookmarkStart w:id="2209" w:name="_Toc459976821"/>
      <w:bookmarkStart w:id="2210" w:name="_Toc470164002"/>
      <w:bookmarkStart w:id="2211" w:name="_Toc470164584"/>
      <w:bookmarkStart w:id="2212" w:name="_Toc475715193"/>
      <w:bookmarkStart w:id="2213" w:name="_Toc479348995"/>
      <w:bookmarkStart w:id="2214" w:name="_Toc484070443"/>
      <w:bookmarkStart w:id="2215"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205"/>
      <w:bookmarkEnd w:id="2206"/>
      <w:bookmarkEnd w:id="2207"/>
      <w:bookmarkEnd w:id="2208"/>
      <w:bookmarkEnd w:id="2209"/>
      <w:bookmarkEnd w:id="2210"/>
      <w:bookmarkEnd w:id="2211"/>
      <w:bookmarkEnd w:id="2212"/>
      <w:bookmarkEnd w:id="2213"/>
      <w:bookmarkEnd w:id="2214"/>
      <w:bookmarkEnd w:id="221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6" w:name="_Toc445302736"/>
      <w:bookmarkStart w:id="2217" w:name="_Toc445389903"/>
      <w:bookmarkStart w:id="2218" w:name="_Toc447042962"/>
      <w:bookmarkStart w:id="2219" w:name="_Toc457493723"/>
      <w:bookmarkStart w:id="2220" w:name="_Toc459976822"/>
      <w:bookmarkStart w:id="2221" w:name="_Toc470164003"/>
      <w:bookmarkStart w:id="2222" w:name="_Toc470164585"/>
      <w:bookmarkStart w:id="2223" w:name="_Toc475715194"/>
      <w:bookmarkStart w:id="2224" w:name="_Toc479348996"/>
      <w:bookmarkStart w:id="2225" w:name="_Toc484070444"/>
      <w:bookmarkStart w:id="2226" w:name="_Toc2678600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6"/>
      <w:bookmarkEnd w:id="2217"/>
      <w:bookmarkEnd w:id="2218"/>
      <w:bookmarkEnd w:id="2219"/>
      <w:bookmarkEnd w:id="2220"/>
      <w:bookmarkEnd w:id="2221"/>
      <w:bookmarkEnd w:id="2222"/>
      <w:bookmarkEnd w:id="2223"/>
      <w:bookmarkEnd w:id="2224"/>
      <w:bookmarkEnd w:id="2225"/>
      <w:bookmarkEnd w:id="2226"/>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7" w:name="_Toc445302737"/>
      <w:bookmarkStart w:id="2228" w:name="_Toc445389904"/>
      <w:bookmarkStart w:id="2229" w:name="_Toc447042963"/>
      <w:bookmarkStart w:id="2230" w:name="_Toc457493724"/>
      <w:bookmarkStart w:id="2231" w:name="_Toc459976823"/>
      <w:bookmarkStart w:id="2232" w:name="_Toc470164004"/>
      <w:bookmarkStart w:id="2233" w:name="_Toc470164586"/>
      <w:bookmarkStart w:id="2234" w:name="_Toc475715195"/>
      <w:bookmarkStart w:id="2235" w:name="_Toc479348997"/>
      <w:bookmarkStart w:id="2236" w:name="_Toc484070445"/>
      <w:bookmarkStart w:id="2237" w:name="_Toc26786006"/>
      <w:r w:rsidRPr="00357143">
        <w:t>9.6.22</w:t>
      </w:r>
      <w:r w:rsidRPr="00357143">
        <w:tab/>
        <w:t xml:space="preserve">Resource Type </w:t>
      </w:r>
      <w:r w:rsidRPr="00357143">
        <w:rPr>
          <w:i/>
        </w:rPr>
        <w:t>pollingChannelURI</w:t>
      </w:r>
      <w:bookmarkEnd w:id="2227"/>
      <w:bookmarkEnd w:id="2228"/>
      <w:bookmarkEnd w:id="2229"/>
      <w:bookmarkEnd w:id="2230"/>
      <w:bookmarkEnd w:id="2231"/>
      <w:bookmarkEnd w:id="2232"/>
      <w:bookmarkEnd w:id="2233"/>
      <w:bookmarkEnd w:id="2234"/>
      <w:bookmarkEnd w:id="2235"/>
      <w:bookmarkEnd w:id="2236"/>
      <w:bookmarkEnd w:id="2237"/>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8" w:name="_Toc445302738"/>
      <w:bookmarkStart w:id="2239" w:name="_Toc445389905"/>
      <w:bookmarkStart w:id="2240" w:name="_Toc447042964"/>
      <w:bookmarkStart w:id="2241" w:name="_Toc457493725"/>
      <w:bookmarkStart w:id="2242" w:name="_Toc459976824"/>
      <w:bookmarkStart w:id="2243" w:name="_Toc470164005"/>
      <w:bookmarkStart w:id="2244" w:name="_Toc470164587"/>
      <w:bookmarkStart w:id="2245" w:name="_Toc475715196"/>
      <w:bookmarkStart w:id="2246" w:name="_Toc479348998"/>
      <w:bookmarkStart w:id="2247" w:name="_Toc484070446"/>
      <w:bookmarkStart w:id="2248" w:name="_Toc26786007"/>
      <w:r w:rsidRPr="00357143">
        <w:t>9.6.</w:t>
      </w:r>
      <w:r w:rsidR="009A22CC" w:rsidRPr="00357143">
        <w:t>2</w:t>
      </w:r>
      <w:r w:rsidR="002C40B2" w:rsidRPr="00357143">
        <w:t>3</w:t>
      </w:r>
      <w:r w:rsidRPr="00357143">
        <w:tab/>
        <w:t xml:space="preserve">Resource Type </w:t>
      </w:r>
      <w:r w:rsidRPr="00357143">
        <w:rPr>
          <w:i/>
        </w:rPr>
        <w:t>statsConfig</w:t>
      </w:r>
      <w:bookmarkEnd w:id="2238"/>
      <w:bookmarkEnd w:id="2239"/>
      <w:bookmarkEnd w:id="2240"/>
      <w:bookmarkEnd w:id="2241"/>
      <w:bookmarkEnd w:id="2242"/>
      <w:bookmarkEnd w:id="2243"/>
      <w:bookmarkEnd w:id="2244"/>
      <w:bookmarkEnd w:id="2245"/>
      <w:bookmarkEnd w:id="2246"/>
      <w:bookmarkEnd w:id="2247"/>
      <w:bookmarkEnd w:id="2248"/>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9" w:name="_Toc445302739"/>
      <w:bookmarkStart w:id="2250" w:name="_Toc445389906"/>
      <w:bookmarkStart w:id="2251" w:name="_Toc447042965"/>
      <w:bookmarkStart w:id="2252" w:name="_Toc457493726"/>
      <w:bookmarkStart w:id="2253" w:name="_Toc459976825"/>
      <w:bookmarkStart w:id="2254" w:name="_Toc470164006"/>
      <w:bookmarkStart w:id="2255" w:name="_Toc470164588"/>
      <w:bookmarkStart w:id="2256" w:name="_Toc475715197"/>
      <w:bookmarkStart w:id="2257" w:name="_Toc479348999"/>
      <w:bookmarkStart w:id="2258" w:name="_Toc484070447"/>
      <w:bookmarkStart w:id="2259" w:name="_Toc26786008"/>
      <w:r w:rsidRPr="00357143">
        <w:t>9.6.</w:t>
      </w:r>
      <w:r w:rsidR="009A22CC" w:rsidRPr="00357143">
        <w:t>2</w:t>
      </w:r>
      <w:r w:rsidR="002C40B2" w:rsidRPr="00357143">
        <w:t>4</w:t>
      </w:r>
      <w:r w:rsidRPr="00357143">
        <w:tab/>
        <w:t xml:space="preserve">Resource Type </w:t>
      </w:r>
      <w:r w:rsidRPr="00357143">
        <w:rPr>
          <w:i/>
        </w:rPr>
        <w:t>eventConfig</w:t>
      </w:r>
      <w:bookmarkEnd w:id="2249"/>
      <w:bookmarkEnd w:id="2250"/>
      <w:bookmarkEnd w:id="2251"/>
      <w:bookmarkEnd w:id="2252"/>
      <w:bookmarkEnd w:id="2253"/>
      <w:bookmarkEnd w:id="2254"/>
      <w:bookmarkEnd w:id="2255"/>
      <w:bookmarkEnd w:id="2256"/>
      <w:bookmarkEnd w:id="2257"/>
      <w:bookmarkEnd w:id="2258"/>
      <w:bookmarkEnd w:id="2259"/>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0" w:name="_Toc445302740"/>
      <w:bookmarkStart w:id="2261" w:name="_Toc445389907"/>
      <w:bookmarkStart w:id="2262" w:name="_Toc447042966"/>
      <w:bookmarkStart w:id="2263" w:name="_Toc457493727"/>
      <w:bookmarkStart w:id="2264" w:name="_Toc459976826"/>
      <w:bookmarkStart w:id="2265" w:name="_Toc470164007"/>
      <w:bookmarkStart w:id="2266" w:name="_Toc470164589"/>
      <w:bookmarkStart w:id="2267" w:name="_Toc475715198"/>
      <w:bookmarkStart w:id="2268" w:name="_Toc479349000"/>
      <w:bookmarkStart w:id="2269" w:name="_Toc484070448"/>
      <w:bookmarkStart w:id="2270"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0"/>
      <w:bookmarkEnd w:id="2261"/>
      <w:bookmarkEnd w:id="2262"/>
      <w:bookmarkEnd w:id="2263"/>
      <w:bookmarkEnd w:id="2264"/>
      <w:bookmarkEnd w:id="2265"/>
      <w:bookmarkEnd w:id="2266"/>
      <w:bookmarkEnd w:id="2267"/>
      <w:bookmarkEnd w:id="2268"/>
      <w:bookmarkEnd w:id="2269"/>
      <w:bookmarkEnd w:id="2270"/>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1" w:name="_Toc445302741"/>
      <w:bookmarkStart w:id="2272" w:name="_Toc445389908"/>
      <w:bookmarkStart w:id="2273" w:name="_Toc447042967"/>
      <w:bookmarkStart w:id="2274" w:name="_Toc457493728"/>
      <w:bookmarkStart w:id="2275" w:name="_Toc459976827"/>
      <w:bookmarkStart w:id="2276" w:name="_Toc470164008"/>
      <w:bookmarkStart w:id="2277" w:name="_Toc470164590"/>
      <w:bookmarkStart w:id="2278" w:name="_Toc475715199"/>
      <w:bookmarkStart w:id="2279" w:name="_Toc479349001"/>
      <w:bookmarkStart w:id="2280" w:name="_Toc484070449"/>
      <w:bookmarkStart w:id="2281" w:name="_Toc26786010"/>
      <w:r w:rsidRPr="00357143">
        <w:t>9.6.</w:t>
      </w:r>
      <w:r w:rsidR="009A22CC" w:rsidRPr="00357143">
        <w:t>2</w:t>
      </w:r>
      <w:r w:rsidR="002C40B2" w:rsidRPr="00357143">
        <w:t>6</w:t>
      </w:r>
      <w:r w:rsidR="007C4C59" w:rsidRPr="00357143">
        <w:tab/>
        <w:t>Resource Announcement</w:t>
      </w:r>
      <w:bookmarkEnd w:id="2271"/>
      <w:bookmarkEnd w:id="2272"/>
      <w:bookmarkEnd w:id="2273"/>
      <w:bookmarkEnd w:id="2274"/>
      <w:bookmarkEnd w:id="2275"/>
      <w:bookmarkEnd w:id="2276"/>
      <w:bookmarkEnd w:id="2277"/>
      <w:bookmarkEnd w:id="2278"/>
      <w:bookmarkEnd w:id="2279"/>
      <w:bookmarkEnd w:id="2280"/>
      <w:bookmarkEnd w:id="2281"/>
    </w:p>
    <w:p w14:paraId="67830B7A" w14:textId="77777777" w:rsidR="006E3591" w:rsidRPr="00357143" w:rsidRDefault="00E65D0A" w:rsidP="00AC7890">
      <w:pPr>
        <w:pStyle w:val="40"/>
      </w:pPr>
      <w:bookmarkStart w:id="2282" w:name="_Toc445302742"/>
      <w:bookmarkStart w:id="2283" w:name="_Toc445389909"/>
      <w:bookmarkStart w:id="2284" w:name="_Toc447042968"/>
      <w:bookmarkStart w:id="2285" w:name="_Toc457493729"/>
      <w:bookmarkStart w:id="2286" w:name="_Toc459976828"/>
      <w:bookmarkStart w:id="2287" w:name="_Toc470164009"/>
      <w:bookmarkStart w:id="2288" w:name="_Toc470164591"/>
      <w:bookmarkStart w:id="2289" w:name="_Toc475715200"/>
      <w:bookmarkStart w:id="2290" w:name="_Toc479349002"/>
      <w:bookmarkStart w:id="2291" w:name="_Toc484070450"/>
      <w:bookmarkStart w:id="2292" w:name="_Toc26786011"/>
      <w:r w:rsidRPr="00357143">
        <w:t>9.6.26.1</w:t>
      </w:r>
      <w:r w:rsidRPr="00357143">
        <w:tab/>
      </w:r>
      <w:r w:rsidR="006E3591" w:rsidRPr="00357143">
        <w:t>Overview</w:t>
      </w:r>
      <w:bookmarkEnd w:id="2282"/>
      <w:bookmarkEnd w:id="2283"/>
      <w:bookmarkEnd w:id="2284"/>
      <w:bookmarkEnd w:id="2285"/>
      <w:bookmarkEnd w:id="2286"/>
      <w:bookmarkEnd w:id="2287"/>
      <w:bookmarkEnd w:id="2288"/>
      <w:bookmarkEnd w:id="2289"/>
      <w:bookmarkEnd w:id="2290"/>
      <w:bookmarkEnd w:id="2291"/>
      <w:bookmarkEnd w:id="2292"/>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3" w:name="_Toc445302743"/>
      <w:bookmarkStart w:id="2294" w:name="_Toc445389910"/>
      <w:bookmarkStart w:id="2295" w:name="_Toc447042969"/>
      <w:bookmarkStart w:id="2296" w:name="_Toc457493730"/>
      <w:bookmarkStart w:id="2297" w:name="_Toc459976829"/>
      <w:bookmarkStart w:id="2298" w:name="_Toc470164010"/>
      <w:bookmarkStart w:id="2299" w:name="_Toc470164592"/>
      <w:bookmarkStart w:id="2300" w:name="_Toc475715201"/>
      <w:bookmarkStart w:id="2301" w:name="_Toc479349003"/>
      <w:bookmarkStart w:id="2302" w:name="_Toc484070451"/>
      <w:bookmarkStart w:id="2303"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3"/>
      <w:bookmarkEnd w:id="2294"/>
      <w:bookmarkEnd w:id="2295"/>
      <w:bookmarkEnd w:id="2296"/>
      <w:bookmarkEnd w:id="2297"/>
      <w:bookmarkEnd w:id="2298"/>
      <w:bookmarkEnd w:id="2299"/>
      <w:bookmarkEnd w:id="2300"/>
      <w:bookmarkEnd w:id="2301"/>
      <w:bookmarkEnd w:id="2302"/>
      <w:bookmarkEnd w:id="2303"/>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4" w:name="_Toc445302744"/>
      <w:bookmarkStart w:id="2305" w:name="_Toc445389911"/>
      <w:bookmarkStart w:id="2306" w:name="_Toc447042970"/>
      <w:bookmarkStart w:id="2307" w:name="_Toc457493731"/>
      <w:bookmarkStart w:id="2308" w:name="_Toc459976830"/>
      <w:bookmarkStart w:id="2309" w:name="_Toc470164011"/>
      <w:bookmarkStart w:id="2310" w:name="_Toc470164593"/>
      <w:bookmarkStart w:id="2311" w:name="_Toc475715202"/>
      <w:bookmarkStart w:id="2312" w:name="_Toc479349004"/>
      <w:bookmarkStart w:id="2313" w:name="_Toc484070452"/>
      <w:bookmarkStart w:id="2314" w:name="_Toc26786013"/>
      <w:r w:rsidRPr="00357143">
        <w:t>9.6.26.3</w:t>
      </w:r>
      <w:r w:rsidRPr="00357143">
        <w:tab/>
        <w:t>Common Attributes for Announced Resources</w:t>
      </w:r>
      <w:bookmarkEnd w:id="2304"/>
      <w:bookmarkEnd w:id="2305"/>
      <w:bookmarkEnd w:id="2306"/>
      <w:bookmarkEnd w:id="2307"/>
      <w:bookmarkEnd w:id="2308"/>
      <w:bookmarkEnd w:id="2309"/>
      <w:bookmarkEnd w:id="2310"/>
      <w:bookmarkEnd w:id="2311"/>
      <w:bookmarkEnd w:id="2312"/>
      <w:bookmarkEnd w:id="2313"/>
      <w:bookmarkEnd w:id="2314"/>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5" w:name="_Toc445302745"/>
      <w:bookmarkStart w:id="2316" w:name="_Toc445389912"/>
      <w:bookmarkStart w:id="2317" w:name="_Toc447042971"/>
      <w:bookmarkStart w:id="2318" w:name="_Toc457493732"/>
      <w:bookmarkStart w:id="2319" w:name="_Toc459976831"/>
      <w:bookmarkStart w:id="2320" w:name="_Toc470164012"/>
      <w:bookmarkStart w:id="2321" w:name="_Toc470164594"/>
      <w:bookmarkStart w:id="2322" w:name="_Toc475715203"/>
      <w:bookmarkStart w:id="2323" w:name="_Toc479349005"/>
      <w:bookmarkStart w:id="2324" w:name="_Toc484070453"/>
      <w:bookmarkStart w:id="2325" w:name="_Toc26786014"/>
      <w:r w:rsidRPr="00357143">
        <w:t>9.6.27</w:t>
      </w:r>
      <w:r w:rsidRPr="00357143">
        <w:tab/>
        <w:t xml:space="preserve">Resource Type </w:t>
      </w:r>
      <w:r w:rsidRPr="00357143">
        <w:rPr>
          <w:i/>
        </w:rPr>
        <w:t>latest</w:t>
      </w:r>
      <w:bookmarkEnd w:id="2315"/>
      <w:bookmarkEnd w:id="2316"/>
      <w:bookmarkEnd w:id="2317"/>
      <w:bookmarkEnd w:id="2318"/>
      <w:bookmarkEnd w:id="2319"/>
      <w:bookmarkEnd w:id="2320"/>
      <w:bookmarkEnd w:id="2321"/>
      <w:bookmarkEnd w:id="2322"/>
      <w:bookmarkEnd w:id="2323"/>
      <w:bookmarkEnd w:id="2324"/>
      <w:bookmarkEnd w:id="2325"/>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6" w:name="_Toc445302746"/>
      <w:bookmarkStart w:id="2327" w:name="_Toc445389913"/>
      <w:bookmarkStart w:id="2328" w:name="_Toc447042972"/>
      <w:bookmarkStart w:id="2329" w:name="_Toc457493733"/>
      <w:bookmarkStart w:id="2330" w:name="_Toc459976832"/>
      <w:bookmarkStart w:id="2331" w:name="_Toc470164013"/>
      <w:bookmarkStart w:id="2332" w:name="_Toc470164595"/>
      <w:bookmarkStart w:id="2333" w:name="_Toc475715204"/>
      <w:bookmarkStart w:id="2334" w:name="_Toc479349006"/>
      <w:bookmarkStart w:id="2335" w:name="_Toc484070454"/>
      <w:bookmarkStart w:id="2336" w:name="_Toc26786015"/>
      <w:r w:rsidRPr="00357143">
        <w:t>9.6.28</w:t>
      </w:r>
      <w:r w:rsidRPr="00357143">
        <w:tab/>
        <w:t xml:space="preserve">Resource Type </w:t>
      </w:r>
      <w:r w:rsidRPr="00357143">
        <w:rPr>
          <w:i/>
        </w:rPr>
        <w:t>oldest</w:t>
      </w:r>
      <w:bookmarkEnd w:id="2326"/>
      <w:bookmarkEnd w:id="2327"/>
      <w:bookmarkEnd w:id="2328"/>
      <w:bookmarkEnd w:id="2329"/>
      <w:bookmarkEnd w:id="2330"/>
      <w:bookmarkEnd w:id="2331"/>
      <w:bookmarkEnd w:id="2332"/>
      <w:bookmarkEnd w:id="2333"/>
      <w:bookmarkEnd w:id="2334"/>
      <w:bookmarkEnd w:id="2335"/>
      <w:bookmarkEnd w:id="2336"/>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7" w:name="_Toc445302747"/>
      <w:bookmarkStart w:id="2338" w:name="_Toc445389914"/>
      <w:bookmarkStart w:id="2339" w:name="_Toc447042973"/>
      <w:bookmarkStart w:id="2340" w:name="_Toc457493734"/>
      <w:bookmarkStart w:id="2341" w:name="_Toc459976833"/>
      <w:bookmarkStart w:id="2342" w:name="_Toc470164014"/>
      <w:bookmarkStart w:id="2343" w:name="_Toc470164596"/>
      <w:bookmarkStart w:id="2344" w:name="_Toc475715205"/>
      <w:bookmarkStart w:id="2345" w:name="_Toc479349007"/>
      <w:bookmarkStart w:id="2346" w:name="_Toc484070455"/>
      <w:bookmarkStart w:id="2347" w:name="_Toc26786016"/>
      <w:r w:rsidRPr="00357143">
        <w:t>9.6.29</w:t>
      </w:r>
      <w:r w:rsidRPr="00357143">
        <w:tab/>
        <w:t xml:space="preserve">Resource Type </w:t>
      </w:r>
      <w:r w:rsidRPr="00357143">
        <w:rPr>
          <w:i/>
        </w:rPr>
        <w:t>serviceSubscribedAppRule</w:t>
      </w:r>
      <w:bookmarkEnd w:id="2337"/>
      <w:bookmarkEnd w:id="2338"/>
      <w:bookmarkEnd w:id="2339"/>
      <w:bookmarkEnd w:id="2340"/>
      <w:bookmarkEnd w:id="2341"/>
      <w:bookmarkEnd w:id="2342"/>
      <w:bookmarkEnd w:id="2343"/>
      <w:bookmarkEnd w:id="2344"/>
      <w:bookmarkEnd w:id="2345"/>
      <w:bookmarkEnd w:id="2346"/>
      <w:bookmarkEnd w:id="2347"/>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8" w:name="_Toc445302748"/>
      <w:bookmarkStart w:id="2349" w:name="_Toc445389915"/>
      <w:bookmarkStart w:id="2350" w:name="_Toc447042974"/>
      <w:bookmarkStart w:id="2351" w:name="_Toc457493735"/>
      <w:bookmarkStart w:id="2352" w:name="_Toc459976834"/>
      <w:bookmarkStart w:id="2353" w:name="_Toc470164015"/>
      <w:bookmarkStart w:id="2354" w:name="_Toc470164597"/>
      <w:bookmarkStart w:id="2355" w:name="_Toc475715206"/>
      <w:bookmarkStart w:id="2356" w:name="_Toc479349008"/>
      <w:bookmarkStart w:id="2357" w:name="_Toc484070456"/>
      <w:bookmarkStart w:id="2358" w:name="_Toc26786017"/>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8"/>
      <w:bookmarkEnd w:id="2349"/>
      <w:bookmarkEnd w:id="2350"/>
      <w:bookmarkEnd w:id="2351"/>
      <w:bookmarkEnd w:id="2352"/>
      <w:bookmarkEnd w:id="2353"/>
      <w:bookmarkEnd w:id="2354"/>
      <w:bookmarkEnd w:id="2355"/>
      <w:bookmarkEnd w:id="2356"/>
      <w:bookmarkEnd w:id="2357"/>
      <w:bookmarkEnd w:id="2358"/>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9" w:name="_Toc445302749"/>
      <w:bookmarkStart w:id="2360" w:name="_Toc445389916"/>
      <w:bookmarkStart w:id="2361" w:name="_Toc447042975"/>
      <w:bookmarkStart w:id="2362" w:name="_Toc457493736"/>
    </w:p>
    <w:p w14:paraId="2E1E1613" w14:textId="77777777" w:rsidR="00A77F84" w:rsidRPr="00357143" w:rsidRDefault="00A77F84" w:rsidP="00A77F84">
      <w:pPr>
        <w:pStyle w:val="30"/>
      </w:pPr>
      <w:bookmarkStart w:id="2363" w:name="_Toc459976835"/>
      <w:bookmarkStart w:id="2364" w:name="_Toc470164016"/>
      <w:bookmarkStart w:id="2365" w:name="_Toc470164598"/>
      <w:bookmarkStart w:id="2366" w:name="_Toc475715207"/>
      <w:bookmarkStart w:id="2367" w:name="_Toc479349009"/>
      <w:bookmarkStart w:id="2368" w:name="_Toc484070457"/>
      <w:bookmarkStart w:id="2369" w:name="_Toc26786018"/>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9"/>
      <w:bookmarkEnd w:id="2360"/>
      <w:bookmarkEnd w:id="2361"/>
      <w:bookmarkEnd w:id="2362"/>
      <w:bookmarkEnd w:id="2363"/>
      <w:bookmarkEnd w:id="2364"/>
      <w:bookmarkEnd w:id="2365"/>
      <w:bookmarkEnd w:id="2366"/>
      <w:bookmarkEnd w:id="2367"/>
      <w:bookmarkEnd w:id="2368"/>
      <w:bookmarkEnd w:id="2369"/>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0" w:name="_Toc445302750"/>
      <w:bookmarkStart w:id="2371" w:name="_Toc445389917"/>
      <w:bookmarkStart w:id="2372" w:name="_Toc447042976"/>
      <w:bookmarkStart w:id="2373" w:name="_Toc457493737"/>
      <w:bookmarkStart w:id="2374" w:name="_Toc459976836"/>
      <w:bookmarkStart w:id="2375" w:name="_Toc470164017"/>
      <w:bookmarkStart w:id="2376" w:name="_Toc470164599"/>
      <w:bookmarkStart w:id="2377" w:name="_Toc475715208"/>
      <w:bookmarkStart w:id="2378" w:name="_Toc479349010"/>
      <w:bookmarkStart w:id="2379" w:name="_Toc484070458"/>
      <w:bookmarkStart w:id="2380"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0"/>
      <w:bookmarkEnd w:id="2371"/>
      <w:bookmarkEnd w:id="2372"/>
      <w:bookmarkEnd w:id="2373"/>
      <w:bookmarkEnd w:id="2374"/>
      <w:bookmarkEnd w:id="2375"/>
      <w:bookmarkEnd w:id="2376"/>
      <w:bookmarkEnd w:id="2377"/>
      <w:bookmarkEnd w:id="2378"/>
      <w:bookmarkEnd w:id="2379"/>
      <w:bookmarkEnd w:id="2380"/>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1" w:name="_Toc445302751"/>
      <w:bookmarkStart w:id="2382" w:name="_Toc445389918"/>
      <w:bookmarkStart w:id="2383" w:name="_Toc447042977"/>
      <w:bookmarkStart w:id="2384" w:name="_Toc457493738"/>
      <w:bookmarkStart w:id="2385" w:name="_Toc459976837"/>
      <w:bookmarkStart w:id="2386" w:name="_Toc470164018"/>
      <w:bookmarkStart w:id="2387" w:name="_Toc470164600"/>
      <w:bookmarkStart w:id="2388" w:name="_Toc475715209"/>
      <w:bookmarkStart w:id="2389" w:name="_Toc479349011"/>
      <w:bookmarkStart w:id="2390" w:name="_Toc484070459"/>
      <w:bookmarkStart w:id="2391"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1"/>
      <w:bookmarkEnd w:id="2382"/>
      <w:bookmarkEnd w:id="2383"/>
      <w:bookmarkEnd w:id="2384"/>
      <w:bookmarkEnd w:id="2385"/>
      <w:bookmarkEnd w:id="2386"/>
      <w:bookmarkEnd w:id="2387"/>
      <w:bookmarkEnd w:id="2388"/>
      <w:bookmarkEnd w:id="2389"/>
      <w:bookmarkEnd w:id="2390"/>
      <w:bookmarkEnd w:id="2391"/>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2" w:name="_Toc445302752"/>
      <w:bookmarkStart w:id="2393" w:name="_Toc445389919"/>
      <w:bookmarkStart w:id="2394" w:name="_Toc447042978"/>
      <w:bookmarkStart w:id="2395" w:name="_Toc457493739"/>
      <w:bookmarkStart w:id="2396" w:name="_Toc459976838"/>
      <w:bookmarkStart w:id="2397" w:name="_Toc470164019"/>
      <w:bookmarkStart w:id="2398" w:name="_Toc470164601"/>
      <w:bookmarkStart w:id="2399" w:name="_Toc475715210"/>
      <w:bookmarkStart w:id="2400" w:name="_Toc479349012"/>
      <w:bookmarkStart w:id="2401" w:name="_Toc484070460"/>
      <w:bookmarkStart w:id="2402"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2"/>
      <w:bookmarkEnd w:id="2393"/>
      <w:bookmarkEnd w:id="2394"/>
      <w:bookmarkEnd w:id="2395"/>
      <w:bookmarkEnd w:id="2396"/>
      <w:bookmarkEnd w:id="2397"/>
      <w:bookmarkEnd w:id="2398"/>
      <w:bookmarkEnd w:id="2399"/>
      <w:bookmarkEnd w:id="2400"/>
      <w:bookmarkEnd w:id="2401"/>
      <w:bookmarkEnd w:id="2402"/>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3" w:name="_Toc445302753"/>
      <w:bookmarkStart w:id="2404" w:name="_Toc445389920"/>
      <w:bookmarkStart w:id="2405" w:name="_Toc447042979"/>
      <w:bookmarkStart w:id="2406" w:name="_Toc457493740"/>
      <w:bookmarkStart w:id="2407" w:name="_Toc459976839"/>
      <w:bookmarkStart w:id="2408" w:name="_Toc470164020"/>
      <w:bookmarkStart w:id="2409" w:name="_Toc470164602"/>
      <w:bookmarkStart w:id="2410" w:name="_Toc475715211"/>
      <w:bookmarkStart w:id="2411" w:name="_Toc479349013"/>
      <w:bookmarkStart w:id="2412" w:name="_Toc484070461"/>
      <w:bookmarkStart w:id="2413"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3"/>
      <w:bookmarkEnd w:id="2404"/>
      <w:bookmarkEnd w:id="2405"/>
      <w:bookmarkEnd w:id="2406"/>
      <w:bookmarkEnd w:id="2407"/>
      <w:bookmarkEnd w:id="2408"/>
      <w:bookmarkEnd w:id="2409"/>
      <w:bookmarkEnd w:id="2410"/>
      <w:bookmarkEnd w:id="2411"/>
      <w:bookmarkEnd w:id="2412"/>
      <w:bookmarkEnd w:id="2413"/>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4" w:name="_MON_1565681542"/>
      <w:bookmarkEnd w:id="2414"/>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5" w:name="_Toc445302754"/>
      <w:bookmarkStart w:id="2416" w:name="_Toc445389921"/>
      <w:bookmarkStart w:id="2417" w:name="_Toc447042980"/>
      <w:bookmarkStart w:id="2418" w:name="_Toc457493741"/>
      <w:bookmarkStart w:id="2419" w:name="_Toc459976840"/>
      <w:bookmarkStart w:id="2420" w:name="_Toc470164021"/>
      <w:bookmarkStart w:id="2421" w:name="_Toc470164603"/>
      <w:bookmarkStart w:id="2422" w:name="_Toc475715212"/>
      <w:bookmarkStart w:id="2423" w:name="_Toc479349014"/>
      <w:bookmarkStart w:id="2424" w:name="_Toc484070462"/>
      <w:bookmarkStart w:id="2425" w:name="_Toc26786023"/>
      <w:r w:rsidRPr="00357143">
        <w:t>9.6.</w:t>
      </w:r>
      <w:r w:rsidRPr="00357143">
        <w:rPr>
          <w:rFonts w:hint="eastAsia"/>
        </w:rPr>
        <w:t>36</w:t>
      </w:r>
      <w:r w:rsidRPr="00357143">
        <w:tab/>
        <w:t xml:space="preserve">Resource Type </w:t>
      </w:r>
      <w:r w:rsidRPr="00357143">
        <w:rPr>
          <w:rFonts w:hint="eastAsia"/>
          <w:i/>
        </w:rPr>
        <w:t>timeSeries</w:t>
      </w:r>
      <w:bookmarkEnd w:id="2415"/>
      <w:bookmarkEnd w:id="2416"/>
      <w:bookmarkEnd w:id="2417"/>
      <w:bookmarkEnd w:id="2418"/>
      <w:bookmarkEnd w:id="2419"/>
      <w:bookmarkEnd w:id="2420"/>
      <w:bookmarkEnd w:id="2421"/>
      <w:bookmarkEnd w:id="2422"/>
      <w:bookmarkEnd w:id="2423"/>
      <w:bookmarkEnd w:id="2424"/>
      <w:bookmarkEnd w:id="2425"/>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6" w:name="_Toc445302755"/>
      <w:bookmarkStart w:id="2427" w:name="_Toc445389922"/>
      <w:bookmarkStart w:id="2428" w:name="_Toc447042981"/>
      <w:bookmarkStart w:id="2429" w:name="_Toc457493742"/>
      <w:bookmarkStart w:id="2430" w:name="_Toc459976841"/>
      <w:bookmarkStart w:id="2431" w:name="_Toc470164022"/>
      <w:bookmarkStart w:id="2432" w:name="_Toc470164604"/>
      <w:bookmarkStart w:id="2433" w:name="_Toc475715213"/>
      <w:bookmarkStart w:id="2434" w:name="_Toc479349015"/>
      <w:bookmarkStart w:id="2435" w:name="_Toc484070463"/>
      <w:bookmarkStart w:id="2436"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6"/>
      <w:bookmarkEnd w:id="2427"/>
      <w:bookmarkEnd w:id="2428"/>
      <w:bookmarkEnd w:id="2429"/>
      <w:bookmarkEnd w:id="2430"/>
      <w:bookmarkEnd w:id="2431"/>
      <w:bookmarkEnd w:id="2432"/>
      <w:bookmarkEnd w:id="2433"/>
      <w:bookmarkEnd w:id="2434"/>
      <w:bookmarkEnd w:id="2435"/>
      <w:bookmarkEnd w:id="2436"/>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7" w:name="_Toc445302756"/>
      <w:bookmarkStart w:id="2438" w:name="_Toc445389923"/>
      <w:bookmarkStart w:id="2439" w:name="_Toc447042982"/>
      <w:bookmarkStart w:id="2440" w:name="_Toc457493743"/>
      <w:bookmarkStart w:id="2441" w:name="_Toc459976842"/>
      <w:bookmarkStart w:id="2442" w:name="_Toc470164023"/>
      <w:bookmarkStart w:id="2443" w:name="_Toc470164605"/>
      <w:bookmarkStart w:id="2444" w:name="_Toc475715214"/>
      <w:bookmarkStart w:id="2445" w:name="_Toc479349016"/>
      <w:bookmarkStart w:id="2446" w:name="_Toc484070464"/>
      <w:bookmarkStart w:id="2447"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7"/>
      <w:bookmarkEnd w:id="2438"/>
      <w:bookmarkEnd w:id="2439"/>
      <w:bookmarkEnd w:id="2440"/>
      <w:bookmarkEnd w:id="2441"/>
      <w:bookmarkEnd w:id="2442"/>
      <w:bookmarkEnd w:id="2443"/>
      <w:bookmarkEnd w:id="2444"/>
      <w:bookmarkEnd w:id="2445"/>
      <w:bookmarkEnd w:id="2446"/>
      <w:bookmarkEnd w:id="2447"/>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8" w:name="_Toc445302757"/>
      <w:bookmarkStart w:id="2449" w:name="_Toc445389924"/>
      <w:bookmarkStart w:id="2450" w:name="_Toc447042983"/>
      <w:bookmarkStart w:id="2451" w:name="_Toc457493744"/>
      <w:bookmarkStart w:id="2452" w:name="_Toc459976843"/>
      <w:bookmarkStart w:id="2453" w:name="_Toc470164024"/>
      <w:bookmarkStart w:id="2454" w:name="_Toc470164606"/>
      <w:bookmarkStart w:id="2455" w:name="_Toc475715215"/>
      <w:bookmarkStart w:id="2456" w:name="_Toc479349017"/>
      <w:bookmarkStart w:id="2457" w:name="_Toc484070465"/>
      <w:bookmarkStart w:id="2458"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8"/>
      <w:bookmarkEnd w:id="2449"/>
      <w:bookmarkEnd w:id="2450"/>
      <w:bookmarkEnd w:id="2451"/>
      <w:bookmarkEnd w:id="2452"/>
      <w:bookmarkEnd w:id="2453"/>
      <w:bookmarkEnd w:id="2454"/>
      <w:bookmarkEnd w:id="2455"/>
      <w:bookmarkEnd w:id="2456"/>
      <w:bookmarkEnd w:id="2457"/>
      <w:bookmarkEnd w:id="2458"/>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9" w:name="_Toc445302758"/>
      <w:bookmarkStart w:id="2460" w:name="_Toc445389925"/>
      <w:bookmarkStart w:id="2461" w:name="_Toc447042984"/>
      <w:bookmarkStart w:id="2462" w:name="_Toc457493745"/>
      <w:bookmarkStart w:id="2463" w:name="_Toc459976844"/>
      <w:bookmarkStart w:id="2464" w:name="_Toc470164025"/>
      <w:bookmarkStart w:id="2465" w:name="_Toc470164607"/>
      <w:bookmarkStart w:id="2466" w:name="_Toc475715216"/>
      <w:bookmarkStart w:id="2467" w:name="_Toc479349018"/>
      <w:bookmarkStart w:id="2468" w:name="_Toc484070466"/>
      <w:bookmarkStart w:id="2469"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9"/>
      <w:bookmarkEnd w:id="2460"/>
      <w:bookmarkEnd w:id="2461"/>
      <w:bookmarkEnd w:id="2462"/>
      <w:bookmarkEnd w:id="2463"/>
      <w:bookmarkEnd w:id="2464"/>
      <w:bookmarkEnd w:id="2465"/>
      <w:bookmarkEnd w:id="2466"/>
      <w:bookmarkEnd w:id="2467"/>
      <w:bookmarkEnd w:id="2468"/>
      <w:bookmarkEnd w:id="2469"/>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0" w:name="_Toc442088159"/>
      <w:bookmarkStart w:id="2471" w:name="_Toc442089818"/>
      <w:bookmarkStart w:id="2472" w:name="_Toc442090383"/>
      <w:bookmarkStart w:id="2473" w:name="_Toc442093101"/>
      <w:bookmarkStart w:id="2474" w:name="_Toc445029378"/>
      <w:bookmarkStart w:id="2475" w:name="_Toc479349020"/>
      <w:bookmarkStart w:id="2476" w:name="_Toc484070468"/>
      <w:bookmarkStart w:id="2477"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0"/>
      <w:bookmarkEnd w:id="2471"/>
      <w:bookmarkEnd w:id="2472"/>
      <w:bookmarkEnd w:id="2473"/>
      <w:bookmarkEnd w:id="2474"/>
      <w:bookmarkEnd w:id="2475"/>
      <w:bookmarkEnd w:id="2476"/>
      <w:bookmarkEnd w:id="2477"/>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8" w:name="_Toc479349021"/>
      <w:bookmarkStart w:id="2479" w:name="_Toc484070469"/>
      <w:bookmarkStart w:id="2480" w:name="_Toc2678602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8"/>
      <w:bookmarkEnd w:id="2479"/>
      <w:bookmarkEnd w:id="2480"/>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1" w:name="_Toc479349022"/>
      <w:bookmarkStart w:id="2482" w:name="_Toc484070470"/>
      <w:bookmarkStart w:id="2483" w:name="_Toc2678603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1"/>
      <w:bookmarkEnd w:id="2482"/>
      <w:bookmarkEnd w:id="2483"/>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4" w:name="_Toc479349023"/>
      <w:bookmarkStart w:id="2485" w:name="_Toc484070471"/>
      <w:bookmarkStart w:id="2486"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2484"/>
      <w:bookmarkEnd w:id="2485"/>
      <w:bookmarkEnd w:id="2486"/>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7" w:name="_Toc26786032"/>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7"/>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8"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8"/>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9" w:name="_Toc26786034"/>
      <w:r w:rsidRPr="005A3421">
        <w:t>9.6.</w:t>
      </w:r>
      <w:r>
        <w:t>4</w:t>
      </w:r>
      <w:r w:rsidR="00494DCF" w:rsidRPr="00494DCF">
        <w:t>7</w:t>
      </w:r>
      <w:r w:rsidRPr="005A3421">
        <w:tab/>
        <w:t xml:space="preserve">Resource Type </w:t>
      </w:r>
      <w:r w:rsidRPr="00407BE8">
        <w:rPr>
          <w:i/>
        </w:rPr>
        <w:t>transactionMgmt</w:t>
      </w:r>
      <w:bookmarkEnd w:id="2489"/>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0" w:name="_Toc26786035"/>
      <w:r w:rsidRPr="005A3421">
        <w:t>9.6.</w:t>
      </w:r>
      <w:r>
        <w:t>4</w:t>
      </w:r>
      <w:r w:rsidR="00494DCF" w:rsidRPr="00494DCF">
        <w:t>8</w:t>
      </w:r>
      <w:r w:rsidRPr="005A3421">
        <w:tab/>
        <w:t xml:space="preserve">Resource Type </w:t>
      </w:r>
      <w:r w:rsidR="00494DCF" w:rsidRPr="00494DCF">
        <w:rPr>
          <w:i/>
        </w:rPr>
        <w:t>transaction</w:t>
      </w:r>
      <w:bookmarkEnd w:id="2490"/>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1" w:name="_Toc479354072"/>
      <w:bookmarkStart w:id="2492" w:name="_Toc26786036"/>
      <w:r>
        <w:t>9.6.</w:t>
      </w:r>
      <w:r w:rsidR="00494DCF" w:rsidRPr="00494DCF">
        <w:t>49</w:t>
      </w:r>
      <w:r w:rsidRPr="00357143">
        <w:tab/>
        <w:t xml:space="preserve">Resource Type </w:t>
      </w:r>
      <w:bookmarkEnd w:id="2491"/>
      <w:r w:rsidRPr="00407BE8">
        <w:rPr>
          <w:i/>
          <w:lang w:val="en-US"/>
        </w:rPr>
        <w:t>triggerRequest</w:t>
      </w:r>
      <w:bookmarkEnd w:id="2492"/>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3" w:name="_Toc26786037"/>
      <w:bookmarkStart w:id="2494" w:name="_Toc471806880"/>
      <w:bookmarkStart w:id="2495" w:name="_Toc475969219"/>
      <w:bookmarkStart w:id="2496" w:name="_Toc479354070"/>
      <w:r w:rsidRPr="00357143">
        <w:t>9.6.</w:t>
      </w:r>
      <w:r w:rsidR="00494DCF" w:rsidRPr="00494DCF">
        <w:t>50</w:t>
      </w:r>
      <w:r w:rsidRPr="00FE74D0">
        <w:tab/>
      </w:r>
      <w:r>
        <w:t>Resource type</w:t>
      </w:r>
      <w:r w:rsidRPr="000B5965">
        <w:t xml:space="preserve"> </w:t>
      </w:r>
      <w:r w:rsidRPr="00407BE8">
        <w:rPr>
          <w:i/>
        </w:rPr>
        <w:t>ontologyRepository</w:t>
      </w:r>
      <w:bookmarkEnd w:id="2493"/>
    </w:p>
    <w:bookmarkEnd w:id="2494"/>
    <w:bookmarkEnd w:id="2495"/>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6"/>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7" w:name="_Toc26786038"/>
      <w:r w:rsidRPr="00357143">
        <w:t>9.6.</w:t>
      </w:r>
      <w:r w:rsidR="00494DCF" w:rsidRPr="00494DCF">
        <w:t>51</w:t>
      </w:r>
      <w:r w:rsidRPr="00357143">
        <w:tab/>
        <w:t xml:space="preserve">Resource Type </w:t>
      </w:r>
      <w:r w:rsidRPr="00407BE8">
        <w:rPr>
          <w:i/>
        </w:rPr>
        <w:t>ontology</w:t>
      </w:r>
      <w:bookmarkEnd w:id="2497"/>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8" w:name="_Toc26786039"/>
      <w:r w:rsidRPr="00357143">
        <w:t>9.6.</w:t>
      </w:r>
      <w:r w:rsidR="00494DCF" w:rsidRPr="00494DCF">
        <w:t>52</w:t>
      </w:r>
      <w:r w:rsidRPr="00357143">
        <w:tab/>
        <w:t xml:space="preserve">Resource Type </w:t>
      </w:r>
      <w:r w:rsidRPr="00407BE8">
        <w:rPr>
          <w:i/>
        </w:rPr>
        <w:t>semanticValidation</w:t>
      </w:r>
      <w:bookmarkEnd w:id="2498"/>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9"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9"/>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0" w:name="_Ref459574002"/>
      <w:r w:rsidRPr="00296B1B">
        <w:t xml:space="preserve">Table </w:t>
      </w:r>
      <w:r>
        <w:t>9.6.</w:t>
      </w:r>
      <w:r>
        <w:rPr>
          <w:rFonts w:eastAsiaTheme="minorEastAsia" w:hint="eastAsia"/>
          <w:lang w:eastAsia="zh-CN"/>
        </w:rPr>
        <w:t>53</w:t>
      </w:r>
      <w:r>
        <w:t>-1</w:t>
      </w:r>
      <w:bookmarkEnd w:id="250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1"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2" w:name="_Ref460605283"/>
      <w:r w:rsidRPr="00296B1B">
        <w:t xml:space="preserve">Table </w:t>
      </w:r>
      <w:r>
        <w:t>9.6.</w:t>
      </w:r>
      <w:r>
        <w:rPr>
          <w:rFonts w:eastAsiaTheme="minorEastAsia" w:hint="eastAsia"/>
          <w:lang w:eastAsia="zh-CN"/>
        </w:rPr>
        <w:t>53</w:t>
      </w:r>
      <w:r w:rsidRPr="00296B1B">
        <w:t>-2</w:t>
      </w:r>
      <w:bookmarkEnd w:id="2501"/>
      <w:bookmarkEnd w:id="250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3"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3"/>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4" w:name="_Ref459574925"/>
      <w:r w:rsidRPr="00296B1B">
        <w:t xml:space="preserve">Table </w:t>
      </w:r>
      <w:r>
        <w:t>9.6.</w:t>
      </w:r>
      <w:r>
        <w:rPr>
          <w:rFonts w:eastAsiaTheme="minorEastAsia" w:hint="eastAsia"/>
          <w:lang w:eastAsia="zh-CN"/>
        </w:rPr>
        <w:t>54</w:t>
      </w:r>
      <w:r w:rsidRPr="00296B1B">
        <w:t>-1</w:t>
      </w:r>
      <w:bookmarkEnd w:id="2504"/>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5" w:name="_Ref459574934"/>
      <w:r w:rsidRPr="00296B1B">
        <w:t xml:space="preserve">Table </w:t>
      </w:r>
      <w:r>
        <w:t>9.6.</w:t>
      </w:r>
      <w:r>
        <w:rPr>
          <w:rFonts w:eastAsiaTheme="minorEastAsia" w:hint="eastAsia"/>
          <w:lang w:eastAsia="zh-CN"/>
        </w:rPr>
        <w:t>54</w:t>
      </w:r>
      <w:r w:rsidRPr="00296B1B">
        <w:t>-2</w:t>
      </w:r>
      <w:bookmarkEnd w:id="2505"/>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6" w:name="_Toc2678604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6"/>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7"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7"/>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8" w:name="_Ref459575235"/>
      <w:r w:rsidRPr="00F65CED">
        <w:t>Table</w:t>
      </w:r>
      <w:r>
        <w:t xml:space="preserve"> 9.6.</w:t>
      </w:r>
      <w:r>
        <w:rPr>
          <w:rFonts w:eastAsiaTheme="minorEastAsia" w:hint="eastAsia"/>
          <w:lang w:eastAsia="zh-CN"/>
        </w:rPr>
        <w:t>56</w:t>
      </w:r>
      <w:r>
        <w:t>-1</w:t>
      </w:r>
      <w:bookmarkEnd w:id="250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9" w:name="_Ref459575236"/>
      <w:r w:rsidRPr="00F65CED">
        <w:t>Table</w:t>
      </w:r>
      <w:bookmarkEnd w:id="250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0" w:name="_Toc469048101"/>
      <w:bookmarkStart w:id="2511"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0"/>
      <w:bookmarkEnd w:id="2511"/>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2"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2"/>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3" w:name="_Toc26786046"/>
      <w:r w:rsidRPr="0088152C">
        <w:rPr>
          <w:lang w:val="en-US"/>
        </w:rPr>
        <w:t>9.6.</w:t>
      </w:r>
      <w:r>
        <w:rPr>
          <w:rFonts w:eastAsiaTheme="minorEastAsia" w:hint="eastAsia"/>
          <w:lang w:val="en-US" w:eastAsia="zh-CN"/>
        </w:rPr>
        <w:t>59</w:t>
      </w:r>
      <w:r w:rsidRPr="00843F3F">
        <w:tab/>
      </w:r>
      <w:r w:rsidR="00921E2F">
        <w:t>Void</w:t>
      </w:r>
      <w:bookmarkEnd w:id="2513"/>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4"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4"/>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5" w:name="_Toc445302762"/>
      <w:bookmarkStart w:id="2516" w:name="_Toc445389929"/>
      <w:bookmarkStart w:id="2517" w:name="_Toc447042988"/>
      <w:bookmarkStart w:id="2518" w:name="_Toc457493747"/>
      <w:bookmarkStart w:id="2519" w:name="_Toc459976846"/>
      <w:bookmarkStart w:id="2520" w:name="_Toc470164027"/>
      <w:bookmarkStart w:id="2521" w:name="_Toc470164609"/>
      <w:bookmarkStart w:id="2522" w:name="_Toc475715218"/>
      <w:bookmarkStart w:id="2523" w:name="_Toc479349024"/>
      <w:bookmarkStart w:id="2524" w:name="_Toc484070472"/>
      <w:bookmarkStart w:id="2525" w:name="_Toc26786048"/>
      <w:r w:rsidRPr="00357143">
        <w:lastRenderedPageBreak/>
        <w:t>10</w:t>
      </w:r>
      <w:r w:rsidRPr="00357143">
        <w:tab/>
      </w:r>
      <w:r w:rsidR="00176071" w:rsidRPr="00357143">
        <w:t>Information Flows</w:t>
      </w:r>
      <w:bookmarkEnd w:id="2515"/>
      <w:bookmarkEnd w:id="2516"/>
      <w:bookmarkEnd w:id="2517"/>
      <w:bookmarkEnd w:id="2518"/>
      <w:bookmarkEnd w:id="2519"/>
      <w:bookmarkEnd w:id="2520"/>
      <w:bookmarkEnd w:id="2521"/>
      <w:bookmarkEnd w:id="2522"/>
      <w:bookmarkEnd w:id="2523"/>
      <w:bookmarkEnd w:id="2524"/>
      <w:bookmarkEnd w:id="2525"/>
    </w:p>
    <w:p w14:paraId="00CF444E" w14:textId="77777777" w:rsidR="008F2794" w:rsidRPr="00B806A5" w:rsidRDefault="008F2794" w:rsidP="008F2794">
      <w:pPr>
        <w:pStyle w:val="2"/>
      </w:pPr>
      <w:bookmarkStart w:id="2526" w:name="_Toc470164028"/>
      <w:bookmarkStart w:id="2527" w:name="_Toc470164610"/>
      <w:bookmarkStart w:id="2528" w:name="_Toc475715219"/>
      <w:bookmarkStart w:id="2529" w:name="_Toc479349025"/>
      <w:bookmarkStart w:id="2530" w:name="_Toc484070473"/>
      <w:bookmarkStart w:id="2531" w:name="_Toc26786049"/>
      <w:bookmarkStart w:id="2532" w:name="_Toc445302763"/>
      <w:bookmarkStart w:id="2533" w:name="_Toc445389930"/>
      <w:bookmarkStart w:id="2534" w:name="_Toc447042989"/>
      <w:bookmarkStart w:id="2535" w:name="_Toc457493748"/>
      <w:bookmarkStart w:id="2536" w:name="_Toc459976847"/>
      <w:r w:rsidRPr="00B806A5">
        <w:t>10.1</w:t>
      </w:r>
      <w:r w:rsidRPr="00B806A5">
        <w:tab/>
        <w:t>Basic Procedures</w:t>
      </w:r>
      <w:bookmarkEnd w:id="2526"/>
      <w:bookmarkEnd w:id="2527"/>
      <w:bookmarkEnd w:id="2528"/>
      <w:bookmarkEnd w:id="2529"/>
      <w:bookmarkEnd w:id="2530"/>
      <w:bookmarkEnd w:id="2531"/>
    </w:p>
    <w:p w14:paraId="2A7C1770" w14:textId="77777777" w:rsidR="008F2794" w:rsidRPr="00B806A5" w:rsidRDefault="008F2794" w:rsidP="008F2794">
      <w:pPr>
        <w:pStyle w:val="30"/>
      </w:pPr>
      <w:bookmarkStart w:id="2537" w:name="_Toc470164029"/>
      <w:bookmarkStart w:id="2538" w:name="_Toc470164611"/>
      <w:bookmarkStart w:id="2539" w:name="_Toc475715220"/>
      <w:bookmarkStart w:id="2540" w:name="_Toc479349026"/>
      <w:bookmarkStart w:id="2541" w:name="_Toc484070474"/>
      <w:bookmarkStart w:id="2542" w:name="_Toc26786050"/>
      <w:r w:rsidRPr="00B806A5">
        <w:rPr>
          <w:rFonts w:hint="eastAsia"/>
        </w:rPr>
        <w:t>10.1.</w:t>
      </w:r>
      <w:r>
        <w:t>1</w:t>
      </w:r>
      <w:r w:rsidRPr="00B806A5">
        <w:rPr>
          <w:rFonts w:hint="eastAsia"/>
        </w:rPr>
        <w:tab/>
        <w:t>Overview</w:t>
      </w:r>
      <w:bookmarkEnd w:id="2537"/>
      <w:bookmarkEnd w:id="2538"/>
      <w:bookmarkEnd w:id="2539"/>
      <w:bookmarkEnd w:id="2540"/>
      <w:bookmarkEnd w:id="2541"/>
      <w:bookmarkEnd w:id="254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3" w:name="_Toc470164030"/>
      <w:bookmarkStart w:id="2544" w:name="_Toc470164612"/>
      <w:bookmarkStart w:id="2545" w:name="_Toc475715221"/>
      <w:bookmarkStart w:id="2546" w:name="_Toc479349027"/>
      <w:bookmarkStart w:id="2547" w:name="_Toc484070475"/>
      <w:bookmarkStart w:id="2548" w:name="_Toc26786051"/>
      <w:r w:rsidRPr="00B806A5">
        <w:t>10.1.</w:t>
      </w:r>
      <w:r>
        <w:t>2</w:t>
      </w:r>
      <w:r w:rsidRPr="00B806A5">
        <w:tab/>
        <w:t>CREATE (C)</w:t>
      </w:r>
      <w:bookmarkEnd w:id="2543"/>
      <w:bookmarkEnd w:id="2544"/>
      <w:bookmarkEnd w:id="2545"/>
      <w:bookmarkEnd w:id="2546"/>
      <w:bookmarkEnd w:id="2547"/>
      <w:bookmarkEnd w:id="254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45pt;height:179.45pt" o:ole="">
            <v:imagedata r:id="rId64" o:title=""/>
          </v:shape>
          <o:OLEObject Type="Embed" ProgID="Visio.Drawing.11" ShapeID="_x0000_i1050" DrawAspect="Content" ObjectID="_1644068018"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49" w:name="_Toc470164031"/>
      <w:bookmarkStart w:id="2550" w:name="_Toc470164613"/>
      <w:bookmarkStart w:id="2551" w:name="_Toc475715222"/>
      <w:bookmarkStart w:id="2552" w:name="_Toc479349028"/>
      <w:bookmarkStart w:id="2553" w:name="_Toc484070476"/>
      <w:bookmarkStart w:id="2554" w:name="_Toc26786052"/>
      <w:r w:rsidRPr="005A3421">
        <w:t>10.1.</w:t>
      </w:r>
      <w:r>
        <w:t>3</w:t>
      </w:r>
      <w:r w:rsidRPr="005A3421">
        <w:tab/>
        <w:t>RETRIEVE (R)</w:t>
      </w:r>
      <w:bookmarkEnd w:id="2549"/>
      <w:bookmarkEnd w:id="2550"/>
      <w:bookmarkEnd w:id="2551"/>
      <w:bookmarkEnd w:id="2552"/>
      <w:bookmarkEnd w:id="2553"/>
      <w:bookmarkEnd w:id="255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45pt;height:179.45pt" o:ole="">
            <v:imagedata r:id="rId66" o:title=""/>
          </v:shape>
          <o:OLEObject Type="Embed" ProgID="Visio.Drawing.11" ShapeID="_x0000_i1051" DrawAspect="Content" ObjectID="_1644068019"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5" w:name="_Toc470164032"/>
      <w:bookmarkStart w:id="2556" w:name="_Toc470164614"/>
      <w:bookmarkStart w:id="2557" w:name="_Toc475715223"/>
      <w:bookmarkStart w:id="2558" w:name="_Toc479349029"/>
      <w:bookmarkStart w:id="2559" w:name="_Toc484070477"/>
      <w:bookmarkStart w:id="2560" w:name="_Toc26786053"/>
      <w:r w:rsidRPr="005A3421">
        <w:t>10.1.</w:t>
      </w:r>
      <w:r>
        <w:t>4</w:t>
      </w:r>
      <w:r w:rsidRPr="005A3421">
        <w:tab/>
        <w:t>UPDATE (U)</w:t>
      </w:r>
      <w:bookmarkEnd w:id="2555"/>
      <w:bookmarkEnd w:id="2556"/>
      <w:bookmarkEnd w:id="2557"/>
      <w:bookmarkEnd w:id="2558"/>
      <w:bookmarkEnd w:id="2559"/>
      <w:bookmarkEnd w:id="256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45pt;height:179.45pt" o:ole="">
            <v:imagedata r:id="rId68" o:title=""/>
          </v:shape>
          <o:OLEObject Type="Embed" ProgID="Visio.Drawing.11" ShapeID="_x0000_i1052" DrawAspect="Content" ObjectID="_1644068020"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1" w:name="_Toc470164033"/>
      <w:bookmarkStart w:id="2562" w:name="_Toc470164615"/>
      <w:bookmarkStart w:id="2563" w:name="_Toc475715224"/>
      <w:bookmarkStart w:id="2564" w:name="_Toc479349030"/>
      <w:bookmarkStart w:id="2565" w:name="_Toc484070478"/>
      <w:bookmarkStart w:id="2566" w:name="_Toc26786054"/>
      <w:r w:rsidRPr="00B806A5">
        <w:t>10.1.</w:t>
      </w:r>
      <w:r>
        <w:t>5</w:t>
      </w:r>
      <w:r w:rsidRPr="00B806A5">
        <w:tab/>
        <w:t>DELETE (D)</w:t>
      </w:r>
      <w:bookmarkEnd w:id="2561"/>
      <w:bookmarkEnd w:id="2562"/>
      <w:bookmarkEnd w:id="2563"/>
      <w:bookmarkEnd w:id="2564"/>
      <w:bookmarkEnd w:id="2565"/>
      <w:bookmarkEnd w:id="256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45pt;height:179.45pt" o:ole="">
            <v:imagedata r:id="rId70" o:title=""/>
          </v:shape>
          <o:OLEObject Type="Embed" ProgID="Visio.Drawing.11" ShapeID="_x0000_i1053" DrawAspect="Content" ObjectID="_1644068021"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7" w:name="_Toc470164034"/>
      <w:bookmarkStart w:id="2568" w:name="_Toc470164616"/>
      <w:bookmarkStart w:id="2569" w:name="_Toc475715225"/>
      <w:bookmarkStart w:id="2570" w:name="_Toc479349031"/>
      <w:bookmarkStart w:id="2571" w:name="_Toc484070479"/>
      <w:bookmarkStart w:id="2572" w:name="_Toc26786055"/>
      <w:r w:rsidRPr="005A3421">
        <w:t>10.1.</w:t>
      </w:r>
      <w:r>
        <w:t>6</w:t>
      </w:r>
      <w:r w:rsidRPr="005A3421">
        <w:tab/>
        <w:t>NOTIFY (N)</w:t>
      </w:r>
      <w:bookmarkEnd w:id="2567"/>
      <w:bookmarkEnd w:id="2568"/>
      <w:bookmarkEnd w:id="2569"/>
      <w:bookmarkEnd w:id="2570"/>
      <w:bookmarkEnd w:id="2571"/>
      <w:bookmarkEnd w:id="257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44068022"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3" w:name="_Toc470164035"/>
      <w:bookmarkStart w:id="2574" w:name="_Toc470164617"/>
      <w:bookmarkStart w:id="2575" w:name="_Toc475715226"/>
      <w:bookmarkStart w:id="2576" w:name="_Toc479349032"/>
      <w:bookmarkStart w:id="2577" w:name="_Toc484070480"/>
      <w:bookmarkStart w:id="2578" w:name="_Toc26786056"/>
      <w:r w:rsidRPr="00DE5564">
        <w:t>10.2</w:t>
      </w:r>
      <w:r w:rsidRPr="00DE5564">
        <w:tab/>
      </w:r>
      <w:r>
        <w:t>Functional</w:t>
      </w:r>
      <w:r w:rsidRPr="00DE5564">
        <w:t xml:space="preserve"> </w:t>
      </w:r>
      <w:r>
        <w:t>p</w:t>
      </w:r>
      <w:r w:rsidRPr="00DE5564">
        <w:t>rocedures</w:t>
      </w:r>
      <w:bookmarkEnd w:id="2573"/>
      <w:bookmarkEnd w:id="2574"/>
      <w:bookmarkEnd w:id="2575"/>
      <w:bookmarkEnd w:id="2576"/>
      <w:bookmarkEnd w:id="2577"/>
      <w:bookmarkEnd w:id="2578"/>
    </w:p>
    <w:p w14:paraId="3A8E5A0F" w14:textId="77777777" w:rsidR="008F2794" w:rsidRPr="00DE5564" w:rsidRDefault="008F2794" w:rsidP="008F2794">
      <w:pPr>
        <w:pStyle w:val="30"/>
      </w:pPr>
      <w:bookmarkStart w:id="2579" w:name="_Toc470164036"/>
      <w:bookmarkStart w:id="2580" w:name="_Toc470164618"/>
      <w:bookmarkStart w:id="2581" w:name="_Toc475715227"/>
      <w:bookmarkStart w:id="2582" w:name="_Toc479349033"/>
      <w:bookmarkStart w:id="2583" w:name="_Toc484070481"/>
      <w:bookmarkStart w:id="2584" w:name="_Toc26786057"/>
      <w:r w:rsidRPr="00DE5564">
        <w:rPr>
          <w:rFonts w:hint="eastAsia"/>
        </w:rPr>
        <w:t>10.2.</w:t>
      </w:r>
      <w:r>
        <w:t>1</w:t>
      </w:r>
      <w:r w:rsidRPr="00DE5564">
        <w:rPr>
          <w:rFonts w:hint="eastAsia"/>
        </w:rPr>
        <w:tab/>
        <w:t>Overview</w:t>
      </w:r>
      <w:bookmarkEnd w:id="2579"/>
      <w:bookmarkEnd w:id="2580"/>
      <w:bookmarkEnd w:id="2581"/>
      <w:bookmarkEnd w:id="2582"/>
      <w:bookmarkEnd w:id="2583"/>
      <w:bookmarkEnd w:id="258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5" w:name="_Toc470164037"/>
      <w:bookmarkStart w:id="2586" w:name="_Toc470164619"/>
      <w:bookmarkStart w:id="2587" w:name="_Toc475715228"/>
      <w:bookmarkStart w:id="2588" w:name="_Toc479349034"/>
      <w:bookmarkStart w:id="2589" w:name="_Toc484070482"/>
      <w:bookmarkStart w:id="2590" w:name="_Toc26786058"/>
      <w:r w:rsidRPr="00DE5564">
        <w:t>10.2.</w:t>
      </w:r>
      <w:r>
        <w:t>2</w:t>
      </w:r>
      <w:r w:rsidRPr="00DE5564">
        <w:tab/>
      </w:r>
      <w:r>
        <w:t>Registration</w:t>
      </w:r>
      <w:bookmarkEnd w:id="2585"/>
      <w:bookmarkEnd w:id="2586"/>
      <w:bookmarkEnd w:id="2587"/>
      <w:bookmarkEnd w:id="2588"/>
      <w:bookmarkEnd w:id="2589"/>
      <w:bookmarkEnd w:id="2590"/>
      <w:r>
        <w:t xml:space="preserve"> </w:t>
      </w:r>
    </w:p>
    <w:p w14:paraId="34DA7A92" w14:textId="77777777" w:rsidR="008F2794" w:rsidRDefault="008F2794" w:rsidP="008F2794">
      <w:pPr>
        <w:pStyle w:val="40"/>
      </w:pPr>
      <w:bookmarkStart w:id="2591" w:name="_Toc470164038"/>
      <w:bookmarkStart w:id="2592" w:name="_Toc470164620"/>
      <w:bookmarkStart w:id="2593" w:name="_Toc475715229"/>
      <w:bookmarkStart w:id="2594" w:name="_Toc479349035"/>
      <w:bookmarkStart w:id="2595" w:name="_Toc484070483"/>
      <w:bookmarkStart w:id="2596" w:name="_Toc26786059"/>
      <w:r w:rsidRPr="005A3421">
        <w:t>10.2.</w:t>
      </w:r>
      <w:r>
        <w:t>2</w:t>
      </w:r>
      <w:r w:rsidRPr="005A3421">
        <w:t>.1</w:t>
      </w:r>
      <w:r w:rsidRPr="005A3421">
        <w:tab/>
      </w:r>
      <w:r>
        <w:t>AE registration</w:t>
      </w:r>
      <w:bookmarkEnd w:id="2591"/>
      <w:bookmarkEnd w:id="2592"/>
      <w:bookmarkEnd w:id="2593"/>
      <w:bookmarkEnd w:id="2594"/>
      <w:bookmarkEnd w:id="2595"/>
      <w:bookmarkEnd w:id="259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7" w:name="_Toc470164039"/>
      <w:bookmarkStart w:id="2598" w:name="_Toc470164621"/>
      <w:bookmarkStart w:id="2599" w:name="_Toc475715230"/>
      <w:bookmarkStart w:id="2600" w:name="_Toc479349036"/>
      <w:bookmarkStart w:id="2601" w:name="_Toc484070484"/>
      <w:bookmarkStart w:id="2602" w:name="_Toc26786060"/>
      <w:r w:rsidRPr="005A3421">
        <w:lastRenderedPageBreak/>
        <w:t>10.2.</w:t>
      </w:r>
      <w:r>
        <w:t>2</w:t>
      </w:r>
      <w:r w:rsidRPr="005A3421">
        <w:t>.</w:t>
      </w:r>
      <w:r>
        <w:t>2</w:t>
      </w:r>
      <w:r w:rsidRPr="005A3421">
        <w:tab/>
        <w:t xml:space="preserve">Create </w:t>
      </w:r>
      <w:r w:rsidRPr="005A3421">
        <w:rPr>
          <w:i/>
        </w:rPr>
        <w:t>&lt;AE&gt;</w:t>
      </w:r>
      <w:bookmarkEnd w:id="2597"/>
      <w:bookmarkEnd w:id="2598"/>
      <w:bookmarkEnd w:id="2599"/>
      <w:bookmarkEnd w:id="2600"/>
      <w:bookmarkEnd w:id="2601"/>
      <w:bookmarkEnd w:id="260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3pt;height:669.7pt" o:ole="">
            <v:imagedata r:id="rId74" o:title="" cropbottom="31547f" cropright="30270f"/>
          </v:shape>
          <o:OLEObject Type="Embed" ProgID="Visio.Drawing.15" ShapeID="_x0000_i1055" DrawAspect="Content" ObjectID="_1644068023"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3" w:name="_Toc470164040"/>
      <w:bookmarkStart w:id="2604" w:name="_Toc470164622"/>
      <w:bookmarkStart w:id="2605" w:name="_Toc475715231"/>
      <w:bookmarkStart w:id="2606" w:name="_Toc479349037"/>
      <w:bookmarkStart w:id="2607" w:name="_Toc484070485"/>
      <w:bookmarkStart w:id="2608" w:name="_Toc26786061"/>
      <w:r w:rsidRPr="005A3421">
        <w:t>10.2.</w:t>
      </w:r>
      <w:r>
        <w:t>2</w:t>
      </w:r>
      <w:r w:rsidRPr="005A3421">
        <w:t>.</w:t>
      </w:r>
      <w:r>
        <w:t>3</w:t>
      </w:r>
      <w:r w:rsidRPr="005A3421">
        <w:tab/>
        <w:t xml:space="preserve">Retrieve </w:t>
      </w:r>
      <w:r w:rsidRPr="005A3421">
        <w:rPr>
          <w:i/>
        </w:rPr>
        <w:t>&lt;AE&gt;</w:t>
      </w:r>
      <w:bookmarkEnd w:id="2603"/>
      <w:bookmarkEnd w:id="2604"/>
      <w:bookmarkEnd w:id="2605"/>
      <w:bookmarkEnd w:id="2606"/>
      <w:bookmarkEnd w:id="2607"/>
      <w:bookmarkEnd w:id="260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09" w:name="_Toc470164041"/>
      <w:bookmarkStart w:id="2610" w:name="_Toc470164623"/>
      <w:bookmarkStart w:id="2611" w:name="_Toc475715232"/>
      <w:bookmarkStart w:id="2612" w:name="_Toc479349038"/>
      <w:bookmarkStart w:id="2613" w:name="_Toc484070486"/>
      <w:bookmarkStart w:id="2614" w:name="_Toc26786062"/>
      <w:r w:rsidRPr="005A3421">
        <w:t>10.2.</w:t>
      </w:r>
      <w:r>
        <w:t>2</w:t>
      </w:r>
      <w:r w:rsidRPr="005A3421">
        <w:t>.</w:t>
      </w:r>
      <w:r>
        <w:t>4</w:t>
      </w:r>
      <w:r w:rsidRPr="005A3421">
        <w:tab/>
        <w:t xml:space="preserve">Update </w:t>
      </w:r>
      <w:r w:rsidRPr="005A3421">
        <w:rPr>
          <w:i/>
        </w:rPr>
        <w:t>&lt;AE&gt;</w:t>
      </w:r>
      <w:bookmarkEnd w:id="2609"/>
      <w:bookmarkEnd w:id="2610"/>
      <w:bookmarkEnd w:id="2611"/>
      <w:bookmarkEnd w:id="2612"/>
      <w:bookmarkEnd w:id="2613"/>
      <w:bookmarkEnd w:id="261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5" w:name="_Toc470164042"/>
      <w:bookmarkStart w:id="2616" w:name="_Toc470164624"/>
      <w:bookmarkStart w:id="2617" w:name="_Toc475715233"/>
      <w:bookmarkStart w:id="2618" w:name="_Toc479349039"/>
      <w:bookmarkStart w:id="2619" w:name="_Toc484070487"/>
      <w:bookmarkStart w:id="2620" w:name="_Toc26786063"/>
      <w:r w:rsidRPr="005A3421">
        <w:t>10.2.</w:t>
      </w:r>
      <w:r>
        <w:t>2</w:t>
      </w:r>
      <w:r w:rsidRPr="005A3421">
        <w:t>.</w:t>
      </w:r>
      <w:r>
        <w:t>5</w:t>
      </w:r>
      <w:r w:rsidRPr="005A3421">
        <w:tab/>
        <w:t xml:space="preserve">Delete </w:t>
      </w:r>
      <w:r w:rsidRPr="005A3421">
        <w:rPr>
          <w:i/>
        </w:rPr>
        <w:t>&lt;AE&gt;</w:t>
      </w:r>
      <w:bookmarkEnd w:id="2615"/>
      <w:bookmarkEnd w:id="2616"/>
      <w:bookmarkEnd w:id="2617"/>
      <w:bookmarkEnd w:id="2618"/>
      <w:bookmarkEnd w:id="2619"/>
      <w:bookmarkEnd w:id="262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1" w:name="_Toc470164043"/>
      <w:bookmarkStart w:id="2622" w:name="_Toc470164625"/>
      <w:bookmarkStart w:id="2623" w:name="_Toc475715234"/>
      <w:bookmarkStart w:id="2624" w:name="_Toc479349040"/>
      <w:bookmarkStart w:id="2625" w:name="_Toc484070488"/>
      <w:bookmarkStart w:id="2626"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1"/>
      <w:bookmarkEnd w:id="2622"/>
      <w:bookmarkEnd w:id="2623"/>
      <w:bookmarkEnd w:id="2624"/>
      <w:bookmarkEnd w:id="2625"/>
      <w:bookmarkEnd w:id="262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7" w:name="_Toc470164044"/>
      <w:bookmarkStart w:id="2628" w:name="_Toc470164626"/>
      <w:bookmarkStart w:id="2629" w:name="_Toc475715235"/>
      <w:bookmarkStart w:id="2630" w:name="_Toc479349041"/>
      <w:bookmarkStart w:id="2631" w:name="_Toc484070489"/>
      <w:bookmarkStart w:id="2632" w:name="_Toc26786065"/>
      <w:r w:rsidRPr="005A3421">
        <w:lastRenderedPageBreak/>
        <w:t>10.2.2.</w:t>
      </w:r>
      <w:r>
        <w:t>7</w:t>
      </w:r>
      <w:r w:rsidRPr="005A3421">
        <w:tab/>
        <w:t xml:space="preserve">Create </w:t>
      </w:r>
      <w:r w:rsidRPr="005A3421">
        <w:rPr>
          <w:i/>
        </w:rPr>
        <w:t>&lt;remoteCSE&gt;</w:t>
      </w:r>
      <w:bookmarkEnd w:id="2627"/>
      <w:bookmarkEnd w:id="2628"/>
      <w:bookmarkEnd w:id="2629"/>
      <w:bookmarkEnd w:id="2630"/>
      <w:bookmarkEnd w:id="2631"/>
      <w:bookmarkEnd w:id="263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7pt;height:417.7pt" o:ole="">
            <v:imagedata r:id="rId76" o:title=""/>
          </v:shape>
          <o:OLEObject Type="Embed" ProgID="Visio.Drawing.11" ShapeID="_x0000_i1056" DrawAspect="Content" ObjectID="_1644068024"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3" w:name="_Toc470164045"/>
      <w:bookmarkStart w:id="2634" w:name="_Toc470164627"/>
      <w:bookmarkStart w:id="2635" w:name="_Toc475715236"/>
      <w:bookmarkStart w:id="2636" w:name="_Toc479349042"/>
      <w:bookmarkStart w:id="2637" w:name="_Toc484070490"/>
      <w:bookmarkStart w:id="2638" w:name="_Toc26786066"/>
      <w:r w:rsidRPr="005A3421">
        <w:t>10.2.2.</w:t>
      </w:r>
      <w:r>
        <w:t>8</w:t>
      </w:r>
      <w:r w:rsidRPr="005A3421">
        <w:tab/>
        <w:t xml:space="preserve">Retrieve </w:t>
      </w:r>
      <w:r w:rsidRPr="005A3421">
        <w:rPr>
          <w:i/>
        </w:rPr>
        <w:t>&lt;remoteCSE&gt;</w:t>
      </w:r>
      <w:bookmarkEnd w:id="2633"/>
      <w:bookmarkEnd w:id="2634"/>
      <w:bookmarkEnd w:id="2635"/>
      <w:bookmarkEnd w:id="2636"/>
      <w:bookmarkEnd w:id="2637"/>
      <w:bookmarkEnd w:id="263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39" w:name="_Toc470164046"/>
      <w:bookmarkStart w:id="2640" w:name="_Toc470164628"/>
      <w:bookmarkStart w:id="2641" w:name="_Toc475715237"/>
      <w:bookmarkStart w:id="2642" w:name="_Toc479349043"/>
      <w:bookmarkStart w:id="2643" w:name="_Toc484070491"/>
      <w:bookmarkStart w:id="2644" w:name="_Toc26786067"/>
      <w:r w:rsidRPr="005A3421">
        <w:lastRenderedPageBreak/>
        <w:t>10.2.2.</w:t>
      </w:r>
      <w:r>
        <w:t>9</w:t>
      </w:r>
      <w:r w:rsidRPr="005A3421">
        <w:tab/>
        <w:t xml:space="preserve">Update </w:t>
      </w:r>
      <w:r w:rsidRPr="005A3421">
        <w:rPr>
          <w:i/>
        </w:rPr>
        <w:t>&lt;remoteCSE&gt;</w:t>
      </w:r>
      <w:bookmarkEnd w:id="2639"/>
      <w:bookmarkEnd w:id="2640"/>
      <w:bookmarkEnd w:id="2641"/>
      <w:bookmarkEnd w:id="2642"/>
      <w:bookmarkEnd w:id="2643"/>
      <w:bookmarkEnd w:id="264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5" w:name="_Toc470164047"/>
      <w:bookmarkStart w:id="2646" w:name="_Toc470164629"/>
      <w:bookmarkStart w:id="2647" w:name="_Toc475715238"/>
      <w:bookmarkStart w:id="2648" w:name="_Toc479349044"/>
      <w:bookmarkStart w:id="2649" w:name="_Toc484070492"/>
      <w:bookmarkStart w:id="2650" w:name="_Toc26786068"/>
      <w:r w:rsidRPr="005A3421">
        <w:t>10.2.2.</w:t>
      </w:r>
      <w:r>
        <w:t>10</w:t>
      </w:r>
      <w:r w:rsidRPr="005A3421">
        <w:tab/>
        <w:t xml:space="preserve">Delete </w:t>
      </w:r>
      <w:r w:rsidRPr="005A3421">
        <w:rPr>
          <w:i/>
        </w:rPr>
        <w:t>&lt;remoteCSE&gt;</w:t>
      </w:r>
      <w:bookmarkEnd w:id="2645"/>
      <w:bookmarkEnd w:id="2646"/>
      <w:bookmarkEnd w:id="2647"/>
      <w:bookmarkEnd w:id="2648"/>
      <w:bookmarkEnd w:id="2649"/>
      <w:bookmarkEnd w:id="265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7pt;height:244.55pt" o:ole="">
            <v:imagedata r:id="rId78" o:title=""/>
          </v:shape>
          <o:OLEObject Type="Embed" ProgID="Visio.Drawing.11" ShapeID="_x0000_i1057" DrawAspect="Content" ObjectID="_1644068025"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1" w:name="_Toc470164048"/>
      <w:bookmarkStart w:id="2652" w:name="_Toc470164630"/>
      <w:bookmarkStart w:id="2653" w:name="_Toc475715239"/>
      <w:bookmarkStart w:id="2654" w:name="_Toc479349045"/>
      <w:bookmarkStart w:id="2655" w:name="_Toc484070493"/>
      <w:bookmarkStart w:id="2656" w:name="_Toc26786069"/>
      <w:r w:rsidRPr="005A3421">
        <w:t>10.2.</w:t>
      </w:r>
      <w:r>
        <w:t>2</w:t>
      </w:r>
      <w:r w:rsidRPr="005A3421">
        <w:t>.</w:t>
      </w:r>
      <w:r>
        <w:t>11</w:t>
      </w:r>
      <w:r w:rsidRPr="005A3421">
        <w:tab/>
        <w:t xml:space="preserve">Retrieve </w:t>
      </w:r>
      <w:r w:rsidRPr="005A3421">
        <w:rPr>
          <w:i/>
        </w:rPr>
        <w:t>&lt;CSEBase&gt;</w:t>
      </w:r>
      <w:bookmarkEnd w:id="2651"/>
      <w:bookmarkEnd w:id="2652"/>
      <w:bookmarkEnd w:id="2653"/>
      <w:bookmarkEnd w:id="2654"/>
      <w:bookmarkEnd w:id="2655"/>
      <w:bookmarkEnd w:id="265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7" w:name="_Toc470164049"/>
      <w:bookmarkStart w:id="2658" w:name="_Toc470164631"/>
      <w:bookmarkStart w:id="2659" w:name="_Toc475715240"/>
      <w:bookmarkStart w:id="2660" w:name="_Toc479349046"/>
      <w:bookmarkStart w:id="2661" w:name="_Toc484070494"/>
      <w:bookmarkStart w:id="2662" w:name="_Toc26786070"/>
      <w:r w:rsidRPr="005A3421">
        <w:lastRenderedPageBreak/>
        <w:t>10.2.</w:t>
      </w:r>
      <w:r>
        <w:t>3</w:t>
      </w:r>
      <w:r w:rsidRPr="005A3421">
        <w:tab/>
      </w:r>
      <w:r w:rsidR="00F07ECC" w:rsidRPr="00F07ECC">
        <w:t>Authorization</w:t>
      </w:r>
      <w:bookmarkEnd w:id="2657"/>
      <w:bookmarkEnd w:id="2658"/>
      <w:bookmarkEnd w:id="2659"/>
      <w:bookmarkEnd w:id="2660"/>
      <w:bookmarkEnd w:id="2661"/>
      <w:bookmarkEnd w:id="2662"/>
    </w:p>
    <w:p w14:paraId="48017197" w14:textId="77777777" w:rsidR="008F2794" w:rsidRPr="005A3421" w:rsidRDefault="008F2794" w:rsidP="008F2794">
      <w:pPr>
        <w:pStyle w:val="40"/>
      </w:pPr>
      <w:bookmarkStart w:id="2663" w:name="_Toc470164050"/>
      <w:bookmarkStart w:id="2664" w:name="_Toc470164632"/>
      <w:bookmarkStart w:id="2665" w:name="_Toc475715241"/>
      <w:bookmarkStart w:id="2666" w:name="_Toc479349047"/>
      <w:bookmarkStart w:id="2667" w:name="_Toc484070495"/>
      <w:bookmarkStart w:id="2668" w:name="_Toc26786071"/>
      <w:r w:rsidRPr="005A3421">
        <w:t>10.2.</w:t>
      </w:r>
      <w:r>
        <w:t>3</w:t>
      </w:r>
      <w:r w:rsidRPr="005A3421">
        <w:t>.1</w:t>
      </w:r>
      <w:r w:rsidRPr="005A3421">
        <w:tab/>
      </w:r>
      <w:r>
        <w:t>Introduction</w:t>
      </w:r>
      <w:bookmarkEnd w:id="2663"/>
      <w:bookmarkEnd w:id="2664"/>
      <w:bookmarkEnd w:id="2665"/>
      <w:bookmarkEnd w:id="2666"/>
      <w:bookmarkEnd w:id="2667"/>
      <w:bookmarkEnd w:id="266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3pt;height:582.85pt" o:ole="">
            <v:imagedata r:id="rId80" o:title="" croptop="1453f" cropbottom="916f" cropleft="2061f" cropright="1686f"/>
          </v:shape>
          <o:OLEObject Type="Embed" ProgID="Visio.Drawing.11" ShapeID="_x0000_i1058" DrawAspect="Content" ObjectID="_1644068026"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69" w:name="_Toc470164051"/>
      <w:bookmarkStart w:id="2670" w:name="_Toc470164633"/>
      <w:bookmarkStart w:id="2671" w:name="_Toc475715242"/>
      <w:bookmarkStart w:id="2672" w:name="_Toc479349048"/>
      <w:bookmarkStart w:id="2673" w:name="_Toc484070496"/>
      <w:bookmarkStart w:id="2674" w:name="_Toc26786072"/>
      <w:r w:rsidRPr="005A3421">
        <w:t>10.2.</w:t>
      </w:r>
      <w:r>
        <w:t>3</w:t>
      </w:r>
      <w:r w:rsidRPr="005A3421">
        <w:t>.</w:t>
      </w:r>
      <w:r>
        <w:t>2</w:t>
      </w:r>
      <w:r w:rsidRPr="005A3421">
        <w:tab/>
      </w:r>
      <w:r>
        <w:t xml:space="preserve">Authorization using </w:t>
      </w:r>
      <w:r w:rsidR="00F07ECC" w:rsidRPr="00F07ECC">
        <w:rPr>
          <w:i/>
        </w:rPr>
        <w:t>&lt;accessControlPolicy&gt;</w:t>
      </w:r>
      <w:bookmarkEnd w:id="2669"/>
      <w:bookmarkEnd w:id="2670"/>
      <w:bookmarkEnd w:id="2671"/>
      <w:bookmarkEnd w:id="2672"/>
      <w:bookmarkEnd w:id="2673"/>
      <w:bookmarkEnd w:id="267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5" w:name="_Toc470164052"/>
      <w:bookmarkStart w:id="2676" w:name="_Toc470164634"/>
      <w:bookmarkStart w:id="2677" w:name="_Toc475715243"/>
      <w:bookmarkStart w:id="2678" w:name="_Toc479349049"/>
      <w:bookmarkStart w:id="2679" w:name="_Toc484070497"/>
      <w:bookmarkStart w:id="2680" w:name="_Toc26786073"/>
      <w:r w:rsidRPr="005A3421">
        <w:t>10.2.</w:t>
      </w:r>
      <w:r>
        <w:t>3</w:t>
      </w:r>
      <w:r w:rsidRPr="005A3421">
        <w:t>.</w:t>
      </w:r>
      <w:r>
        <w:t>3</w:t>
      </w:r>
      <w:r w:rsidRPr="005A3421">
        <w:tab/>
        <w:t xml:space="preserve">Create </w:t>
      </w:r>
      <w:r w:rsidRPr="005A3421">
        <w:rPr>
          <w:i/>
        </w:rPr>
        <w:t>&lt;accessControlPolicy&gt;</w:t>
      </w:r>
      <w:bookmarkEnd w:id="2675"/>
      <w:bookmarkEnd w:id="2676"/>
      <w:bookmarkEnd w:id="2677"/>
      <w:bookmarkEnd w:id="2678"/>
      <w:bookmarkEnd w:id="2679"/>
      <w:bookmarkEnd w:id="268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1" w:name="_Toc470164053"/>
      <w:bookmarkStart w:id="2682" w:name="_Toc470164635"/>
      <w:bookmarkStart w:id="2683" w:name="_Toc475715244"/>
      <w:bookmarkStart w:id="2684" w:name="_Toc479349050"/>
      <w:bookmarkStart w:id="2685" w:name="_Toc484070498"/>
      <w:bookmarkStart w:id="2686" w:name="_Toc26786074"/>
      <w:r w:rsidRPr="005A3421">
        <w:t>10.2.</w:t>
      </w:r>
      <w:r>
        <w:t>3</w:t>
      </w:r>
      <w:r w:rsidRPr="005A3421">
        <w:t>.</w:t>
      </w:r>
      <w:r>
        <w:t>4</w:t>
      </w:r>
      <w:r w:rsidRPr="005A3421">
        <w:tab/>
        <w:t xml:space="preserve">Retrieve </w:t>
      </w:r>
      <w:r w:rsidRPr="005A3421">
        <w:rPr>
          <w:i/>
        </w:rPr>
        <w:t>&lt;accessControlPolicy&gt;</w:t>
      </w:r>
      <w:bookmarkEnd w:id="2681"/>
      <w:bookmarkEnd w:id="2682"/>
      <w:bookmarkEnd w:id="2683"/>
      <w:bookmarkEnd w:id="2684"/>
      <w:bookmarkEnd w:id="2685"/>
      <w:bookmarkEnd w:id="268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7" w:name="_Toc470164054"/>
      <w:bookmarkStart w:id="2688" w:name="_Toc470164636"/>
      <w:bookmarkStart w:id="2689" w:name="_Toc475715245"/>
      <w:bookmarkStart w:id="2690" w:name="_Toc479349051"/>
      <w:bookmarkStart w:id="2691" w:name="_Toc484070499"/>
      <w:bookmarkStart w:id="2692" w:name="_Toc26786075"/>
      <w:r w:rsidRPr="005A3421">
        <w:t>10.2.</w:t>
      </w:r>
      <w:r>
        <w:t>3</w:t>
      </w:r>
      <w:r w:rsidRPr="005A3421">
        <w:t>.</w:t>
      </w:r>
      <w:r>
        <w:t>5</w:t>
      </w:r>
      <w:r w:rsidRPr="005A3421">
        <w:tab/>
        <w:t xml:space="preserve">Update </w:t>
      </w:r>
      <w:r w:rsidRPr="005A3421">
        <w:rPr>
          <w:i/>
        </w:rPr>
        <w:t>&lt;accessControlPolicy&gt;</w:t>
      </w:r>
      <w:bookmarkEnd w:id="2687"/>
      <w:bookmarkEnd w:id="2688"/>
      <w:bookmarkEnd w:id="2689"/>
      <w:bookmarkEnd w:id="2690"/>
      <w:bookmarkEnd w:id="2691"/>
      <w:bookmarkEnd w:id="269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3" w:name="_Toc470164055"/>
      <w:bookmarkStart w:id="2694" w:name="_Toc470164637"/>
      <w:bookmarkStart w:id="2695" w:name="_Toc475715246"/>
      <w:bookmarkStart w:id="2696" w:name="_Toc479349052"/>
      <w:bookmarkStart w:id="2697" w:name="_Toc484070500"/>
      <w:bookmarkStart w:id="2698" w:name="_Toc26786076"/>
      <w:r w:rsidRPr="005A3421">
        <w:t>10.2.</w:t>
      </w:r>
      <w:r>
        <w:t>3</w:t>
      </w:r>
      <w:r w:rsidRPr="005A3421">
        <w:t>.</w:t>
      </w:r>
      <w:r>
        <w:t>6</w:t>
      </w:r>
      <w:r w:rsidRPr="005A3421">
        <w:tab/>
        <w:t xml:space="preserve">Delete </w:t>
      </w:r>
      <w:r w:rsidRPr="005A3421">
        <w:rPr>
          <w:i/>
        </w:rPr>
        <w:t>&lt;accessControlPolicy&gt;</w:t>
      </w:r>
      <w:bookmarkEnd w:id="2693"/>
      <w:bookmarkEnd w:id="2694"/>
      <w:bookmarkEnd w:id="2695"/>
      <w:bookmarkEnd w:id="2696"/>
      <w:bookmarkEnd w:id="2697"/>
      <w:bookmarkEnd w:id="269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699" w:name="_Toc470164056"/>
      <w:bookmarkStart w:id="2700" w:name="_Toc470164638"/>
      <w:bookmarkStart w:id="2701" w:name="_Toc475715247"/>
      <w:bookmarkStart w:id="2702" w:name="_Toc479349053"/>
      <w:bookmarkStart w:id="2703" w:name="_Toc484070501"/>
      <w:bookmarkStart w:id="2704"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699"/>
      <w:bookmarkEnd w:id="2700"/>
      <w:bookmarkEnd w:id="2701"/>
      <w:bookmarkEnd w:id="2702"/>
      <w:bookmarkEnd w:id="2703"/>
      <w:bookmarkEnd w:id="270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5" w:name="_Toc470164057"/>
      <w:bookmarkStart w:id="2706" w:name="_Toc470164639"/>
      <w:bookmarkStart w:id="2707" w:name="_Toc475715248"/>
      <w:bookmarkStart w:id="2708" w:name="_Toc479349054"/>
      <w:bookmarkStart w:id="2709" w:name="_Toc484070502"/>
      <w:bookmarkStart w:id="2710"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5"/>
      <w:bookmarkEnd w:id="2706"/>
      <w:bookmarkEnd w:id="2707"/>
      <w:bookmarkEnd w:id="2708"/>
      <w:bookmarkEnd w:id="2709"/>
      <w:bookmarkEnd w:id="271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1" w:name="_Toc470164058"/>
      <w:bookmarkStart w:id="2712" w:name="_Toc470164640"/>
      <w:bookmarkStart w:id="2713" w:name="_Toc475715249"/>
      <w:bookmarkStart w:id="2714" w:name="_Toc479349055"/>
      <w:bookmarkStart w:id="2715" w:name="_Toc484070503"/>
      <w:bookmarkStart w:id="2716" w:name="_Toc26786079"/>
      <w:r w:rsidRPr="005A3421">
        <w:lastRenderedPageBreak/>
        <w:t>10.2.3</w:t>
      </w:r>
      <w:r>
        <w:t>.9</w:t>
      </w:r>
      <w:r w:rsidRPr="005A3421">
        <w:tab/>
        <w:t>Retrieve &lt;</w:t>
      </w:r>
      <w:r w:rsidRPr="005A3421">
        <w:rPr>
          <w:i/>
        </w:rPr>
        <w:t>dynamicAuthorizationConsultation</w:t>
      </w:r>
      <w:r w:rsidRPr="005A3421">
        <w:t>&gt;</w:t>
      </w:r>
      <w:bookmarkEnd w:id="2711"/>
      <w:bookmarkEnd w:id="2712"/>
      <w:bookmarkEnd w:id="2713"/>
      <w:bookmarkEnd w:id="2714"/>
      <w:bookmarkEnd w:id="2715"/>
      <w:bookmarkEnd w:id="271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7" w:name="_Toc470164059"/>
      <w:bookmarkStart w:id="2718" w:name="_Toc470164641"/>
      <w:bookmarkStart w:id="2719" w:name="_Toc475715250"/>
      <w:bookmarkStart w:id="2720" w:name="_Toc479349056"/>
      <w:bookmarkStart w:id="2721" w:name="_Toc484070504"/>
      <w:bookmarkStart w:id="2722" w:name="_Toc26786080"/>
      <w:r w:rsidRPr="005A3421">
        <w:t>10.2.3</w:t>
      </w:r>
      <w:r>
        <w:t>.10</w:t>
      </w:r>
      <w:r w:rsidRPr="005A3421">
        <w:tab/>
        <w:t>Update &lt;</w:t>
      </w:r>
      <w:r w:rsidRPr="005A3421">
        <w:rPr>
          <w:i/>
        </w:rPr>
        <w:t>dynamicAuthorizationConsultation</w:t>
      </w:r>
      <w:r w:rsidRPr="005A3421">
        <w:t>&gt;</w:t>
      </w:r>
      <w:bookmarkEnd w:id="2717"/>
      <w:bookmarkEnd w:id="2718"/>
      <w:bookmarkEnd w:id="2719"/>
      <w:bookmarkEnd w:id="2720"/>
      <w:bookmarkEnd w:id="2721"/>
      <w:bookmarkEnd w:id="272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3" w:name="_Toc470164060"/>
      <w:bookmarkStart w:id="2724" w:name="_Toc470164642"/>
      <w:bookmarkStart w:id="2725" w:name="_Toc475715251"/>
      <w:bookmarkStart w:id="2726" w:name="_Toc479349057"/>
      <w:bookmarkStart w:id="2727" w:name="_Toc484070505"/>
      <w:bookmarkStart w:id="2728" w:name="_Toc26786081"/>
      <w:r w:rsidRPr="005A3421">
        <w:t>10.2.3</w:t>
      </w:r>
      <w:r>
        <w:t>.11</w:t>
      </w:r>
      <w:r w:rsidRPr="005A3421">
        <w:tab/>
        <w:t>Delete &lt;</w:t>
      </w:r>
      <w:r w:rsidRPr="005A3421">
        <w:rPr>
          <w:i/>
        </w:rPr>
        <w:t>dynamicAuthorizationConsultation</w:t>
      </w:r>
      <w:r w:rsidRPr="005A3421">
        <w:t>&gt;</w:t>
      </w:r>
      <w:bookmarkEnd w:id="2723"/>
      <w:bookmarkEnd w:id="2724"/>
      <w:bookmarkEnd w:id="2725"/>
      <w:bookmarkEnd w:id="2726"/>
      <w:bookmarkEnd w:id="2727"/>
      <w:bookmarkEnd w:id="272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29" w:name="_Toc470164061"/>
      <w:bookmarkStart w:id="2730" w:name="_Toc470164643"/>
      <w:bookmarkStart w:id="2731" w:name="_Toc475715252"/>
      <w:bookmarkStart w:id="2732" w:name="_Toc479349058"/>
      <w:bookmarkStart w:id="2733" w:name="_Toc484070506"/>
      <w:bookmarkStart w:id="2734"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29"/>
      <w:bookmarkEnd w:id="2730"/>
      <w:bookmarkEnd w:id="2731"/>
      <w:bookmarkEnd w:id="2732"/>
      <w:bookmarkEnd w:id="2733"/>
      <w:bookmarkEnd w:id="273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5" w:name="_Toc470164062"/>
      <w:bookmarkStart w:id="2736" w:name="_Toc470164644"/>
      <w:bookmarkStart w:id="2737" w:name="_Toc475715253"/>
      <w:bookmarkStart w:id="2738" w:name="_Toc479349059"/>
      <w:bookmarkStart w:id="2739" w:name="_Toc484070507"/>
      <w:bookmarkStart w:id="2740" w:name="_Toc2678608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5"/>
      <w:bookmarkEnd w:id="2736"/>
      <w:bookmarkEnd w:id="2737"/>
      <w:bookmarkEnd w:id="2738"/>
      <w:bookmarkEnd w:id="2739"/>
      <w:bookmarkEnd w:id="274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1" w:name="_Toc470164063"/>
      <w:bookmarkStart w:id="2742" w:name="_Toc470164645"/>
      <w:bookmarkStart w:id="2743" w:name="_Toc475715254"/>
      <w:bookmarkStart w:id="2744" w:name="_Toc479349060"/>
      <w:bookmarkStart w:id="2745" w:name="_Toc484070508"/>
      <w:bookmarkStart w:id="2746" w:name="_Toc26786084"/>
      <w:r w:rsidRPr="005A3421">
        <w:t>10.2.</w:t>
      </w:r>
      <w:r w:rsidRPr="005A3421">
        <w:rPr>
          <w:rFonts w:hint="eastAsia"/>
        </w:rPr>
        <w:t>3</w:t>
      </w:r>
      <w:r>
        <w:t>.14</w:t>
      </w:r>
      <w:r w:rsidRPr="005A3421">
        <w:tab/>
        <w:t>Retrieve &lt;</w:t>
      </w:r>
      <w:r w:rsidRPr="005A3421">
        <w:rPr>
          <w:i/>
        </w:rPr>
        <w:t>role</w:t>
      </w:r>
      <w:r w:rsidRPr="005A3421">
        <w:t>&gt;</w:t>
      </w:r>
      <w:bookmarkEnd w:id="2741"/>
      <w:bookmarkEnd w:id="2742"/>
      <w:bookmarkEnd w:id="2743"/>
      <w:bookmarkEnd w:id="2744"/>
      <w:bookmarkEnd w:id="2745"/>
      <w:bookmarkEnd w:id="274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7" w:name="_Toc470164064"/>
      <w:bookmarkStart w:id="2748" w:name="_Toc470164646"/>
      <w:bookmarkStart w:id="2749" w:name="_Toc475715255"/>
      <w:bookmarkStart w:id="2750" w:name="_Toc479349061"/>
      <w:bookmarkStart w:id="2751" w:name="_Toc484070509"/>
      <w:bookmarkStart w:id="2752" w:name="_Toc26786085"/>
      <w:r w:rsidRPr="005A3421">
        <w:t>10.2.</w:t>
      </w:r>
      <w:r w:rsidRPr="005A3421">
        <w:rPr>
          <w:rFonts w:hint="eastAsia"/>
        </w:rPr>
        <w:t>3</w:t>
      </w:r>
      <w:r>
        <w:t>.15</w:t>
      </w:r>
      <w:r w:rsidRPr="005A3421">
        <w:tab/>
        <w:t>Update &lt;</w:t>
      </w:r>
      <w:r w:rsidRPr="005A3421">
        <w:rPr>
          <w:i/>
        </w:rPr>
        <w:t>role</w:t>
      </w:r>
      <w:r w:rsidRPr="005A3421">
        <w:t>&gt;</w:t>
      </w:r>
      <w:bookmarkEnd w:id="2747"/>
      <w:bookmarkEnd w:id="2748"/>
      <w:bookmarkEnd w:id="2749"/>
      <w:bookmarkEnd w:id="2750"/>
      <w:bookmarkEnd w:id="2751"/>
      <w:bookmarkEnd w:id="275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3" w:name="_Toc470164065"/>
      <w:bookmarkStart w:id="2754" w:name="_Toc470164647"/>
      <w:bookmarkStart w:id="2755" w:name="_Toc475715256"/>
      <w:bookmarkStart w:id="2756" w:name="_Toc479349062"/>
      <w:bookmarkStart w:id="2757" w:name="_Toc484070510"/>
      <w:bookmarkStart w:id="2758" w:name="_Toc26786086"/>
      <w:r w:rsidRPr="005A3421">
        <w:lastRenderedPageBreak/>
        <w:t>10.2.</w:t>
      </w:r>
      <w:r w:rsidRPr="005A3421">
        <w:rPr>
          <w:rFonts w:hint="eastAsia"/>
        </w:rPr>
        <w:t>3</w:t>
      </w:r>
      <w:r>
        <w:t>.16</w:t>
      </w:r>
      <w:r w:rsidRPr="005A3421">
        <w:tab/>
        <w:t>Delete &lt;</w:t>
      </w:r>
      <w:r w:rsidRPr="005A3421">
        <w:rPr>
          <w:i/>
        </w:rPr>
        <w:t>role</w:t>
      </w:r>
      <w:r w:rsidRPr="005A3421">
        <w:t>&gt;</w:t>
      </w:r>
      <w:bookmarkEnd w:id="2753"/>
      <w:bookmarkEnd w:id="2754"/>
      <w:bookmarkEnd w:id="2755"/>
      <w:bookmarkEnd w:id="2756"/>
      <w:bookmarkEnd w:id="2757"/>
      <w:bookmarkEnd w:id="275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59" w:name="_Toc470164066"/>
      <w:bookmarkStart w:id="2760" w:name="_Toc470164648"/>
      <w:bookmarkStart w:id="2761" w:name="_Toc475715257"/>
      <w:bookmarkStart w:id="2762" w:name="_Toc479349063"/>
      <w:bookmarkStart w:id="2763" w:name="_Toc484070511"/>
      <w:bookmarkStart w:id="2764"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59"/>
      <w:bookmarkEnd w:id="2760"/>
      <w:bookmarkEnd w:id="2761"/>
      <w:bookmarkEnd w:id="2762"/>
      <w:bookmarkEnd w:id="2763"/>
      <w:bookmarkEnd w:id="276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5" w:name="_Toc470164067"/>
      <w:bookmarkStart w:id="2766" w:name="_Toc470164649"/>
      <w:bookmarkStart w:id="2767" w:name="_Toc475715258"/>
      <w:bookmarkStart w:id="2768" w:name="_Toc479349064"/>
      <w:bookmarkStart w:id="2769" w:name="_Toc484070512"/>
      <w:bookmarkStart w:id="2770" w:name="_Toc26786088"/>
      <w:r w:rsidRPr="005A3421">
        <w:t>10.2.</w:t>
      </w:r>
      <w:r>
        <w:t>3</w:t>
      </w:r>
      <w:r w:rsidRPr="005A3421">
        <w:t>.1</w:t>
      </w:r>
      <w:r>
        <w:t>8</w:t>
      </w:r>
      <w:r w:rsidRPr="005A3421">
        <w:tab/>
        <w:t>Create &lt;</w:t>
      </w:r>
      <w:r w:rsidRPr="005A3421">
        <w:rPr>
          <w:i/>
        </w:rPr>
        <w:t>token</w:t>
      </w:r>
      <w:r w:rsidRPr="005A3421">
        <w:t>&gt;</w:t>
      </w:r>
      <w:bookmarkEnd w:id="2765"/>
      <w:bookmarkEnd w:id="2766"/>
      <w:bookmarkEnd w:id="2767"/>
      <w:bookmarkEnd w:id="2768"/>
      <w:bookmarkEnd w:id="2769"/>
      <w:bookmarkEnd w:id="277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1" w:name="_Toc470164068"/>
      <w:bookmarkStart w:id="2772" w:name="_Toc470164650"/>
      <w:bookmarkStart w:id="2773" w:name="_Toc475715259"/>
      <w:bookmarkStart w:id="2774" w:name="_Toc479349065"/>
      <w:bookmarkStart w:id="2775" w:name="_Toc484070513"/>
      <w:bookmarkStart w:id="2776" w:name="_Toc26786089"/>
      <w:r w:rsidRPr="005A3421">
        <w:lastRenderedPageBreak/>
        <w:t>10.2.</w:t>
      </w:r>
      <w:r w:rsidRPr="005A3421">
        <w:rPr>
          <w:rFonts w:hint="eastAsia"/>
        </w:rPr>
        <w:t>3</w:t>
      </w:r>
      <w:r>
        <w:t>.19</w:t>
      </w:r>
      <w:r w:rsidRPr="005A3421">
        <w:tab/>
        <w:t>Retrieve &lt;</w:t>
      </w:r>
      <w:r w:rsidRPr="005A3421">
        <w:rPr>
          <w:i/>
        </w:rPr>
        <w:t>token</w:t>
      </w:r>
      <w:r w:rsidRPr="005A3421">
        <w:t>&gt;</w:t>
      </w:r>
      <w:bookmarkEnd w:id="2771"/>
      <w:bookmarkEnd w:id="2772"/>
      <w:bookmarkEnd w:id="2773"/>
      <w:bookmarkEnd w:id="2774"/>
      <w:bookmarkEnd w:id="2775"/>
      <w:bookmarkEnd w:id="277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7" w:name="_Toc470164069"/>
      <w:bookmarkStart w:id="2778" w:name="_Toc470164651"/>
      <w:bookmarkStart w:id="2779" w:name="_Toc475715260"/>
      <w:bookmarkStart w:id="2780" w:name="_Toc479349066"/>
      <w:bookmarkStart w:id="2781" w:name="_Toc484070514"/>
      <w:bookmarkStart w:id="2782" w:name="_Toc26786090"/>
      <w:r w:rsidRPr="005A3421">
        <w:t>10.2.</w:t>
      </w:r>
      <w:r w:rsidRPr="005A3421">
        <w:rPr>
          <w:rFonts w:hint="eastAsia"/>
        </w:rPr>
        <w:t>3</w:t>
      </w:r>
      <w:r>
        <w:t>.20</w:t>
      </w:r>
      <w:r w:rsidRPr="005A3421">
        <w:tab/>
        <w:t>Update &lt;</w:t>
      </w:r>
      <w:r w:rsidRPr="005A3421">
        <w:rPr>
          <w:i/>
        </w:rPr>
        <w:t>token</w:t>
      </w:r>
      <w:r w:rsidRPr="005A3421">
        <w:t>&gt;</w:t>
      </w:r>
      <w:bookmarkEnd w:id="2777"/>
      <w:bookmarkEnd w:id="2778"/>
      <w:bookmarkEnd w:id="2779"/>
      <w:bookmarkEnd w:id="2780"/>
      <w:bookmarkEnd w:id="2781"/>
      <w:bookmarkEnd w:id="278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3" w:name="_Toc470164070"/>
      <w:bookmarkStart w:id="2784" w:name="_Toc470164652"/>
      <w:bookmarkStart w:id="2785" w:name="_Toc475715261"/>
      <w:bookmarkStart w:id="2786" w:name="_Toc479349067"/>
      <w:bookmarkStart w:id="2787" w:name="_Toc484070515"/>
      <w:bookmarkStart w:id="2788"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3"/>
      <w:bookmarkEnd w:id="2784"/>
      <w:bookmarkEnd w:id="2785"/>
      <w:bookmarkEnd w:id="2786"/>
      <w:bookmarkEnd w:id="2787"/>
      <w:bookmarkEnd w:id="278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89" w:name="_Toc406425314"/>
      <w:bookmarkStart w:id="2790" w:name="_Toc408583399"/>
      <w:bookmarkStart w:id="2791" w:name="_Toc408583843"/>
      <w:bookmarkStart w:id="2792" w:name="_Toc430356693"/>
      <w:bookmarkStart w:id="2793" w:name="_Toc442088209"/>
      <w:bookmarkStart w:id="2794" w:name="_Toc442089868"/>
      <w:bookmarkStart w:id="2795" w:name="_Toc442090433"/>
      <w:bookmarkStart w:id="2796" w:name="_Toc442093151"/>
      <w:bookmarkStart w:id="2797" w:name="_Toc445029428"/>
      <w:bookmarkStart w:id="2798" w:name="_Toc470164071"/>
      <w:bookmarkStart w:id="2799" w:name="_Toc470164653"/>
      <w:bookmarkStart w:id="2800" w:name="_Toc475715262"/>
      <w:bookmarkStart w:id="2801" w:name="_Toc479349068"/>
      <w:bookmarkStart w:id="2802" w:name="_Toc484070516"/>
      <w:bookmarkStart w:id="2803" w:name="_Toc26786092"/>
      <w:bookmarkStart w:id="2804" w:name="_Toc442088376"/>
      <w:bookmarkStart w:id="2805" w:name="_Toc442090035"/>
      <w:bookmarkStart w:id="2806" w:name="_Toc442090600"/>
      <w:bookmarkStart w:id="2807" w:name="_Toc442093318"/>
      <w:bookmarkStart w:id="2808" w:name="_Toc445029595"/>
      <w:r>
        <w:lastRenderedPageBreak/>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09" w:name="_Toc470164072"/>
      <w:bookmarkStart w:id="2810" w:name="_Toc470164654"/>
      <w:bookmarkStart w:id="2811" w:name="_Toc475715263"/>
      <w:bookmarkStart w:id="2812" w:name="_Toc479349069"/>
      <w:bookmarkStart w:id="2813" w:name="_Toc484070517"/>
      <w:bookmarkStart w:id="2814"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4"/>
      <w:bookmarkEnd w:id="2805"/>
      <w:bookmarkEnd w:id="2806"/>
      <w:bookmarkEnd w:id="2807"/>
      <w:bookmarkEnd w:id="2808"/>
      <w:bookmarkEnd w:id="2809"/>
      <w:bookmarkEnd w:id="2810"/>
      <w:bookmarkEnd w:id="2811"/>
      <w:bookmarkEnd w:id="2812"/>
      <w:bookmarkEnd w:id="2813"/>
      <w:bookmarkEnd w:id="281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5" w:name="_Toc442088377"/>
      <w:bookmarkStart w:id="2816" w:name="_Toc442090036"/>
      <w:bookmarkStart w:id="2817" w:name="_Toc442090601"/>
      <w:bookmarkStart w:id="2818" w:name="_Toc442093319"/>
      <w:bookmarkStart w:id="2819" w:name="_Toc445029596"/>
      <w:bookmarkStart w:id="2820" w:name="_Toc470164073"/>
      <w:bookmarkStart w:id="2821" w:name="_Toc470164655"/>
      <w:bookmarkStart w:id="2822" w:name="_Toc475715264"/>
      <w:bookmarkStart w:id="2823" w:name="_Toc479349070"/>
      <w:bookmarkStart w:id="2824" w:name="_Toc484070518"/>
      <w:bookmarkStart w:id="2825"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5"/>
      <w:bookmarkEnd w:id="2816"/>
      <w:bookmarkEnd w:id="2817"/>
      <w:bookmarkEnd w:id="2818"/>
      <w:bookmarkEnd w:id="2819"/>
      <w:bookmarkEnd w:id="2820"/>
      <w:bookmarkEnd w:id="2821"/>
      <w:bookmarkEnd w:id="2822"/>
      <w:bookmarkEnd w:id="2823"/>
      <w:bookmarkEnd w:id="2824"/>
      <w:bookmarkEnd w:id="282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6" w:name="_Toc442088378"/>
      <w:bookmarkStart w:id="2827" w:name="_Toc442090037"/>
      <w:bookmarkStart w:id="2828" w:name="_Toc442090602"/>
      <w:bookmarkStart w:id="2829" w:name="_Toc442093320"/>
      <w:bookmarkStart w:id="2830" w:name="_Toc445029597"/>
      <w:bookmarkStart w:id="2831" w:name="_Toc470164074"/>
      <w:bookmarkStart w:id="2832" w:name="_Toc470164656"/>
      <w:bookmarkStart w:id="2833" w:name="_Toc475715265"/>
      <w:bookmarkStart w:id="2834" w:name="_Toc479349071"/>
      <w:bookmarkStart w:id="2835" w:name="_Toc484070519"/>
      <w:bookmarkStart w:id="2836" w:name="_Toc26786095"/>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6"/>
      <w:bookmarkEnd w:id="2827"/>
      <w:bookmarkEnd w:id="2828"/>
      <w:bookmarkEnd w:id="2829"/>
      <w:bookmarkEnd w:id="2830"/>
      <w:bookmarkEnd w:id="2831"/>
      <w:bookmarkEnd w:id="2832"/>
      <w:bookmarkEnd w:id="2833"/>
      <w:bookmarkEnd w:id="2834"/>
      <w:bookmarkEnd w:id="2835"/>
      <w:bookmarkEnd w:id="283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7" w:name="_Toc442088379"/>
      <w:bookmarkStart w:id="2838" w:name="_Toc442090038"/>
      <w:bookmarkStart w:id="2839" w:name="_Toc442090603"/>
      <w:bookmarkStart w:id="2840" w:name="_Toc442093321"/>
      <w:bookmarkStart w:id="2841" w:name="_Toc445029598"/>
      <w:bookmarkStart w:id="2842" w:name="_Toc470164075"/>
      <w:bookmarkStart w:id="2843" w:name="_Toc470164657"/>
      <w:bookmarkStart w:id="2844" w:name="_Toc475715266"/>
      <w:bookmarkStart w:id="2845" w:name="_Toc479349072"/>
      <w:bookmarkStart w:id="2846" w:name="_Toc484070520"/>
      <w:bookmarkStart w:id="2847"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7"/>
      <w:bookmarkEnd w:id="2838"/>
      <w:bookmarkEnd w:id="2839"/>
      <w:bookmarkEnd w:id="2840"/>
      <w:bookmarkEnd w:id="2841"/>
      <w:bookmarkEnd w:id="2842"/>
      <w:bookmarkEnd w:id="2843"/>
      <w:bookmarkEnd w:id="2844"/>
      <w:bookmarkEnd w:id="2845"/>
      <w:bookmarkEnd w:id="2846"/>
      <w:bookmarkEnd w:id="284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8" w:name="_Toc470164076"/>
      <w:bookmarkStart w:id="2849" w:name="_Toc470164658"/>
      <w:bookmarkStart w:id="2850" w:name="_Toc475715267"/>
      <w:bookmarkStart w:id="2851" w:name="_Toc479349073"/>
      <w:bookmarkStart w:id="2852" w:name="_Toc484070521"/>
      <w:bookmarkStart w:id="2853" w:name="_Toc26786097"/>
      <w:r>
        <w:lastRenderedPageBreak/>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8"/>
      <w:bookmarkEnd w:id="2849"/>
      <w:bookmarkEnd w:id="2850"/>
      <w:bookmarkEnd w:id="2851"/>
      <w:bookmarkEnd w:id="2852"/>
      <w:bookmarkEnd w:id="285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4" w:name="_Toc470164077"/>
      <w:bookmarkStart w:id="2855" w:name="_Toc470164659"/>
      <w:bookmarkStart w:id="2856" w:name="_Toc475715268"/>
      <w:bookmarkStart w:id="2857" w:name="_Toc479349074"/>
      <w:bookmarkStart w:id="2858" w:name="_Toc484070522"/>
      <w:bookmarkStart w:id="2859"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4"/>
      <w:bookmarkEnd w:id="2855"/>
      <w:bookmarkEnd w:id="2856"/>
      <w:bookmarkEnd w:id="2857"/>
      <w:bookmarkEnd w:id="2858"/>
      <w:bookmarkEnd w:id="285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0" w:name="_Toc470164078"/>
      <w:bookmarkStart w:id="2861" w:name="_Toc470164660"/>
      <w:bookmarkStart w:id="2862" w:name="_Toc475715269"/>
      <w:bookmarkStart w:id="2863" w:name="_Toc479349075"/>
      <w:bookmarkStart w:id="2864" w:name="_Toc484070523"/>
      <w:bookmarkStart w:id="2865"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0"/>
      <w:bookmarkEnd w:id="2861"/>
      <w:bookmarkEnd w:id="2862"/>
      <w:bookmarkEnd w:id="2863"/>
      <w:bookmarkEnd w:id="2864"/>
      <w:bookmarkEnd w:id="286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6" w:name="_Toc470164079"/>
      <w:bookmarkStart w:id="2867" w:name="_Toc470164661"/>
      <w:bookmarkStart w:id="2868" w:name="_Toc475715270"/>
      <w:bookmarkStart w:id="2869" w:name="_Toc479349076"/>
      <w:bookmarkStart w:id="2870" w:name="_Toc484070524"/>
      <w:bookmarkStart w:id="2871"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6"/>
      <w:bookmarkEnd w:id="2867"/>
      <w:bookmarkEnd w:id="2868"/>
      <w:bookmarkEnd w:id="2869"/>
      <w:bookmarkEnd w:id="2870"/>
      <w:bookmarkEnd w:id="287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lastRenderedPageBreak/>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2" w:name="_Toc470164080"/>
      <w:bookmarkStart w:id="2873" w:name="_Toc470164662"/>
      <w:bookmarkStart w:id="2874" w:name="_Toc475715271"/>
      <w:bookmarkStart w:id="2875" w:name="_Toc479349077"/>
      <w:bookmarkStart w:id="2876" w:name="_Toc484070525"/>
      <w:bookmarkStart w:id="2877"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2"/>
      <w:bookmarkEnd w:id="2873"/>
      <w:bookmarkEnd w:id="2874"/>
      <w:bookmarkEnd w:id="2875"/>
      <w:bookmarkEnd w:id="2876"/>
      <w:bookmarkEnd w:id="287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8" w:name="_Toc470164081"/>
      <w:bookmarkStart w:id="2879" w:name="_Toc470164663"/>
      <w:bookmarkStart w:id="2880" w:name="_Toc475715272"/>
      <w:bookmarkStart w:id="2881" w:name="_Toc479349078"/>
      <w:bookmarkStart w:id="2882" w:name="_Toc484070526"/>
      <w:bookmarkStart w:id="2883"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8"/>
      <w:bookmarkEnd w:id="2879"/>
      <w:bookmarkEnd w:id="2880"/>
      <w:bookmarkEnd w:id="2881"/>
      <w:bookmarkEnd w:id="2882"/>
      <w:bookmarkEnd w:id="288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lastRenderedPageBreak/>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4" w:name="_Toc470164082"/>
      <w:bookmarkStart w:id="2885" w:name="_Toc470164664"/>
      <w:bookmarkStart w:id="2886" w:name="_Toc475715273"/>
      <w:bookmarkStart w:id="2887" w:name="_Toc479349079"/>
      <w:bookmarkStart w:id="2888" w:name="_Toc484070527"/>
      <w:bookmarkStart w:id="2889"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4"/>
      <w:bookmarkEnd w:id="2885"/>
      <w:bookmarkEnd w:id="2886"/>
      <w:bookmarkEnd w:id="2887"/>
      <w:bookmarkEnd w:id="2888"/>
      <w:bookmarkEnd w:id="288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0" w:name="_Toc470164083"/>
      <w:bookmarkStart w:id="2891" w:name="_Toc470164665"/>
      <w:bookmarkStart w:id="2892" w:name="_Toc475715274"/>
      <w:bookmarkStart w:id="2893" w:name="_Toc479349080"/>
      <w:bookmarkStart w:id="2894" w:name="_Toc484070528"/>
      <w:bookmarkStart w:id="2895"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0"/>
      <w:bookmarkEnd w:id="2891"/>
      <w:bookmarkEnd w:id="2892"/>
      <w:bookmarkEnd w:id="2893"/>
      <w:bookmarkEnd w:id="2894"/>
      <w:bookmarkEnd w:id="289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6" w:name="_Toc470164084"/>
      <w:bookmarkStart w:id="2897" w:name="_Toc470164666"/>
      <w:bookmarkStart w:id="2898" w:name="_Toc475715275"/>
      <w:bookmarkStart w:id="2899" w:name="_Toc479349081"/>
      <w:bookmarkStart w:id="2900" w:name="_Toc484070529"/>
      <w:bookmarkStart w:id="2901"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6"/>
      <w:bookmarkEnd w:id="2897"/>
      <w:bookmarkEnd w:id="2898"/>
      <w:bookmarkEnd w:id="2899"/>
      <w:bookmarkEnd w:id="2900"/>
      <w:bookmarkEnd w:id="290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2" w:name="_Toc470164085"/>
      <w:bookmarkStart w:id="2903" w:name="_Toc470164667"/>
      <w:bookmarkStart w:id="2904" w:name="_Toc475715276"/>
      <w:bookmarkStart w:id="2905" w:name="_Toc479349082"/>
      <w:bookmarkStart w:id="2906" w:name="_Toc484070530"/>
      <w:bookmarkStart w:id="2907"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2"/>
      <w:bookmarkEnd w:id="2903"/>
      <w:bookmarkEnd w:id="2904"/>
      <w:bookmarkEnd w:id="2905"/>
      <w:bookmarkEnd w:id="2906"/>
      <w:bookmarkEnd w:id="290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8" w:name="_Toc470164086"/>
      <w:bookmarkStart w:id="2909" w:name="_Toc470164668"/>
      <w:bookmarkStart w:id="2910" w:name="_Toc475715277"/>
      <w:bookmarkStart w:id="2911" w:name="_Toc479349083"/>
      <w:bookmarkStart w:id="2912" w:name="_Toc484070531"/>
      <w:bookmarkStart w:id="2913" w:name="_Toc26786107"/>
      <w:r w:rsidRPr="005A3421">
        <w:t>10.2.</w:t>
      </w:r>
      <w:r>
        <w:t>4</w:t>
      </w:r>
      <w:r w:rsidRPr="005A3421">
        <w:tab/>
      </w:r>
      <w:r>
        <w:t>Data management</w:t>
      </w:r>
      <w:bookmarkEnd w:id="2908"/>
      <w:bookmarkEnd w:id="2909"/>
      <w:bookmarkEnd w:id="2910"/>
      <w:bookmarkEnd w:id="2911"/>
      <w:bookmarkEnd w:id="2912"/>
      <w:bookmarkEnd w:id="2913"/>
    </w:p>
    <w:p w14:paraId="7B5447A8" w14:textId="77777777" w:rsidR="008F2794" w:rsidRPr="005A3421" w:rsidRDefault="008F2794" w:rsidP="008F2794">
      <w:pPr>
        <w:pStyle w:val="40"/>
      </w:pPr>
      <w:bookmarkStart w:id="2914" w:name="_Toc470164087"/>
      <w:bookmarkStart w:id="2915" w:name="_Toc470164669"/>
      <w:bookmarkStart w:id="2916" w:name="_Toc475715278"/>
      <w:bookmarkStart w:id="2917" w:name="_Toc479349084"/>
      <w:bookmarkStart w:id="2918" w:name="_Toc484070532"/>
      <w:bookmarkStart w:id="2919" w:name="_Toc26786108"/>
      <w:r w:rsidRPr="005A3421">
        <w:t>10.2.</w:t>
      </w:r>
      <w:r>
        <w:t>4</w:t>
      </w:r>
      <w:r w:rsidRPr="005A3421">
        <w:t>.1</w:t>
      </w:r>
      <w:r w:rsidRPr="005A3421">
        <w:tab/>
        <w:t>Introduction</w:t>
      </w:r>
      <w:bookmarkEnd w:id="2914"/>
      <w:bookmarkEnd w:id="2915"/>
      <w:bookmarkEnd w:id="2916"/>
      <w:bookmarkEnd w:id="2917"/>
      <w:bookmarkEnd w:id="2918"/>
      <w:bookmarkEnd w:id="291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lastRenderedPageBreak/>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0" w:name="_Toc470164088"/>
      <w:bookmarkStart w:id="2921" w:name="_Toc470164670"/>
      <w:bookmarkStart w:id="2922" w:name="_Toc475715279"/>
      <w:bookmarkStart w:id="2923" w:name="_Toc479349085"/>
      <w:bookmarkStart w:id="2924" w:name="_Toc484070533"/>
      <w:bookmarkStart w:id="2925"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0"/>
      <w:bookmarkEnd w:id="2921"/>
      <w:bookmarkEnd w:id="2922"/>
      <w:bookmarkEnd w:id="2923"/>
      <w:bookmarkEnd w:id="2924"/>
      <w:bookmarkEnd w:id="292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6" w:name="_Toc470164089"/>
      <w:bookmarkStart w:id="2927" w:name="_Toc470164671"/>
      <w:bookmarkStart w:id="2928" w:name="_Toc475715280"/>
      <w:bookmarkStart w:id="2929" w:name="_Toc479349086"/>
      <w:bookmarkStart w:id="2930" w:name="_Toc484070534"/>
      <w:bookmarkStart w:id="2931" w:name="_Toc26786110"/>
      <w:r w:rsidRPr="005A3421">
        <w:t>10.2.4.</w:t>
      </w:r>
      <w:r>
        <w:t>3</w:t>
      </w:r>
      <w:r w:rsidRPr="005A3421">
        <w:tab/>
        <w:t xml:space="preserve">Create </w:t>
      </w:r>
      <w:r w:rsidRPr="005A3421">
        <w:rPr>
          <w:i/>
        </w:rPr>
        <w:t>&lt;container&gt;</w:t>
      </w:r>
      <w:bookmarkEnd w:id="2926"/>
      <w:bookmarkEnd w:id="2927"/>
      <w:bookmarkEnd w:id="2928"/>
      <w:bookmarkEnd w:id="2929"/>
      <w:bookmarkEnd w:id="2930"/>
      <w:bookmarkEnd w:id="293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2" w:name="_Toc470164090"/>
      <w:bookmarkStart w:id="2933" w:name="_Toc470164672"/>
      <w:bookmarkStart w:id="2934" w:name="_Toc475715281"/>
      <w:bookmarkStart w:id="2935" w:name="_Toc479349087"/>
      <w:bookmarkStart w:id="2936" w:name="_Toc484070535"/>
      <w:bookmarkStart w:id="2937" w:name="_Toc26786111"/>
      <w:r w:rsidRPr="005A3421">
        <w:lastRenderedPageBreak/>
        <w:t>10.2.4.</w:t>
      </w:r>
      <w:r>
        <w:t>4</w:t>
      </w:r>
      <w:r w:rsidRPr="005A3421">
        <w:tab/>
        <w:t xml:space="preserve">Retrieve </w:t>
      </w:r>
      <w:r w:rsidRPr="005A3421">
        <w:rPr>
          <w:i/>
        </w:rPr>
        <w:t>&lt;container&gt;</w:t>
      </w:r>
      <w:bookmarkEnd w:id="2932"/>
      <w:bookmarkEnd w:id="2933"/>
      <w:bookmarkEnd w:id="2934"/>
      <w:bookmarkEnd w:id="2935"/>
      <w:bookmarkEnd w:id="2936"/>
      <w:bookmarkEnd w:id="293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8" w:name="_Toc470164091"/>
      <w:bookmarkStart w:id="2939" w:name="_Toc470164673"/>
      <w:bookmarkStart w:id="2940" w:name="_Toc475715282"/>
      <w:bookmarkStart w:id="2941" w:name="_Toc479349088"/>
      <w:bookmarkStart w:id="2942" w:name="_Toc484070536"/>
      <w:bookmarkStart w:id="2943" w:name="_Toc26786112"/>
      <w:r w:rsidRPr="005A3421">
        <w:t>10.2.4.</w:t>
      </w:r>
      <w:r>
        <w:t>5</w:t>
      </w:r>
      <w:r w:rsidRPr="005A3421">
        <w:tab/>
        <w:t xml:space="preserve">Update </w:t>
      </w:r>
      <w:r w:rsidRPr="005A3421">
        <w:rPr>
          <w:i/>
        </w:rPr>
        <w:t>&lt;container&gt;</w:t>
      </w:r>
      <w:bookmarkEnd w:id="2938"/>
      <w:bookmarkEnd w:id="2939"/>
      <w:bookmarkEnd w:id="2940"/>
      <w:bookmarkEnd w:id="2941"/>
      <w:bookmarkEnd w:id="2942"/>
      <w:bookmarkEnd w:id="294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4" w:name="_Toc470164092"/>
      <w:bookmarkStart w:id="2945" w:name="_Toc470164674"/>
      <w:bookmarkStart w:id="2946" w:name="_Toc475715283"/>
      <w:bookmarkStart w:id="2947" w:name="_Toc479349089"/>
      <w:bookmarkStart w:id="2948" w:name="_Toc484070537"/>
      <w:bookmarkStart w:id="2949" w:name="_Toc26786113"/>
      <w:r w:rsidRPr="005A3421">
        <w:lastRenderedPageBreak/>
        <w:t>10.2.4.</w:t>
      </w:r>
      <w:r>
        <w:t>6</w:t>
      </w:r>
      <w:r w:rsidRPr="005A3421">
        <w:tab/>
        <w:t xml:space="preserve">Delete </w:t>
      </w:r>
      <w:r w:rsidRPr="005A3421">
        <w:rPr>
          <w:i/>
        </w:rPr>
        <w:t>&lt;container&gt;</w:t>
      </w:r>
      <w:bookmarkEnd w:id="2944"/>
      <w:bookmarkEnd w:id="2945"/>
      <w:bookmarkEnd w:id="2946"/>
      <w:bookmarkEnd w:id="2947"/>
      <w:bookmarkEnd w:id="2948"/>
      <w:bookmarkEnd w:id="294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0" w:name="_Toc470164093"/>
      <w:bookmarkStart w:id="2951" w:name="_Toc470164675"/>
      <w:bookmarkStart w:id="2952" w:name="_Toc475715284"/>
      <w:bookmarkStart w:id="2953" w:name="_Toc479349090"/>
      <w:bookmarkStart w:id="2954" w:name="_Toc484070538"/>
      <w:bookmarkStart w:id="2955"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2950"/>
      <w:bookmarkEnd w:id="2951"/>
      <w:bookmarkEnd w:id="2952"/>
      <w:bookmarkEnd w:id="2953"/>
      <w:bookmarkEnd w:id="2954"/>
      <w:bookmarkEnd w:id="295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6" w:name="_Toc470164094"/>
      <w:bookmarkStart w:id="2957" w:name="_Toc470164676"/>
      <w:bookmarkStart w:id="2958" w:name="_Toc475715285"/>
      <w:bookmarkStart w:id="2959" w:name="_Toc479349091"/>
      <w:bookmarkStart w:id="2960" w:name="_Toc484070539"/>
      <w:bookmarkStart w:id="2961" w:name="_Toc2678611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6"/>
      <w:bookmarkEnd w:id="2957"/>
      <w:bookmarkEnd w:id="2958"/>
      <w:bookmarkEnd w:id="2959"/>
      <w:bookmarkEnd w:id="2960"/>
      <w:bookmarkEnd w:id="296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2" w:name="_Toc470164095"/>
      <w:bookmarkStart w:id="2963" w:name="_Toc470164677"/>
      <w:bookmarkStart w:id="2964" w:name="_Toc475715286"/>
      <w:bookmarkStart w:id="2965" w:name="_Toc479349092"/>
      <w:bookmarkStart w:id="2966" w:name="_Toc484070540"/>
      <w:bookmarkStart w:id="2967"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2"/>
      <w:bookmarkEnd w:id="2963"/>
      <w:bookmarkEnd w:id="2964"/>
      <w:bookmarkEnd w:id="2965"/>
      <w:bookmarkEnd w:id="2966"/>
      <w:bookmarkEnd w:id="296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8" w:name="_Toc470164096"/>
      <w:bookmarkStart w:id="2969" w:name="_Toc470164678"/>
      <w:bookmarkStart w:id="2970" w:name="_Toc475715287"/>
      <w:bookmarkStart w:id="2971" w:name="_Toc479349093"/>
      <w:bookmarkStart w:id="2972" w:name="_Toc484070541"/>
      <w:bookmarkStart w:id="2973"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8"/>
      <w:bookmarkEnd w:id="2969"/>
      <w:bookmarkEnd w:id="2970"/>
      <w:bookmarkEnd w:id="2971"/>
      <w:bookmarkEnd w:id="2972"/>
      <w:bookmarkEnd w:id="297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4" w:name="_Toc470164097"/>
      <w:bookmarkStart w:id="2975" w:name="_Toc470164679"/>
      <w:bookmarkStart w:id="2976" w:name="_Toc475715288"/>
      <w:bookmarkStart w:id="2977" w:name="_Toc479349094"/>
      <w:bookmarkStart w:id="2978" w:name="_Toc484070542"/>
      <w:bookmarkStart w:id="2979" w:name="_Toc26786118"/>
      <w:r w:rsidRPr="005A3421">
        <w:t>10.2.</w:t>
      </w:r>
      <w:r>
        <w:t>4</w:t>
      </w:r>
      <w:r w:rsidRPr="005A3421">
        <w:t>.1</w:t>
      </w:r>
      <w:r>
        <w:t>1</w:t>
      </w:r>
      <w:r w:rsidRPr="005A3421">
        <w:tab/>
      </w:r>
      <w:r w:rsidRPr="00EC659B">
        <w:t xml:space="preserve">Retrieve </w:t>
      </w:r>
      <w:r w:rsidRPr="00EC659B">
        <w:rPr>
          <w:i/>
        </w:rPr>
        <w:t>&lt;latest&gt;</w:t>
      </w:r>
      <w:bookmarkEnd w:id="2974"/>
      <w:bookmarkEnd w:id="2975"/>
      <w:bookmarkEnd w:id="2976"/>
      <w:bookmarkEnd w:id="2977"/>
      <w:bookmarkEnd w:id="2978"/>
      <w:bookmarkEnd w:id="297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0" w:name="_Toc470164098"/>
      <w:bookmarkStart w:id="2981" w:name="_Toc470164680"/>
      <w:bookmarkStart w:id="2982" w:name="_Toc475715289"/>
      <w:bookmarkStart w:id="2983" w:name="_Toc479349095"/>
      <w:bookmarkStart w:id="2984" w:name="_Toc484070543"/>
      <w:bookmarkStart w:id="2985" w:name="_Toc26786119"/>
      <w:r w:rsidRPr="005A3421">
        <w:lastRenderedPageBreak/>
        <w:t>10.2.</w:t>
      </w:r>
      <w:r>
        <w:t>4</w:t>
      </w:r>
      <w:r w:rsidRPr="005A3421">
        <w:t>.</w:t>
      </w:r>
      <w:r>
        <w:t>12</w:t>
      </w:r>
      <w:r w:rsidRPr="005A3421">
        <w:tab/>
        <w:t xml:space="preserve">Delete </w:t>
      </w:r>
      <w:r w:rsidRPr="005A3421">
        <w:rPr>
          <w:i/>
        </w:rPr>
        <w:t>&lt;latest&gt;</w:t>
      </w:r>
      <w:bookmarkEnd w:id="2980"/>
      <w:bookmarkEnd w:id="2981"/>
      <w:bookmarkEnd w:id="2982"/>
      <w:bookmarkEnd w:id="2983"/>
      <w:bookmarkEnd w:id="2984"/>
      <w:bookmarkEnd w:id="298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6" w:name="_Toc470164099"/>
      <w:bookmarkStart w:id="2987" w:name="_Toc470164681"/>
      <w:bookmarkStart w:id="2988" w:name="_Toc475715290"/>
      <w:bookmarkStart w:id="2989" w:name="_Toc479349096"/>
      <w:bookmarkStart w:id="2990" w:name="_Toc484070544"/>
      <w:bookmarkStart w:id="2991" w:name="_Toc26786120"/>
      <w:r w:rsidRPr="005A3421">
        <w:t>10.2.</w:t>
      </w:r>
      <w:r>
        <w:t>4</w:t>
      </w:r>
      <w:r w:rsidRPr="005A3421">
        <w:t>.1</w:t>
      </w:r>
      <w:r>
        <w:t>3</w:t>
      </w:r>
      <w:r w:rsidRPr="005A3421">
        <w:tab/>
      </w:r>
      <w:r w:rsidRPr="00EC659B">
        <w:t xml:space="preserve">Retrieve </w:t>
      </w:r>
      <w:r w:rsidRPr="00EC659B">
        <w:rPr>
          <w:i/>
        </w:rPr>
        <w:t>&lt;oldest&gt;</w:t>
      </w:r>
      <w:bookmarkEnd w:id="2986"/>
      <w:bookmarkEnd w:id="2987"/>
      <w:bookmarkEnd w:id="2988"/>
      <w:bookmarkEnd w:id="2989"/>
      <w:bookmarkEnd w:id="2990"/>
      <w:bookmarkEnd w:id="299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2" w:name="_Toc470164100"/>
      <w:bookmarkStart w:id="2993" w:name="_Toc470164682"/>
      <w:bookmarkStart w:id="2994" w:name="_Toc475715291"/>
      <w:bookmarkStart w:id="2995" w:name="_Toc479349097"/>
      <w:bookmarkStart w:id="2996" w:name="_Toc484070545"/>
      <w:bookmarkStart w:id="2997" w:name="_Toc26786121"/>
      <w:r w:rsidRPr="005A3421">
        <w:t>10.2.</w:t>
      </w:r>
      <w:r>
        <w:t>4</w:t>
      </w:r>
      <w:r w:rsidRPr="005A3421">
        <w:t>.</w:t>
      </w:r>
      <w:r>
        <w:t>14</w:t>
      </w:r>
      <w:r w:rsidRPr="005A3421">
        <w:tab/>
        <w:t xml:space="preserve">Delete </w:t>
      </w:r>
      <w:r w:rsidRPr="005A3421">
        <w:rPr>
          <w:i/>
        </w:rPr>
        <w:t>&lt;oldest&gt;</w:t>
      </w:r>
      <w:bookmarkEnd w:id="2992"/>
      <w:bookmarkEnd w:id="2993"/>
      <w:bookmarkEnd w:id="2994"/>
      <w:bookmarkEnd w:id="2995"/>
      <w:bookmarkEnd w:id="2996"/>
      <w:bookmarkEnd w:id="299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8" w:name="_Toc470164101"/>
      <w:bookmarkStart w:id="2999" w:name="_Toc470164683"/>
      <w:bookmarkStart w:id="3000" w:name="_Toc475715292"/>
      <w:bookmarkStart w:id="3001" w:name="_Toc479349098"/>
      <w:bookmarkStart w:id="3002" w:name="_Toc484070546"/>
      <w:bookmarkStart w:id="3003" w:name="_Toc26786122"/>
      <w:r w:rsidRPr="005A3421">
        <w:t>10.2.</w:t>
      </w:r>
      <w:r>
        <w:t>4</w:t>
      </w:r>
      <w:r w:rsidRPr="005A3421">
        <w:t>.1</w:t>
      </w:r>
      <w:r>
        <w:t>5</w:t>
      </w:r>
      <w:r w:rsidRPr="005A3421">
        <w:tab/>
      </w:r>
      <w:r>
        <w:t xml:space="preserve">Data management using </w:t>
      </w:r>
      <w:r w:rsidR="00F07ECC" w:rsidRPr="00F07ECC">
        <w:rPr>
          <w:i/>
        </w:rPr>
        <w:t>&lt;flexContainer&gt;</w:t>
      </w:r>
      <w:bookmarkEnd w:id="2998"/>
      <w:bookmarkEnd w:id="2999"/>
      <w:bookmarkEnd w:id="3000"/>
      <w:bookmarkEnd w:id="3001"/>
      <w:bookmarkEnd w:id="3002"/>
      <w:bookmarkEnd w:id="300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4" w:name="_Toc470164102"/>
      <w:bookmarkStart w:id="3005" w:name="_Toc470164684"/>
      <w:bookmarkStart w:id="3006" w:name="_Toc475715293"/>
      <w:bookmarkStart w:id="3007" w:name="_Toc479349099"/>
      <w:bookmarkStart w:id="3008" w:name="_Toc484070547"/>
      <w:bookmarkStart w:id="3009"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4"/>
      <w:bookmarkEnd w:id="3005"/>
      <w:bookmarkEnd w:id="3006"/>
      <w:bookmarkEnd w:id="3007"/>
      <w:bookmarkEnd w:id="3008"/>
      <w:bookmarkEnd w:id="300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0" w:name="_Toc470164103"/>
      <w:bookmarkStart w:id="3011" w:name="_Toc470164685"/>
      <w:bookmarkStart w:id="3012" w:name="_Toc475715294"/>
      <w:bookmarkStart w:id="3013" w:name="_Toc479349100"/>
      <w:bookmarkStart w:id="3014" w:name="_Toc484070548"/>
      <w:bookmarkStart w:id="3015" w:name="_Toc267861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0"/>
      <w:bookmarkEnd w:id="3011"/>
      <w:bookmarkEnd w:id="3012"/>
      <w:bookmarkEnd w:id="3013"/>
      <w:bookmarkEnd w:id="3014"/>
      <w:bookmarkEnd w:id="301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6" w:name="_Toc470164104"/>
      <w:bookmarkStart w:id="3017" w:name="_Toc470164686"/>
      <w:bookmarkStart w:id="3018" w:name="_Toc475715295"/>
      <w:bookmarkStart w:id="3019" w:name="_Toc479349101"/>
      <w:bookmarkStart w:id="3020" w:name="_Toc484070549"/>
      <w:bookmarkStart w:id="3021"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6"/>
      <w:bookmarkEnd w:id="3017"/>
      <w:bookmarkEnd w:id="3018"/>
      <w:bookmarkEnd w:id="3019"/>
      <w:bookmarkEnd w:id="3020"/>
      <w:bookmarkEnd w:id="302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2" w:name="_Toc470164105"/>
      <w:bookmarkStart w:id="3023" w:name="_Toc470164687"/>
      <w:bookmarkStart w:id="3024" w:name="_Toc475715296"/>
      <w:bookmarkStart w:id="3025" w:name="_Toc479349102"/>
      <w:bookmarkStart w:id="3026" w:name="_Toc484070550"/>
      <w:bookmarkStart w:id="3027"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2"/>
      <w:bookmarkEnd w:id="3023"/>
      <w:bookmarkEnd w:id="3024"/>
      <w:bookmarkEnd w:id="3025"/>
      <w:bookmarkEnd w:id="3026"/>
      <w:bookmarkEnd w:id="302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8" w:name="_Toc470164106"/>
      <w:bookmarkStart w:id="3029" w:name="_Toc470164688"/>
      <w:bookmarkStart w:id="3030" w:name="_Toc475715297"/>
      <w:bookmarkStart w:id="3031" w:name="_Toc479349103"/>
      <w:bookmarkStart w:id="3032" w:name="_Toc484070551"/>
      <w:bookmarkStart w:id="3033" w:name="_Toc26786127"/>
      <w:r w:rsidRPr="005A3421">
        <w:lastRenderedPageBreak/>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8"/>
      <w:bookmarkEnd w:id="3029"/>
      <w:bookmarkEnd w:id="3030"/>
      <w:bookmarkEnd w:id="3031"/>
      <w:bookmarkEnd w:id="3032"/>
      <w:bookmarkEnd w:id="303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4" w:name="_Toc470164107"/>
      <w:bookmarkStart w:id="3035" w:name="_Toc470164689"/>
      <w:bookmarkStart w:id="3036" w:name="_Toc475715298"/>
      <w:bookmarkStart w:id="3037" w:name="_Toc479349104"/>
      <w:bookmarkStart w:id="3038" w:name="_Toc484070552"/>
      <w:bookmarkStart w:id="3039"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4"/>
      <w:bookmarkEnd w:id="3035"/>
      <w:bookmarkEnd w:id="3036"/>
      <w:bookmarkEnd w:id="3037"/>
      <w:bookmarkEnd w:id="3038"/>
      <w:bookmarkEnd w:id="303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0" w:name="_Toc470164108"/>
      <w:bookmarkStart w:id="3041" w:name="_Toc470164690"/>
      <w:bookmarkStart w:id="3042" w:name="_Toc475715299"/>
      <w:bookmarkStart w:id="3043" w:name="_Toc479349105"/>
      <w:bookmarkStart w:id="3044" w:name="_Toc484070553"/>
      <w:bookmarkStart w:id="3045"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0"/>
      <w:bookmarkEnd w:id="3041"/>
      <w:bookmarkEnd w:id="3042"/>
      <w:bookmarkEnd w:id="3043"/>
      <w:bookmarkEnd w:id="3044"/>
      <w:bookmarkEnd w:id="304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6" w:name="_Toc470164109"/>
      <w:bookmarkStart w:id="3047" w:name="_Toc470164691"/>
      <w:bookmarkStart w:id="3048" w:name="_Toc475715300"/>
      <w:bookmarkStart w:id="3049" w:name="_Toc479349106"/>
      <w:bookmarkStart w:id="3050" w:name="_Toc484070554"/>
      <w:bookmarkStart w:id="3051"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6"/>
      <w:bookmarkEnd w:id="3047"/>
      <w:bookmarkEnd w:id="3048"/>
      <w:bookmarkEnd w:id="3049"/>
      <w:bookmarkEnd w:id="3050"/>
      <w:bookmarkEnd w:id="305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2" w:name="_Toc470164110"/>
      <w:bookmarkStart w:id="3053" w:name="_Toc470164692"/>
      <w:bookmarkStart w:id="3054" w:name="_Toc475715301"/>
      <w:bookmarkStart w:id="3055" w:name="_Toc479349107"/>
      <w:bookmarkStart w:id="3056" w:name="_Toc484070555"/>
      <w:bookmarkStart w:id="3057"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2"/>
      <w:bookmarkEnd w:id="3053"/>
      <w:bookmarkEnd w:id="3054"/>
      <w:bookmarkEnd w:id="3055"/>
      <w:bookmarkEnd w:id="3056"/>
      <w:bookmarkEnd w:id="305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8" w:name="_Toc470164111"/>
      <w:bookmarkStart w:id="3059" w:name="_Toc470164693"/>
      <w:bookmarkStart w:id="3060" w:name="_Toc475715302"/>
      <w:bookmarkStart w:id="3061" w:name="_Toc479349108"/>
      <w:bookmarkStart w:id="3062" w:name="_Toc484070556"/>
      <w:bookmarkStart w:id="3063"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8"/>
      <w:bookmarkEnd w:id="3059"/>
      <w:bookmarkEnd w:id="3060"/>
      <w:bookmarkEnd w:id="3061"/>
      <w:bookmarkEnd w:id="3062"/>
      <w:bookmarkEnd w:id="306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4" w:name="_Toc470164112"/>
      <w:bookmarkStart w:id="3065" w:name="_Toc470164694"/>
      <w:bookmarkStart w:id="3066" w:name="_Toc475715303"/>
      <w:bookmarkStart w:id="3067" w:name="_Toc479349109"/>
      <w:bookmarkStart w:id="3068" w:name="_Toc484070557"/>
      <w:bookmarkStart w:id="3069" w:name="_Toc2678613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4"/>
      <w:bookmarkEnd w:id="3065"/>
      <w:bookmarkEnd w:id="3066"/>
      <w:bookmarkEnd w:id="3067"/>
      <w:bookmarkEnd w:id="3068"/>
      <w:bookmarkEnd w:id="3069"/>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0" w:name="_Toc470164113"/>
      <w:bookmarkStart w:id="3071" w:name="_Toc470164695"/>
      <w:bookmarkStart w:id="3072" w:name="_Toc475715304"/>
      <w:bookmarkStart w:id="3073" w:name="_Toc479349110"/>
      <w:bookmarkStart w:id="3074" w:name="_Toc484070558"/>
      <w:bookmarkStart w:id="3075"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0"/>
      <w:bookmarkEnd w:id="3071"/>
      <w:bookmarkEnd w:id="3072"/>
      <w:bookmarkEnd w:id="3073"/>
      <w:bookmarkEnd w:id="3074"/>
      <w:bookmarkEnd w:id="3075"/>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6" w:name="_Toc470164114"/>
      <w:bookmarkStart w:id="3077" w:name="_Toc470164696"/>
      <w:bookmarkStart w:id="3078" w:name="_Toc475715305"/>
      <w:bookmarkStart w:id="3079" w:name="_Toc479349111"/>
      <w:bookmarkStart w:id="3080" w:name="_Toc484070559"/>
      <w:bookmarkStart w:id="3081"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6"/>
      <w:bookmarkEnd w:id="3077"/>
      <w:bookmarkEnd w:id="3078"/>
      <w:bookmarkEnd w:id="3079"/>
      <w:bookmarkEnd w:id="3080"/>
      <w:bookmarkEnd w:id="3081"/>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2" w:name="_Toc470164115"/>
      <w:bookmarkStart w:id="3083" w:name="_Toc470164697"/>
      <w:bookmarkStart w:id="3084" w:name="_Toc475715306"/>
      <w:bookmarkStart w:id="3085" w:name="_Toc479349112"/>
      <w:bookmarkStart w:id="3086" w:name="_Toc484070560"/>
      <w:bookmarkStart w:id="3087"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2"/>
      <w:bookmarkEnd w:id="3083"/>
      <w:bookmarkEnd w:id="3084"/>
      <w:bookmarkEnd w:id="3085"/>
      <w:bookmarkEnd w:id="3086"/>
      <w:bookmarkEnd w:id="3087"/>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lastRenderedPageBreak/>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3pt;height:151.45pt" o:ole="">
            <v:imagedata r:id="rId82" o:title=""/>
          </v:shape>
          <o:OLEObject Type="Embed" ProgID="Visio.Drawing.11" ShapeID="_x0000_i1059" DrawAspect="Content" ObjectID="_1644068027"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8" w:name="_Toc470164116"/>
      <w:bookmarkStart w:id="3089" w:name="_Toc470164698"/>
      <w:bookmarkStart w:id="3090" w:name="_Toc475715307"/>
      <w:bookmarkStart w:id="3091" w:name="_Toc479349113"/>
      <w:bookmarkStart w:id="3092" w:name="_Toc484070561"/>
      <w:bookmarkStart w:id="3093" w:name="_Toc26786137"/>
      <w:r w:rsidRPr="005A3421">
        <w:t>10.2.5</w:t>
      </w:r>
      <w:r w:rsidRPr="005A3421">
        <w:tab/>
      </w:r>
      <w:r>
        <w:t>Request message handling</w:t>
      </w:r>
      <w:bookmarkEnd w:id="3088"/>
      <w:bookmarkEnd w:id="3089"/>
      <w:bookmarkEnd w:id="3090"/>
      <w:bookmarkEnd w:id="3091"/>
      <w:bookmarkEnd w:id="3092"/>
      <w:bookmarkEnd w:id="3093"/>
    </w:p>
    <w:p w14:paraId="637281BE" w14:textId="6D814C9F" w:rsidR="008F2794" w:rsidRDefault="008F2794" w:rsidP="008F2794">
      <w:pPr>
        <w:pStyle w:val="40"/>
      </w:pPr>
      <w:bookmarkStart w:id="3094" w:name="_Toc470164117"/>
      <w:bookmarkStart w:id="3095" w:name="_Toc470164699"/>
      <w:bookmarkStart w:id="3096" w:name="_Toc475715308"/>
      <w:bookmarkStart w:id="3097" w:name="_Toc479349114"/>
      <w:bookmarkStart w:id="3098" w:name="_Toc484070562"/>
      <w:bookmarkStart w:id="3099" w:name="_Toc26786138"/>
      <w:r w:rsidRPr="005A3421">
        <w:t>10.2.5.1</w:t>
      </w:r>
      <w:r w:rsidRPr="005A3421">
        <w:tab/>
      </w:r>
      <w:bookmarkEnd w:id="3094"/>
      <w:bookmarkEnd w:id="3095"/>
      <w:bookmarkEnd w:id="3096"/>
      <w:bookmarkEnd w:id="3097"/>
      <w:bookmarkEnd w:id="3098"/>
      <w:r w:rsidR="00AE60EB" w:rsidRPr="005A3421">
        <w:t>Introduction</w:t>
      </w:r>
      <w:bookmarkEnd w:id="309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lastRenderedPageBreak/>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0" w:name="_Toc470164118"/>
      <w:bookmarkStart w:id="3101" w:name="_Toc470164700"/>
      <w:bookmarkStart w:id="3102" w:name="_Toc475715309"/>
      <w:bookmarkStart w:id="3103" w:name="_Toc479349115"/>
      <w:bookmarkStart w:id="3104" w:name="_Toc484070563"/>
      <w:bookmarkStart w:id="3105" w:name="_Toc26786139"/>
      <w:r w:rsidRPr="005A3421">
        <w:t>10.2.5.</w:t>
      </w:r>
      <w:r>
        <w:t>2</w:t>
      </w:r>
      <w:r w:rsidRPr="005A3421">
        <w:tab/>
      </w:r>
      <w:bookmarkEnd w:id="3100"/>
      <w:bookmarkEnd w:id="3101"/>
      <w:bookmarkEnd w:id="3102"/>
      <w:bookmarkEnd w:id="3103"/>
      <w:bookmarkEnd w:id="3104"/>
      <w:r w:rsidR="00AE60EB">
        <w:t>Non-blocking communication management</w:t>
      </w:r>
      <w:bookmarkEnd w:id="310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6" w:name="_Toc470164119"/>
      <w:bookmarkStart w:id="3107" w:name="_Toc470164701"/>
      <w:bookmarkStart w:id="3108" w:name="_Toc475715310"/>
      <w:bookmarkStart w:id="3109" w:name="_Toc479349116"/>
      <w:bookmarkStart w:id="3110" w:name="_Toc484070564"/>
      <w:bookmarkStart w:id="3111" w:name="_Toc26786140"/>
      <w:r w:rsidRPr="005A3421">
        <w:t>10.2.</w:t>
      </w:r>
      <w:r>
        <w:t>5</w:t>
      </w:r>
      <w:r w:rsidRPr="005A3421">
        <w:t>.</w:t>
      </w:r>
      <w:r>
        <w:t>3</w:t>
      </w:r>
      <w:r w:rsidRPr="005A3421">
        <w:tab/>
        <w:t xml:space="preserve">Create </w:t>
      </w:r>
      <w:r w:rsidRPr="005A3421">
        <w:rPr>
          <w:i/>
        </w:rPr>
        <w:t>&lt;request&gt;</w:t>
      </w:r>
      <w:bookmarkEnd w:id="3106"/>
      <w:bookmarkEnd w:id="3107"/>
      <w:bookmarkEnd w:id="3108"/>
      <w:bookmarkEnd w:id="3109"/>
      <w:bookmarkEnd w:id="3110"/>
      <w:bookmarkEnd w:id="311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lastRenderedPageBreak/>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2" w:name="_Toc470164120"/>
      <w:bookmarkStart w:id="3113" w:name="_Toc470164702"/>
      <w:bookmarkStart w:id="3114" w:name="_Toc475715311"/>
      <w:bookmarkStart w:id="3115" w:name="_Toc479349117"/>
      <w:bookmarkStart w:id="3116" w:name="_Toc484070565"/>
      <w:bookmarkStart w:id="3117" w:name="_Toc2678614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2"/>
      <w:bookmarkEnd w:id="3113"/>
      <w:bookmarkEnd w:id="3114"/>
      <w:bookmarkEnd w:id="3115"/>
      <w:bookmarkEnd w:id="3116"/>
      <w:bookmarkEnd w:id="311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8" w:name="_Toc470164121"/>
      <w:bookmarkStart w:id="3119" w:name="_Toc470164703"/>
      <w:bookmarkStart w:id="3120" w:name="_Toc475715312"/>
      <w:bookmarkStart w:id="3121" w:name="_Toc479349118"/>
      <w:bookmarkStart w:id="3122" w:name="_Toc484070566"/>
      <w:bookmarkStart w:id="3123"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8"/>
      <w:bookmarkEnd w:id="3119"/>
      <w:bookmarkEnd w:id="3120"/>
      <w:bookmarkEnd w:id="3121"/>
      <w:bookmarkEnd w:id="3122"/>
      <w:bookmarkEnd w:id="312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4" w:name="_Toc470164122"/>
      <w:bookmarkStart w:id="3125" w:name="_Toc470164704"/>
      <w:bookmarkStart w:id="3126" w:name="_Toc475715313"/>
      <w:bookmarkStart w:id="3127" w:name="_Toc479349119"/>
      <w:bookmarkStart w:id="3128" w:name="_Toc484070567"/>
      <w:bookmarkStart w:id="3129"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4"/>
      <w:bookmarkEnd w:id="3125"/>
      <w:bookmarkEnd w:id="3126"/>
      <w:bookmarkEnd w:id="3127"/>
      <w:bookmarkEnd w:id="3128"/>
      <w:bookmarkEnd w:id="312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0" w:name="_Toc470164123"/>
      <w:bookmarkStart w:id="3131" w:name="_Toc470164705"/>
      <w:bookmarkStart w:id="3132" w:name="_Toc475715314"/>
      <w:bookmarkStart w:id="3133" w:name="_Toc479349120"/>
      <w:bookmarkStart w:id="3134" w:name="_Toc484070568"/>
      <w:bookmarkStart w:id="3135" w:name="_Toc26786144"/>
      <w:r w:rsidRPr="005A3421">
        <w:lastRenderedPageBreak/>
        <w:t>10.2.5.</w:t>
      </w:r>
      <w:r>
        <w:t>7</w:t>
      </w:r>
      <w:r w:rsidRPr="005A3421">
        <w:tab/>
      </w:r>
      <w:r>
        <w:t>Request delivery aggregation</w:t>
      </w:r>
      <w:bookmarkEnd w:id="3130"/>
      <w:bookmarkEnd w:id="3131"/>
      <w:bookmarkEnd w:id="3132"/>
      <w:bookmarkEnd w:id="3133"/>
      <w:bookmarkEnd w:id="3134"/>
      <w:bookmarkEnd w:id="313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lastRenderedPageBreak/>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3pt;height:345.7pt" o:ole="">
            <v:imagedata r:id="rId84" o:title=""/>
          </v:shape>
          <o:OLEObject Type="Embed" ProgID="Visio.Drawing.11" ShapeID="_x0000_i1060" DrawAspect="Content" ObjectID="_1644068028"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lastRenderedPageBreak/>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6" w:name="_Toc470164124"/>
      <w:bookmarkStart w:id="3137" w:name="_Toc470164706"/>
      <w:bookmarkStart w:id="3138" w:name="_Toc475715315"/>
      <w:bookmarkStart w:id="3139" w:name="_Toc479349121"/>
      <w:bookmarkStart w:id="3140" w:name="_Toc484070569"/>
      <w:bookmarkStart w:id="3141" w:name="_Toc26786145"/>
      <w:r w:rsidRPr="005A3421">
        <w:t>10.2.5.</w:t>
      </w:r>
      <w:r>
        <w:t>8</w:t>
      </w:r>
      <w:r w:rsidRPr="005A3421">
        <w:tab/>
        <w:t xml:space="preserve">Create </w:t>
      </w:r>
      <w:r w:rsidRPr="005A3421">
        <w:rPr>
          <w:i/>
        </w:rPr>
        <w:t>&lt;delivery&gt;</w:t>
      </w:r>
      <w:bookmarkEnd w:id="3136"/>
      <w:bookmarkEnd w:id="3137"/>
      <w:bookmarkEnd w:id="3138"/>
      <w:bookmarkEnd w:id="3139"/>
      <w:bookmarkEnd w:id="3140"/>
      <w:bookmarkEnd w:id="314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2" w:name="_Toc470164125"/>
      <w:bookmarkStart w:id="3143" w:name="_Toc470164707"/>
      <w:bookmarkStart w:id="3144" w:name="_Toc475715316"/>
      <w:bookmarkStart w:id="3145" w:name="_Toc479349122"/>
      <w:bookmarkStart w:id="3146" w:name="_Toc484070570"/>
      <w:bookmarkStart w:id="3147" w:name="_Toc26786146"/>
      <w:r w:rsidRPr="005A3421">
        <w:t>10.2.5.</w:t>
      </w:r>
      <w:r>
        <w:t>9</w:t>
      </w:r>
      <w:r w:rsidRPr="005A3421">
        <w:tab/>
        <w:t xml:space="preserve">Retrieve </w:t>
      </w:r>
      <w:r w:rsidRPr="005A3421">
        <w:rPr>
          <w:i/>
        </w:rPr>
        <w:t>&lt;delivery&gt;</w:t>
      </w:r>
      <w:bookmarkEnd w:id="3142"/>
      <w:bookmarkEnd w:id="3143"/>
      <w:bookmarkEnd w:id="3144"/>
      <w:bookmarkEnd w:id="3145"/>
      <w:bookmarkEnd w:id="3146"/>
      <w:bookmarkEnd w:id="314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8" w:name="_Toc470164126"/>
      <w:bookmarkStart w:id="3149" w:name="_Toc470164708"/>
      <w:bookmarkStart w:id="3150" w:name="_Toc475715317"/>
      <w:bookmarkStart w:id="3151" w:name="_Toc479349123"/>
      <w:bookmarkStart w:id="3152" w:name="_Toc484070571"/>
      <w:bookmarkStart w:id="3153" w:name="_Toc26786147"/>
      <w:r w:rsidRPr="005A3421">
        <w:t>10.2.5.</w:t>
      </w:r>
      <w:r>
        <w:t>10</w:t>
      </w:r>
      <w:r w:rsidRPr="005A3421">
        <w:tab/>
        <w:t xml:space="preserve">Update </w:t>
      </w:r>
      <w:r w:rsidRPr="005A3421">
        <w:rPr>
          <w:i/>
        </w:rPr>
        <w:t>&lt;delivery&gt;</w:t>
      </w:r>
      <w:bookmarkEnd w:id="3148"/>
      <w:bookmarkEnd w:id="3149"/>
      <w:bookmarkEnd w:id="3150"/>
      <w:bookmarkEnd w:id="3151"/>
      <w:bookmarkEnd w:id="3152"/>
      <w:bookmarkEnd w:id="315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4" w:name="_Toc470164127"/>
      <w:bookmarkStart w:id="3155" w:name="_Toc470164709"/>
      <w:bookmarkStart w:id="3156" w:name="_Toc475715318"/>
      <w:bookmarkStart w:id="3157" w:name="_Toc479349124"/>
      <w:bookmarkStart w:id="3158" w:name="_Toc484070572"/>
      <w:bookmarkStart w:id="3159" w:name="_Toc26786148"/>
      <w:r w:rsidRPr="005A3421">
        <w:t>10.2.5.</w:t>
      </w:r>
      <w:r>
        <w:t>11</w:t>
      </w:r>
      <w:r w:rsidRPr="005A3421">
        <w:tab/>
        <w:t xml:space="preserve">Delete </w:t>
      </w:r>
      <w:r w:rsidRPr="005A3421">
        <w:rPr>
          <w:i/>
        </w:rPr>
        <w:t>&lt;delivery&gt;</w:t>
      </w:r>
      <w:bookmarkEnd w:id="3154"/>
      <w:bookmarkEnd w:id="3155"/>
      <w:bookmarkEnd w:id="3156"/>
      <w:bookmarkEnd w:id="3157"/>
      <w:bookmarkEnd w:id="3158"/>
      <w:bookmarkEnd w:id="315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0" w:name="_Toc470164128"/>
      <w:bookmarkStart w:id="3161" w:name="_Toc470164710"/>
      <w:bookmarkStart w:id="3162" w:name="_Toc475715319"/>
      <w:bookmarkStart w:id="3163" w:name="_Toc479349125"/>
      <w:bookmarkStart w:id="3164" w:name="_Toc484070573"/>
      <w:bookmarkStart w:id="3165"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0"/>
      <w:bookmarkEnd w:id="3161"/>
      <w:bookmarkEnd w:id="3162"/>
      <w:bookmarkEnd w:id="3163"/>
      <w:bookmarkEnd w:id="3164"/>
      <w:bookmarkEnd w:id="316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15pt" o:ole="">
            <v:imagedata r:id="rId86" o:title=""/>
          </v:shape>
          <o:OLEObject Type="Embed" ProgID="Visio.Drawing.15" ShapeID="_x0000_i1061" DrawAspect="Content" ObjectID="_1644068029"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6" w:name="_Toc470164129"/>
      <w:bookmarkStart w:id="3167" w:name="_Toc470164711"/>
      <w:bookmarkStart w:id="3168" w:name="_Toc475715320"/>
      <w:bookmarkStart w:id="3169" w:name="_Toc479349126"/>
      <w:bookmarkStart w:id="3170" w:name="_Toc484070574"/>
      <w:bookmarkStart w:id="3171" w:name="_Toc2678615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6"/>
      <w:bookmarkEnd w:id="3167"/>
      <w:bookmarkEnd w:id="3168"/>
      <w:bookmarkEnd w:id="3169"/>
      <w:bookmarkEnd w:id="3170"/>
      <w:bookmarkEnd w:id="317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2" w:name="_Toc470164130"/>
      <w:bookmarkStart w:id="3173" w:name="_Toc470164712"/>
      <w:bookmarkStart w:id="3174" w:name="_Toc475715321"/>
      <w:bookmarkStart w:id="3175" w:name="_Toc479349127"/>
      <w:bookmarkStart w:id="3176" w:name="_Toc484070575"/>
      <w:bookmarkStart w:id="3177"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2"/>
      <w:bookmarkEnd w:id="3173"/>
      <w:bookmarkEnd w:id="3174"/>
      <w:bookmarkEnd w:id="3175"/>
      <w:bookmarkEnd w:id="3176"/>
      <w:bookmarkEnd w:id="317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8" w:name="_Toc470164131"/>
      <w:bookmarkStart w:id="3179" w:name="_Toc470164713"/>
      <w:bookmarkStart w:id="3180" w:name="_Toc475715322"/>
      <w:bookmarkStart w:id="3181" w:name="_Toc479349128"/>
      <w:bookmarkStart w:id="3182" w:name="_Toc484070576"/>
      <w:bookmarkStart w:id="3183"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8"/>
      <w:bookmarkEnd w:id="3179"/>
      <w:bookmarkEnd w:id="3180"/>
      <w:bookmarkEnd w:id="3181"/>
      <w:bookmarkEnd w:id="3182"/>
      <w:bookmarkEnd w:id="318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4" w:name="_Toc470164132"/>
      <w:bookmarkStart w:id="3185" w:name="_Toc470164714"/>
      <w:bookmarkStart w:id="3186" w:name="_Toc475715323"/>
      <w:bookmarkStart w:id="3187" w:name="_Toc479349129"/>
      <w:bookmarkStart w:id="3188" w:name="_Toc484070577"/>
      <w:bookmarkStart w:id="3189"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4"/>
      <w:bookmarkEnd w:id="3185"/>
      <w:bookmarkEnd w:id="3186"/>
      <w:bookmarkEnd w:id="3187"/>
      <w:bookmarkEnd w:id="3188"/>
      <w:bookmarkEnd w:id="318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0" w:name="_Toc470164133"/>
      <w:bookmarkStart w:id="3191" w:name="_Toc470164715"/>
      <w:bookmarkStart w:id="3192" w:name="_Toc475715324"/>
      <w:bookmarkStart w:id="3193" w:name="_Toc479349130"/>
      <w:bookmarkStart w:id="3194" w:name="_Toc484070578"/>
      <w:bookmarkStart w:id="3195"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0"/>
      <w:bookmarkEnd w:id="3191"/>
      <w:bookmarkEnd w:id="3192"/>
      <w:bookmarkEnd w:id="3193"/>
      <w:bookmarkEnd w:id="3194"/>
      <w:bookmarkEnd w:id="319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6" w:name="_Toc470164134"/>
      <w:bookmarkStart w:id="3197" w:name="_Toc470164716"/>
      <w:bookmarkStart w:id="3198" w:name="_Toc475715325"/>
      <w:bookmarkStart w:id="3199" w:name="_Toc479349131"/>
      <w:bookmarkStart w:id="3200" w:name="_Toc484070579"/>
      <w:bookmarkStart w:id="3201" w:name="_Toc2678615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6"/>
      <w:bookmarkEnd w:id="3197"/>
      <w:bookmarkEnd w:id="3198"/>
      <w:bookmarkEnd w:id="3199"/>
      <w:bookmarkEnd w:id="3200"/>
      <w:bookmarkEnd w:id="320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2" w:name="_Toc470164135"/>
      <w:bookmarkStart w:id="3203" w:name="_Toc470164717"/>
      <w:bookmarkStart w:id="3204" w:name="_Toc475715326"/>
      <w:bookmarkStart w:id="3205" w:name="_Toc479349132"/>
      <w:bookmarkStart w:id="3206" w:name="_Toc484070580"/>
      <w:bookmarkStart w:id="3207" w:name="_Toc2678615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2"/>
      <w:bookmarkEnd w:id="3203"/>
      <w:bookmarkEnd w:id="3204"/>
      <w:bookmarkEnd w:id="3205"/>
      <w:bookmarkEnd w:id="3206"/>
      <w:bookmarkEnd w:id="3207"/>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8" w:name="_Toc470164136"/>
      <w:bookmarkStart w:id="3209" w:name="_Toc470164718"/>
      <w:bookmarkStart w:id="3210" w:name="_Toc475715327"/>
      <w:bookmarkStart w:id="3211" w:name="_Toc479349133"/>
      <w:bookmarkStart w:id="3212" w:name="_Toc484070581"/>
      <w:bookmarkStart w:id="3213" w:name="_Toc26786157"/>
      <w:r w:rsidRPr="005A3421">
        <w:t>10.2.</w:t>
      </w:r>
      <w:r>
        <w:t>5</w:t>
      </w:r>
      <w:r w:rsidRPr="005A3421">
        <w:t>.</w:t>
      </w:r>
      <w:r>
        <w:t>20</w:t>
      </w:r>
      <w:r w:rsidRPr="005A3421">
        <w:tab/>
      </w:r>
      <w:bookmarkEnd w:id="3208"/>
      <w:bookmarkEnd w:id="3209"/>
      <w:bookmarkEnd w:id="3210"/>
      <w:bookmarkEnd w:id="3211"/>
      <w:bookmarkEnd w:id="3212"/>
      <w:r w:rsidR="00AE60EB">
        <w:t>End-to-end secure communication</w:t>
      </w:r>
      <w:bookmarkEnd w:id="3213"/>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4" w:name="_Toc470164137"/>
      <w:bookmarkStart w:id="3215" w:name="_Toc470164719"/>
      <w:bookmarkStart w:id="3216" w:name="_Toc475715328"/>
      <w:bookmarkStart w:id="3217" w:name="_Toc479349134"/>
      <w:bookmarkStart w:id="3218" w:name="_Toc484070582"/>
      <w:bookmarkStart w:id="3219" w:name="_Toc26786158"/>
      <w:r w:rsidRPr="005A3421">
        <w:lastRenderedPageBreak/>
        <w:t>10.2.</w:t>
      </w:r>
      <w:r>
        <w:t>5</w:t>
      </w:r>
      <w:r w:rsidRPr="005A3421">
        <w:t>.</w:t>
      </w:r>
      <w:r>
        <w:t>2</w:t>
      </w:r>
      <w:r w:rsidRPr="005A3421">
        <w:t>1</w:t>
      </w:r>
      <w:r w:rsidRPr="005A3421">
        <w:tab/>
      </w:r>
      <w:r>
        <w:t>End-to-AE communication</w:t>
      </w:r>
      <w:bookmarkEnd w:id="3214"/>
      <w:bookmarkEnd w:id="3215"/>
      <w:bookmarkEnd w:id="3216"/>
      <w:bookmarkEnd w:id="3217"/>
      <w:bookmarkEnd w:id="3218"/>
      <w:bookmarkEnd w:id="3219"/>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0" w:name="_Toc470164138"/>
      <w:bookmarkStart w:id="3221" w:name="_Toc470164720"/>
      <w:bookmarkStart w:id="3222" w:name="_Toc475715329"/>
      <w:bookmarkStart w:id="3223" w:name="_Toc479349135"/>
      <w:bookmarkStart w:id="3224" w:name="_Toc484070583"/>
      <w:bookmarkStart w:id="3225" w:name="_Toc26786159"/>
      <w:r w:rsidRPr="00F07ECC">
        <w:t>10.2.</w:t>
      </w:r>
      <w:r w:rsidRPr="00F07ECC">
        <w:rPr>
          <w:lang w:val="en-US"/>
        </w:rPr>
        <w:t>5.22</w:t>
      </w:r>
      <w:r w:rsidRPr="00F07ECC">
        <w:tab/>
      </w:r>
      <w:r w:rsidR="008F2794">
        <w:rPr>
          <w:lang w:val="en-US"/>
        </w:rPr>
        <w:t>End-to-CSE communication</w:t>
      </w:r>
      <w:bookmarkEnd w:id="3220"/>
      <w:bookmarkEnd w:id="3221"/>
      <w:bookmarkEnd w:id="3222"/>
      <w:bookmarkEnd w:id="3223"/>
      <w:bookmarkEnd w:id="3224"/>
      <w:bookmarkEnd w:id="3225"/>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6" w:name="_Toc470164139"/>
      <w:bookmarkStart w:id="3227" w:name="_Toc470164721"/>
      <w:bookmarkStart w:id="3228" w:name="_Toc475715330"/>
      <w:bookmarkStart w:id="3229" w:name="_Toc479349136"/>
      <w:bookmarkStart w:id="3230" w:name="_Toc484070584"/>
      <w:bookmarkStart w:id="3231" w:name="_Toc26786160"/>
      <w:r>
        <w:lastRenderedPageBreak/>
        <w:t>10.2.5.2</w:t>
      </w:r>
      <w:r w:rsidRPr="005A3421">
        <w:t>3</w:t>
      </w:r>
      <w:r w:rsidRPr="005A3421">
        <w:tab/>
        <w:t>Notification Re-targeting</w:t>
      </w:r>
      <w:bookmarkEnd w:id="3226"/>
      <w:bookmarkEnd w:id="3227"/>
      <w:bookmarkEnd w:id="3228"/>
      <w:bookmarkEnd w:id="3229"/>
      <w:bookmarkEnd w:id="3230"/>
      <w:bookmarkEnd w:id="3231"/>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85pt;height:324.55pt" o:ole="">
            <v:imagedata r:id="rId88" o:title=""/>
          </v:shape>
          <o:OLEObject Type="Embed" ProgID="Visio.Drawing.11" ShapeID="_x0000_i1062" DrawAspect="Content" ObjectID="_1644068030"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2" w:name="_Toc470164140"/>
      <w:bookmarkStart w:id="3233" w:name="_Toc470164722"/>
      <w:bookmarkStart w:id="3234" w:name="_Toc475715331"/>
      <w:bookmarkStart w:id="3235" w:name="_Toc479349137"/>
      <w:bookmarkStart w:id="3236" w:name="_Toc484070585"/>
      <w:bookmarkStart w:id="3237" w:name="_Toc26786161"/>
      <w:r w:rsidRPr="005A3421">
        <w:t>10.2.6</w:t>
      </w:r>
      <w:r w:rsidRPr="005A3421">
        <w:tab/>
        <w:t>Discovery</w:t>
      </w:r>
      <w:bookmarkEnd w:id="3232"/>
      <w:bookmarkEnd w:id="3233"/>
      <w:bookmarkEnd w:id="3234"/>
      <w:bookmarkEnd w:id="3235"/>
      <w:bookmarkEnd w:id="3236"/>
      <w:bookmarkEnd w:id="3237"/>
      <w:r w:rsidRPr="005A3421">
        <w:t xml:space="preserve"> </w:t>
      </w:r>
    </w:p>
    <w:p w14:paraId="037ABAE9" w14:textId="77777777" w:rsidR="008F2794" w:rsidRPr="005A3421" w:rsidRDefault="008F2794" w:rsidP="008F2794">
      <w:pPr>
        <w:pStyle w:val="40"/>
      </w:pPr>
      <w:bookmarkStart w:id="3238" w:name="_Toc470164141"/>
      <w:bookmarkStart w:id="3239" w:name="_Toc470164723"/>
      <w:bookmarkStart w:id="3240" w:name="_Toc475715332"/>
      <w:bookmarkStart w:id="3241" w:name="_Toc479349138"/>
      <w:bookmarkStart w:id="3242" w:name="_Toc484070586"/>
      <w:bookmarkStart w:id="3243" w:name="_Toc26786162"/>
      <w:r w:rsidRPr="005A3421">
        <w:t>10.2.6.1</w:t>
      </w:r>
      <w:r w:rsidRPr="005A3421">
        <w:tab/>
      </w:r>
      <w:r>
        <w:t>Discovery without Result Content parameter</w:t>
      </w:r>
      <w:bookmarkEnd w:id="3238"/>
      <w:bookmarkEnd w:id="3239"/>
      <w:bookmarkEnd w:id="3240"/>
      <w:bookmarkEnd w:id="3241"/>
      <w:bookmarkEnd w:id="3242"/>
      <w:bookmarkEnd w:id="3243"/>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4" w:name="_Toc470164142"/>
      <w:bookmarkStart w:id="3245" w:name="_Toc470164724"/>
      <w:bookmarkStart w:id="3246" w:name="_Toc475715333"/>
      <w:bookmarkStart w:id="3247" w:name="_Toc479349139"/>
      <w:bookmarkStart w:id="3248" w:name="_Toc484070587"/>
      <w:bookmarkStart w:id="3249" w:name="_Toc26786163"/>
      <w:r w:rsidRPr="005A3421">
        <w:lastRenderedPageBreak/>
        <w:t>10.2.6.2</w:t>
      </w:r>
      <w:r w:rsidRPr="005A3421">
        <w:tab/>
        <w:t xml:space="preserve">Discovery </w:t>
      </w:r>
      <w:r>
        <w:t>with Result Content parameter</w:t>
      </w:r>
      <w:bookmarkEnd w:id="3244"/>
      <w:bookmarkEnd w:id="3245"/>
      <w:bookmarkEnd w:id="3246"/>
      <w:bookmarkEnd w:id="3247"/>
      <w:bookmarkEnd w:id="3248"/>
      <w:bookmarkEnd w:id="3249"/>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0" w:name="_Toc470164143"/>
      <w:bookmarkStart w:id="3251" w:name="_Toc470164725"/>
      <w:bookmarkStart w:id="3252" w:name="_Toc475715334"/>
      <w:bookmarkStart w:id="3253" w:name="_Toc479349140"/>
      <w:bookmarkStart w:id="3254" w:name="_Toc484070588"/>
      <w:bookmarkStart w:id="3255" w:name="_Toc26786164"/>
      <w:r w:rsidRPr="005A3421">
        <w:t>10.2.7</w:t>
      </w:r>
      <w:r w:rsidRPr="005A3421">
        <w:tab/>
        <w:t xml:space="preserve">Group </w:t>
      </w:r>
      <w:r>
        <w:t>m</w:t>
      </w:r>
      <w:r w:rsidRPr="005A3421">
        <w:t>anagement</w:t>
      </w:r>
      <w:bookmarkEnd w:id="3250"/>
      <w:bookmarkEnd w:id="3251"/>
      <w:bookmarkEnd w:id="3252"/>
      <w:bookmarkEnd w:id="3253"/>
      <w:bookmarkEnd w:id="3254"/>
      <w:bookmarkEnd w:id="3255"/>
      <w:r w:rsidRPr="005A3421">
        <w:t xml:space="preserve"> </w:t>
      </w:r>
    </w:p>
    <w:p w14:paraId="2B23D0FB" w14:textId="77777777" w:rsidR="008F2794" w:rsidRPr="005A3421" w:rsidRDefault="008F2794" w:rsidP="008F2794">
      <w:pPr>
        <w:pStyle w:val="40"/>
      </w:pPr>
      <w:bookmarkStart w:id="3256" w:name="_Toc470164144"/>
      <w:bookmarkStart w:id="3257" w:name="_Toc470164726"/>
      <w:bookmarkStart w:id="3258" w:name="_Toc475715335"/>
      <w:bookmarkStart w:id="3259" w:name="_Toc479349141"/>
      <w:bookmarkStart w:id="3260" w:name="_Toc484070589"/>
      <w:bookmarkStart w:id="3261" w:name="_Toc26786165"/>
      <w:r w:rsidRPr="005A3421">
        <w:t>10.2.7.1</w:t>
      </w:r>
      <w:r w:rsidRPr="005A3421">
        <w:tab/>
        <w:t>Introduction</w:t>
      </w:r>
      <w:bookmarkEnd w:id="3256"/>
      <w:bookmarkEnd w:id="3257"/>
      <w:bookmarkEnd w:id="3258"/>
      <w:bookmarkEnd w:id="3259"/>
      <w:bookmarkEnd w:id="3260"/>
      <w:bookmarkEnd w:id="326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40"/>
      </w:pPr>
      <w:bookmarkStart w:id="3262" w:name="_Toc470164145"/>
      <w:bookmarkStart w:id="3263" w:name="_Toc470164727"/>
      <w:bookmarkStart w:id="3264" w:name="_Toc475715336"/>
      <w:bookmarkStart w:id="3265" w:name="_Toc479349142"/>
      <w:bookmarkStart w:id="3266" w:name="_Toc484070590"/>
      <w:bookmarkStart w:id="3267" w:name="_Toc26786166"/>
      <w:r w:rsidRPr="005A3421">
        <w:t>10.2.7.2</w:t>
      </w:r>
      <w:r w:rsidRPr="005A3421">
        <w:tab/>
        <w:t xml:space="preserve">Create </w:t>
      </w:r>
      <w:r w:rsidRPr="005A3421">
        <w:rPr>
          <w:i/>
        </w:rPr>
        <w:t>&lt;group&gt;</w:t>
      </w:r>
      <w:bookmarkEnd w:id="3262"/>
      <w:bookmarkEnd w:id="3263"/>
      <w:bookmarkEnd w:id="3264"/>
      <w:bookmarkEnd w:id="3265"/>
      <w:bookmarkEnd w:id="3266"/>
      <w:bookmarkEnd w:id="3267"/>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8" w:name="_Toc470164146"/>
      <w:bookmarkStart w:id="3269" w:name="_Toc470164728"/>
      <w:bookmarkStart w:id="3270" w:name="_Toc475715337"/>
      <w:bookmarkStart w:id="3271" w:name="_Toc479349143"/>
      <w:bookmarkStart w:id="3272" w:name="_Toc484070591"/>
      <w:bookmarkStart w:id="3273" w:name="_Toc26786167"/>
      <w:r w:rsidRPr="005A3421">
        <w:lastRenderedPageBreak/>
        <w:t>10.2.7.3</w:t>
      </w:r>
      <w:r w:rsidRPr="005A3421">
        <w:tab/>
        <w:t xml:space="preserve">Retrieve </w:t>
      </w:r>
      <w:r w:rsidRPr="005A3421">
        <w:rPr>
          <w:i/>
        </w:rPr>
        <w:t>&lt;group&gt;</w:t>
      </w:r>
      <w:bookmarkEnd w:id="3268"/>
      <w:bookmarkEnd w:id="3269"/>
      <w:bookmarkEnd w:id="3270"/>
      <w:bookmarkEnd w:id="3271"/>
      <w:bookmarkEnd w:id="3272"/>
      <w:bookmarkEnd w:id="3273"/>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4" w:name="_Toc470164147"/>
      <w:bookmarkStart w:id="3275" w:name="_Toc470164729"/>
      <w:bookmarkStart w:id="3276" w:name="_Toc475715338"/>
      <w:bookmarkStart w:id="3277" w:name="_Toc479349144"/>
      <w:bookmarkStart w:id="3278" w:name="_Toc484070592"/>
      <w:bookmarkStart w:id="3279" w:name="_Toc26786168"/>
      <w:r w:rsidRPr="005A3421">
        <w:lastRenderedPageBreak/>
        <w:t>10.2.7.4</w:t>
      </w:r>
      <w:r w:rsidRPr="005A3421">
        <w:tab/>
        <w:t xml:space="preserve">Update </w:t>
      </w:r>
      <w:r w:rsidRPr="005A3421">
        <w:rPr>
          <w:i/>
        </w:rPr>
        <w:t>&lt;group&gt;</w:t>
      </w:r>
      <w:bookmarkEnd w:id="3274"/>
      <w:bookmarkEnd w:id="3275"/>
      <w:bookmarkEnd w:id="3276"/>
      <w:bookmarkEnd w:id="3277"/>
      <w:bookmarkEnd w:id="3278"/>
      <w:bookmarkEnd w:id="3279"/>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0" w:name="_Toc470164148"/>
      <w:bookmarkStart w:id="3281" w:name="_Toc470164730"/>
      <w:bookmarkStart w:id="3282" w:name="_Toc475715339"/>
      <w:bookmarkStart w:id="3283" w:name="_Toc479349145"/>
      <w:bookmarkStart w:id="3284" w:name="_Toc484070593"/>
      <w:bookmarkStart w:id="3285" w:name="_Toc26786169"/>
      <w:r w:rsidRPr="005A3421">
        <w:lastRenderedPageBreak/>
        <w:t>10.2.7.5</w:t>
      </w:r>
      <w:r w:rsidRPr="005A3421">
        <w:tab/>
        <w:t xml:space="preserve">Delete </w:t>
      </w:r>
      <w:r w:rsidRPr="005A3421">
        <w:rPr>
          <w:i/>
        </w:rPr>
        <w:t>&lt;group&gt;</w:t>
      </w:r>
      <w:bookmarkEnd w:id="3280"/>
      <w:bookmarkEnd w:id="3281"/>
      <w:bookmarkEnd w:id="3282"/>
      <w:bookmarkEnd w:id="3283"/>
      <w:bookmarkEnd w:id="3284"/>
      <w:bookmarkEnd w:id="3285"/>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6" w:name="_Toc470164149"/>
      <w:bookmarkStart w:id="3287" w:name="_Toc470164731"/>
      <w:bookmarkStart w:id="3288" w:name="_Toc475715340"/>
      <w:bookmarkStart w:id="3289" w:name="_Toc479349146"/>
      <w:bookmarkStart w:id="3290" w:name="_Toc484070594"/>
      <w:bookmarkStart w:id="3291" w:name="_Toc26786170"/>
      <w:r w:rsidRPr="005A3421">
        <w:lastRenderedPageBreak/>
        <w:t>10.2.7.</w:t>
      </w:r>
      <w:r>
        <w:t>6</w:t>
      </w:r>
      <w:r w:rsidRPr="005A3421">
        <w:tab/>
        <w:t xml:space="preserve">Create </w:t>
      </w:r>
      <w:r w:rsidRPr="005A3421">
        <w:rPr>
          <w:i/>
        </w:rPr>
        <w:t>&lt;fanOutPoint&gt;</w:t>
      </w:r>
      <w:bookmarkEnd w:id="3286"/>
      <w:bookmarkEnd w:id="3287"/>
      <w:bookmarkEnd w:id="3288"/>
      <w:bookmarkEnd w:id="3289"/>
      <w:bookmarkEnd w:id="3290"/>
      <w:bookmarkEnd w:id="3291"/>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2" w:name="_Toc470164150"/>
      <w:bookmarkStart w:id="3293" w:name="_Toc470164732"/>
      <w:bookmarkStart w:id="3294" w:name="_Toc475715341"/>
      <w:bookmarkStart w:id="3295" w:name="_Toc479349147"/>
      <w:bookmarkStart w:id="3296" w:name="_Toc484070595"/>
      <w:bookmarkStart w:id="3297" w:name="_Toc26786171"/>
      <w:r w:rsidRPr="005A3421">
        <w:t>10.2.7.</w:t>
      </w:r>
      <w:r>
        <w:t>7</w:t>
      </w:r>
      <w:r w:rsidRPr="005A3421">
        <w:tab/>
        <w:t xml:space="preserve">Retrieve </w:t>
      </w:r>
      <w:r w:rsidRPr="005A3421">
        <w:rPr>
          <w:i/>
        </w:rPr>
        <w:t>&lt;fanOutPoint&gt;</w:t>
      </w:r>
      <w:bookmarkEnd w:id="3292"/>
      <w:bookmarkEnd w:id="3293"/>
      <w:bookmarkEnd w:id="3294"/>
      <w:bookmarkEnd w:id="3295"/>
      <w:bookmarkEnd w:id="3296"/>
      <w:bookmarkEnd w:id="3297"/>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8" w:name="_Toc470164151"/>
      <w:bookmarkStart w:id="3299" w:name="_Toc470164733"/>
      <w:bookmarkStart w:id="3300" w:name="_Toc475715342"/>
      <w:bookmarkStart w:id="3301" w:name="_Toc479349148"/>
      <w:bookmarkStart w:id="3302" w:name="_Toc484070596"/>
      <w:bookmarkStart w:id="3303" w:name="_Toc26786172"/>
      <w:r w:rsidRPr="005A3421">
        <w:t>10.2.7.</w:t>
      </w:r>
      <w:r>
        <w:t>8</w:t>
      </w:r>
      <w:r w:rsidRPr="005A3421">
        <w:tab/>
        <w:t xml:space="preserve">Update </w:t>
      </w:r>
      <w:r w:rsidRPr="005A3421">
        <w:rPr>
          <w:i/>
        </w:rPr>
        <w:t>&lt;fanOutPoint&gt;</w:t>
      </w:r>
      <w:bookmarkEnd w:id="3298"/>
      <w:bookmarkEnd w:id="3299"/>
      <w:bookmarkEnd w:id="3300"/>
      <w:bookmarkEnd w:id="3301"/>
      <w:bookmarkEnd w:id="3302"/>
      <w:bookmarkEnd w:id="3303"/>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4" w:name="_Toc470164152"/>
      <w:bookmarkStart w:id="3305" w:name="_Toc470164734"/>
      <w:bookmarkStart w:id="3306" w:name="_Toc475715343"/>
      <w:bookmarkStart w:id="3307" w:name="_Toc479349149"/>
      <w:bookmarkStart w:id="3308" w:name="_Toc484070597"/>
      <w:bookmarkStart w:id="3309" w:name="_Toc26786173"/>
      <w:r w:rsidRPr="005A3421">
        <w:t>10.2.7.</w:t>
      </w:r>
      <w:r>
        <w:t>9</w:t>
      </w:r>
      <w:r w:rsidRPr="005A3421">
        <w:tab/>
        <w:t xml:space="preserve">Delete </w:t>
      </w:r>
      <w:r w:rsidRPr="005A3421">
        <w:rPr>
          <w:i/>
        </w:rPr>
        <w:t>&lt;fanOutPoint&gt;</w:t>
      </w:r>
      <w:bookmarkEnd w:id="3304"/>
      <w:bookmarkEnd w:id="3305"/>
      <w:bookmarkEnd w:id="3306"/>
      <w:bookmarkEnd w:id="3307"/>
      <w:bookmarkEnd w:id="3308"/>
      <w:bookmarkEnd w:id="3309"/>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0" w:name="_Toc470164153"/>
      <w:bookmarkStart w:id="3311" w:name="_Toc470164735"/>
      <w:bookmarkStart w:id="3312" w:name="_Toc475715344"/>
      <w:bookmarkStart w:id="3313" w:name="_Toc479349150"/>
      <w:bookmarkStart w:id="3314" w:name="_Toc484070598"/>
      <w:bookmarkStart w:id="3315" w:name="_Toc26786174"/>
      <w:r w:rsidRPr="005A3421">
        <w:t>10.2.7.1</w:t>
      </w:r>
      <w:r>
        <w:t>0</w:t>
      </w:r>
      <w:r w:rsidRPr="005A3421">
        <w:tab/>
        <w:t xml:space="preserve">Subscribe and Un-Subscribe </w:t>
      </w:r>
      <w:r w:rsidRPr="005A3421">
        <w:rPr>
          <w:i/>
        </w:rPr>
        <w:t>&lt;fanOutPoint&gt;</w:t>
      </w:r>
      <w:r w:rsidRPr="005A3421">
        <w:t xml:space="preserve"> of a group</w:t>
      </w:r>
      <w:bookmarkEnd w:id="3310"/>
      <w:bookmarkEnd w:id="3311"/>
      <w:bookmarkEnd w:id="3312"/>
      <w:bookmarkEnd w:id="3313"/>
      <w:bookmarkEnd w:id="3314"/>
      <w:bookmarkEnd w:id="3315"/>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AECB2D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r w:rsidR="0025537D">
              <w:rPr>
                <w:rFonts w:eastAsia="宋体"/>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25537D">
            <w:pPr>
              <w:pStyle w:val="TB1"/>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宋体"/>
              </w:rPr>
            </w:pPr>
            <w:r>
              <w:rPr>
                <w:rFonts w:eastAsia="宋体"/>
              </w:rPr>
              <w:t>Generate fan out requests addressing the obtained address (appended with</w:t>
            </w:r>
          </w:p>
          <w:p w14:paraId="1A4CA8A0" w14:textId="77777777" w:rsidR="0025537D" w:rsidRDefault="0025537D" w:rsidP="0025537D">
            <w:pPr>
              <w:pStyle w:val="TB1"/>
              <w:numPr>
                <w:ilvl w:val="0"/>
                <w:numId w:val="0"/>
              </w:numPr>
              <w:ind w:left="737"/>
              <w:rPr>
                <w:rFonts w:eastAsia="宋体"/>
              </w:rPr>
            </w:pPr>
            <w:r>
              <w:rPr>
                <w:rFonts w:eastAsia="宋体"/>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宋体"/>
              </w:rPr>
              <w:t>10.2.7.</w:t>
            </w:r>
            <w:r w:rsidRPr="0025537D">
              <w:rPr>
                <w:rFonts w:eastAsia="宋体"/>
                <w:lang w:eastAsia="zh-CN"/>
              </w:rPr>
              <w:t>1</w:t>
            </w:r>
            <w:r w:rsidRPr="0025537D">
              <w:rPr>
                <w:rFonts w:eastAsia="宋体"/>
              </w:rPr>
              <w:t xml:space="preserve">-1 </w:t>
            </w:r>
            <w:r w:rsidRPr="0025537D">
              <w:rPr>
                <w:rFonts w:eastAsia="宋体"/>
                <w:lang w:eastAsia="zh-CN"/>
              </w:rPr>
              <w:t>which are not in the multicast group</w:t>
            </w:r>
            <w:r w:rsidRPr="0025537D">
              <w:rPr>
                <w:rFonts w:eastAsia="宋体"/>
              </w:rPr>
              <w:t xml:space="preserve">. The </w:t>
            </w:r>
            <w:r w:rsidRPr="0025537D">
              <w:rPr>
                <w:rFonts w:eastAsia="宋体"/>
                <w:b/>
                <w:bCs/>
                <w:i/>
                <w:iCs/>
              </w:rPr>
              <w:t>From</w:t>
            </w:r>
            <w:r w:rsidRPr="0025537D">
              <w:rPr>
                <w:rFonts w:eastAsia="宋体"/>
              </w:rPr>
              <w:t xml:space="preserve"> parameter in the fanout request is set to the ID of the Originator from </w:t>
            </w:r>
            <w:r w:rsidR="00B87BCB">
              <w:rPr>
                <w:rFonts w:eastAsia="宋体"/>
              </w:rPr>
              <w:t>t</w:t>
            </w:r>
            <w:r>
              <w:rPr>
                <w:rFonts w:eastAsia="宋体"/>
              </w:rPr>
              <w:t>he request from the original Originat</w:t>
            </w:r>
            <w:r>
              <w:rPr>
                <w:rFonts w:eastAsia="宋体" w:hint="eastAsia"/>
                <w:lang w:eastAsia="zh-CN"/>
              </w:rPr>
              <w:t>or</w:t>
            </w:r>
            <w:r>
              <w:rPr>
                <w:rFonts w:eastAsia="宋体"/>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bookmarkStart w:id="3316" w:name="_GoBack"/>
            <w:bookmarkEnd w:id="3316"/>
          </w:p>
          <w:p w14:paraId="4EEFC3CC" w14:textId="655C7AC5" w:rsidR="008F2794" w:rsidRPr="002452C5" w:rsidRDefault="008F2794" w:rsidP="0025537D">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25F52CB2" w:rsidR="008F2794" w:rsidRDefault="008F2794" w:rsidP="008F2794">
            <w:pPr>
              <w:pStyle w:val="TAL"/>
              <w:rPr>
                <w:rFonts w:eastAsia="宋体"/>
                <w:lang w:eastAsia="zh-CN"/>
              </w:rPr>
            </w:pPr>
            <w:r w:rsidRPr="00CF2F35">
              <w:rPr>
                <w:rFonts w:eastAsia="宋体"/>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宋体"/>
              </w:rPr>
            </w:pPr>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p w14:paraId="7B8C499C" w14:textId="70798EF5" w:rsidR="008F2794" w:rsidRPr="005A3421" w:rsidRDefault="0025537D" w:rsidP="008F2794">
            <w:pPr>
              <w:pStyle w:val="TB1"/>
              <w:rPr>
                <w:rFonts w:eastAsia="宋体"/>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F4B0B" w:rsidRDefault="005F4B0B"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F4B0B" w:rsidRDefault="005F4B0B"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F4B0B" w:rsidRDefault="005F4B0B"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F4B0B" w:rsidRDefault="005F4B0B"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F4B0B" w:rsidRDefault="005F4B0B"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F4B0B" w:rsidRDefault="005F4B0B"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F4B0B" w:rsidRPr="004F211D" w:rsidRDefault="005F4B0B" w:rsidP="00845CD2">
                              <w:pPr>
                                <w:spacing w:after="0"/>
                                <w:rPr>
                                  <w:i/>
                                  <w:sz w:val="16"/>
                                </w:rPr>
                              </w:pPr>
                              <w:r w:rsidRPr="004F211D">
                                <w:rPr>
                                  <w:i/>
                                  <w:sz w:val="16"/>
                                </w:rPr>
                                <w:t>&lt;subscription&gt;</w:t>
                              </w:r>
                            </w:p>
                            <w:p w14:paraId="73A0398B"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F4B0B" w:rsidRPr="004F211D" w:rsidRDefault="005F4B0B" w:rsidP="00845CD2">
                              <w:pPr>
                                <w:spacing w:after="0"/>
                                <w:rPr>
                                  <w:i/>
                                  <w:sz w:val="16"/>
                                </w:rPr>
                              </w:pPr>
                              <w:r w:rsidRPr="004F211D">
                                <w:rPr>
                                  <w:i/>
                                  <w:sz w:val="16"/>
                                </w:rPr>
                                <w:t>&lt;subscription&gt;</w:t>
                              </w:r>
                            </w:p>
                            <w:p w14:paraId="138A2E2F"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F4B0B" w:rsidRPr="004F211D" w:rsidRDefault="005F4B0B" w:rsidP="00845CD2">
                              <w:pPr>
                                <w:spacing w:after="0"/>
                                <w:rPr>
                                  <w:i/>
                                  <w:sz w:val="16"/>
                                </w:rPr>
                              </w:pPr>
                              <w:r w:rsidRPr="004F211D">
                                <w:rPr>
                                  <w:i/>
                                  <w:sz w:val="16"/>
                                </w:rPr>
                                <w:t>&lt;subscription&gt;</w:t>
                              </w:r>
                            </w:p>
                            <w:p w14:paraId="6D426577" w14:textId="77777777" w:rsidR="005F4B0B" w:rsidRPr="004F211D" w:rsidRDefault="005F4B0B"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F4B0B" w:rsidRPr="004F211D" w:rsidRDefault="005F4B0B"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5F4B0B" w:rsidRDefault="005F4B0B"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5F4B0B" w:rsidRDefault="005F4B0B"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5F4B0B" w:rsidRDefault="005F4B0B"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5F4B0B" w:rsidRDefault="005F4B0B"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5F4B0B" w:rsidRDefault="005F4B0B"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5F4B0B" w:rsidRDefault="005F4B0B"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5F4B0B" w:rsidRPr="004F211D" w:rsidRDefault="005F4B0B" w:rsidP="00845CD2">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73A0398B" w14:textId="77777777" w:rsidR="005F4B0B" w:rsidRPr="004F211D" w:rsidRDefault="005F4B0B" w:rsidP="00845CD2">
                        <w:pPr>
                          <w:spacing w:after="0"/>
                          <w:rPr>
                            <w:sz w:val="16"/>
                          </w:rPr>
                        </w:pPr>
                        <w:proofErr w:type="gramStart"/>
                        <w:r w:rsidRPr="004F211D">
                          <w:rPr>
                            <w:i/>
                            <w:sz w:val="16"/>
                          </w:rPr>
                          <w:t>notificationURI</w:t>
                        </w:r>
                        <w:proofErr w:type="gramEnd"/>
                        <w:r w:rsidRPr="004F211D">
                          <w:rPr>
                            <w:sz w:val="16"/>
                          </w:rPr>
                          <w:t xml:space="preserve"> = </w:t>
                        </w:r>
                        <w:r>
                          <w:rPr>
                            <w:sz w:val="16"/>
                          </w:rPr>
                          <w:t>address-1</w:t>
                        </w:r>
                      </w:p>
                      <w:p w14:paraId="64CC7BAF" w14:textId="77777777" w:rsidR="005F4B0B" w:rsidRPr="004F211D" w:rsidRDefault="005F4B0B" w:rsidP="00845CD2">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5F4B0B" w:rsidRPr="004F211D" w:rsidRDefault="005F4B0B" w:rsidP="00845CD2">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138A2E2F" w14:textId="77777777" w:rsidR="005F4B0B" w:rsidRPr="004F211D" w:rsidRDefault="005F4B0B" w:rsidP="00845CD2">
                        <w:pPr>
                          <w:spacing w:after="0"/>
                          <w:rPr>
                            <w:sz w:val="16"/>
                          </w:rPr>
                        </w:pPr>
                        <w:proofErr w:type="gramStart"/>
                        <w:r w:rsidRPr="004F211D">
                          <w:rPr>
                            <w:i/>
                            <w:sz w:val="16"/>
                          </w:rPr>
                          <w:t>notificationURI</w:t>
                        </w:r>
                        <w:proofErr w:type="gramEnd"/>
                        <w:r w:rsidRPr="004F211D">
                          <w:rPr>
                            <w:sz w:val="16"/>
                          </w:rPr>
                          <w:t xml:space="preserve"> = </w:t>
                        </w:r>
                        <w:r>
                          <w:rPr>
                            <w:sz w:val="16"/>
                          </w:rPr>
                          <w:t>address-2</w:t>
                        </w:r>
                      </w:p>
                      <w:p w14:paraId="371A6CD5" w14:textId="77777777" w:rsidR="005F4B0B" w:rsidRPr="004F211D" w:rsidRDefault="005F4B0B" w:rsidP="00845CD2">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5F4B0B" w:rsidRPr="004F211D" w:rsidRDefault="005F4B0B" w:rsidP="00845CD2">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6D426577" w14:textId="77777777" w:rsidR="005F4B0B" w:rsidRPr="004F211D" w:rsidRDefault="005F4B0B" w:rsidP="00845CD2">
                        <w:pPr>
                          <w:spacing w:after="0"/>
                          <w:rPr>
                            <w:sz w:val="16"/>
                          </w:rPr>
                        </w:pPr>
                        <w:proofErr w:type="gramStart"/>
                        <w:r w:rsidRPr="004F211D">
                          <w:rPr>
                            <w:i/>
                            <w:sz w:val="16"/>
                          </w:rPr>
                          <w:t>notificationURI</w:t>
                        </w:r>
                        <w:proofErr w:type="gramEnd"/>
                        <w:r w:rsidRPr="004F211D">
                          <w:rPr>
                            <w:sz w:val="16"/>
                          </w:rPr>
                          <w:t xml:space="preserve"> = </w:t>
                        </w:r>
                        <w:r>
                          <w:rPr>
                            <w:sz w:val="16"/>
                          </w:rPr>
                          <w:t>address-3</w:t>
                        </w:r>
                      </w:p>
                      <w:p w14:paraId="273B89E2" w14:textId="77777777" w:rsidR="005F4B0B" w:rsidRPr="004F211D" w:rsidRDefault="005F4B0B" w:rsidP="00845CD2">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26786175"/>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F4B0B" w:rsidRDefault="005F4B0B"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F4B0B" w:rsidRDefault="005F4B0B"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F4B0B" w:rsidRDefault="005F4B0B"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F4B0B" w:rsidRDefault="005F4B0B"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F4B0B" w:rsidRDefault="005F4B0B"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F4B0B" w:rsidRDefault="005F4B0B"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F4B0B" w:rsidRDefault="005F4B0B">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F4B0B" w:rsidRDefault="005F4B0B">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F4B0B" w:rsidRDefault="005F4B0B">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5F4B0B" w:rsidRDefault="005F4B0B"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5F4B0B" w:rsidRDefault="005F4B0B"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5F4B0B" w:rsidRDefault="005F4B0B"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5F4B0B" w:rsidRDefault="005F4B0B"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5F4B0B" w:rsidRDefault="005F4B0B"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5F4B0B" w:rsidRDefault="005F4B0B"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5F4B0B" w:rsidRDefault="005F4B0B">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5F4B0B" w:rsidRDefault="005F4B0B">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5F4B0B" w:rsidRDefault="005F4B0B">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2.3pt;height:396.55pt" o:ole="">
            <v:imagedata r:id="rId91" o:title=""/>
          </v:shape>
          <o:OLEObject Type="Embed" ProgID="Visio.Drawing.15" ShapeID="_x0000_i1063" DrawAspect="Content" ObjectID="_1644068031"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45pt" o:ole="">
            <v:imagedata r:id="rId93" o:title=""/>
          </v:shape>
          <o:OLEObject Type="Embed" ProgID="Visio.Drawing.15" ShapeID="_x0000_i1064" DrawAspect="Content" ObjectID="_1644068032"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3pt;height:281.15pt" o:ole="">
            <v:imagedata r:id="rId95" o:title=""/>
          </v:shape>
          <o:OLEObject Type="Embed" ProgID="Visio.Drawing.15" ShapeID="_x0000_i1065" DrawAspect="Content" ObjectID="_1644068033"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2678618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45pt;height:518.3pt" o:ole="">
            <v:imagedata r:id="rId97" o:title=""/>
          </v:shape>
          <o:OLEObject Type="Embed" ProgID="Visio.Drawing.15" ShapeID="_x0000_i1066" DrawAspect="Content" ObjectID="_1644068034"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26786185"/>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26786186"/>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26786187"/>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26786188"/>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26786192"/>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26786193"/>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26786194"/>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26786195"/>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26786196"/>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26786197"/>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26786199"/>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26786200"/>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26786201"/>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26786202"/>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26786203"/>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26786204"/>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26786205"/>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26786206"/>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26786207"/>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26786208"/>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26786209"/>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26786210"/>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26786211"/>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26786215"/>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26786221"/>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7pt;height:172.55pt" o:ole="">
            <v:imagedata r:id="rId99" o:title=""/>
          </v:shape>
          <o:OLEObject Type="Embed" ProgID="Visio.Drawing.11" ShapeID="_x0000_i1067" DrawAspect="Content" ObjectID="_1644068035"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7pt;height:158.3pt" o:ole="">
            <v:imagedata r:id="rId101" o:title=""/>
          </v:shape>
          <o:OLEObject Type="Embed" ProgID="Visio.Drawing.11" ShapeID="_x0000_i1068" DrawAspect="Content" ObjectID="_1644068036"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26786230"/>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26786236"/>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26786242"/>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2678624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2678625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26786256"/>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26786257"/>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26786258"/>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26786259"/>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26786260"/>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26786261"/>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26786262"/>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26786263"/>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26786264"/>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26786265"/>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26786266"/>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26786267"/>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26786268"/>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26786269"/>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26786270"/>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26786271"/>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26786272"/>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26786273"/>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3pt;height:309.15pt" o:ole="">
            <v:imagedata r:id="rId105" o:title=""/>
          </v:shape>
          <o:OLEObject Type="Embed" ProgID="Visio.Drawing.11" ShapeID="_x0000_i1069" DrawAspect="Content" ObjectID="_1644068037"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26786274"/>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7pt;height:3in" o:ole="">
            <v:imagedata r:id="rId107" o:title=""/>
          </v:shape>
          <o:OLEObject Type="Embed" ProgID="Visio.Drawing.15" ShapeID="_x0000_i1070" DrawAspect="Content" ObjectID="_1644068038"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26786275"/>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3pt;height:309.15pt" o:ole="">
            <v:imagedata r:id="rId109" o:title=""/>
          </v:shape>
          <o:OLEObject Type="Embed" ProgID="Visio.Drawing.11" ShapeID="_x0000_i1071" DrawAspect="Content" ObjectID="_1644068039"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26786276"/>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26786277"/>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26786278"/>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26786279"/>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26786280"/>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26786281"/>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26786282"/>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2678628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2678628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2678629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45pt" o:ole="">
            <v:imagedata r:id="rId111" o:title=""/>
          </v:shape>
          <o:OLEObject Type="Embed" ProgID="Visio.Drawing.15" ShapeID="_x0000_i1072" DrawAspect="Content" ObjectID="_1644068040"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7pt;height:252.55pt" o:ole="">
            <v:imagedata r:id="rId113" o:title=""/>
          </v:shape>
          <o:OLEObject Type="Embed" ProgID="Visio.Drawing.15" ShapeID="_x0000_i1073" DrawAspect="Content" ObjectID="_1644068041"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3pt;height:424.55pt" o:ole="">
            <v:imagedata r:id="rId115" o:title=""/>
          </v:shape>
          <o:OLEObject Type="Embed" ProgID="Visio.Drawing.15" ShapeID="_x0000_i1074" DrawAspect="Content" ObjectID="_1644068042"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3pt;height:425.15pt" o:ole="">
            <v:imagedata r:id="rId117" o:title=""/>
          </v:shape>
          <o:OLEObject Type="Embed" ProgID="Visio.Drawing.15" ShapeID="_x0000_i1075" DrawAspect="Content" ObjectID="_1644068043"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45pt;height:252pt" o:ole="">
            <v:imagedata r:id="rId119" o:title=""/>
          </v:shape>
          <o:OLEObject Type="Embed" ProgID="Visio.Drawing.15" ShapeID="_x0000_i1076" DrawAspect="Content" ObjectID="_1644068044"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45pt;height:252pt" o:ole="">
            <v:imagedata r:id="rId121" o:title=""/>
          </v:shape>
          <o:OLEObject Type="Embed" ProgID="Visio.Drawing.15" ShapeID="_x0000_i1077" DrawAspect="Content" ObjectID="_1644068045"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2678630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26786306"/>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26786308"/>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26786311"/>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3983"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26786317"/>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2678631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9" w:name="_Toc445303005"/>
      <w:bookmarkStart w:id="3990" w:name="_Toc445390172"/>
      <w:bookmarkStart w:id="3991" w:name="_Toc447043248"/>
      <w:bookmarkStart w:id="3992" w:name="_Toc457494005"/>
      <w:bookmarkStart w:id="3993" w:name="_Toc459977104"/>
      <w:bookmarkStart w:id="3994" w:name="_Toc470164265"/>
      <w:bookmarkStart w:id="3995" w:name="_Toc470164847"/>
      <w:bookmarkStart w:id="3996" w:name="_Toc475715456"/>
      <w:bookmarkStart w:id="3997" w:name="_Toc479349268"/>
      <w:bookmarkStart w:id="3998" w:name="_Toc484070716"/>
      <w:bookmarkStart w:id="3999" w:name="_Toc26786321"/>
      <w:bookmarkEnd w:id="2532"/>
      <w:bookmarkEnd w:id="2533"/>
      <w:bookmarkEnd w:id="2534"/>
      <w:bookmarkEnd w:id="2535"/>
      <w:bookmarkEnd w:id="2536"/>
      <w:r w:rsidRPr="00357143">
        <w:t>11</w:t>
      </w:r>
      <w:r w:rsidRPr="00357143">
        <w:tab/>
      </w:r>
      <w:r w:rsidR="00DB63FE" w:rsidRPr="00357143">
        <w:t>Trust Enabling Architecture</w:t>
      </w:r>
      <w:bookmarkEnd w:id="3989"/>
      <w:bookmarkEnd w:id="3990"/>
      <w:bookmarkEnd w:id="3991"/>
      <w:bookmarkEnd w:id="3992"/>
      <w:bookmarkEnd w:id="3993"/>
      <w:bookmarkEnd w:id="3994"/>
      <w:bookmarkEnd w:id="3995"/>
      <w:bookmarkEnd w:id="3996"/>
      <w:bookmarkEnd w:id="3997"/>
      <w:bookmarkEnd w:id="3998"/>
      <w:bookmarkEnd w:id="3999"/>
    </w:p>
    <w:p w14:paraId="650FBCA0" w14:textId="77777777" w:rsidR="0023118C" w:rsidRPr="00357143" w:rsidRDefault="0023118C" w:rsidP="0023118C">
      <w:pPr>
        <w:pStyle w:val="2"/>
      </w:pPr>
      <w:bookmarkStart w:id="4000" w:name="_Toc447043249"/>
      <w:bookmarkStart w:id="4001" w:name="_Toc457494006"/>
      <w:bookmarkStart w:id="4002" w:name="_Toc459977105"/>
      <w:bookmarkStart w:id="4003" w:name="_Toc470164266"/>
      <w:bookmarkStart w:id="4004" w:name="_Toc470164848"/>
      <w:bookmarkStart w:id="4005" w:name="_Toc475715457"/>
      <w:bookmarkStart w:id="4006" w:name="_Toc479349269"/>
      <w:bookmarkStart w:id="4007" w:name="_Toc484070717"/>
      <w:bookmarkStart w:id="4008" w:name="_Toc26786322"/>
      <w:r w:rsidRPr="00357143">
        <w:rPr>
          <w:rFonts w:hint="eastAsia"/>
        </w:rPr>
        <w:t>11.0</w:t>
      </w:r>
      <w:r w:rsidRPr="00357143">
        <w:rPr>
          <w:rFonts w:hint="eastAsia"/>
        </w:rPr>
        <w:tab/>
        <w:t>Overview</w:t>
      </w:r>
      <w:bookmarkEnd w:id="4000"/>
      <w:bookmarkEnd w:id="4001"/>
      <w:bookmarkEnd w:id="4002"/>
      <w:bookmarkEnd w:id="4003"/>
      <w:bookmarkEnd w:id="4004"/>
      <w:bookmarkEnd w:id="4005"/>
      <w:bookmarkEnd w:id="4006"/>
      <w:bookmarkEnd w:id="4007"/>
      <w:bookmarkEnd w:id="40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9" w:name="_Toc445303006"/>
      <w:bookmarkStart w:id="4010" w:name="_Toc445390173"/>
      <w:bookmarkStart w:id="4011" w:name="_Toc447043250"/>
      <w:bookmarkStart w:id="4012" w:name="_Toc457494007"/>
      <w:bookmarkStart w:id="4013" w:name="_Toc459977106"/>
      <w:bookmarkStart w:id="4014" w:name="_Toc470164267"/>
      <w:bookmarkStart w:id="4015" w:name="_Toc470164849"/>
      <w:bookmarkStart w:id="4016" w:name="_Toc475715458"/>
      <w:bookmarkStart w:id="4017" w:name="_Toc479349270"/>
      <w:bookmarkStart w:id="4018" w:name="_Toc484070718"/>
      <w:bookmarkStart w:id="4019"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9"/>
      <w:bookmarkEnd w:id="4010"/>
      <w:bookmarkEnd w:id="4011"/>
      <w:bookmarkEnd w:id="4012"/>
      <w:bookmarkEnd w:id="4013"/>
      <w:bookmarkEnd w:id="4014"/>
      <w:bookmarkEnd w:id="4015"/>
      <w:bookmarkEnd w:id="4016"/>
      <w:bookmarkEnd w:id="4017"/>
      <w:bookmarkEnd w:id="4018"/>
      <w:bookmarkEnd w:id="40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20" w:name="_Toc445303007"/>
      <w:bookmarkStart w:id="4021" w:name="_Toc445390174"/>
      <w:bookmarkStart w:id="4022" w:name="_Toc447043251"/>
      <w:bookmarkStart w:id="4023" w:name="_Toc457494008"/>
      <w:bookmarkStart w:id="4024" w:name="_Toc459977107"/>
      <w:bookmarkStart w:id="4025" w:name="_Toc470164268"/>
      <w:bookmarkStart w:id="4026" w:name="_Toc470164850"/>
      <w:bookmarkStart w:id="4027" w:name="_Toc475715459"/>
      <w:bookmarkStart w:id="4028" w:name="_Toc479349271"/>
      <w:bookmarkStart w:id="4029" w:name="_Toc484070719"/>
      <w:bookmarkStart w:id="4030" w:name="_Toc2678632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0"/>
      <w:bookmarkEnd w:id="4021"/>
      <w:bookmarkEnd w:id="4022"/>
      <w:bookmarkEnd w:id="4023"/>
      <w:bookmarkEnd w:id="4024"/>
      <w:bookmarkEnd w:id="4025"/>
      <w:bookmarkEnd w:id="4026"/>
      <w:bookmarkEnd w:id="4027"/>
      <w:bookmarkEnd w:id="4028"/>
      <w:bookmarkEnd w:id="4029"/>
      <w:bookmarkEnd w:id="4030"/>
    </w:p>
    <w:p w14:paraId="693F4675" w14:textId="77777777" w:rsidR="00DB63FE" w:rsidRPr="00357143" w:rsidRDefault="00DB63FE" w:rsidP="00232E91">
      <w:pPr>
        <w:pStyle w:val="30"/>
      </w:pPr>
      <w:bookmarkStart w:id="4031" w:name="_Toc445303008"/>
      <w:bookmarkStart w:id="4032" w:name="_Toc445390175"/>
      <w:bookmarkStart w:id="4033" w:name="_Toc447043252"/>
      <w:bookmarkStart w:id="4034" w:name="_Toc457494009"/>
      <w:bookmarkStart w:id="4035" w:name="_Toc459977108"/>
      <w:bookmarkStart w:id="4036" w:name="_Toc470164269"/>
      <w:bookmarkStart w:id="4037" w:name="_Toc470164851"/>
      <w:bookmarkStart w:id="4038" w:name="_Toc475715460"/>
      <w:bookmarkStart w:id="4039" w:name="_Toc479349272"/>
      <w:bookmarkStart w:id="4040" w:name="_Toc484070720"/>
      <w:bookmarkStart w:id="4041" w:name="_Toc26786325"/>
      <w:r w:rsidRPr="00357143">
        <w:t>11.2.1</w:t>
      </w:r>
      <w:r w:rsidRPr="00357143">
        <w:tab/>
        <w:t>M2M Node Enrolment and Service Provisioning</w:t>
      </w:r>
      <w:bookmarkEnd w:id="4031"/>
      <w:bookmarkEnd w:id="4032"/>
      <w:bookmarkEnd w:id="4033"/>
      <w:bookmarkEnd w:id="4034"/>
      <w:bookmarkEnd w:id="4035"/>
      <w:bookmarkEnd w:id="4036"/>
      <w:bookmarkEnd w:id="4037"/>
      <w:bookmarkEnd w:id="4038"/>
      <w:bookmarkEnd w:id="4039"/>
      <w:bookmarkEnd w:id="4040"/>
      <w:bookmarkEnd w:id="40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2" w:name="_Toc445303009"/>
      <w:bookmarkStart w:id="4043" w:name="_Toc445390176"/>
      <w:bookmarkStart w:id="4044" w:name="_Toc447043253"/>
      <w:bookmarkStart w:id="4045" w:name="_Toc457494010"/>
      <w:bookmarkStart w:id="4046" w:name="_Toc459977109"/>
      <w:bookmarkStart w:id="4047" w:name="_Toc470164270"/>
      <w:bookmarkStart w:id="4048" w:name="_Toc470164852"/>
      <w:bookmarkStart w:id="4049" w:name="_Toc475715461"/>
      <w:bookmarkStart w:id="4050" w:name="_Toc479349273"/>
      <w:bookmarkStart w:id="4051" w:name="_Toc484070721"/>
      <w:bookmarkStart w:id="4052" w:name="_Toc26786326"/>
      <w:r w:rsidRPr="00357143">
        <w:t>11.2.</w:t>
      </w:r>
      <w:r w:rsidR="00715DC0" w:rsidRPr="00357143">
        <w:t>2</w:t>
      </w:r>
      <w:r w:rsidRPr="00357143">
        <w:tab/>
        <w:t xml:space="preserve">M2M Application </w:t>
      </w:r>
      <w:r w:rsidR="00B4517C" w:rsidRPr="00357143">
        <w:t>E</w:t>
      </w:r>
      <w:r w:rsidRPr="00357143">
        <w:t>nrolment</w:t>
      </w:r>
      <w:bookmarkEnd w:id="4042"/>
      <w:bookmarkEnd w:id="4043"/>
      <w:bookmarkEnd w:id="4044"/>
      <w:bookmarkEnd w:id="4045"/>
      <w:bookmarkEnd w:id="4046"/>
      <w:bookmarkEnd w:id="4047"/>
      <w:bookmarkEnd w:id="4048"/>
      <w:bookmarkEnd w:id="4049"/>
      <w:bookmarkEnd w:id="4050"/>
      <w:bookmarkEnd w:id="4051"/>
      <w:bookmarkEnd w:id="40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53" w:name="_Toc445303010"/>
      <w:bookmarkStart w:id="4054" w:name="_Toc445390177"/>
      <w:bookmarkStart w:id="4055" w:name="_Toc447043254"/>
      <w:bookmarkStart w:id="4056" w:name="_Toc457494011"/>
      <w:bookmarkStart w:id="4057" w:name="_Toc459977110"/>
      <w:bookmarkStart w:id="4058" w:name="_Toc470164271"/>
      <w:bookmarkStart w:id="4059" w:name="_Toc470164853"/>
      <w:bookmarkStart w:id="4060" w:name="_Toc475715462"/>
      <w:bookmarkStart w:id="4061" w:name="_Toc479349274"/>
      <w:bookmarkStart w:id="4062" w:name="_Toc484070722"/>
      <w:bookmarkStart w:id="4063"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3"/>
      <w:bookmarkEnd w:id="4054"/>
      <w:bookmarkEnd w:id="4055"/>
      <w:bookmarkEnd w:id="4056"/>
      <w:bookmarkEnd w:id="4057"/>
      <w:bookmarkEnd w:id="4058"/>
      <w:bookmarkEnd w:id="4059"/>
      <w:bookmarkEnd w:id="4060"/>
      <w:bookmarkEnd w:id="4061"/>
      <w:bookmarkEnd w:id="4062"/>
      <w:bookmarkEnd w:id="4063"/>
    </w:p>
    <w:p w14:paraId="000156D8" w14:textId="77777777" w:rsidR="00736BB4" w:rsidRPr="00357143" w:rsidRDefault="00736BB4" w:rsidP="00736BB4">
      <w:pPr>
        <w:pStyle w:val="30"/>
      </w:pPr>
      <w:bookmarkStart w:id="4064" w:name="_Toc447043255"/>
      <w:bookmarkStart w:id="4065" w:name="_Toc457494012"/>
      <w:bookmarkStart w:id="4066" w:name="_Toc459977111"/>
      <w:bookmarkStart w:id="4067" w:name="_Toc470164272"/>
      <w:bookmarkStart w:id="4068" w:name="_Toc470164854"/>
      <w:bookmarkStart w:id="4069" w:name="_Toc475715463"/>
      <w:bookmarkStart w:id="4070" w:name="_Toc479349275"/>
      <w:bookmarkStart w:id="4071" w:name="_Toc484070723"/>
      <w:bookmarkStart w:id="4072" w:name="_Toc26786328"/>
      <w:r w:rsidRPr="00357143">
        <w:rPr>
          <w:rFonts w:hint="eastAsia"/>
        </w:rPr>
        <w:t>11.3.0</w:t>
      </w:r>
      <w:r w:rsidRPr="00357143">
        <w:rPr>
          <w:rFonts w:hint="eastAsia"/>
        </w:rPr>
        <w:tab/>
        <w:t>Overview</w:t>
      </w:r>
      <w:bookmarkEnd w:id="4064"/>
      <w:bookmarkEnd w:id="4065"/>
      <w:bookmarkEnd w:id="4066"/>
      <w:bookmarkEnd w:id="4067"/>
      <w:bookmarkEnd w:id="4068"/>
      <w:bookmarkEnd w:id="4069"/>
      <w:bookmarkEnd w:id="4070"/>
      <w:bookmarkEnd w:id="4071"/>
      <w:bookmarkEnd w:id="40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15pt;height:4in" o:ole="">
            <v:imagedata r:id="rId123" o:title="" cropright="17229f"/>
          </v:shape>
          <o:OLEObject Type="Embed" ProgID="Visio.Drawing.11" ShapeID="_x0000_i1078" DrawAspect="Content" ObjectID="_1644068046"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15pt" o:ole="">
            <v:imagedata r:id="rId125" o:title=""/>
          </v:shape>
          <o:OLEObject Type="Embed" ProgID="Visio.Drawing.11" ShapeID="_x0000_i1079" DrawAspect="Content" ObjectID="_1644068047"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73" w:name="_Toc445303011"/>
      <w:bookmarkStart w:id="4074" w:name="_Toc445390178"/>
      <w:bookmarkStart w:id="4075" w:name="_Toc447043256"/>
      <w:bookmarkStart w:id="4076" w:name="_Toc457494013"/>
      <w:bookmarkStart w:id="4077" w:name="_Toc459977112"/>
      <w:bookmarkStart w:id="4078" w:name="_Toc470164273"/>
      <w:bookmarkStart w:id="4079" w:name="_Toc470164855"/>
      <w:bookmarkStart w:id="4080" w:name="_Toc475715464"/>
      <w:bookmarkStart w:id="4081" w:name="_Toc479349276"/>
      <w:bookmarkStart w:id="4082" w:name="_Toc484070724"/>
      <w:bookmarkStart w:id="4083" w:name="_Toc26786329"/>
      <w:r w:rsidRPr="00357143">
        <w:t>11.3.1</w:t>
      </w:r>
      <w:r w:rsidRPr="00357143">
        <w:tab/>
        <w:t>Identification of CSE and AE</w:t>
      </w:r>
      <w:bookmarkEnd w:id="4073"/>
      <w:bookmarkEnd w:id="4074"/>
      <w:bookmarkEnd w:id="4075"/>
      <w:bookmarkEnd w:id="4076"/>
      <w:bookmarkEnd w:id="4077"/>
      <w:bookmarkEnd w:id="4078"/>
      <w:bookmarkEnd w:id="4079"/>
      <w:bookmarkEnd w:id="4080"/>
      <w:bookmarkEnd w:id="4081"/>
      <w:bookmarkEnd w:id="4082"/>
      <w:bookmarkEnd w:id="40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4" w:name="_Toc445303012"/>
      <w:bookmarkStart w:id="4085" w:name="_Toc445390179"/>
      <w:bookmarkStart w:id="4086" w:name="_Toc447043257"/>
      <w:bookmarkStart w:id="4087" w:name="_Toc457494014"/>
      <w:bookmarkStart w:id="4088" w:name="_Toc459977113"/>
      <w:bookmarkStart w:id="4089" w:name="_Toc470164274"/>
      <w:bookmarkStart w:id="4090" w:name="_Toc470164856"/>
      <w:bookmarkStart w:id="4091" w:name="_Toc475715465"/>
      <w:bookmarkStart w:id="4092" w:name="_Toc479349277"/>
      <w:bookmarkStart w:id="4093" w:name="_Toc484070725"/>
      <w:bookmarkStart w:id="4094"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4"/>
      <w:bookmarkEnd w:id="4085"/>
      <w:bookmarkEnd w:id="4086"/>
      <w:bookmarkEnd w:id="4087"/>
      <w:bookmarkEnd w:id="4088"/>
      <w:bookmarkEnd w:id="4089"/>
      <w:bookmarkEnd w:id="4090"/>
      <w:bookmarkEnd w:id="4091"/>
      <w:bookmarkEnd w:id="4092"/>
      <w:bookmarkEnd w:id="4093"/>
      <w:bookmarkEnd w:id="40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5" w:name="_Toc445303013"/>
      <w:bookmarkStart w:id="4096" w:name="_Toc445390180"/>
      <w:bookmarkStart w:id="4097" w:name="_Toc447043258"/>
      <w:bookmarkStart w:id="4098" w:name="_Toc457494015"/>
      <w:bookmarkStart w:id="4099" w:name="_Toc459977114"/>
      <w:bookmarkStart w:id="4100" w:name="_Toc470164275"/>
      <w:bookmarkStart w:id="4101" w:name="_Toc470164857"/>
      <w:bookmarkStart w:id="4102" w:name="_Toc475715466"/>
      <w:bookmarkStart w:id="4103" w:name="_Toc479349278"/>
      <w:bookmarkStart w:id="4104" w:name="_Toc484070726"/>
      <w:bookmarkStart w:id="4105" w:name="_Toc26786331"/>
      <w:r w:rsidRPr="00357143">
        <w:t>11.3.</w:t>
      </w:r>
      <w:r w:rsidRPr="00357143">
        <w:rPr>
          <w:rFonts w:eastAsia="宋体" w:hint="eastAsia"/>
          <w:lang w:eastAsia="zh-CN"/>
        </w:rPr>
        <w:t>3</w:t>
      </w:r>
      <w:r w:rsidRPr="00357143">
        <w:tab/>
      </w:r>
      <w:bookmarkEnd w:id="4095"/>
      <w:r w:rsidR="00642922" w:rsidRPr="00357143">
        <w:t>Void</w:t>
      </w:r>
      <w:bookmarkEnd w:id="4096"/>
      <w:bookmarkEnd w:id="4097"/>
      <w:bookmarkEnd w:id="4098"/>
      <w:bookmarkEnd w:id="4099"/>
      <w:bookmarkEnd w:id="4100"/>
      <w:bookmarkEnd w:id="4101"/>
      <w:bookmarkEnd w:id="4102"/>
      <w:bookmarkEnd w:id="4103"/>
      <w:bookmarkEnd w:id="4104"/>
      <w:bookmarkEnd w:id="4105"/>
    </w:p>
    <w:p w14:paraId="652151CC" w14:textId="77777777" w:rsidR="003678AC" w:rsidRPr="00357143" w:rsidRDefault="003678AC" w:rsidP="003678AC">
      <w:pPr>
        <w:pStyle w:val="30"/>
      </w:pPr>
      <w:bookmarkStart w:id="4106" w:name="_Toc445303014"/>
      <w:bookmarkStart w:id="4107" w:name="_Toc445390181"/>
      <w:bookmarkStart w:id="4108" w:name="_Toc447043259"/>
      <w:bookmarkStart w:id="4109" w:name="_Toc457494016"/>
      <w:bookmarkStart w:id="4110" w:name="_Toc459977115"/>
      <w:bookmarkStart w:id="4111" w:name="_Toc470164276"/>
      <w:bookmarkStart w:id="4112" w:name="_Toc470164858"/>
      <w:bookmarkStart w:id="4113" w:name="_Toc475715467"/>
      <w:bookmarkStart w:id="4114" w:name="_Toc479349279"/>
      <w:bookmarkStart w:id="4115" w:name="_Toc484070727"/>
      <w:bookmarkStart w:id="4116" w:name="_Toc26786332"/>
      <w:r w:rsidRPr="00357143">
        <w:t>11.3.4</w:t>
      </w:r>
      <w:r w:rsidRPr="00357143">
        <w:tab/>
        <w:t xml:space="preserve">M2M Authorization </w:t>
      </w:r>
      <w:r w:rsidR="00B4517C" w:rsidRPr="00357143">
        <w:t>P</w:t>
      </w:r>
      <w:r w:rsidRPr="00357143">
        <w:t>rocedure</w:t>
      </w:r>
      <w:bookmarkEnd w:id="4106"/>
      <w:bookmarkEnd w:id="4107"/>
      <w:bookmarkEnd w:id="4108"/>
      <w:bookmarkEnd w:id="4109"/>
      <w:bookmarkEnd w:id="4110"/>
      <w:bookmarkEnd w:id="4111"/>
      <w:bookmarkEnd w:id="4112"/>
      <w:bookmarkEnd w:id="4113"/>
      <w:bookmarkEnd w:id="4114"/>
      <w:bookmarkEnd w:id="4115"/>
      <w:bookmarkEnd w:id="411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7" w:name="_Toc445303015"/>
      <w:bookmarkStart w:id="4118" w:name="_Toc445390182"/>
      <w:bookmarkStart w:id="4119" w:name="_Toc447043260"/>
      <w:bookmarkStart w:id="4120" w:name="_Toc457494017"/>
      <w:bookmarkStart w:id="4121" w:name="_Toc459977116"/>
      <w:bookmarkStart w:id="4122" w:name="_Toc470164277"/>
      <w:bookmarkStart w:id="4123" w:name="_Toc470164859"/>
      <w:bookmarkStart w:id="4124" w:name="_Toc475715468"/>
      <w:bookmarkStart w:id="4125" w:name="_Toc479349280"/>
      <w:bookmarkStart w:id="4126" w:name="_Toc484070728"/>
      <w:bookmarkStart w:id="4127"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7"/>
      <w:bookmarkEnd w:id="4118"/>
      <w:bookmarkEnd w:id="4119"/>
      <w:bookmarkEnd w:id="4120"/>
      <w:bookmarkEnd w:id="4121"/>
      <w:bookmarkEnd w:id="4122"/>
      <w:bookmarkEnd w:id="4123"/>
      <w:bookmarkEnd w:id="4124"/>
      <w:bookmarkEnd w:id="4125"/>
      <w:bookmarkEnd w:id="4126"/>
      <w:bookmarkEnd w:id="4127"/>
    </w:p>
    <w:p w14:paraId="7338DAEB" w14:textId="77777777" w:rsidR="00A56B0B" w:rsidRPr="00357143" w:rsidRDefault="00A56B0B" w:rsidP="00A56B0B">
      <w:pPr>
        <w:pStyle w:val="30"/>
      </w:pPr>
      <w:bookmarkStart w:id="4128" w:name="_Toc445303016"/>
      <w:bookmarkStart w:id="4129" w:name="_Toc445390183"/>
      <w:bookmarkStart w:id="4130" w:name="_Toc447043261"/>
      <w:bookmarkStart w:id="4131" w:name="_Toc457494018"/>
      <w:bookmarkStart w:id="4132" w:name="_Toc459977117"/>
      <w:bookmarkStart w:id="4133" w:name="_Toc470164278"/>
      <w:bookmarkStart w:id="4134" w:name="_Toc470164860"/>
      <w:bookmarkStart w:id="4135" w:name="_Toc475715469"/>
      <w:bookmarkStart w:id="4136" w:name="_Toc479349281"/>
      <w:bookmarkStart w:id="4137" w:name="_Toc484070729"/>
      <w:bookmarkStart w:id="4138" w:name="_Toc26786334"/>
      <w:r w:rsidRPr="00357143">
        <w:t>11.4.1</w:t>
      </w:r>
      <w:r w:rsidRPr="00357143">
        <w:tab/>
        <w:t>Functional Architecture Specifications for End-to-End Security of Data (ESData)</w:t>
      </w:r>
      <w:bookmarkEnd w:id="4128"/>
      <w:bookmarkEnd w:id="4129"/>
      <w:bookmarkEnd w:id="4130"/>
      <w:bookmarkEnd w:id="4131"/>
      <w:bookmarkEnd w:id="4132"/>
      <w:bookmarkEnd w:id="4133"/>
      <w:bookmarkEnd w:id="4134"/>
      <w:bookmarkEnd w:id="4135"/>
      <w:bookmarkEnd w:id="4136"/>
      <w:bookmarkEnd w:id="4137"/>
      <w:bookmarkEnd w:id="413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9" w:name="_Toc445303017"/>
      <w:bookmarkStart w:id="4140" w:name="_Toc445390184"/>
      <w:bookmarkStart w:id="4141" w:name="_Toc447043262"/>
      <w:bookmarkStart w:id="4142" w:name="_Toc457494019"/>
      <w:bookmarkStart w:id="4143" w:name="_Toc459977118"/>
      <w:bookmarkStart w:id="4144" w:name="_Toc470164279"/>
      <w:bookmarkStart w:id="4145" w:name="_Toc470164861"/>
      <w:bookmarkStart w:id="4146" w:name="_Toc475715470"/>
      <w:bookmarkStart w:id="4147" w:name="_Toc479349282"/>
      <w:bookmarkStart w:id="4148" w:name="_Toc484070730"/>
      <w:bookmarkStart w:id="4149" w:name="_Toc26786335"/>
      <w:r w:rsidRPr="00357143">
        <w:t>11.4.2</w:t>
      </w:r>
      <w:r w:rsidRPr="00357143">
        <w:tab/>
        <w:t>Functional Architecture Specifications for End-to-End Security of Primitives (ESPrim)</w:t>
      </w:r>
      <w:bookmarkEnd w:id="4139"/>
      <w:bookmarkEnd w:id="4140"/>
      <w:bookmarkEnd w:id="4141"/>
      <w:bookmarkEnd w:id="4142"/>
      <w:bookmarkEnd w:id="4143"/>
      <w:bookmarkEnd w:id="4144"/>
      <w:bookmarkEnd w:id="4145"/>
      <w:bookmarkEnd w:id="4146"/>
      <w:bookmarkEnd w:id="4147"/>
      <w:bookmarkEnd w:id="4148"/>
      <w:bookmarkEnd w:id="414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45pt;height:395.45pt" o:ole="">
            <v:imagedata r:id="rId127" o:title=""/>
          </v:shape>
          <o:OLEObject Type="Embed" ProgID="Visio.Drawing.11" ShapeID="_x0000_i1080" DrawAspect="Content" ObjectID="_1644068048"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7pt;height:474.85pt" o:ole="">
            <v:imagedata r:id="rId129" o:title="" croptop="2281f" cropbottom="3538f" cropleft="3032f" cropright="3110f"/>
          </v:shape>
          <o:OLEObject Type="Embed" ProgID="Visio.Drawing.11" ShapeID="_x0000_i1081" DrawAspect="Content" ObjectID="_1644068049"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50" w:name="_Toc445303018"/>
      <w:bookmarkStart w:id="4151" w:name="_Toc445390185"/>
      <w:bookmarkStart w:id="4152" w:name="_Toc447043263"/>
      <w:bookmarkStart w:id="4153" w:name="_Toc457494020"/>
      <w:bookmarkStart w:id="4154" w:name="_Toc459977119"/>
      <w:bookmarkStart w:id="4155" w:name="_Toc470164280"/>
      <w:bookmarkStart w:id="4156" w:name="_Toc470164862"/>
      <w:bookmarkStart w:id="4157" w:name="_Toc475715471"/>
      <w:bookmarkStart w:id="4158" w:name="_Toc479349283"/>
      <w:bookmarkStart w:id="4159" w:name="_Toc484070731"/>
      <w:bookmarkStart w:id="4160"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0"/>
      <w:bookmarkEnd w:id="4151"/>
      <w:bookmarkEnd w:id="4152"/>
      <w:bookmarkEnd w:id="4153"/>
      <w:bookmarkEnd w:id="4154"/>
      <w:bookmarkEnd w:id="4155"/>
      <w:bookmarkEnd w:id="4156"/>
      <w:bookmarkEnd w:id="4157"/>
      <w:bookmarkEnd w:id="4158"/>
      <w:bookmarkEnd w:id="4159"/>
      <w:bookmarkEnd w:id="416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7pt" o:ole="">
            <v:imagedata r:id="rId131" o:title="" croptop="4743f" cropbottom="3843f" cropleft="3170f" cropright="2904f"/>
          </v:shape>
          <o:OLEObject Type="Embed" ProgID="Visio.Drawing.11" ShapeID="_x0000_i1082" DrawAspect="Content" ObjectID="_1644068050"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61" w:name="_Toc445303019"/>
      <w:bookmarkStart w:id="4162" w:name="_Toc445390186"/>
      <w:bookmarkStart w:id="4163" w:name="_Toc447043264"/>
      <w:bookmarkStart w:id="4164" w:name="_Toc457494021"/>
      <w:bookmarkStart w:id="4165" w:name="_Toc459977120"/>
      <w:bookmarkStart w:id="4166" w:name="_Toc470164281"/>
      <w:bookmarkStart w:id="4167" w:name="_Toc470164863"/>
      <w:bookmarkStart w:id="4168" w:name="_Toc475715472"/>
      <w:bookmarkStart w:id="4169" w:name="_Toc479349284"/>
      <w:bookmarkStart w:id="4170" w:name="_Toc484070732"/>
      <w:bookmarkStart w:id="4171"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61"/>
      <w:bookmarkEnd w:id="4162"/>
      <w:bookmarkEnd w:id="4163"/>
      <w:bookmarkEnd w:id="4164"/>
      <w:bookmarkEnd w:id="4165"/>
      <w:bookmarkEnd w:id="4166"/>
      <w:bookmarkEnd w:id="4167"/>
      <w:bookmarkEnd w:id="4168"/>
      <w:bookmarkEnd w:id="4169"/>
      <w:bookmarkEnd w:id="4170"/>
      <w:bookmarkEnd w:id="4171"/>
    </w:p>
    <w:p w14:paraId="393680BF" w14:textId="77777777" w:rsidR="000111D5" w:rsidRPr="00357143" w:rsidRDefault="000111D5" w:rsidP="000111D5">
      <w:pPr>
        <w:pStyle w:val="30"/>
      </w:pPr>
      <w:bookmarkStart w:id="4172" w:name="_Toc445303020"/>
      <w:bookmarkStart w:id="4173" w:name="_Toc445390187"/>
      <w:bookmarkStart w:id="4174" w:name="_Toc447043265"/>
      <w:bookmarkStart w:id="4175" w:name="_Toc457494022"/>
      <w:bookmarkStart w:id="4176" w:name="_Toc459977121"/>
      <w:bookmarkStart w:id="4177" w:name="_Toc470164282"/>
      <w:bookmarkStart w:id="4178" w:name="_Toc470164864"/>
      <w:bookmarkStart w:id="4179" w:name="_Toc475715473"/>
      <w:bookmarkStart w:id="4180" w:name="_Toc479349285"/>
      <w:bookmarkStart w:id="4181" w:name="_Toc484070733"/>
      <w:bookmarkStart w:id="4182" w:name="_Toc26786338"/>
      <w:r w:rsidRPr="00357143">
        <w:rPr>
          <w:rFonts w:hint="eastAsia"/>
        </w:rPr>
        <w:t>11.5.1</w:t>
      </w:r>
      <w:r w:rsidR="009A4A02" w:rsidRPr="00357143">
        <w:rPr>
          <w:rFonts w:eastAsia="宋体" w:hint="eastAsia"/>
          <w:lang w:eastAsia="zh-CN"/>
        </w:rPr>
        <w:tab/>
      </w:r>
      <w:r w:rsidRPr="00357143">
        <w:t>Dynamic Authorization Reference Model</w:t>
      </w:r>
      <w:bookmarkEnd w:id="4172"/>
      <w:bookmarkEnd w:id="4173"/>
      <w:bookmarkEnd w:id="4174"/>
      <w:bookmarkEnd w:id="4175"/>
      <w:bookmarkEnd w:id="4176"/>
      <w:bookmarkEnd w:id="4177"/>
      <w:bookmarkEnd w:id="4178"/>
      <w:bookmarkEnd w:id="4179"/>
      <w:bookmarkEnd w:id="4180"/>
      <w:bookmarkEnd w:id="4181"/>
      <w:bookmarkEnd w:id="418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15pt;height:209.15pt" o:ole="">
            <v:imagedata r:id="rId133" o:title="" croptop="5206f" cropbottom="2783f" cropleft="2919f" cropright="1943f"/>
          </v:shape>
          <o:OLEObject Type="Embed" ProgID="Visio.Drawing.11" ShapeID="_x0000_i1083" DrawAspect="Content" ObjectID="_1644068051"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45pt" o:ole="">
            <v:imagedata r:id="rId135" o:title=""/>
          </v:shape>
          <o:OLEObject Type="Embed" ProgID="Visio.Drawing.11" ShapeID="_x0000_i1084" DrawAspect="Content" ObjectID="_1644068052"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7pt;height:201.7pt" o:ole="">
            <v:imagedata r:id="rId137" o:title=""/>
          </v:shape>
          <o:OLEObject Type="Embed" ProgID="Visio.Drawing.11" ShapeID="_x0000_i1085" DrawAspect="Content" ObjectID="_1644068053"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83" w:name="_Toc445303021"/>
      <w:bookmarkStart w:id="4184" w:name="_Toc445390188"/>
      <w:bookmarkStart w:id="4185" w:name="_Toc447043266"/>
      <w:bookmarkStart w:id="4186" w:name="_Toc457494023"/>
      <w:bookmarkStart w:id="4187" w:name="_Toc459977122"/>
      <w:bookmarkStart w:id="4188" w:name="_Toc470164283"/>
      <w:bookmarkStart w:id="4189" w:name="_Toc470164865"/>
      <w:bookmarkStart w:id="4190" w:name="_Toc475715474"/>
      <w:bookmarkStart w:id="4191" w:name="_Toc479349286"/>
      <w:bookmarkStart w:id="4192" w:name="_Toc484070734"/>
      <w:bookmarkStart w:id="4193" w:name="_Toc26786339"/>
      <w:r w:rsidRPr="00357143">
        <w:rPr>
          <w:rFonts w:hint="eastAsia"/>
        </w:rPr>
        <w:t>11.5.2</w:t>
      </w:r>
      <w:r w:rsidR="009A4A02" w:rsidRPr="00357143">
        <w:rPr>
          <w:rFonts w:eastAsia="宋体" w:hint="eastAsia"/>
          <w:lang w:eastAsia="zh-CN"/>
        </w:rPr>
        <w:tab/>
      </w:r>
      <w:r w:rsidRPr="00357143">
        <w:t>Direct Dynamic Authorization</w:t>
      </w:r>
      <w:bookmarkEnd w:id="4183"/>
      <w:bookmarkEnd w:id="4184"/>
      <w:bookmarkEnd w:id="4185"/>
      <w:bookmarkEnd w:id="4186"/>
      <w:bookmarkEnd w:id="4187"/>
      <w:bookmarkEnd w:id="4188"/>
      <w:bookmarkEnd w:id="4189"/>
      <w:bookmarkEnd w:id="4190"/>
      <w:bookmarkEnd w:id="4191"/>
      <w:bookmarkEnd w:id="4192"/>
      <w:bookmarkEnd w:id="419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44068054"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4" w:name="_Toc445303022"/>
      <w:bookmarkStart w:id="4195" w:name="_Toc445390189"/>
      <w:bookmarkStart w:id="4196" w:name="_Toc447043267"/>
      <w:bookmarkStart w:id="4197" w:name="_Toc457494024"/>
      <w:bookmarkStart w:id="4198" w:name="_Toc459977123"/>
      <w:bookmarkStart w:id="4199" w:name="_Toc470164284"/>
      <w:bookmarkStart w:id="4200" w:name="_Toc470164866"/>
      <w:bookmarkStart w:id="4201" w:name="_Toc475715475"/>
      <w:bookmarkStart w:id="4202" w:name="_Toc479349287"/>
      <w:bookmarkStart w:id="4203" w:name="_Toc484070735"/>
      <w:bookmarkStart w:id="4204" w:name="_Toc26786340"/>
      <w:r w:rsidRPr="00357143">
        <w:rPr>
          <w:rFonts w:hint="eastAsia"/>
        </w:rPr>
        <w:t>11.5.3</w:t>
      </w:r>
      <w:r w:rsidR="009A4A02" w:rsidRPr="00357143">
        <w:rPr>
          <w:rFonts w:eastAsia="宋体" w:hint="eastAsia"/>
          <w:lang w:eastAsia="zh-CN"/>
        </w:rPr>
        <w:tab/>
      </w:r>
      <w:r w:rsidRPr="00357143">
        <w:t>Indirect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43D43FCD" w14:textId="77777777" w:rsidR="000111D5" w:rsidRPr="00357143" w:rsidRDefault="000111D5" w:rsidP="000111D5">
      <w:r w:rsidRPr="00357143">
        <w:t xml:space="preserve">The parameters exchanged for Indirect </w:t>
      </w:r>
      <w:bookmarkStart w:id="4205" w:name="OLE_LINK3"/>
      <w:r w:rsidRPr="00357143">
        <w:t>Dynamic Authorization</w:t>
      </w:r>
      <w:bookmarkEnd w:id="420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5pt;height:468.55pt" o:ole="">
            <v:imagedata r:id="rId141" o:title=""/>
          </v:shape>
          <o:OLEObject Type="Embed" ProgID="Visio.Drawing.15" ShapeID="_x0000_i1087" DrawAspect="Content" ObjectID="_1644068055"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6" w:name="_Toc479349288"/>
      <w:bookmarkStart w:id="4207" w:name="_Toc484070736"/>
      <w:bookmarkStart w:id="4208" w:name="_Toc26786341"/>
      <w:r>
        <w:t>11.5.</w:t>
      </w:r>
      <w:r w:rsidR="00817A32" w:rsidRPr="00817A32">
        <w:t>4</w:t>
      </w:r>
      <w:r w:rsidRPr="00954002">
        <w:tab/>
      </w:r>
      <w:r>
        <w:t>AE Authorization Relationship Update</w:t>
      </w:r>
      <w:bookmarkEnd w:id="4206"/>
      <w:bookmarkEnd w:id="4207"/>
      <w:bookmarkEnd w:id="4208"/>
    </w:p>
    <w:p w14:paraId="47A15102" w14:textId="77777777" w:rsidR="003B1B55" w:rsidRDefault="005F091D">
      <w:pPr>
        <w:pStyle w:val="40"/>
      </w:pPr>
      <w:bookmarkStart w:id="4209" w:name="_Toc479349289"/>
      <w:bookmarkStart w:id="4210" w:name="_Toc484070737"/>
      <w:bookmarkStart w:id="4211" w:name="_Toc26786342"/>
      <w:r>
        <w:t>11.5.</w:t>
      </w:r>
      <w:r w:rsidR="00817A32" w:rsidRPr="00817A32">
        <w:t>4</w:t>
      </w:r>
      <w:r>
        <w:t>.1</w:t>
      </w:r>
      <w:r w:rsidRPr="00954002">
        <w:tab/>
      </w:r>
      <w:r>
        <w:t>AE Direct Authorization Relationship Update</w:t>
      </w:r>
      <w:bookmarkEnd w:id="4209"/>
      <w:bookmarkEnd w:id="4210"/>
      <w:bookmarkEnd w:id="421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45pt" o:ole="">
            <v:imagedata r:id="rId143" o:title=""/>
          </v:shape>
          <o:OLEObject Type="Embed" ProgID="Visio.Drawing.15" ShapeID="_x0000_i1088" DrawAspect="Content" ObjectID="_1644068056"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2" w:name="_Toc479349290"/>
      <w:bookmarkStart w:id="4213" w:name="_Toc484070738"/>
      <w:bookmarkStart w:id="4214" w:name="_Toc26786343"/>
      <w:r>
        <w:t>11.5.</w:t>
      </w:r>
      <w:r w:rsidR="00817A32" w:rsidRPr="00817A32">
        <w:t>4</w:t>
      </w:r>
      <w:r>
        <w:t>.2</w:t>
      </w:r>
      <w:r w:rsidRPr="00954002">
        <w:tab/>
      </w:r>
      <w:r>
        <w:t>AE Indirect Authorization Relationship Update</w:t>
      </w:r>
      <w:bookmarkEnd w:id="4212"/>
      <w:bookmarkEnd w:id="4213"/>
      <w:bookmarkEnd w:id="421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45pt;height:273.7pt" o:ole="">
            <v:imagedata r:id="rId145" o:title=""/>
          </v:shape>
          <o:OLEObject Type="Embed" ProgID="Visio.Drawing.11" ShapeID="_x0000_i1089" DrawAspect="Content" ObjectID="_1644068057"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5" w:name="_Toc475715476"/>
      <w:bookmarkStart w:id="4216" w:name="_Toc479349291"/>
      <w:bookmarkStart w:id="4217" w:name="_Toc484070739"/>
      <w:bookmarkStart w:id="4218"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5"/>
      <w:bookmarkEnd w:id="4216"/>
      <w:bookmarkEnd w:id="4217"/>
      <w:bookmarkEnd w:id="4218"/>
    </w:p>
    <w:p w14:paraId="40E0D7B7" w14:textId="77777777" w:rsidR="00294E45" w:rsidRPr="00357143" w:rsidRDefault="00294E45" w:rsidP="00294E45">
      <w:pPr>
        <w:pStyle w:val="30"/>
      </w:pPr>
      <w:bookmarkStart w:id="4219" w:name="_Toc475715477"/>
      <w:bookmarkStart w:id="4220" w:name="_Toc479349292"/>
      <w:bookmarkStart w:id="4221" w:name="_Toc484070740"/>
      <w:bookmarkStart w:id="4222"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9"/>
      <w:bookmarkEnd w:id="4220"/>
      <w:bookmarkEnd w:id="4221"/>
      <w:bookmarkEnd w:id="422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23" w:name="_Toc475715478"/>
      <w:bookmarkStart w:id="4224" w:name="_Toc479349293"/>
      <w:bookmarkStart w:id="4225" w:name="_Toc484070741"/>
      <w:bookmarkStart w:id="4226"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3"/>
      <w:bookmarkEnd w:id="4224"/>
      <w:bookmarkEnd w:id="4225"/>
      <w:bookmarkEnd w:id="422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7" w:name="_Toc445303023"/>
      <w:bookmarkStart w:id="4228" w:name="_Toc445390190"/>
      <w:bookmarkStart w:id="4229" w:name="_Toc447043268"/>
      <w:bookmarkStart w:id="4230" w:name="_Toc457494025"/>
      <w:bookmarkStart w:id="4231" w:name="_Toc459977124"/>
      <w:bookmarkStart w:id="4232" w:name="_Toc470164285"/>
      <w:bookmarkStart w:id="4233" w:name="_Toc470164867"/>
      <w:bookmarkStart w:id="4234" w:name="_Toc475715479"/>
      <w:bookmarkStart w:id="4235" w:name="_Toc479349294"/>
      <w:bookmarkStart w:id="4236" w:name="_Toc484070742"/>
      <w:bookmarkStart w:id="4237" w:name="_Toc26786347"/>
      <w:r w:rsidRPr="00357143">
        <w:t>12</w:t>
      </w:r>
      <w:r w:rsidR="00B16F61" w:rsidRPr="00357143">
        <w:tab/>
        <w:t>Information Recording</w:t>
      </w:r>
      <w:bookmarkEnd w:id="4227"/>
      <w:bookmarkEnd w:id="4228"/>
      <w:bookmarkEnd w:id="4229"/>
      <w:bookmarkEnd w:id="4230"/>
      <w:bookmarkEnd w:id="4231"/>
      <w:bookmarkEnd w:id="4232"/>
      <w:bookmarkEnd w:id="4233"/>
      <w:bookmarkEnd w:id="4234"/>
      <w:bookmarkEnd w:id="4235"/>
      <w:bookmarkEnd w:id="4236"/>
      <w:bookmarkEnd w:id="4237"/>
    </w:p>
    <w:p w14:paraId="3948BF4A" w14:textId="77777777" w:rsidR="00B16F61" w:rsidRPr="00357143" w:rsidRDefault="00B16F61" w:rsidP="00B16F61">
      <w:pPr>
        <w:pStyle w:val="2"/>
      </w:pPr>
      <w:bookmarkStart w:id="4238" w:name="_Toc445303024"/>
      <w:bookmarkStart w:id="4239" w:name="_Toc445390191"/>
      <w:bookmarkStart w:id="4240" w:name="_Toc447043269"/>
      <w:bookmarkStart w:id="4241" w:name="_Toc457494026"/>
      <w:bookmarkStart w:id="4242" w:name="_Toc459977125"/>
      <w:bookmarkStart w:id="4243" w:name="_Toc470164286"/>
      <w:bookmarkStart w:id="4244" w:name="_Toc470164868"/>
      <w:bookmarkStart w:id="4245" w:name="_Toc475715480"/>
      <w:bookmarkStart w:id="4246" w:name="_Toc479349295"/>
      <w:bookmarkStart w:id="4247" w:name="_Toc484070743"/>
      <w:bookmarkStart w:id="4248" w:name="_Toc26786348"/>
      <w:r w:rsidRPr="00357143">
        <w:t>12.1</w:t>
      </w:r>
      <w:r w:rsidRPr="00357143">
        <w:tab/>
        <w:t>M2M Infrastructure Node (IN) Information Recording</w:t>
      </w:r>
      <w:bookmarkEnd w:id="4238"/>
      <w:bookmarkEnd w:id="4239"/>
      <w:bookmarkEnd w:id="4240"/>
      <w:bookmarkEnd w:id="4241"/>
      <w:bookmarkEnd w:id="4242"/>
      <w:bookmarkEnd w:id="4243"/>
      <w:bookmarkEnd w:id="4244"/>
      <w:bookmarkEnd w:id="4245"/>
      <w:bookmarkEnd w:id="4246"/>
      <w:bookmarkEnd w:id="4247"/>
      <w:bookmarkEnd w:id="4248"/>
    </w:p>
    <w:p w14:paraId="36DF3FDE" w14:textId="77777777" w:rsidR="00736BB4" w:rsidRPr="00357143" w:rsidRDefault="00736BB4" w:rsidP="00736BB4">
      <w:pPr>
        <w:pStyle w:val="30"/>
      </w:pPr>
      <w:bookmarkStart w:id="4249" w:name="_Toc447043270"/>
      <w:bookmarkStart w:id="4250" w:name="_Toc457494027"/>
      <w:bookmarkStart w:id="4251" w:name="_Toc459977126"/>
      <w:bookmarkStart w:id="4252" w:name="_Toc470164287"/>
      <w:bookmarkStart w:id="4253" w:name="_Toc470164869"/>
      <w:bookmarkStart w:id="4254" w:name="_Toc475715481"/>
      <w:bookmarkStart w:id="4255" w:name="_Toc479349296"/>
      <w:bookmarkStart w:id="4256" w:name="_Toc484070744"/>
      <w:bookmarkStart w:id="4257" w:name="_Toc26786349"/>
      <w:r w:rsidRPr="00357143">
        <w:rPr>
          <w:rFonts w:hint="eastAsia"/>
        </w:rPr>
        <w:t>12.1.0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8" w:name="_Toc445303025"/>
      <w:bookmarkStart w:id="4259" w:name="_Toc445390192"/>
      <w:bookmarkStart w:id="4260" w:name="_Toc447043271"/>
      <w:bookmarkStart w:id="4261" w:name="_Toc457494028"/>
      <w:bookmarkStart w:id="4262" w:name="_Toc459977127"/>
      <w:bookmarkStart w:id="4263" w:name="_Toc470164288"/>
      <w:bookmarkStart w:id="4264" w:name="_Toc470164870"/>
      <w:bookmarkStart w:id="4265" w:name="_Toc475715482"/>
      <w:bookmarkStart w:id="4266" w:name="_Toc479349297"/>
      <w:bookmarkStart w:id="4267" w:name="_Toc484070745"/>
      <w:bookmarkStart w:id="4268" w:name="_Toc26786350"/>
      <w:r w:rsidRPr="00357143">
        <w:t>12.1.1</w:t>
      </w:r>
      <w:r w:rsidRPr="00357143">
        <w:tab/>
        <w:t>Information Recording Triggers</w:t>
      </w:r>
      <w:bookmarkEnd w:id="4258"/>
      <w:bookmarkEnd w:id="4259"/>
      <w:bookmarkEnd w:id="4260"/>
      <w:bookmarkEnd w:id="4261"/>
      <w:bookmarkEnd w:id="4262"/>
      <w:bookmarkEnd w:id="4263"/>
      <w:bookmarkEnd w:id="4264"/>
      <w:bookmarkEnd w:id="4265"/>
      <w:bookmarkEnd w:id="4266"/>
      <w:bookmarkEnd w:id="4267"/>
      <w:bookmarkEnd w:id="426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9" w:name="_Toc445303026"/>
      <w:bookmarkStart w:id="4270" w:name="_Toc445390193"/>
      <w:bookmarkStart w:id="4271" w:name="_Toc447043272"/>
      <w:bookmarkStart w:id="4272" w:name="_Toc457494029"/>
      <w:bookmarkStart w:id="4273" w:name="_Toc459977128"/>
      <w:bookmarkStart w:id="4274" w:name="_Toc470164289"/>
      <w:bookmarkStart w:id="4275" w:name="_Toc470164871"/>
      <w:bookmarkStart w:id="4276" w:name="_Toc475715483"/>
      <w:bookmarkStart w:id="4277" w:name="_Toc479349298"/>
      <w:bookmarkStart w:id="4278" w:name="_Toc484070746"/>
      <w:bookmarkStart w:id="4279" w:name="_Toc26786351"/>
      <w:r w:rsidRPr="00357143">
        <w:t>12.1.2</w:t>
      </w:r>
      <w:r w:rsidRPr="00357143">
        <w:tab/>
        <w:t>M2M Recorded Information Elements</w:t>
      </w:r>
      <w:bookmarkEnd w:id="4269"/>
      <w:bookmarkEnd w:id="4270"/>
      <w:bookmarkEnd w:id="4271"/>
      <w:bookmarkEnd w:id="4272"/>
      <w:bookmarkEnd w:id="4273"/>
      <w:bookmarkEnd w:id="4274"/>
      <w:bookmarkEnd w:id="4275"/>
      <w:bookmarkEnd w:id="4276"/>
      <w:bookmarkEnd w:id="4277"/>
      <w:bookmarkEnd w:id="4278"/>
      <w:bookmarkEnd w:id="4279"/>
    </w:p>
    <w:p w14:paraId="5595BF0B" w14:textId="77777777" w:rsidR="00B16F61" w:rsidRPr="00357143" w:rsidRDefault="00B16F61" w:rsidP="00B16F61">
      <w:pPr>
        <w:pStyle w:val="40"/>
      </w:pPr>
      <w:bookmarkStart w:id="4280" w:name="_Toc445303027"/>
      <w:bookmarkStart w:id="4281" w:name="_Toc445390194"/>
      <w:bookmarkStart w:id="4282" w:name="_Toc447043273"/>
      <w:bookmarkStart w:id="4283" w:name="_Toc457494030"/>
      <w:bookmarkStart w:id="4284" w:name="_Toc459977129"/>
      <w:bookmarkStart w:id="4285" w:name="_Toc470164290"/>
      <w:bookmarkStart w:id="4286" w:name="_Toc470164872"/>
      <w:bookmarkStart w:id="4287" w:name="_Toc475715484"/>
      <w:bookmarkStart w:id="4288" w:name="_Toc479349299"/>
      <w:bookmarkStart w:id="4289" w:name="_Toc484070747"/>
      <w:bookmarkStart w:id="4290" w:name="_Toc26786352"/>
      <w:r w:rsidRPr="00357143">
        <w:t>12.1.2.1</w:t>
      </w:r>
      <w:r w:rsidR="00EE38E0" w:rsidRPr="00357143">
        <w:tab/>
      </w:r>
      <w:r w:rsidRPr="00357143">
        <w:t>Unit of Recording</w:t>
      </w:r>
      <w:bookmarkEnd w:id="4280"/>
      <w:bookmarkEnd w:id="4281"/>
      <w:bookmarkEnd w:id="4282"/>
      <w:bookmarkEnd w:id="4283"/>
      <w:bookmarkEnd w:id="4284"/>
      <w:bookmarkEnd w:id="4285"/>
      <w:bookmarkEnd w:id="4286"/>
      <w:bookmarkEnd w:id="4287"/>
      <w:bookmarkEnd w:id="4288"/>
      <w:bookmarkEnd w:id="4289"/>
      <w:bookmarkEnd w:id="429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91" w:name="_Toc445303028"/>
      <w:bookmarkStart w:id="4292" w:name="_Toc445390195"/>
      <w:bookmarkStart w:id="4293" w:name="_Toc447043274"/>
      <w:bookmarkStart w:id="4294" w:name="_Toc457494031"/>
      <w:bookmarkStart w:id="4295" w:name="_Toc459977130"/>
      <w:bookmarkStart w:id="4296" w:name="_Toc470164291"/>
      <w:bookmarkStart w:id="4297" w:name="_Toc470164873"/>
      <w:bookmarkStart w:id="4298" w:name="_Toc475715485"/>
      <w:bookmarkStart w:id="4299" w:name="_Toc479349300"/>
      <w:bookmarkStart w:id="4300" w:name="_Toc484070748"/>
      <w:bookmarkStart w:id="4301" w:name="_Toc26786353"/>
      <w:r w:rsidRPr="00357143">
        <w:t>12.1.2.2</w:t>
      </w:r>
      <w:r w:rsidRPr="00357143">
        <w:tab/>
        <w:t>Information Elements within an M2M Event Record</w:t>
      </w:r>
      <w:bookmarkEnd w:id="4291"/>
      <w:bookmarkEnd w:id="4292"/>
      <w:bookmarkEnd w:id="4293"/>
      <w:bookmarkEnd w:id="4294"/>
      <w:bookmarkEnd w:id="4295"/>
      <w:bookmarkEnd w:id="4296"/>
      <w:bookmarkEnd w:id="4297"/>
      <w:bookmarkEnd w:id="4298"/>
      <w:bookmarkEnd w:id="4299"/>
      <w:bookmarkEnd w:id="4300"/>
      <w:bookmarkEnd w:id="430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2" w:name="_Toc445303029"/>
      <w:bookmarkStart w:id="4303" w:name="_Toc445390196"/>
      <w:bookmarkStart w:id="4304" w:name="_Toc447043275"/>
      <w:bookmarkStart w:id="4305" w:name="_Toc457494032"/>
      <w:bookmarkStart w:id="4306" w:name="_Toc459977131"/>
      <w:bookmarkStart w:id="4307" w:name="_Toc470164292"/>
      <w:bookmarkStart w:id="4308" w:name="_Toc470164874"/>
      <w:bookmarkStart w:id="4309" w:name="_Toc475715486"/>
      <w:bookmarkStart w:id="4310" w:name="_Toc479349301"/>
      <w:bookmarkStart w:id="4311" w:name="_Toc484070749"/>
      <w:bookmarkStart w:id="4312" w:name="_Toc26786354"/>
      <w:r w:rsidRPr="00357143">
        <w:t>12.1.3</w:t>
      </w:r>
      <w:r w:rsidRPr="00357143">
        <w:tab/>
        <w:t xml:space="preserve">Identities Associations in </w:t>
      </w:r>
      <w:r w:rsidR="00533058" w:rsidRPr="00357143">
        <w:t>S</w:t>
      </w:r>
      <w:r w:rsidRPr="00357143">
        <w:t>upport of Recorded Information</w:t>
      </w:r>
      <w:bookmarkEnd w:id="4302"/>
      <w:bookmarkEnd w:id="4303"/>
      <w:bookmarkEnd w:id="4304"/>
      <w:bookmarkEnd w:id="4305"/>
      <w:bookmarkEnd w:id="4306"/>
      <w:bookmarkEnd w:id="4307"/>
      <w:bookmarkEnd w:id="4308"/>
      <w:bookmarkEnd w:id="4309"/>
      <w:bookmarkEnd w:id="4310"/>
      <w:bookmarkEnd w:id="4311"/>
      <w:bookmarkEnd w:id="431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13" w:name="_Toc445303030"/>
      <w:bookmarkStart w:id="4314" w:name="_Toc445390197"/>
      <w:bookmarkStart w:id="4315" w:name="_Toc447043276"/>
      <w:bookmarkStart w:id="4316" w:name="_Toc457494033"/>
      <w:bookmarkStart w:id="4317" w:name="_Toc459977132"/>
      <w:bookmarkStart w:id="4318" w:name="_Toc470164293"/>
      <w:bookmarkStart w:id="4319" w:name="_Toc470164875"/>
      <w:bookmarkStart w:id="4320" w:name="_Toc475715487"/>
      <w:bookmarkStart w:id="4321" w:name="_Toc479349302"/>
      <w:bookmarkStart w:id="4322" w:name="_Toc484070750"/>
      <w:bookmarkStart w:id="4323" w:name="_Toc26786355"/>
      <w:r w:rsidRPr="00357143">
        <w:t>12.2</w:t>
      </w:r>
      <w:r w:rsidRPr="00357143">
        <w:tab/>
        <w:t>Offline Charging</w:t>
      </w:r>
      <w:bookmarkEnd w:id="4313"/>
      <w:bookmarkEnd w:id="4314"/>
      <w:bookmarkEnd w:id="4315"/>
      <w:bookmarkEnd w:id="4316"/>
      <w:bookmarkEnd w:id="4317"/>
      <w:bookmarkEnd w:id="4318"/>
      <w:bookmarkEnd w:id="4319"/>
      <w:bookmarkEnd w:id="4320"/>
      <w:bookmarkEnd w:id="4321"/>
      <w:bookmarkEnd w:id="4322"/>
      <w:bookmarkEnd w:id="4323"/>
    </w:p>
    <w:p w14:paraId="60A0A679" w14:textId="77777777" w:rsidR="0000710E" w:rsidRPr="00357143" w:rsidRDefault="0000710E" w:rsidP="0000710E">
      <w:pPr>
        <w:pStyle w:val="30"/>
      </w:pPr>
      <w:bookmarkStart w:id="4324" w:name="_Toc445390198"/>
      <w:bookmarkStart w:id="4325" w:name="_Toc447043277"/>
      <w:bookmarkStart w:id="4326" w:name="_Toc457494034"/>
      <w:bookmarkStart w:id="4327" w:name="_Toc459977133"/>
      <w:bookmarkStart w:id="4328" w:name="_Toc470164294"/>
      <w:bookmarkStart w:id="4329" w:name="_Toc470164876"/>
      <w:bookmarkStart w:id="4330" w:name="_Toc475715488"/>
      <w:bookmarkStart w:id="4331" w:name="_Toc479349303"/>
      <w:bookmarkStart w:id="4332" w:name="_Toc484070751"/>
      <w:bookmarkStart w:id="4333" w:name="_Toc26786356"/>
      <w:bookmarkStart w:id="4334" w:name="_Toc445303031"/>
      <w:r w:rsidRPr="00357143">
        <w:t>12.2.1</w:t>
      </w:r>
      <w:r w:rsidRPr="00357143">
        <w:tab/>
        <w:t>Architecture</w:t>
      </w:r>
      <w:bookmarkEnd w:id="4324"/>
      <w:bookmarkEnd w:id="4325"/>
      <w:bookmarkEnd w:id="4326"/>
      <w:bookmarkEnd w:id="4327"/>
      <w:bookmarkEnd w:id="4328"/>
      <w:bookmarkEnd w:id="4329"/>
      <w:bookmarkEnd w:id="4330"/>
      <w:bookmarkEnd w:id="4331"/>
      <w:bookmarkEnd w:id="4332"/>
      <w:bookmarkEnd w:id="4333"/>
      <w:r w:rsidRPr="00357143">
        <w:t xml:space="preserve"> </w:t>
      </w:r>
      <w:bookmarkEnd w:id="433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3pt;height:258.85pt" o:ole="">
            <v:imagedata r:id="rId148" o:title=""/>
          </v:shape>
          <o:OLEObject Type="Embed" ProgID="Visio.Drawing.11" ShapeID="_x0000_i1090" DrawAspect="Content" ObjectID="_1644068058"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5" w:name="_Toc445390199"/>
      <w:bookmarkStart w:id="4336" w:name="_Toc447043278"/>
      <w:bookmarkStart w:id="4337" w:name="_Toc457494035"/>
      <w:bookmarkStart w:id="4338" w:name="_Toc459977134"/>
      <w:bookmarkStart w:id="4339" w:name="_Toc470164295"/>
      <w:bookmarkStart w:id="4340" w:name="_Toc470164877"/>
      <w:bookmarkStart w:id="4341" w:name="_Toc475715489"/>
      <w:bookmarkStart w:id="4342" w:name="_Toc479349304"/>
      <w:bookmarkStart w:id="4343" w:name="_Toc484070752"/>
      <w:bookmarkStart w:id="4344" w:name="_Toc26786357"/>
      <w:bookmarkStart w:id="4345" w:name="_Toc445303032"/>
      <w:r w:rsidRPr="00357143">
        <w:t>12.2.2</w:t>
      </w:r>
      <w:r w:rsidRPr="00357143">
        <w:tab/>
        <w:t>Filtering of Recorded Information for Offline Charging</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6" w:name="_Toc445303033"/>
      <w:bookmarkStart w:id="4347" w:name="_Toc445390200"/>
      <w:bookmarkStart w:id="4348" w:name="_Toc447043279"/>
      <w:bookmarkStart w:id="4349" w:name="_Toc457494036"/>
      <w:bookmarkStart w:id="4350" w:name="_Toc459977135"/>
      <w:bookmarkStart w:id="4351" w:name="_Toc470164296"/>
      <w:bookmarkStart w:id="4352" w:name="_Toc470164878"/>
      <w:bookmarkStart w:id="4353" w:name="_Toc475715490"/>
      <w:bookmarkStart w:id="4354" w:name="_Toc479349305"/>
      <w:bookmarkStart w:id="4355" w:name="_Toc484070753"/>
      <w:bookmarkStart w:id="4356" w:name="_Toc26786358"/>
      <w:r w:rsidRPr="00357143">
        <w:t>12.2.3</w:t>
      </w:r>
      <w:r w:rsidRPr="00357143">
        <w:tab/>
        <w:t>Examples of Charging Scenarios</w:t>
      </w:r>
      <w:bookmarkEnd w:id="4346"/>
      <w:bookmarkEnd w:id="4347"/>
      <w:bookmarkEnd w:id="4348"/>
      <w:bookmarkEnd w:id="4349"/>
      <w:bookmarkEnd w:id="4350"/>
      <w:bookmarkEnd w:id="4351"/>
      <w:bookmarkEnd w:id="4352"/>
      <w:bookmarkEnd w:id="4353"/>
      <w:bookmarkEnd w:id="4354"/>
      <w:bookmarkEnd w:id="4355"/>
      <w:bookmarkEnd w:id="4356"/>
    </w:p>
    <w:p w14:paraId="0EE8395B" w14:textId="77777777" w:rsidR="00736BB4" w:rsidRPr="00357143" w:rsidRDefault="00736BB4" w:rsidP="00736BB4">
      <w:pPr>
        <w:pStyle w:val="40"/>
      </w:pPr>
      <w:bookmarkStart w:id="4357" w:name="_Toc447043280"/>
      <w:bookmarkStart w:id="4358" w:name="_Toc457494037"/>
      <w:bookmarkStart w:id="4359" w:name="_Toc459977136"/>
      <w:bookmarkStart w:id="4360" w:name="_Toc470164297"/>
      <w:bookmarkStart w:id="4361" w:name="_Toc470164879"/>
      <w:bookmarkStart w:id="4362" w:name="_Toc475715491"/>
      <w:bookmarkStart w:id="4363" w:name="_Toc479349306"/>
      <w:bookmarkStart w:id="4364" w:name="_Toc484070754"/>
      <w:bookmarkStart w:id="4365" w:name="_Toc26786359"/>
      <w:r w:rsidRPr="00357143">
        <w:rPr>
          <w:rFonts w:hint="eastAsia"/>
        </w:rPr>
        <w:t>12.2.3.0</w:t>
      </w:r>
      <w:r w:rsidRPr="00357143">
        <w:rPr>
          <w:rFonts w:hint="eastAsia"/>
        </w:rPr>
        <w:tab/>
        <w:t>Overview</w:t>
      </w:r>
      <w:bookmarkEnd w:id="4357"/>
      <w:bookmarkEnd w:id="4358"/>
      <w:bookmarkEnd w:id="4359"/>
      <w:bookmarkEnd w:id="4360"/>
      <w:bookmarkEnd w:id="4361"/>
      <w:bookmarkEnd w:id="4362"/>
      <w:bookmarkEnd w:id="4363"/>
      <w:bookmarkEnd w:id="4364"/>
      <w:bookmarkEnd w:id="436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6" w:name="_Toc445303034"/>
      <w:bookmarkStart w:id="4367" w:name="_Toc445390201"/>
      <w:bookmarkStart w:id="4368" w:name="_Toc447043281"/>
      <w:bookmarkStart w:id="4369" w:name="_Toc457494038"/>
      <w:bookmarkStart w:id="4370" w:name="_Toc459977137"/>
      <w:bookmarkStart w:id="4371" w:name="_Toc470164298"/>
      <w:bookmarkStart w:id="4372" w:name="_Toc470164880"/>
      <w:bookmarkStart w:id="4373" w:name="_Toc475715492"/>
      <w:bookmarkStart w:id="4374" w:name="_Toc479349307"/>
      <w:bookmarkStart w:id="4375" w:name="_Toc484070755"/>
      <w:bookmarkStart w:id="4376"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6"/>
      <w:bookmarkEnd w:id="4367"/>
      <w:bookmarkEnd w:id="4368"/>
      <w:bookmarkEnd w:id="4369"/>
      <w:bookmarkEnd w:id="4370"/>
      <w:bookmarkEnd w:id="4371"/>
      <w:bookmarkEnd w:id="4372"/>
      <w:bookmarkEnd w:id="4373"/>
      <w:bookmarkEnd w:id="4374"/>
      <w:bookmarkEnd w:id="4375"/>
      <w:bookmarkEnd w:id="437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7" w:name="_Toc445303035"/>
      <w:bookmarkStart w:id="4378" w:name="_Toc445390202"/>
      <w:bookmarkStart w:id="4379" w:name="_Toc447043282"/>
      <w:bookmarkStart w:id="4380" w:name="_Toc457494039"/>
      <w:bookmarkStart w:id="4381" w:name="_Toc459977138"/>
      <w:bookmarkStart w:id="4382" w:name="_Toc470164299"/>
      <w:bookmarkStart w:id="4383" w:name="_Toc470164881"/>
      <w:bookmarkStart w:id="4384" w:name="_Toc475715493"/>
      <w:bookmarkStart w:id="4385" w:name="_Toc479349308"/>
      <w:bookmarkStart w:id="4386" w:name="_Toc484070756"/>
      <w:bookmarkStart w:id="4387" w:name="_Toc26786361"/>
      <w:r w:rsidRPr="00357143">
        <w:t>12.2.3.2</w:t>
      </w:r>
      <w:r w:rsidRPr="00357143">
        <w:tab/>
        <w:t xml:space="preserve">Example Charging Scenario 2 </w:t>
      </w:r>
      <w:r w:rsidR="00DB546B" w:rsidRPr="00357143">
        <w:t>-</w:t>
      </w:r>
      <w:r w:rsidRPr="00357143">
        <w:t xml:space="preserve"> Data transfer</w:t>
      </w:r>
      <w:bookmarkEnd w:id="4377"/>
      <w:bookmarkEnd w:id="4378"/>
      <w:bookmarkEnd w:id="4379"/>
      <w:bookmarkEnd w:id="4380"/>
      <w:bookmarkEnd w:id="4381"/>
      <w:bookmarkEnd w:id="4382"/>
      <w:bookmarkEnd w:id="4383"/>
      <w:bookmarkEnd w:id="4384"/>
      <w:bookmarkEnd w:id="4385"/>
      <w:bookmarkEnd w:id="4386"/>
      <w:bookmarkEnd w:id="438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8" w:name="_Toc445303036"/>
      <w:bookmarkStart w:id="4389" w:name="_Toc445390203"/>
      <w:bookmarkStart w:id="4390" w:name="_Toc447043283"/>
      <w:bookmarkStart w:id="4391" w:name="_Toc457494040"/>
      <w:bookmarkStart w:id="4392" w:name="_Toc459977139"/>
      <w:bookmarkStart w:id="4393" w:name="_Toc470164300"/>
      <w:bookmarkStart w:id="4394" w:name="_Toc470164882"/>
      <w:bookmarkStart w:id="4395" w:name="_Toc475715494"/>
      <w:bookmarkStart w:id="4396" w:name="_Toc479349309"/>
      <w:bookmarkStart w:id="4397" w:name="_Toc484070757"/>
      <w:bookmarkStart w:id="4398" w:name="_Toc26786362"/>
      <w:r w:rsidRPr="00357143">
        <w:t>12.2.3.3</w:t>
      </w:r>
      <w:r w:rsidRPr="00357143">
        <w:tab/>
        <w:t xml:space="preserve">Example Charging Scenario 3 </w:t>
      </w:r>
      <w:r w:rsidR="00DB546B" w:rsidRPr="00357143">
        <w:t>-</w:t>
      </w:r>
      <w:r w:rsidRPr="00357143">
        <w:t xml:space="preserve"> Connectivity</w:t>
      </w:r>
      <w:bookmarkEnd w:id="4388"/>
      <w:bookmarkEnd w:id="4389"/>
      <w:bookmarkEnd w:id="4390"/>
      <w:bookmarkEnd w:id="4391"/>
      <w:bookmarkEnd w:id="4392"/>
      <w:bookmarkEnd w:id="4393"/>
      <w:bookmarkEnd w:id="4394"/>
      <w:bookmarkEnd w:id="4395"/>
      <w:bookmarkEnd w:id="4396"/>
      <w:bookmarkEnd w:id="4397"/>
      <w:bookmarkEnd w:id="439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9" w:name="_Toc445303037"/>
      <w:bookmarkStart w:id="4400" w:name="_Toc445390204"/>
      <w:bookmarkStart w:id="4401" w:name="_Toc447043284"/>
      <w:bookmarkStart w:id="4402" w:name="_Toc457494041"/>
      <w:bookmarkStart w:id="4403" w:name="_Toc459977140"/>
      <w:bookmarkStart w:id="4404" w:name="_Toc470164301"/>
      <w:bookmarkStart w:id="4405" w:name="_Toc470164883"/>
      <w:bookmarkStart w:id="4406" w:name="_Toc475715495"/>
      <w:bookmarkStart w:id="4407" w:name="_Toc479349310"/>
      <w:bookmarkStart w:id="4408" w:name="_Toc484070758"/>
      <w:bookmarkStart w:id="4409" w:name="_Toc26786363"/>
      <w:r w:rsidRPr="00357143">
        <w:t>12.2.</w:t>
      </w:r>
      <w:r w:rsidR="00F30902" w:rsidRPr="00357143">
        <w:t>4</w:t>
      </w:r>
      <w:r w:rsidRPr="00357143">
        <w:tab/>
      </w:r>
      <w:r w:rsidR="00FF52ED" w:rsidRPr="00357143">
        <w:t>Definition of Charging Information</w:t>
      </w:r>
      <w:bookmarkEnd w:id="4399"/>
      <w:bookmarkEnd w:id="4400"/>
      <w:bookmarkEnd w:id="4401"/>
      <w:bookmarkEnd w:id="4402"/>
      <w:bookmarkEnd w:id="4403"/>
      <w:bookmarkEnd w:id="4404"/>
      <w:bookmarkEnd w:id="4405"/>
      <w:bookmarkEnd w:id="4406"/>
      <w:bookmarkEnd w:id="4407"/>
      <w:bookmarkEnd w:id="4408"/>
      <w:bookmarkEnd w:id="4409"/>
    </w:p>
    <w:p w14:paraId="7DBEB155" w14:textId="77777777" w:rsidR="00736BB4" w:rsidRPr="00357143" w:rsidRDefault="00736BB4" w:rsidP="00736BB4">
      <w:pPr>
        <w:pStyle w:val="40"/>
      </w:pPr>
      <w:bookmarkStart w:id="4410" w:name="_Toc447043285"/>
      <w:bookmarkStart w:id="4411" w:name="_Toc457494042"/>
      <w:bookmarkStart w:id="4412" w:name="_Toc459977141"/>
      <w:bookmarkStart w:id="4413" w:name="_Toc470164302"/>
      <w:bookmarkStart w:id="4414" w:name="_Toc470164884"/>
      <w:bookmarkStart w:id="4415" w:name="_Toc475715496"/>
      <w:bookmarkStart w:id="4416" w:name="_Toc479349311"/>
      <w:bookmarkStart w:id="4417" w:name="_Toc484070759"/>
      <w:bookmarkStart w:id="4418" w:name="_Toc26786364"/>
      <w:r w:rsidRPr="00357143">
        <w:rPr>
          <w:rFonts w:hint="eastAsia"/>
        </w:rPr>
        <w:t>12.2.4.0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9" w:name="_Toc445303038"/>
      <w:bookmarkStart w:id="4420" w:name="_Toc445390205"/>
      <w:bookmarkStart w:id="4421" w:name="_Toc447043286"/>
      <w:bookmarkStart w:id="4422" w:name="_Toc457494043"/>
      <w:bookmarkStart w:id="4423" w:name="_Toc459977142"/>
      <w:bookmarkStart w:id="4424" w:name="_Toc470164303"/>
      <w:bookmarkStart w:id="4425" w:name="_Toc470164885"/>
      <w:bookmarkStart w:id="4426" w:name="_Toc475715497"/>
      <w:bookmarkStart w:id="4427" w:name="_Toc479349312"/>
      <w:bookmarkStart w:id="4428" w:name="_Toc484070760"/>
      <w:bookmarkStart w:id="4429" w:name="_Toc26786365"/>
      <w:r w:rsidRPr="00357143">
        <w:t>12.2.</w:t>
      </w:r>
      <w:r w:rsidR="00F30902" w:rsidRPr="00357143">
        <w:t>4</w:t>
      </w:r>
      <w:r w:rsidRPr="00357143">
        <w:t>.1</w:t>
      </w:r>
      <w:r w:rsidRPr="00357143">
        <w:tab/>
        <w:t>Triggers for Charging Information</w:t>
      </w:r>
      <w:bookmarkEnd w:id="4419"/>
      <w:bookmarkEnd w:id="4420"/>
      <w:bookmarkEnd w:id="4421"/>
      <w:bookmarkEnd w:id="4422"/>
      <w:bookmarkEnd w:id="4423"/>
      <w:bookmarkEnd w:id="4424"/>
      <w:bookmarkEnd w:id="4425"/>
      <w:bookmarkEnd w:id="4426"/>
      <w:bookmarkEnd w:id="4427"/>
      <w:bookmarkEnd w:id="4428"/>
      <w:bookmarkEnd w:id="442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30" w:name="_Toc445303039"/>
      <w:bookmarkStart w:id="4431" w:name="_Toc445390206"/>
      <w:bookmarkStart w:id="4432" w:name="_Toc447043287"/>
      <w:bookmarkStart w:id="4433" w:name="_Toc457494044"/>
      <w:bookmarkStart w:id="4434" w:name="_Toc459977143"/>
      <w:bookmarkStart w:id="4435" w:name="_Toc470164304"/>
      <w:bookmarkStart w:id="4436" w:name="_Toc470164886"/>
      <w:bookmarkStart w:id="4437" w:name="_Toc475715498"/>
      <w:bookmarkStart w:id="4438" w:name="_Toc479349313"/>
      <w:bookmarkStart w:id="4439" w:name="_Toc484070761"/>
      <w:bookmarkStart w:id="4440"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0"/>
      <w:bookmarkEnd w:id="4431"/>
      <w:bookmarkEnd w:id="4432"/>
      <w:bookmarkEnd w:id="4433"/>
      <w:bookmarkEnd w:id="4434"/>
      <w:bookmarkEnd w:id="4435"/>
      <w:bookmarkEnd w:id="4436"/>
      <w:bookmarkEnd w:id="4437"/>
      <w:bookmarkEnd w:id="4438"/>
      <w:bookmarkEnd w:id="4439"/>
      <w:bookmarkEnd w:id="444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41" w:name="_Toc445303040"/>
      <w:bookmarkStart w:id="4442" w:name="_Toc445390207"/>
      <w:bookmarkStart w:id="4443" w:name="_Toc447043288"/>
      <w:bookmarkStart w:id="4444" w:name="_Toc457494045"/>
      <w:bookmarkStart w:id="4445" w:name="_Toc459977144"/>
      <w:bookmarkStart w:id="4446" w:name="_Toc470164305"/>
      <w:bookmarkStart w:id="4447" w:name="_Toc470164887"/>
      <w:bookmarkStart w:id="4448" w:name="_Toc475715499"/>
      <w:bookmarkStart w:id="4449" w:name="_Toc479349314"/>
      <w:bookmarkStart w:id="4450" w:name="_Toc484070762"/>
      <w:bookmarkStart w:id="4451" w:name="_Toc26786367"/>
      <w:r w:rsidRPr="00357143">
        <w:t>12.2.</w:t>
      </w:r>
      <w:r w:rsidR="00F30902" w:rsidRPr="00357143">
        <w:t>4</w:t>
      </w:r>
      <w:r w:rsidRPr="00357143">
        <w:t>.3</w:t>
      </w:r>
      <w:r w:rsidRPr="00357143">
        <w:tab/>
        <w:t>Structure of the Accounting Message Formats</w:t>
      </w:r>
      <w:bookmarkEnd w:id="4441"/>
      <w:bookmarkEnd w:id="4442"/>
      <w:bookmarkEnd w:id="4443"/>
      <w:bookmarkEnd w:id="4444"/>
      <w:bookmarkEnd w:id="4445"/>
      <w:bookmarkEnd w:id="4446"/>
      <w:bookmarkEnd w:id="4447"/>
      <w:bookmarkEnd w:id="4448"/>
      <w:bookmarkEnd w:id="4449"/>
      <w:bookmarkEnd w:id="4450"/>
      <w:bookmarkEnd w:id="4451"/>
    </w:p>
    <w:p w14:paraId="13408E40" w14:textId="77777777" w:rsidR="007D27D8" w:rsidRPr="00357143" w:rsidRDefault="007D27D8" w:rsidP="007D27D8">
      <w:pPr>
        <w:pStyle w:val="50"/>
      </w:pPr>
      <w:bookmarkStart w:id="4452" w:name="_Toc445303041"/>
      <w:bookmarkStart w:id="4453" w:name="_Toc445390208"/>
      <w:bookmarkStart w:id="4454" w:name="_Toc447043289"/>
      <w:bookmarkStart w:id="4455" w:name="_Toc457494046"/>
      <w:bookmarkStart w:id="4456" w:name="_Toc459977145"/>
      <w:bookmarkStart w:id="4457" w:name="_Toc470164306"/>
      <w:bookmarkStart w:id="4458" w:name="_Toc470164888"/>
      <w:bookmarkStart w:id="4459" w:name="_Toc475715500"/>
      <w:bookmarkStart w:id="4460" w:name="_Toc479349315"/>
      <w:bookmarkStart w:id="4461" w:name="_Toc484070763"/>
      <w:bookmarkStart w:id="4462" w:name="_Toc26786368"/>
      <w:r w:rsidRPr="00357143">
        <w:t>12.2.</w:t>
      </w:r>
      <w:r w:rsidR="00F30902" w:rsidRPr="00357143">
        <w:t>4</w:t>
      </w:r>
      <w:r w:rsidRPr="00357143">
        <w:t>.3.1</w:t>
      </w:r>
      <w:r w:rsidRPr="00357143">
        <w:tab/>
        <w:t>Accounting-Request Message</w:t>
      </w:r>
      <w:bookmarkEnd w:id="4452"/>
      <w:bookmarkEnd w:id="4453"/>
      <w:bookmarkEnd w:id="4454"/>
      <w:bookmarkEnd w:id="4455"/>
      <w:bookmarkEnd w:id="4456"/>
      <w:bookmarkEnd w:id="4457"/>
      <w:bookmarkEnd w:id="4458"/>
      <w:bookmarkEnd w:id="4459"/>
      <w:bookmarkEnd w:id="4460"/>
      <w:bookmarkEnd w:id="4461"/>
      <w:bookmarkEnd w:id="446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63" w:name="_Toc445303042"/>
      <w:bookmarkStart w:id="4464" w:name="_Toc445390209"/>
      <w:bookmarkStart w:id="4465" w:name="_Toc447043290"/>
      <w:bookmarkStart w:id="4466" w:name="_Toc457494047"/>
      <w:bookmarkStart w:id="4467" w:name="_Toc459977146"/>
      <w:bookmarkStart w:id="4468" w:name="_Toc470164307"/>
      <w:bookmarkStart w:id="4469" w:name="_Toc470164889"/>
      <w:bookmarkStart w:id="4470" w:name="_Toc475715501"/>
      <w:bookmarkStart w:id="4471" w:name="_Toc479349316"/>
      <w:bookmarkStart w:id="4472" w:name="_Toc484070764"/>
      <w:bookmarkStart w:id="4473" w:name="_Toc26786369"/>
      <w:r w:rsidRPr="00357143">
        <w:t>12.2.</w:t>
      </w:r>
      <w:r w:rsidR="00F30902" w:rsidRPr="00357143">
        <w:t>4</w:t>
      </w:r>
      <w:r w:rsidRPr="00357143">
        <w:t>.3.2</w:t>
      </w:r>
      <w:r w:rsidRPr="00357143">
        <w:tab/>
        <w:t>Accounting-Answer Message</w:t>
      </w:r>
      <w:bookmarkEnd w:id="4463"/>
      <w:bookmarkEnd w:id="4464"/>
      <w:bookmarkEnd w:id="4465"/>
      <w:bookmarkEnd w:id="4466"/>
      <w:bookmarkEnd w:id="4467"/>
      <w:bookmarkEnd w:id="4468"/>
      <w:bookmarkEnd w:id="4469"/>
      <w:bookmarkEnd w:id="4470"/>
      <w:bookmarkEnd w:id="4471"/>
      <w:bookmarkEnd w:id="4472"/>
      <w:bookmarkEnd w:id="447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4474" w:name="_Toc445303043"/>
      <w:bookmarkStart w:id="4475" w:name="_Toc445390210"/>
      <w:bookmarkStart w:id="4476" w:name="_Toc447043291"/>
      <w:bookmarkStart w:id="4477" w:name="_Toc457494048"/>
      <w:bookmarkStart w:id="4478" w:name="_Toc459977147"/>
      <w:bookmarkStart w:id="4479" w:name="_Toc470164308"/>
      <w:bookmarkStart w:id="4480" w:name="_Toc470164890"/>
      <w:bookmarkStart w:id="4481" w:name="_Toc475715502"/>
      <w:bookmarkStart w:id="4482" w:name="_Toc479349317"/>
      <w:bookmarkStart w:id="4483" w:name="_Toc484070765"/>
      <w:bookmarkStart w:id="4484" w:name="_Toc26786370"/>
      <w:r w:rsidR="00D37C25" w:rsidRPr="00357143">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474"/>
      <w:bookmarkEnd w:id="4475"/>
      <w:bookmarkEnd w:id="4476"/>
      <w:bookmarkEnd w:id="4477"/>
      <w:bookmarkEnd w:id="4478"/>
      <w:bookmarkEnd w:id="4479"/>
      <w:bookmarkEnd w:id="4480"/>
      <w:bookmarkEnd w:id="4481"/>
      <w:bookmarkEnd w:id="4482"/>
      <w:bookmarkEnd w:id="4483"/>
      <w:bookmarkEnd w:id="448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4485" w:name="_Toc484070766"/>
      <w:bookmarkStart w:id="4486" w:name="_Toc484072512"/>
      <w:bookmarkStart w:id="4487" w:name="_Toc26786371"/>
      <w:bookmarkStart w:id="4488" w:name="_Toc445303044"/>
      <w:bookmarkStart w:id="4489" w:name="_Toc445390211"/>
      <w:bookmarkStart w:id="4490" w:name="_Toc447043292"/>
      <w:bookmarkStart w:id="4491" w:name="_Toc457494049"/>
      <w:bookmarkStart w:id="4492" w:name="_Toc459977148"/>
      <w:bookmarkStart w:id="4493" w:name="_Toc470164309"/>
      <w:bookmarkStart w:id="4494" w:name="_Toc470164891"/>
      <w:bookmarkStart w:id="4495" w:name="_Toc475715503"/>
      <w:r w:rsidR="0003797C">
        <w:t xml:space="preserve">Annex </w:t>
      </w:r>
      <w:r w:rsidR="00817A32" w:rsidRPr="00817A32">
        <w:t>B</w:t>
      </w:r>
      <w:r w:rsidR="0003797C" w:rsidRPr="00357143">
        <w:t>:</w:t>
      </w:r>
      <w:r w:rsidR="004319D3">
        <w:t xml:space="preserve"> </w:t>
      </w:r>
      <w:r w:rsidR="0003797C" w:rsidRPr="00357143">
        <w:rPr>
          <w:rFonts w:hint="eastAsia"/>
        </w:rPr>
        <w:t>Void</w:t>
      </w:r>
      <w:bookmarkEnd w:id="4485"/>
      <w:bookmarkEnd w:id="4486"/>
      <w:bookmarkEnd w:id="4487"/>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4496" w:name="_Toc445303060"/>
      <w:bookmarkStart w:id="4497" w:name="_Toc445390227"/>
      <w:bookmarkStart w:id="4498" w:name="_Toc447043310"/>
      <w:bookmarkStart w:id="4499" w:name="_Toc457494067"/>
      <w:bookmarkStart w:id="4500" w:name="_Toc459977166"/>
      <w:bookmarkStart w:id="4501" w:name="_Toc470164327"/>
      <w:bookmarkStart w:id="4502" w:name="_Toc470164909"/>
      <w:bookmarkStart w:id="4503" w:name="_Toc475715521"/>
      <w:bookmarkStart w:id="4504" w:name="_Toc479349319"/>
      <w:bookmarkStart w:id="4505" w:name="_Toc484070767"/>
      <w:bookmarkStart w:id="4506" w:name="_Toc26786372"/>
      <w:bookmarkEnd w:id="4488"/>
      <w:bookmarkEnd w:id="4489"/>
      <w:bookmarkEnd w:id="4490"/>
      <w:bookmarkEnd w:id="4491"/>
      <w:bookmarkEnd w:id="4492"/>
      <w:bookmarkEnd w:id="4493"/>
      <w:bookmarkEnd w:id="4494"/>
      <w:bookmarkEnd w:id="4495"/>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496"/>
      <w:bookmarkEnd w:id="4497"/>
      <w:bookmarkEnd w:id="4498"/>
      <w:bookmarkEnd w:id="4499"/>
      <w:bookmarkEnd w:id="4500"/>
      <w:bookmarkEnd w:id="4501"/>
      <w:bookmarkEnd w:id="4502"/>
      <w:bookmarkEnd w:id="4503"/>
      <w:bookmarkEnd w:id="4504"/>
      <w:bookmarkEnd w:id="4505"/>
      <w:bookmarkEnd w:id="4506"/>
    </w:p>
    <w:p w14:paraId="0068DC4A" w14:textId="77777777" w:rsidR="009D4064" w:rsidRPr="00357143" w:rsidRDefault="000E23B7" w:rsidP="00EB07C3">
      <w:pPr>
        <w:pStyle w:val="2"/>
      </w:pPr>
      <w:bookmarkStart w:id="4507" w:name="_Toc445303061"/>
      <w:bookmarkStart w:id="4508" w:name="_Toc445390228"/>
      <w:bookmarkStart w:id="4509" w:name="_Toc447043311"/>
      <w:bookmarkStart w:id="4510" w:name="_Toc457494068"/>
      <w:bookmarkStart w:id="4511" w:name="_Toc459977167"/>
      <w:bookmarkStart w:id="4512" w:name="_Toc470164328"/>
      <w:bookmarkStart w:id="4513" w:name="_Toc470164910"/>
      <w:bookmarkStart w:id="4514" w:name="_Toc475715522"/>
      <w:bookmarkStart w:id="4515" w:name="_Toc479349320"/>
      <w:bookmarkStart w:id="4516" w:name="_Toc484070768"/>
      <w:bookmarkStart w:id="4517" w:name="_Toc26786373"/>
      <w:r w:rsidRPr="00357143">
        <w:t>C.</w:t>
      </w:r>
      <w:r w:rsidR="009D4064" w:rsidRPr="00357143">
        <w:t>1</w:t>
      </w:r>
      <w:r w:rsidR="009D4064" w:rsidRPr="00357143">
        <w:tab/>
        <w:t>General Concepts</w:t>
      </w:r>
      <w:bookmarkEnd w:id="4507"/>
      <w:bookmarkEnd w:id="4508"/>
      <w:bookmarkEnd w:id="4509"/>
      <w:bookmarkEnd w:id="4510"/>
      <w:bookmarkEnd w:id="4511"/>
      <w:bookmarkEnd w:id="4512"/>
      <w:bookmarkEnd w:id="4513"/>
      <w:bookmarkEnd w:id="4514"/>
      <w:bookmarkEnd w:id="4515"/>
      <w:bookmarkEnd w:id="4516"/>
      <w:bookmarkEnd w:id="451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4518" w:name="_Toc445303062"/>
      <w:bookmarkStart w:id="4519" w:name="_Toc445390229"/>
      <w:bookmarkStart w:id="4520" w:name="_Toc447043312"/>
      <w:bookmarkStart w:id="4521" w:name="_Toc457494069"/>
      <w:bookmarkStart w:id="4522" w:name="_Toc459977168"/>
      <w:bookmarkStart w:id="4523" w:name="_Toc470164329"/>
      <w:bookmarkStart w:id="4524" w:name="_Toc470164911"/>
      <w:bookmarkStart w:id="4525" w:name="_Toc475715523"/>
      <w:bookmarkStart w:id="4526" w:name="_Toc479349321"/>
      <w:bookmarkStart w:id="4527" w:name="_Toc484070769"/>
      <w:bookmarkStart w:id="4528" w:name="_Toc26786374"/>
      <w:r w:rsidRPr="00357143">
        <w:t>C.2</w:t>
      </w:r>
      <w:r w:rsidRPr="00357143">
        <w:tab/>
        <w:t>M2M Communication Models</w:t>
      </w:r>
      <w:bookmarkEnd w:id="4518"/>
      <w:bookmarkEnd w:id="4519"/>
      <w:bookmarkEnd w:id="4520"/>
      <w:bookmarkEnd w:id="4521"/>
      <w:bookmarkEnd w:id="4522"/>
      <w:bookmarkEnd w:id="4523"/>
      <w:bookmarkEnd w:id="4524"/>
      <w:bookmarkEnd w:id="4525"/>
      <w:bookmarkEnd w:id="4526"/>
      <w:bookmarkEnd w:id="4527"/>
      <w:bookmarkEnd w:id="452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85pt;height:353.15pt" o:ole="">
            <v:imagedata r:id="rId150" o:title=""/>
          </v:shape>
          <o:OLEObject Type="Embed" ProgID="Visio.Drawing.11" ShapeID="_x0000_i1091" DrawAspect="Content" ObjectID="_1644068059"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85pt;height:309.7pt" o:ole="">
            <v:imagedata r:id="rId152" o:title=""/>
          </v:shape>
          <o:OLEObject Type="Embed" ProgID="Visio.Drawing.11" ShapeID="_x0000_i1092" DrawAspect="Content" ObjectID="_1644068060"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4529" w:name="_Toc445303063"/>
      <w:bookmarkStart w:id="4530" w:name="_Toc445390230"/>
      <w:bookmarkStart w:id="4531" w:name="_Toc447043313"/>
      <w:bookmarkStart w:id="4532" w:name="_Toc457494070"/>
      <w:bookmarkStart w:id="4533" w:name="_Toc459977169"/>
      <w:bookmarkStart w:id="4534" w:name="_Toc470164330"/>
      <w:bookmarkStart w:id="4535" w:name="_Toc470164912"/>
      <w:bookmarkStart w:id="4536" w:name="_Toc475715524"/>
      <w:bookmarkStart w:id="4537" w:name="_Toc479349322"/>
      <w:bookmarkStart w:id="4538" w:name="_Toc484070770"/>
      <w:bookmarkStart w:id="4539" w:name="_Toc26786375"/>
      <w:r w:rsidRPr="00357143">
        <w:t>C.3</w:t>
      </w:r>
      <w:r w:rsidRPr="00357143">
        <w:tab/>
        <w:t>3GPP2 Architectural Reference Model for M2M</w:t>
      </w:r>
      <w:bookmarkEnd w:id="4529"/>
      <w:bookmarkEnd w:id="4530"/>
      <w:bookmarkEnd w:id="4531"/>
      <w:bookmarkEnd w:id="4532"/>
      <w:bookmarkEnd w:id="4533"/>
      <w:bookmarkEnd w:id="4534"/>
      <w:bookmarkEnd w:id="4535"/>
      <w:bookmarkEnd w:id="4536"/>
      <w:bookmarkEnd w:id="4537"/>
      <w:bookmarkEnd w:id="4538"/>
      <w:bookmarkEnd w:id="453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15pt;height:230.3pt" o:ole="">
            <v:imagedata r:id="rId154" o:title=""/>
          </v:shape>
          <o:OLEObject Type="Embed" ProgID="Visio.Drawing.15" ShapeID="_x0000_i1093" DrawAspect="Content" ObjectID="_1644068061"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4540" w:name="_Toc445303064"/>
      <w:bookmarkStart w:id="4541" w:name="_Toc445390231"/>
      <w:bookmarkStart w:id="4542" w:name="_Toc447043314"/>
      <w:bookmarkStart w:id="4543" w:name="_Toc457494071"/>
      <w:bookmarkStart w:id="4544" w:name="_Toc459977170"/>
      <w:bookmarkStart w:id="4545" w:name="_Toc470164331"/>
      <w:bookmarkStart w:id="4546" w:name="_Toc470164913"/>
      <w:bookmarkStart w:id="4547" w:name="_Toc475715525"/>
      <w:bookmarkStart w:id="4548" w:name="_Toc479349323"/>
      <w:bookmarkStart w:id="4549" w:name="_Toc484070771"/>
      <w:bookmarkStart w:id="4550" w:name="_Toc26786376"/>
      <w:r w:rsidRPr="00357143">
        <w:t>C.4</w:t>
      </w:r>
      <w:r w:rsidRPr="00357143">
        <w:tab/>
        <w:t>Communication between oneM2M Service Layer and 3GPP2 Underlying Network</w:t>
      </w:r>
      <w:bookmarkEnd w:id="4540"/>
      <w:bookmarkEnd w:id="4541"/>
      <w:bookmarkEnd w:id="4542"/>
      <w:bookmarkEnd w:id="4543"/>
      <w:bookmarkEnd w:id="4544"/>
      <w:bookmarkEnd w:id="4545"/>
      <w:bookmarkEnd w:id="4546"/>
      <w:bookmarkEnd w:id="4547"/>
      <w:bookmarkEnd w:id="4548"/>
      <w:bookmarkEnd w:id="4549"/>
      <w:bookmarkEnd w:id="455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85pt;height:201.7pt" o:ole="">
            <v:imagedata r:id="rId156" o:title=""/>
          </v:shape>
          <o:OLEObject Type="Embed" ProgID="Visio.Drawing.15" ShapeID="_x0000_i1094" DrawAspect="Content" ObjectID="_1644068062"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4551" w:name="_Toc445303065"/>
      <w:bookmarkStart w:id="4552" w:name="_Toc445390232"/>
      <w:bookmarkStart w:id="4553" w:name="_Toc447043315"/>
      <w:bookmarkStart w:id="4554" w:name="_Toc457494072"/>
      <w:bookmarkStart w:id="4555" w:name="_Toc459977171"/>
      <w:bookmarkStart w:id="4556" w:name="_Toc470164332"/>
      <w:bookmarkStart w:id="4557" w:name="_Toc470164914"/>
      <w:bookmarkStart w:id="4558" w:name="_Toc475715526"/>
      <w:bookmarkStart w:id="4559" w:name="_Toc479349324"/>
      <w:bookmarkStart w:id="4560" w:name="_Toc484070772"/>
      <w:bookmarkStart w:id="4561" w:name="_Toc26786377"/>
      <w:r w:rsidRPr="00357143">
        <w:t>C.5</w:t>
      </w:r>
      <w:r w:rsidRPr="00357143">
        <w:tab/>
      </w:r>
      <w:r w:rsidR="00E601C4" w:rsidRPr="00357143">
        <w:t>Information Flows</w:t>
      </w:r>
      <w:bookmarkEnd w:id="4551"/>
      <w:bookmarkEnd w:id="4552"/>
      <w:bookmarkEnd w:id="4553"/>
      <w:bookmarkEnd w:id="4554"/>
      <w:bookmarkEnd w:id="4555"/>
      <w:bookmarkEnd w:id="4556"/>
      <w:bookmarkEnd w:id="4557"/>
      <w:bookmarkEnd w:id="4558"/>
      <w:bookmarkEnd w:id="4559"/>
      <w:bookmarkEnd w:id="4560"/>
      <w:bookmarkEnd w:id="4561"/>
    </w:p>
    <w:p w14:paraId="6E2307F1" w14:textId="77777777" w:rsidR="00736BB4" w:rsidRPr="00357143" w:rsidRDefault="00736BB4" w:rsidP="00EB07C3">
      <w:pPr>
        <w:pStyle w:val="30"/>
      </w:pPr>
      <w:bookmarkStart w:id="4562" w:name="_Toc447043316"/>
      <w:bookmarkStart w:id="4563" w:name="_Toc457494073"/>
      <w:bookmarkStart w:id="4564" w:name="_Toc459977172"/>
      <w:bookmarkStart w:id="4565" w:name="_Toc470164333"/>
      <w:bookmarkStart w:id="4566" w:name="_Toc470164915"/>
      <w:bookmarkStart w:id="4567" w:name="_Toc475715527"/>
      <w:bookmarkStart w:id="4568" w:name="_Toc479349325"/>
      <w:bookmarkStart w:id="4569" w:name="_Toc484070773"/>
      <w:bookmarkStart w:id="4570" w:name="_Toc26786378"/>
      <w:r w:rsidRPr="00357143">
        <w:rPr>
          <w:rFonts w:hint="eastAsia"/>
        </w:rPr>
        <w:t>C.5.0</w:t>
      </w:r>
      <w:r w:rsidRPr="00357143">
        <w:rPr>
          <w:rFonts w:hint="eastAsia"/>
        </w:rPr>
        <w:tab/>
        <w:t>Overview</w:t>
      </w:r>
      <w:bookmarkEnd w:id="4562"/>
      <w:bookmarkEnd w:id="4563"/>
      <w:bookmarkEnd w:id="4564"/>
      <w:bookmarkEnd w:id="4565"/>
      <w:bookmarkEnd w:id="4566"/>
      <w:bookmarkEnd w:id="4567"/>
      <w:bookmarkEnd w:id="4568"/>
      <w:bookmarkEnd w:id="4569"/>
      <w:bookmarkEnd w:id="457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4571" w:name="_Toc445303066"/>
      <w:bookmarkStart w:id="4572" w:name="_Toc445390233"/>
      <w:bookmarkStart w:id="4573" w:name="_Toc447043317"/>
      <w:bookmarkStart w:id="4574" w:name="_Toc457494074"/>
      <w:bookmarkStart w:id="4575" w:name="_Toc459977173"/>
      <w:bookmarkStart w:id="4576" w:name="_Toc470164334"/>
      <w:bookmarkStart w:id="4577" w:name="_Toc470164916"/>
      <w:bookmarkStart w:id="4578" w:name="_Toc475715528"/>
      <w:bookmarkStart w:id="4579" w:name="_Toc479349326"/>
      <w:bookmarkStart w:id="4580" w:name="_Toc484070774"/>
      <w:bookmarkStart w:id="4581" w:name="_Toc26786379"/>
      <w:r w:rsidRPr="00357143">
        <w:t>C.5.</w:t>
      </w:r>
      <w:r w:rsidR="0030520C" w:rsidRPr="00357143">
        <w:t>1</w:t>
      </w:r>
      <w:r w:rsidRPr="00357143">
        <w:tab/>
        <w:t>Tsp Interface Call Flow</w:t>
      </w:r>
      <w:bookmarkEnd w:id="4571"/>
      <w:bookmarkEnd w:id="4572"/>
      <w:bookmarkEnd w:id="4573"/>
      <w:bookmarkEnd w:id="4574"/>
      <w:bookmarkEnd w:id="4575"/>
      <w:bookmarkEnd w:id="4576"/>
      <w:bookmarkEnd w:id="4577"/>
      <w:bookmarkEnd w:id="4578"/>
      <w:bookmarkEnd w:id="4579"/>
      <w:bookmarkEnd w:id="4580"/>
      <w:bookmarkEnd w:id="458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3pt;height:439.45pt" o:ole="">
            <v:imagedata r:id="rId158" o:title=""/>
          </v:shape>
          <o:OLEObject Type="Embed" ProgID="Visio.Drawing.15" ShapeID="_x0000_i1095" DrawAspect="Content" ObjectID="_1644068063"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4582" w:name="_Toc445303067"/>
      <w:bookmarkStart w:id="4583" w:name="_Toc445390234"/>
      <w:bookmarkStart w:id="4584" w:name="_Toc447043318"/>
      <w:bookmarkStart w:id="4585" w:name="_Toc457494075"/>
      <w:bookmarkStart w:id="4586" w:name="_Toc459977174"/>
      <w:bookmarkStart w:id="4587" w:name="_Toc470164335"/>
      <w:bookmarkStart w:id="4588" w:name="_Toc470164917"/>
      <w:bookmarkStart w:id="4589" w:name="_Toc475715529"/>
      <w:bookmarkStart w:id="4590" w:name="_Toc479349327"/>
      <w:bookmarkStart w:id="4591" w:name="_Toc484070775"/>
      <w:bookmarkStart w:id="4592"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2"/>
      <w:bookmarkEnd w:id="4583"/>
      <w:bookmarkEnd w:id="4584"/>
      <w:bookmarkEnd w:id="4585"/>
      <w:bookmarkEnd w:id="4586"/>
      <w:bookmarkEnd w:id="4587"/>
      <w:bookmarkEnd w:id="4588"/>
      <w:bookmarkEnd w:id="4589"/>
      <w:bookmarkEnd w:id="4590"/>
      <w:bookmarkEnd w:id="4591"/>
      <w:bookmarkEnd w:id="459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4593" w:name="_Toc445303068"/>
      <w:bookmarkStart w:id="4594" w:name="_Toc445390235"/>
      <w:bookmarkStart w:id="4595" w:name="_Toc447043319"/>
      <w:bookmarkStart w:id="4596" w:name="_Toc457494076"/>
      <w:bookmarkStart w:id="4597" w:name="_Toc459977175"/>
      <w:bookmarkStart w:id="4598" w:name="_Toc470164336"/>
      <w:bookmarkStart w:id="4599" w:name="_Toc470164918"/>
      <w:bookmarkStart w:id="4600" w:name="_Toc475715530"/>
      <w:bookmarkStart w:id="4601" w:name="_Toc479349328"/>
      <w:bookmarkStart w:id="4602" w:name="_Toc484070776"/>
      <w:bookmarkStart w:id="4603"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4604" w:name="_Toc445303069"/>
      <w:bookmarkStart w:id="4605" w:name="_Toc445390236"/>
      <w:bookmarkStart w:id="4606" w:name="_Toc447043320"/>
      <w:bookmarkStart w:id="4607" w:name="_Toc457494077"/>
      <w:bookmarkStart w:id="4608" w:name="_Toc459977176"/>
      <w:bookmarkStart w:id="4609" w:name="_Toc470164337"/>
      <w:bookmarkStart w:id="4610" w:name="_Toc470164919"/>
      <w:bookmarkStart w:id="4611" w:name="_Toc475715531"/>
      <w:bookmarkStart w:id="4612" w:name="_Toc479349329"/>
      <w:bookmarkStart w:id="4613" w:name="_Toc484070777"/>
      <w:bookmarkStart w:id="4614" w:name="_Toc26786382"/>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4604"/>
      <w:bookmarkEnd w:id="4605"/>
      <w:bookmarkEnd w:id="4606"/>
      <w:bookmarkEnd w:id="4607"/>
      <w:bookmarkEnd w:id="4608"/>
      <w:bookmarkEnd w:id="4609"/>
      <w:bookmarkEnd w:id="4610"/>
      <w:bookmarkEnd w:id="4611"/>
      <w:bookmarkEnd w:id="4612"/>
      <w:bookmarkEnd w:id="4613"/>
      <w:bookmarkEnd w:id="4614"/>
    </w:p>
    <w:p w14:paraId="1CEC5317" w14:textId="77777777" w:rsidR="00050A79" w:rsidRPr="00357143" w:rsidRDefault="00B6746D" w:rsidP="00EB07C3">
      <w:pPr>
        <w:pStyle w:val="2"/>
      </w:pPr>
      <w:bookmarkStart w:id="4615" w:name="_Toc445303070"/>
      <w:bookmarkStart w:id="4616" w:name="_Toc445390237"/>
      <w:bookmarkStart w:id="4617" w:name="_Toc447043321"/>
      <w:bookmarkStart w:id="4618" w:name="_Toc457494078"/>
      <w:bookmarkStart w:id="4619" w:name="_Toc459977177"/>
      <w:bookmarkStart w:id="4620" w:name="_Toc470164338"/>
      <w:bookmarkStart w:id="4621" w:name="_Toc470164920"/>
      <w:bookmarkStart w:id="4622" w:name="_Toc475715532"/>
      <w:bookmarkStart w:id="4623" w:name="_Toc479349330"/>
      <w:bookmarkStart w:id="4624" w:name="_Toc484070778"/>
      <w:bookmarkStart w:id="4625" w:name="_Toc26786383"/>
      <w:r w:rsidRPr="00357143">
        <w:t>D</w:t>
      </w:r>
      <w:r w:rsidR="00050A79" w:rsidRPr="00357143">
        <w:t>.1</w:t>
      </w:r>
      <w:r w:rsidR="00050A79" w:rsidRPr="00357143">
        <w:tab/>
        <w:t>oneM2M Management Functions</w:t>
      </w:r>
      <w:bookmarkEnd w:id="4615"/>
      <w:bookmarkEnd w:id="4616"/>
      <w:bookmarkEnd w:id="4617"/>
      <w:bookmarkEnd w:id="4618"/>
      <w:bookmarkEnd w:id="4619"/>
      <w:bookmarkEnd w:id="4620"/>
      <w:bookmarkEnd w:id="4621"/>
      <w:bookmarkEnd w:id="4622"/>
      <w:bookmarkEnd w:id="4623"/>
      <w:bookmarkEnd w:id="4624"/>
      <w:bookmarkEnd w:id="462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4626" w:name="_Toc445303071"/>
      <w:bookmarkStart w:id="4627" w:name="_Toc445390238"/>
      <w:bookmarkStart w:id="4628" w:name="_Toc447043322"/>
      <w:bookmarkStart w:id="4629" w:name="_Toc457494079"/>
      <w:bookmarkStart w:id="4630" w:name="_Toc459977178"/>
      <w:bookmarkStart w:id="4631" w:name="_Toc470164339"/>
      <w:bookmarkStart w:id="4632" w:name="_Toc470164921"/>
      <w:bookmarkStart w:id="4633" w:name="_Toc475715533"/>
      <w:bookmarkStart w:id="4634" w:name="_Toc479349331"/>
      <w:bookmarkStart w:id="4635" w:name="_Toc484070779"/>
      <w:bookmarkStart w:id="4636" w:name="_Toc26786384"/>
      <w:r w:rsidRPr="00357143">
        <w:t>D.</w:t>
      </w:r>
      <w:r w:rsidR="008D1969" w:rsidRPr="00357143">
        <w:t>2</w:t>
      </w:r>
      <w:r w:rsidR="008D1969" w:rsidRPr="00357143">
        <w:tab/>
        <w:t xml:space="preserve">Resource </w:t>
      </w:r>
      <w:r w:rsidR="008D1969" w:rsidRPr="00357143">
        <w:rPr>
          <w:i/>
        </w:rPr>
        <w:t>firmware</w:t>
      </w:r>
      <w:bookmarkEnd w:id="4626"/>
      <w:bookmarkEnd w:id="4627"/>
      <w:bookmarkEnd w:id="4628"/>
      <w:bookmarkEnd w:id="4629"/>
      <w:bookmarkEnd w:id="4630"/>
      <w:bookmarkEnd w:id="4631"/>
      <w:bookmarkEnd w:id="4632"/>
      <w:bookmarkEnd w:id="4633"/>
      <w:bookmarkEnd w:id="4634"/>
      <w:bookmarkEnd w:id="4635"/>
      <w:bookmarkEnd w:id="463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45pt;height:425.15pt" o:ole="">
            <v:imagedata r:id="rId160" o:title=""/>
          </v:shape>
          <o:OLEObject Type="Embed" ProgID="Visio.Drawing.11" ShapeID="_x0000_i1096" DrawAspect="Content" ObjectID="_1644068064"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4637" w:name="_Toc445303072"/>
      <w:bookmarkStart w:id="4638" w:name="_Toc445390239"/>
      <w:bookmarkStart w:id="4639" w:name="_Toc447043323"/>
      <w:bookmarkStart w:id="4640" w:name="_Toc457494080"/>
      <w:bookmarkStart w:id="4641" w:name="_Toc459977179"/>
      <w:bookmarkStart w:id="4642" w:name="_Toc470164340"/>
      <w:bookmarkStart w:id="4643" w:name="_Toc470164922"/>
      <w:bookmarkStart w:id="4644" w:name="_Toc475715534"/>
      <w:bookmarkStart w:id="4645" w:name="_Toc479349332"/>
      <w:bookmarkStart w:id="4646" w:name="_Toc484070780"/>
      <w:bookmarkStart w:id="4647" w:name="_Toc26786385"/>
      <w:r w:rsidRPr="00357143">
        <w:t>D</w:t>
      </w:r>
      <w:r w:rsidR="00240C67" w:rsidRPr="00357143">
        <w:t>.3</w:t>
      </w:r>
      <w:r w:rsidR="00240C67" w:rsidRPr="00357143">
        <w:tab/>
        <w:t xml:space="preserve">Resource </w:t>
      </w:r>
      <w:r w:rsidR="00240C67" w:rsidRPr="00357143">
        <w:rPr>
          <w:i/>
        </w:rPr>
        <w:t>software</w:t>
      </w:r>
      <w:bookmarkEnd w:id="4637"/>
      <w:bookmarkEnd w:id="4638"/>
      <w:bookmarkEnd w:id="4639"/>
      <w:bookmarkEnd w:id="4640"/>
      <w:bookmarkEnd w:id="4641"/>
      <w:bookmarkEnd w:id="4642"/>
      <w:bookmarkEnd w:id="4643"/>
      <w:bookmarkEnd w:id="4644"/>
      <w:bookmarkEnd w:id="4645"/>
      <w:bookmarkEnd w:id="4646"/>
      <w:bookmarkEnd w:id="464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6.85pt;height:554.3pt" o:ole="">
            <v:imagedata r:id="rId162" o:title=""/>
          </v:shape>
          <o:OLEObject Type="Embed" ProgID="Visio.Drawing.11" ShapeID="_x0000_i1097" DrawAspect="Content" ObjectID="_1644068065"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F4B0B" w:rsidRDefault="005F4B0B"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F4B0B" w:rsidRDefault="005F4B0B"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F4B0B" w:rsidRDefault="005F4B0B"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F4B0B" w:rsidRPr="00F467C2" w:rsidRDefault="005F4B0B"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F4B0B" w:rsidRPr="00F467C2" w:rsidRDefault="005F4B0B"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5F4B0B" w:rsidRDefault="005F4B0B"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5F4B0B" w:rsidRPr="00F467C2" w:rsidRDefault="005F4B0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5F4B0B" w:rsidRDefault="005F4B0B"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5F4B0B" w:rsidRDefault="005F4B0B"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5F4B0B" w:rsidRPr="00F467C2" w:rsidRDefault="005F4B0B"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5F4B0B" w:rsidRPr="00F467C2" w:rsidRDefault="005F4B0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3pt;height:57.7pt" o:ole="">
            <v:imagedata r:id="rId164" o:title=""/>
          </v:shape>
          <o:OLEObject Type="Embed" ProgID="Word.Document.12" ShapeID="_x0000_i1098" DrawAspect="Content" ObjectID="_1644068066"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4648" w:name="_Toc445303073"/>
      <w:bookmarkStart w:id="4649" w:name="_Toc445390240"/>
      <w:bookmarkStart w:id="4650" w:name="_Toc447043324"/>
      <w:bookmarkStart w:id="4651" w:name="_Toc457494081"/>
      <w:bookmarkStart w:id="4652" w:name="_Toc459977180"/>
      <w:bookmarkStart w:id="4653" w:name="_Toc470164341"/>
      <w:bookmarkStart w:id="4654" w:name="_Toc470164923"/>
      <w:bookmarkStart w:id="4655" w:name="_Toc475715535"/>
      <w:bookmarkStart w:id="4656" w:name="_Toc479349333"/>
      <w:bookmarkStart w:id="4657" w:name="_Toc484070781"/>
      <w:bookmarkStart w:id="4658" w:name="_Toc26786386"/>
      <w:r w:rsidRPr="00357143">
        <w:t>D</w:t>
      </w:r>
      <w:r w:rsidR="00061A38" w:rsidRPr="00357143">
        <w:t>.4</w:t>
      </w:r>
      <w:r w:rsidR="00061A38" w:rsidRPr="00357143">
        <w:tab/>
        <w:t xml:space="preserve">Resource </w:t>
      </w:r>
      <w:r w:rsidR="00061A38" w:rsidRPr="00357143">
        <w:rPr>
          <w:i/>
        </w:rPr>
        <w:t>memory</w:t>
      </w:r>
      <w:bookmarkEnd w:id="4648"/>
      <w:bookmarkEnd w:id="4649"/>
      <w:bookmarkEnd w:id="4650"/>
      <w:bookmarkEnd w:id="4651"/>
      <w:bookmarkEnd w:id="4652"/>
      <w:bookmarkEnd w:id="4653"/>
      <w:bookmarkEnd w:id="4654"/>
      <w:bookmarkEnd w:id="4655"/>
      <w:bookmarkEnd w:id="4656"/>
      <w:bookmarkEnd w:id="4657"/>
      <w:bookmarkEnd w:id="465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45pt;height:323.45pt" o:ole="">
            <v:imagedata r:id="rId166" o:title=""/>
          </v:shape>
          <o:OLEObject Type="Embed" ProgID="Visio.Drawing.11" ShapeID="_x0000_i1099" DrawAspect="Content" ObjectID="_1644068067"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4659" w:name="_Toc445303074"/>
      <w:bookmarkStart w:id="4660" w:name="_Toc445390241"/>
      <w:bookmarkStart w:id="4661" w:name="_Toc447043325"/>
      <w:bookmarkStart w:id="4662" w:name="_Toc457494082"/>
      <w:bookmarkStart w:id="4663" w:name="_Toc459977181"/>
      <w:bookmarkStart w:id="4664" w:name="_Toc470164342"/>
      <w:bookmarkStart w:id="4665" w:name="_Toc470164924"/>
      <w:bookmarkStart w:id="4666" w:name="_Toc475715536"/>
      <w:bookmarkStart w:id="4667" w:name="_Toc479349334"/>
      <w:bookmarkStart w:id="4668" w:name="_Toc484070782"/>
      <w:bookmarkStart w:id="4669" w:name="_Toc26786387"/>
      <w:r w:rsidRPr="00357143">
        <w:t>D</w:t>
      </w:r>
      <w:r w:rsidR="00743588" w:rsidRPr="00357143">
        <w:t>.5</w:t>
      </w:r>
      <w:r w:rsidR="00743588" w:rsidRPr="00357143">
        <w:tab/>
        <w:t xml:space="preserve">Resource </w:t>
      </w:r>
      <w:r w:rsidR="00743588" w:rsidRPr="00357143">
        <w:rPr>
          <w:i/>
        </w:rPr>
        <w:t>areaNwkInfo</w:t>
      </w:r>
      <w:bookmarkEnd w:id="4659"/>
      <w:bookmarkEnd w:id="4660"/>
      <w:bookmarkEnd w:id="4661"/>
      <w:bookmarkEnd w:id="4662"/>
      <w:bookmarkEnd w:id="4663"/>
      <w:bookmarkEnd w:id="4664"/>
      <w:bookmarkEnd w:id="4665"/>
      <w:bookmarkEnd w:id="4666"/>
      <w:bookmarkEnd w:id="4667"/>
      <w:bookmarkEnd w:id="4668"/>
      <w:bookmarkEnd w:id="466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45pt;height:323.45pt" o:ole="">
            <v:imagedata r:id="rId168" o:title=""/>
          </v:shape>
          <o:OLEObject Type="Embed" ProgID="Visio.Drawing.11" ShapeID="_x0000_i1100" DrawAspect="Content" ObjectID="_1644068068"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4670" w:name="_Toc445303075"/>
      <w:bookmarkStart w:id="4671" w:name="_Toc445390242"/>
      <w:bookmarkStart w:id="4672" w:name="_Toc447043326"/>
      <w:bookmarkStart w:id="4673" w:name="_Toc457494083"/>
      <w:bookmarkStart w:id="4674" w:name="_Toc459977182"/>
      <w:bookmarkStart w:id="4675" w:name="_Toc470164343"/>
      <w:bookmarkStart w:id="4676" w:name="_Toc470164925"/>
      <w:bookmarkStart w:id="4677" w:name="_Toc475715537"/>
      <w:bookmarkStart w:id="4678" w:name="_Toc479349335"/>
      <w:bookmarkStart w:id="4679" w:name="_Toc484070783"/>
      <w:bookmarkStart w:id="4680" w:name="_Toc26786388"/>
      <w:r w:rsidRPr="00357143">
        <w:t>D</w:t>
      </w:r>
      <w:r w:rsidR="00F552E4" w:rsidRPr="00357143">
        <w:t>.6</w:t>
      </w:r>
      <w:r w:rsidR="00F552E4" w:rsidRPr="00357143">
        <w:tab/>
        <w:t xml:space="preserve">Resource </w:t>
      </w:r>
      <w:r w:rsidR="00F552E4" w:rsidRPr="00EB07C3">
        <w:rPr>
          <w:i/>
        </w:rPr>
        <w:t>areaNwkDeviceInfo</w:t>
      </w:r>
      <w:bookmarkEnd w:id="4670"/>
      <w:bookmarkEnd w:id="4671"/>
      <w:bookmarkEnd w:id="4672"/>
      <w:bookmarkEnd w:id="4673"/>
      <w:bookmarkEnd w:id="4674"/>
      <w:bookmarkEnd w:id="4675"/>
      <w:bookmarkEnd w:id="4676"/>
      <w:bookmarkEnd w:id="4677"/>
      <w:bookmarkEnd w:id="4678"/>
      <w:bookmarkEnd w:id="4679"/>
      <w:bookmarkEnd w:id="468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45pt;height:489.15pt" o:ole="">
            <v:imagedata r:id="rId170" o:title=""/>
          </v:shape>
          <o:OLEObject Type="Embed" ProgID="Visio.Drawing.11" ShapeID="_x0000_i1101" DrawAspect="Content" ObjectID="_1644068069"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4681" w:name="_Toc445303076"/>
      <w:bookmarkStart w:id="4682" w:name="_Toc445390243"/>
      <w:bookmarkStart w:id="4683" w:name="_Toc447043327"/>
      <w:bookmarkStart w:id="4684" w:name="_Toc457494084"/>
      <w:bookmarkStart w:id="4685" w:name="_Toc459977183"/>
      <w:bookmarkStart w:id="4686" w:name="_Toc470164344"/>
      <w:bookmarkStart w:id="4687" w:name="_Toc470164926"/>
      <w:bookmarkStart w:id="4688" w:name="_Toc475715538"/>
      <w:bookmarkStart w:id="4689" w:name="_Toc479349336"/>
      <w:bookmarkStart w:id="4690" w:name="_Toc484070784"/>
      <w:bookmarkStart w:id="4691" w:name="_Toc26786389"/>
      <w:r w:rsidRPr="00357143">
        <w:t>D.7</w:t>
      </w:r>
      <w:r w:rsidRPr="00357143">
        <w:tab/>
      </w:r>
      <w:r w:rsidR="00057CE4" w:rsidRPr="00357143">
        <w:t xml:space="preserve">Resource </w:t>
      </w:r>
      <w:r w:rsidR="00057CE4" w:rsidRPr="00357143">
        <w:rPr>
          <w:i/>
        </w:rPr>
        <w:t>battery</w:t>
      </w:r>
      <w:bookmarkEnd w:id="4681"/>
      <w:bookmarkEnd w:id="4682"/>
      <w:bookmarkEnd w:id="4683"/>
      <w:bookmarkEnd w:id="4684"/>
      <w:bookmarkEnd w:id="4685"/>
      <w:bookmarkEnd w:id="4686"/>
      <w:bookmarkEnd w:id="4687"/>
      <w:bookmarkEnd w:id="4688"/>
      <w:bookmarkEnd w:id="4689"/>
      <w:bookmarkEnd w:id="4690"/>
      <w:bookmarkEnd w:id="469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45pt;height:331.45pt" o:ole="">
            <v:imagedata r:id="rId172" o:title=""/>
          </v:shape>
          <o:OLEObject Type="Embed" ProgID="Visio.Drawing.11" ShapeID="_x0000_i1102" DrawAspect="Content" ObjectID="_1644068070"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4692" w:name="_Toc445303077"/>
      <w:bookmarkStart w:id="4693" w:name="_Toc445390244"/>
      <w:bookmarkStart w:id="4694" w:name="_Toc447043328"/>
      <w:bookmarkStart w:id="4695" w:name="_Toc457494085"/>
      <w:bookmarkStart w:id="4696" w:name="_Toc459977184"/>
      <w:bookmarkStart w:id="4697" w:name="_Toc470164345"/>
      <w:bookmarkStart w:id="4698" w:name="_Toc470164927"/>
      <w:bookmarkStart w:id="4699" w:name="_Toc475715539"/>
      <w:bookmarkStart w:id="4700" w:name="_Toc479349337"/>
      <w:bookmarkStart w:id="4701" w:name="_Toc484070785"/>
      <w:bookmarkStart w:id="4702" w:name="_Toc26786390"/>
      <w:r w:rsidRPr="00357143">
        <w:t>D.8</w:t>
      </w:r>
      <w:r w:rsidR="00057CE4" w:rsidRPr="00357143">
        <w:tab/>
        <w:t xml:space="preserve">Resource </w:t>
      </w:r>
      <w:r w:rsidR="00057CE4" w:rsidRPr="00357143">
        <w:rPr>
          <w:i/>
        </w:rPr>
        <w:t>deviceInfo</w:t>
      </w:r>
      <w:bookmarkEnd w:id="4692"/>
      <w:bookmarkEnd w:id="4693"/>
      <w:bookmarkEnd w:id="4694"/>
      <w:bookmarkEnd w:id="4695"/>
      <w:bookmarkEnd w:id="4696"/>
      <w:bookmarkEnd w:id="4697"/>
      <w:bookmarkEnd w:id="4698"/>
      <w:bookmarkEnd w:id="4699"/>
      <w:bookmarkEnd w:id="4700"/>
      <w:bookmarkEnd w:id="4701"/>
      <w:bookmarkEnd w:id="470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7pt;height:605.15pt" o:ole="">
            <v:imagedata r:id="rId174" o:title=""/>
          </v:shape>
          <o:OLEObject Type="Embed" ProgID="Visio.Drawing.11" ShapeID="_x0000_i1103" DrawAspect="Content" ObjectID="_1644068071"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4703" w:name="_Toc445303078"/>
      <w:bookmarkStart w:id="4704" w:name="_Toc445390245"/>
      <w:bookmarkStart w:id="4705" w:name="_Toc447043329"/>
      <w:bookmarkStart w:id="4706" w:name="_Toc457494086"/>
      <w:bookmarkStart w:id="4707" w:name="_Toc459977185"/>
      <w:bookmarkStart w:id="4708" w:name="_Toc470164346"/>
      <w:bookmarkStart w:id="4709" w:name="_Toc470164928"/>
      <w:bookmarkStart w:id="4710" w:name="_Toc475715540"/>
      <w:bookmarkStart w:id="4711" w:name="_Toc479349338"/>
      <w:bookmarkStart w:id="4712" w:name="_Toc484070786"/>
      <w:bookmarkStart w:id="4713" w:name="_Toc26786391"/>
      <w:r w:rsidRPr="00357143">
        <w:t>D.</w:t>
      </w:r>
      <w:r w:rsidR="00A970E4" w:rsidRPr="00357143">
        <w:t>9</w:t>
      </w:r>
      <w:r w:rsidR="00057CE4" w:rsidRPr="00357143">
        <w:tab/>
        <w:t xml:space="preserve">Resource </w:t>
      </w:r>
      <w:r w:rsidR="00435AA6" w:rsidRPr="00EB07C3">
        <w:rPr>
          <w:i/>
        </w:rPr>
        <w:t>deviceC</w:t>
      </w:r>
      <w:r w:rsidR="00057CE4" w:rsidRPr="00EB07C3">
        <w:rPr>
          <w:i/>
        </w:rPr>
        <w:t>apability</w:t>
      </w:r>
      <w:bookmarkEnd w:id="4703"/>
      <w:bookmarkEnd w:id="4704"/>
      <w:bookmarkEnd w:id="4705"/>
      <w:bookmarkEnd w:id="4706"/>
      <w:bookmarkEnd w:id="4707"/>
      <w:bookmarkEnd w:id="4708"/>
      <w:bookmarkEnd w:id="4709"/>
      <w:bookmarkEnd w:id="4710"/>
      <w:bookmarkEnd w:id="4711"/>
      <w:bookmarkEnd w:id="4712"/>
      <w:bookmarkEnd w:id="471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5pt;height:395.45pt" o:ole="">
            <v:imagedata r:id="rId176" o:title="" cropbottom="722f" cropright="1294f"/>
          </v:shape>
          <o:OLEObject Type="Embed" ProgID="Visio.Drawing.11" ShapeID="_x0000_i1104" DrawAspect="Content" ObjectID="_1644068072"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4714" w:name="_Toc445303079"/>
      <w:bookmarkStart w:id="4715" w:name="_Toc445390246"/>
      <w:bookmarkStart w:id="4716" w:name="_Toc447043330"/>
      <w:bookmarkStart w:id="4717" w:name="_Toc457494087"/>
      <w:bookmarkStart w:id="4718" w:name="_Toc459977186"/>
      <w:bookmarkStart w:id="4719" w:name="_Toc470164347"/>
      <w:bookmarkStart w:id="4720" w:name="_Toc470164929"/>
      <w:bookmarkStart w:id="4721" w:name="_Toc475715541"/>
      <w:bookmarkStart w:id="4722" w:name="_Toc479349339"/>
      <w:bookmarkStart w:id="4723" w:name="_Toc484070787"/>
      <w:bookmarkStart w:id="4724" w:name="_Toc26786392"/>
      <w:r w:rsidRPr="00357143">
        <w:t>D.</w:t>
      </w:r>
      <w:r w:rsidR="00456F6C" w:rsidRPr="00357143">
        <w:t>10</w:t>
      </w:r>
      <w:r w:rsidR="00057CE4" w:rsidRPr="00357143">
        <w:tab/>
        <w:t xml:space="preserve">Resource </w:t>
      </w:r>
      <w:r w:rsidR="00057CE4" w:rsidRPr="00357143">
        <w:rPr>
          <w:i/>
        </w:rPr>
        <w:t>reboot</w:t>
      </w:r>
      <w:bookmarkEnd w:id="4714"/>
      <w:bookmarkEnd w:id="4715"/>
      <w:bookmarkEnd w:id="4716"/>
      <w:bookmarkEnd w:id="4717"/>
      <w:bookmarkEnd w:id="4718"/>
      <w:bookmarkEnd w:id="4719"/>
      <w:bookmarkEnd w:id="4720"/>
      <w:bookmarkEnd w:id="4721"/>
      <w:bookmarkEnd w:id="4722"/>
      <w:bookmarkEnd w:id="4723"/>
      <w:bookmarkEnd w:id="472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45pt;height:331.45pt" o:ole="">
            <v:imagedata r:id="rId178" o:title=""/>
          </v:shape>
          <o:OLEObject Type="Embed" ProgID="Visio.Drawing.11" ShapeID="_x0000_i1105" DrawAspect="Content" ObjectID="_1644068073"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4725" w:name="_Toc445303080"/>
      <w:bookmarkStart w:id="4726" w:name="_Toc445390247"/>
      <w:bookmarkStart w:id="4727" w:name="_Toc447043331"/>
      <w:bookmarkStart w:id="4728" w:name="_Toc457494088"/>
      <w:bookmarkStart w:id="4729" w:name="_Toc459977187"/>
      <w:bookmarkStart w:id="4730" w:name="_Toc470164348"/>
      <w:bookmarkStart w:id="4731" w:name="_Toc470164930"/>
      <w:bookmarkStart w:id="4732" w:name="_Toc475715542"/>
      <w:bookmarkStart w:id="4733" w:name="_Toc479349340"/>
      <w:bookmarkStart w:id="4734" w:name="_Toc484070788"/>
      <w:bookmarkStart w:id="4735" w:name="_Toc26786393"/>
      <w:r w:rsidRPr="00357143">
        <w:t>D.1</w:t>
      </w:r>
      <w:r w:rsidR="00456F6C" w:rsidRPr="00357143">
        <w:t>1</w:t>
      </w:r>
      <w:r w:rsidR="00057CE4" w:rsidRPr="00357143">
        <w:tab/>
        <w:t xml:space="preserve">Resource </w:t>
      </w:r>
      <w:r w:rsidR="00057CE4" w:rsidRPr="00357143">
        <w:rPr>
          <w:i/>
        </w:rPr>
        <w:t>eventLog</w:t>
      </w:r>
      <w:bookmarkEnd w:id="4725"/>
      <w:bookmarkEnd w:id="4726"/>
      <w:bookmarkEnd w:id="4727"/>
      <w:bookmarkEnd w:id="4728"/>
      <w:bookmarkEnd w:id="4729"/>
      <w:bookmarkEnd w:id="4730"/>
      <w:bookmarkEnd w:id="4731"/>
      <w:bookmarkEnd w:id="4732"/>
      <w:bookmarkEnd w:id="4733"/>
      <w:bookmarkEnd w:id="4734"/>
      <w:bookmarkEnd w:id="473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45pt;height:6in" o:ole="">
            <v:imagedata r:id="rId180" o:title=""/>
          </v:shape>
          <o:OLEObject Type="Embed" ProgID="Visio.Drawing.11" ShapeID="_x0000_i1106" DrawAspect="Content" ObjectID="_1644068074"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4736" w:name="_Toc445303081"/>
      <w:bookmarkStart w:id="4737" w:name="_Toc445390248"/>
      <w:bookmarkStart w:id="4738" w:name="_Toc447043332"/>
      <w:bookmarkStart w:id="4739" w:name="_Toc457494089"/>
      <w:bookmarkStart w:id="4740" w:name="_Toc459977188"/>
      <w:bookmarkStart w:id="4741" w:name="_Toc470164349"/>
      <w:bookmarkStart w:id="4742" w:name="_Toc470164931"/>
      <w:bookmarkStart w:id="4743" w:name="_Toc475715543"/>
      <w:bookmarkStart w:id="4744" w:name="_Toc479349341"/>
      <w:bookmarkStart w:id="4745" w:name="_Toc484070789"/>
      <w:bookmarkStart w:id="4746" w:name="_Toc26786394"/>
      <w:r w:rsidRPr="00357143">
        <w:t>D.12</w:t>
      </w:r>
      <w:r w:rsidRPr="00357143">
        <w:tab/>
        <w:t xml:space="preserve">Resource </w:t>
      </w:r>
      <w:r w:rsidRPr="00357143">
        <w:rPr>
          <w:i/>
        </w:rPr>
        <w:t>cmdhPolicy</w:t>
      </w:r>
      <w:bookmarkEnd w:id="4736"/>
      <w:bookmarkEnd w:id="4737"/>
      <w:bookmarkEnd w:id="4738"/>
      <w:bookmarkEnd w:id="4739"/>
      <w:bookmarkEnd w:id="4740"/>
      <w:bookmarkEnd w:id="4741"/>
      <w:bookmarkEnd w:id="4742"/>
      <w:bookmarkEnd w:id="4743"/>
      <w:bookmarkEnd w:id="4744"/>
      <w:bookmarkEnd w:id="4745"/>
      <w:bookmarkEnd w:id="4746"/>
    </w:p>
    <w:p w14:paraId="327895B5" w14:textId="77777777" w:rsidR="00736BB4" w:rsidRPr="00357143" w:rsidRDefault="00736BB4" w:rsidP="00EB07C3">
      <w:pPr>
        <w:pStyle w:val="30"/>
      </w:pPr>
      <w:bookmarkStart w:id="4747" w:name="_Toc447043333"/>
      <w:bookmarkStart w:id="4748" w:name="_Toc457494090"/>
      <w:bookmarkStart w:id="4749" w:name="_Toc459977189"/>
      <w:bookmarkStart w:id="4750" w:name="_Toc470164350"/>
      <w:bookmarkStart w:id="4751" w:name="_Toc470164932"/>
      <w:bookmarkStart w:id="4752" w:name="_Toc475715544"/>
      <w:bookmarkStart w:id="4753" w:name="_Toc479349342"/>
      <w:bookmarkStart w:id="4754" w:name="_Toc484070790"/>
      <w:bookmarkStart w:id="4755" w:name="_Toc26786395"/>
      <w:r w:rsidRPr="00357143">
        <w:rPr>
          <w:rFonts w:hint="eastAsia"/>
        </w:rPr>
        <w:t>D.12.0</w:t>
      </w:r>
      <w:r w:rsidRPr="00357143">
        <w:rPr>
          <w:rFonts w:hint="eastAsia"/>
        </w:rPr>
        <w:tab/>
        <w:t>Overview</w:t>
      </w:r>
      <w:bookmarkEnd w:id="4747"/>
      <w:bookmarkEnd w:id="4748"/>
      <w:bookmarkEnd w:id="4749"/>
      <w:bookmarkEnd w:id="4750"/>
      <w:bookmarkEnd w:id="4751"/>
      <w:bookmarkEnd w:id="4752"/>
      <w:bookmarkEnd w:id="4753"/>
      <w:bookmarkEnd w:id="4754"/>
      <w:bookmarkEnd w:id="475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45pt;height:547.45pt" o:ole="" filled="t">
            <v:fill color2="black"/>
            <v:imagedata r:id="rId182" o:title=""/>
          </v:shape>
          <o:OLEObject Type="Embed" ProgID="Visio.Drawing.11" ShapeID="_x0000_i1107" DrawAspect="Content" ObjectID="_1644068075"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3pt;height:230.3pt" o:ole="">
            <v:imagedata r:id="rId184" o:title=""/>
          </v:shape>
          <o:OLEObject Type="Embed" ProgID="Visio.Drawing.11" ShapeID="_x0000_i1108" DrawAspect="Content" ObjectID="_1644068076"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4756" w:name="_Toc445303082"/>
      <w:bookmarkStart w:id="4757" w:name="_Toc445390249"/>
      <w:bookmarkStart w:id="4758" w:name="_Toc447043334"/>
      <w:bookmarkStart w:id="4759" w:name="_Toc457494091"/>
      <w:bookmarkStart w:id="4760" w:name="_Toc459977190"/>
      <w:bookmarkStart w:id="4761" w:name="_Toc470164351"/>
      <w:bookmarkStart w:id="4762" w:name="_Toc470164933"/>
      <w:bookmarkStart w:id="4763" w:name="_Toc475715545"/>
      <w:bookmarkStart w:id="4764" w:name="_Toc479349343"/>
      <w:bookmarkStart w:id="4765" w:name="_Toc484070791"/>
      <w:bookmarkStart w:id="4766" w:name="_Toc26786396"/>
      <w:r w:rsidRPr="00357143">
        <w:t>D.12.1</w:t>
      </w:r>
      <w:r w:rsidRPr="00357143">
        <w:tab/>
        <w:t xml:space="preserve">Resource </w:t>
      </w:r>
      <w:r w:rsidRPr="00357143">
        <w:rPr>
          <w:i/>
        </w:rPr>
        <w:t>activeCmdhPolicy</w:t>
      </w:r>
      <w:bookmarkEnd w:id="4756"/>
      <w:bookmarkEnd w:id="4757"/>
      <w:bookmarkEnd w:id="4758"/>
      <w:bookmarkEnd w:id="4759"/>
      <w:bookmarkEnd w:id="4760"/>
      <w:bookmarkEnd w:id="4761"/>
      <w:bookmarkEnd w:id="4762"/>
      <w:bookmarkEnd w:id="4763"/>
      <w:bookmarkEnd w:id="4764"/>
      <w:bookmarkEnd w:id="4765"/>
      <w:bookmarkEnd w:id="476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3pt;height:194.85pt" o:ole="">
            <v:imagedata r:id="rId186" o:title=""/>
          </v:shape>
          <o:OLEObject Type="Embed" ProgID="Visio.Drawing.11" ShapeID="_x0000_i1109" DrawAspect="Content" ObjectID="_1644068077"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4767" w:name="_Toc445303083"/>
      <w:bookmarkStart w:id="4768" w:name="_Toc445390250"/>
      <w:bookmarkStart w:id="4769" w:name="_Toc447043335"/>
      <w:bookmarkStart w:id="4770" w:name="_Toc457494092"/>
      <w:bookmarkStart w:id="4771" w:name="_Toc459977191"/>
      <w:bookmarkStart w:id="4772" w:name="_Toc470164352"/>
      <w:bookmarkStart w:id="4773" w:name="_Toc470164934"/>
      <w:bookmarkStart w:id="4774" w:name="_Toc475715546"/>
      <w:bookmarkStart w:id="4775" w:name="_Toc479349344"/>
      <w:bookmarkStart w:id="4776" w:name="_Toc484070792"/>
      <w:bookmarkStart w:id="4777" w:name="_Toc26786397"/>
      <w:r w:rsidRPr="00357143">
        <w:t>D.12.</w:t>
      </w:r>
      <w:r w:rsidR="00351A31" w:rsidRPr="00357143">
        <w:t>2</w:t>
      </w:r>
      <w:r w:rsidRPr="00357143">
        <w:tab/>
        <w:t xml:space="preserve">Resource </w:t>
      </w:r>
      <w:r w:rsidRPr="00357143">
        <w:rPr>
          <w:i/>
        </w:rPr>
        <w:t>cmdhDefaults</w:t>
      </w:r>
      <w:bookmarkEnd w:id="4767"/>
      <w:bookmarkEnd w:id="4768"/>
      <w:bookmarkEnd w:id="4769"/>
      <w:bookmarkEnd w:id="4770"/>
      <w:bookmarkEnd w:id="4771"/>
      <w:bookmarkEnd w:id="4772"/>
      <w:bookmarkEnd w:id="4773"/>
      <w:bookmarkEnd w:id="4774"/>
      <w:bookmarkEnd w:id="4775"/>
      <w:bookmarkEnd w:id="4776"/>
      <w:bookmarkEnd w:id="477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3pt;height:194.3pt" o:ole="">
            <v:imagedata r:id="rId188" o:title=""/>
          </v:shape>
          <o:OLEObject Type="Embed" ProgID="Visio.Drawing.11" ShapeID="_x0000_i1110" DrawAspect="Content" ObjectID="_1644068078"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4778" w:name="_Toc445303084"/>
      <w:bookmarkStart w:id="4779" w:name="_Toc445390251"/>
      <w:bookmarkStart w:id="4780" w:name="_Toc447043336"/>
      <w:bookmarkStart w:id="4781" w:name="_Toc457494093"/>
      <w:bookmarkStart w:id="4782" w:name="_Toc459977192"/>
      <w:bookmarkStart w:id="4783" w:name="_Toc470164353"/>
      <w:bookmarkStart w:id="4784" w:name="_Toc470164935"/>
      <w:bookmarkStart w:id="4785" w:name="_Toc475715547"/>
      <w:bookmarkStart w:id="4786" w:name="_Toc479349345"/>
      <w:bookmarkStart w:id="4787" w:name="_Toc484070793"/>
      <w:bookmarkStart w:id="4788" w:name="_Toc26786398"/>
      <w:r w:rsidRPr="00357143">
        <w:t>D.12.</w:t>
      </w:r>
      <w:r w:rsidR="008E1C45" w:rsidRPr="00357143">
        <w:t>3</w:t>
      </w:r>
      <w:r w:rsidRPr="00357143">
        <w:tab/>
        <w:t xml:space="preserve">Resource </w:t>
      </w:r>
      <w:r w:rsidRPr="00357143">
        <w:rPr>
          <w:i/>
        </w:rPr>
        <w:t>cmdhDefEcValue</w:t>
      </w:r>
      <w:bookmarkEnd w:id="4778"/>
      <w:bookmarkEnd w:id="4779"/>
      <w:bookmarkEnd w:id="4780"/>
      <w:bookmarkEnd w:id="4781"/>
      <w:bookmarkEnd w:id="4782"/>
      <w:bookmarkEnd w:id="4783"/>
      <w:bookmarkEnd w:id="4784"/>
      <w:bookmarkEnd w:id="4785"/>
      <w:bookmarkEnd w:id="4786"/>
      <w:bookmarkEnd w:id="4787"/>
      <w:bookmarkEnd w:id="478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3pt;height:259.45pt" o:ole="">
            <v:imagedata r:id="rId190" o:title=""/>
          </v:shape>
          <o:OLEObject Type="Embed" ProgID="Visio.Drawing.11" ShapeID="_x0000_i1111" DrawAspect="Content" ObjectID="_1644068079"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4789" w:name="_Toc445303085"/>
      <w:bookmarkStart w:id="4790" w:name="_Toc445390252"/>
      <w:bookmarkStart w:id="4791" w:name="_Toc447043337"/>
      <w:bookmarkStart w:id="4792" w:name="_Toc457494094"/>
      <w:bookmarkStart w:id="4793" w:name="_Toc459977193"/>
      <w:bookmarkStart w:id="4794" w:name="_Toc470164354"/>
      <w:bookmarkStart w:id="4795" w:name="_Toc470164936"/>
      <w:bookmarkStart w:id="4796" w:name="_Toc475715548"/>
      <w:bookmarkStart w:id="4797" w:name="_Toc479349346"/>
      <w:bookmarkStart w:id="4798" w:name="_Toc484070794"/>
      <w:bookmarkStart w:id="4799" w:name="_Toc26786399"/>
      <w:r w:rsidRPr="00357143">
        <w:t>D.12.</w:t>
      </w:r>
      <w:r w:rsidR="008E1C45" w:rsidRPr="00357143">
        <w:t>4</w:t>
      </w:r>
      <w:r w:rsidRPr="00357143">
        <w:tab/>
        <w:t xml:space="preserve">Resource </w:t>
      </w:r>
      <w:r w:rsidRPr="00EB07C3">
        <w:rPr>
          <w:i/>
        </w:rPr>
        <w:t>cmdhEcDefParamValues</w:t>
      </w:r>
      <w:bookmarkEnd w:id="4789"/>
      <w:bookmarkEnd w:id="4790"/>
      <w:bookmarkEnd w:id="4791"/>
      <w:bookmarkEnd w:id="4792"/>
      <w:bookmarkEnd w:id="4793"/>
      <w:bookmarkEnd w:id="4794"/>
      <w:bookmarkEnd w:id="4795"/>
      <w:bookmarkEnd w:id="4796"/>
      <w:bookmarkEnd w:id="4797"/>
      <w:bookmarkEnd w:id="4798"/>
      <w:bookmarkEnd w:id="479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3pt;height:353.15pt" o:ole="">
            <v:imagedata r:id="rId192" o:title=""/>
          </v:shape>
          <o:OLEObject Type="Embed" ProgID="Visio.Drawing.11" ShapeID="_x0000_i1112" DrawAspect="Content" ObjectID="_1644068080"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4800" w:name="_Toc445303086"/>
      <w:bookmarkStart w:id="4801" w:name="_Toc445390253"/>
      <w:bookmarkStart w:id="4802" w:name="_Toc447043338"/>
      <w:bookmarkStart w:id="4803" w:name="_Toc457494095"/>
      <w:bookmarkStart w:id="4804" w:name="_Toc459977194"/>
      <w:bookmarkStart w:id="4805" w:name="_Toc470164355"/>
      <w:bookmarkStart w:id="4806" w:name="_Toc470164937"/>
      <w:bookmarkStart w:id="4807" w:name="_Toc475715549"/>
      <w:bookmarkStart w:id="4808" w:name="_Toc479349347"/>
      <w:bookmarkStart w:id="4809" w:name="_Toc484070795"/>
      <w:bookmarkStart w:id="4810" w:name="_Toc26786400"/>
      <w:r w:rsidRPr="00357143">
        <w:t>D.12.</w:t>
      </w:r>
      <w:r w:rsidR="008E1C45" w:rsidRPr="00357143">
        <w:t>5</w:t>
      </w:r>
      <w:r w:rsidRPr="00357143">
        <w:tab/>
        <w:t xml:space="preserve">Resource </w:t>
      </w:r>
      <w:r w:rsidRPr="00357143">
        <w:rPr>
          <w:i/>
        </w:rPr>
        <w:t>cmdhLimits</w:t>
      </w:r>
      <w:bookmarkEnd w:id="4800"/>
      <w:bookmarkEnd w:id="4801"/>
      <w:bookmarkEnd w:id="4802"/>
      <w:bookmarkEnd w:id="4803"/>
      <w:bookmarkEnd w:id="4804"/>
      <w:bookmarkEnd w:id="4805"/>
      <w:bookmarkEnd w:id="4806"/>
      <w:bookmarkEnd w:id="4807"/>
      <w:bookmarkEnd w:id="4808"/>
      <w:bookmarkEnd w:id="4809"/>
      <w:bookmarkEnd w:id="481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45pt;height:446.85pt" o:ole="">
            <v:imagedata r:id="rId194" o:title=""/>
          </v:shape>
          <o:OLEObject Type="Embed" ProgID="Visio.Drawing.11" ShapeID="_x0000_i1113" DrawAspect="Content" ObjectID="_1644068081"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4811" w:name="_Toc445303087"/>
      <w:bookmarkStart w:id="4812" w:name="_Toc445390254"/>
      <w:bookmarkStart w:id="4813" w:name="_Toc447043339"/>
      <w:bookmarkStart w:id="4814" w:name="_Toc457494096"/>
      <w:bookmarkStart w:id="4815" w:name="_Toc459977195"/>
      <w:bookmarkStart w:id="4816" w:name="_Toc470164356"/>
      <w:bookmarkStart w:id="4817" w:name="_Toc470164938"/>
      <w:bookmarkStart w:id="4818" w:name="_Toc475715550"/>
      <w:bookmarkStart w:id="4819" w:name="_Toc479349348"/>
      <w:bookmarkStart w:id="4820" w:name="_Toc484070796"/>
      <w:bookmarkStart w:id="4821" w:name="_Toc26786401"/>
      <w:r w:rsidRPr="00357143">
        <w:t>D.12.</w:t>
      </w:r>
      <w:r w:rsidR="008E1C45" w:rsidRPr="00357143">
        <w:t>6</w:t>
      </w:r>
      <w:r w:rsidRPr="00357143">
        <w:tab/>
        <w:t xml:space="preserve">Resource </w:t>
      </w:r>
      <w:r w:rsidRPr="00EB07C3">
        <w:rPr>
          <w:i/>
        </w:rPr>
        <w:t>cmdhNetworkAccessRules</w:t>
      </w:r>
      <w:bookmarkEnd w:id="4811"/>
      <w:bookmarkEnd w:id="4812"/>
      <w:bookmarkEnd w:id="4813"/>
      <w:bookmarkEnd w:id="4814"/>
      <w:bookmarkEnd w:id="4815"/>
      <w:bookmarkEnd w:id="4816"/>
      <w:bookmarkEnd w:id="4817"/>
      <w:bookmarkEnd w:id="4818"/>
      <w:bookmarkEnd w:id="4819"/>
      <w:bookmarkEnd w:id="4820"/>
      <w:bookmarkEnd w:id="482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3pt;height:230.3pt" o:ole="">
            <v:imagedata r:id="rId196" o:title=""/>
          </v:shape>
          <o:OLEObject Type="Embed" ProgID="Visio.Drawing.11" ShapeID="_x0000_i1114" DrawAspect="Content" ObjectID="_1644068082"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4822" w:name="_Toc445303088"/>
      <w:bookmarkStart w:id="4823" w:name="_Toc445390255"/>
      <w:bookmarkStart w:id="4824" w:name="_Toc447043340"/>
      <w:bookmarkStart w:id="4825" w:name="_Toc457494097"/>
      <w:bookmarkStart w:id="4826" w:name="_Toc459977196"/>
      <w:bookmarkStart w:id="4827" w:name="_Toc470164357"/>
      <w:bookmarkStart w:id="4828" w:name="_Toc470164939"/>
      <w:bookmarkStart w:id="4829" w:name="_Toc475715551"/>
      <w:bookmarkStart w:id="4830" w:name="_Toc479349349"/>
      <w:bookmarkStart w:id="4831" w:name="_Toc484070797"/>
      <w:bookmarkStart w:id="4832" w:name="_Toc26786402"/>
      <w:r w:rsidRPr="00357143">
        <w:t>D.12.</w:t>
      </w:r>
      <w:r w:rsidR="008E1C45" w:rsidRPr="00357143">
        <w:t>7</w:t>
      </w:r>
      <w:r w:rsidRPr="00357143">
        <w:tab/>
        <w:t xml:space="preserve">Resource </w:t>
      </w:r>
      <w:r w:rsidRPr="00357143">
        <w:rPr>
          <w:i/>
        </w:rPr>
        <w:t>cmdhNwAccessRule</w:t>
      </w:r>
      <w:bookmarkEnd w:id="4822"/>
      <w:bookmarkEnd w:id="4823"/>
      <w:bookmarkEnd w:id="4824"/>
      <w:bookmarkEnd w:id="4825"/>
      <w:bookmarkEnd w:id="4826"/>
      <w:bookmarkEnd w:id="4827"/>
      <w:bookmarkEnd w:id="4828"/>
      <w:bookmarkEnd w:id="4829"/>
      <w:bookmarkEnd w:id="4830"/>
      <w:bookmarkEnd w:id="4831"/>
      <w:bookmarkEnd w:id="483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15pt;height:5in" o:ole="">
            <v:imagedata r:id="rId198" o:title=""/>
          </v:shape>
          <o:OLEObject Type="Embed" ProgID="Visio.Drawing.11" ShapeID="_x0000_i1115" DrawAspect="Content" ObjectID="_1644068083"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4833" w:name="_Toc445303089"/>
      <w:bookmarkStart w:id="4834" w:name="_Toc445390256"/>
      <w:bookmarkStart w:id="4835" w:name="_Toc447043341"/>
      <w:bookmarkStart w:id="4836" w:name="_Toc457494098"/>
      <w:bookmarkStart w:id="4837" w:name="_Toc459977197"/>
      <w:bookmarkStart w:id="4838" w:name="_Toc470164358"/>
      <w:bookmarkStart w:id="4839" w:name="_Toc470164940"/>
      <w:bookmarkStart w:id="4840" w:name="_Toc475715552"/>
      <w:bookmarkStart w:id="4841" w:name="_Toc479349350"/>
      <w:bookmarkStart w:id="4842" w:name="_Toc484070798"/>
      <w:bookmarkStart w:id="4843" w:name="_Toc26786403"/>
      <w:r w:rsidRPr="00357143">
        <w:t>D.12.</w:t>
      </w:r>
      <w:r w:rsidR="008E1C45" w:rsidRPr="00357143">
        <w:t>8</w:t>
      </w:r>
      <w:r w:rsidRPr="00357143">
        <w:tab/>
        <w:t xml:space="preserve">Resource </w:t>
      </w:r>
      <w:r w:rsidRPr="00357143">
        <w:rPr>
          <w:i/>
        </w:rPr>
        <w:t>cmdhBuffer</w:t>
      </w:r>
      <w:bookmarkEnd w:id="4833"/>
      <w:bookmarkEnd w:id="4834"/>
      <w:bookmarkEnd w:id="4835"/>
      <w:bookmarkEnd w:id="4836"/>
      <w:bookmarkEnd w:id="4837"/>
      <w:bookmarkEnd w:id="4838"/>
      <w:bookmarkEnd w:id="4839"/>
      <w:bookmarkEnd w:id="4840"/>
      <w:bookmarkEnd w:id="4841"/>
      <w:bookmarkEnd w:id="4842"/>
      <w:bookmarkEnd w:id="484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3pt;height:258.85pt" o:ole="">
            <v:imagedata r:id="rId200" o:title=""/>
          </v:shape>
          <o:OLEObject Type="Embed" ProgID="Visio.Drawing.11" ShapeID="_x0000_i1116" DrawAspect="Content" ObjectID="_1644068084"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4844" w:name="_Toc445303090"/>
      <w:bookmarkStart w:id="4845" w:name="_Toc445390257"/>
      <w:bookmarkStart w:id="4846" w:name="_Toc447043342"/>
      <w:bookmarkStart w:id="4847" w:name="_Toc457494099"/>
      <w:bookmarkStart w:id="4848" w:name="_Toc459977198"/>
      <w:bookmarkStart w:id="4849" w:name="_Toc470164359"/>
      <w:bookmarkStart w:id="4850" w:name="_Toc470164941"/>
      <w:bookmarkStart w:id="4851" w:name="_Toc475715553"/>
      <w:bookmarkStart w:id="4852" w:name="_Toc479349351"/>
      <w:bookmarkStart w:id="4853" w:name="_Toc484070799"/>
      <w:bookmarkStart w:id="4854" w:name="_Toc26786404"/>
      <w:r w:rsidR="00340FF7" w:rsidRPr="00357143">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4844"/>
      <w:bookmarkEnd w:id="4845"/>
      <w:bookmarkEnd w:id="4846"/>
      <w:bookmarkEnd w:id="4847"/>
      <w:bookmarkEnd w:id="4848"/>
      <w:bookmarkEnd w:id="4849"/>
      <w:bookmarkEnd w:id="4850"/>
      <w:bookmarkEnd w:id="4851"/>
      <w:bookmarkEnd w:id="4852"/>
      <w:bookmarkEnd w:id="4853"/>
      <w:bookmarkEnd w:id="485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4855" w:name="_Toc445303091"/>
      <w:bookmarkStart w:id="4856" w:name="_Toc445390258"/>
      <w:bookmarkStart w:id="4857" w:name="_Toc447043343"/>
      <w:bookmarkStart w:id="4858" w:name="_Toc457494100"/>
      <w:bookmarkStart w:id="4859" w:name="_Toc459977199"/>
      <w:bookmarkStart w:id="4860" w:name="_Toc470164360"/>
      <w:bookmarkStart w:id="4861" w:name="_Toc470164942"/>
      <w:bookmarkStart w:id="4862" w:name="_Toc475715554"/>
      <w:bookmarkStart w:id="4863" w:name="_Toc479349352"/>
      <w:bookmarkStart w:id="4864" w:name="_Toc484070800"/>
      <w:bookmarkStart w:id="4865" w:name="_Toc26786405"/>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4855"/>
      <w:bookmarkEnd w:id="4856"/>
      <w:bookmarkEnd w:id="4857"/>
      <w:bookmarkEnd w:id="4858"/>
      <w:bookmarkEnd w:id="4859"/>
      <w:bookmarkEnd w:id="4860"/>
      <w:bookmarkEnd w:id="4861"/>
      <w:bookmarkEnd w:id="4862"/>
      <w:bookmarkEnd w:id="4863"/>
      <w:bookmarkEnd w:id="4864"/>
      <w:bookmarkEnd w:id="4865"/>
    </w:p>
    <w:p w14:paraId="01788BC5" w14:textId="77777777" w:rsidR="008D6502" w:rsidRPr="00357143" w:rsidRDefault="00DC3FA1" w:rsidP="00EB07C3">
      <w:pPr>
        <w:pStyle w:val="2"/>
      </w:pPr>
      <w:bookmarkStart w:id="4866" w:name="_Toc445303092"/>
      <w:bookmarkStart w:id="4867" w:name="_Toc445390259"/>
      <w:bookmarkStart w:id="4868" w:name="_Toc447043344"/>
      <w:bookmarkStart w:id="4869" w:name="_Toc457494101"/>
      <w:bookmarkStart w:id="4870" w:name="_Toc459977200"/>
      <w:bookmarkStart w:id="4871" w:name="_Toc470164361"/>
      <w:bookmarkStart w:id="4872" w:name="_Toc470164943"/>
      <w:bookmarkStart w:id="4873" w:name="_Toc475715555"/>
      <w:bookmarkStart w:id="4874" w:name="_Toc479349353"/>
      <w:bookmarkStart w:id="4875" w:name="_Toc484070801"/>
      <w:bookmarkStart w:id="4876" w:name="_Toc26786406"/>
      <w:r w:rsidRPr="00357143">
        <w:t>F</w:t>
      </w:r>
      <w:r w:rsidR="008D6502" w:rsidRPr="00357143">
        <w:t>.1</w:t>
      </w:r>
      <w:r w:rsidR="009E4400" w:rsidRPr="00357143">
        <w:tab/>
      </w:r>
      <w:r w:rsidR="008D6502" w:rsidRPr="00357143">
        <w:t>Introduction</w:t>
      </w:r>
      <w:bookmarkEnd w:id="4866"/>
      <w:bookmarkEnd w:id="4867"/>
      <w:bookmarkEnd w:id="4868"/>
      <w:bookmarkEnd w:id="4869"/>
      <w:bookmarkEnd w:id="4870"/>
      <w:bookmarkEnd w:id="4871"/>
      <w:bookmarkEnd w:id="4872"/>
      <w:bookmarkEnd w:id="4873"/>
      <w:bookmarkEnd w:id="4874"/>
      <w:bookmarkEnd w:id="4875"/>
      <w:bookmarkEnd w:id="487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4877" w:name="_Toc445303093"/>
      <w:bookmarkStart w:id="4878" w:name="_Toc445390260"/>
      <w:bookmarkStart w:id="4879" w:name="_Toc447043345"/>
      <w:bookmarkStart w:id="4880" w:name="_Toc457494102"/>
      <w:bookmarkStart w:id="4881" w:name="_Toc459977201"/>
      <w:bookmarkStart w:id="4882" w:name="_Toc470164362"/>
      <w:bookmarkStart w:id="4883" w:name="_Toc470164944"/>
      <w:bookmarkStart w:id="4884" w:name="_Toc475715556"/>
      <w:bookmarkStart w:id="4885" w:name="_Toc479349354"/>
      <w:bookmarkStart w:id="4886" w:name="_Toc484070802"/>
      <w:bookmarkStart w:id="4887" w:name="_Toc26786407"/>
      <w:r w:rsidRPr="00357143">
        <w:t>F</w:t>
      </w:r>
      <w:r w:rsidR="008D6502" w:rsidRPr="00357143">
        <w:t>.2</w:t>
      </w:r>
      <w:r w:rsidR="009E4400" w:rsidRPr="00357143">
        <w:tab/>
      </w:r>
      <w:r w:rsidR="008D6502" w:rsidRPr="00357143">
        <w:t>Interworking with non-oneM2M solutions through specialized interworking applications</w:t>
      </w:r>
      <w:bookmarkEnd w:id="4877"/>
      <w:bookmarkEnd w:id="4878"/>
      <w:bookmarkEnd w:id="4879"/>
      <w:bookmarkEnd w:id="4880"/>
      <w:bookmarkEnd w:id="4881"/>
      <w:bookmarkEnd w:id="4882"/>
      <w:bookmarkEnd w:id="4883"/>
      <w:bookmarkEnd w:id="4884"/>
      <w:bookmarkEnd w:id="4885"/>
      <w:bookmarkEnd w:id="4886"/>
      <w:bookmarkEnd w:id="488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F4B0B" w:rsidRDefault="005F4B0B"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F4B0B" w:rsidRDefault="005F4B0B"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F4B0B" w:rsidRDefault="005F4B0B"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F4B0B" w:rsidRDefault="005F4B0B"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F4B0B" w:rsidRDefault="005F4B0B"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F4B0B" w:rsidRDefault="005F4B0B"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F4B0B" w:rsidRDefault="005F4B0B"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F4B0B" w:rsidRDefault="005F4B0B"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F4B0B" w:rsidRDefault="005F4B0B"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F4B0B" w:rsidRDefault="005F4B0B"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F4B0B" w:rsidRDefault="005F4B0B"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5F4B0B" w:rsidRDefault="005F4B0B"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5F4B0B" w:rsidRDefault="005F4B0B" w:rsidP="001669C4">
                        <w:proofErr w:type="gramStart"/>
                        <w:r>
                          <w:rPr>
                            <w:rFonts w:ascii="Calibri" w:hAnsi="Calibri" w:cs="Calibri"/>
                            <w:color w:val="000000"/>
                            <w:sz w:val="28"/>
                            <w:szCs w:val="28"/>
                          </w:rPr>
                          <w:t>interface</w:t>
                        </w:r>
                        <w:proofErr w:type="gramEnd"/>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5F4B0B" w:rsidRDefault="005F4B0B"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5F4B0B" w:rsidRDefault="005F4B0B"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5F4B0B" w:rsidRDefault="005F4B0B"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5F4B0B" w:rsidRDefault="005F4B0B"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5F4B0B" w:rsidRDefault="005F4B0B"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5F4B0B" w:rsidRDefault="005F4B0B" w:rsidP="001669C4">
                        <w:proofErr w:type="gramStart"/>
                        <w:r>
                          <w:rPr>
                            <w:rFonts w:ascii="Calibri" w:hAnsi="Calibri" w:cs="Calibri"/>
                            <w:color w:val="000000"/>
                            <w:sz w:val="28"/>
                            <w:szCs w:val="28"/>
                          </w:rPr>
                          <w:t>interface</w:t>
                        </w:r>
                        <w:proofErr w:type="gramEnd"/>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5F4B0B" w:rsidRDefault="005F4B0B"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5F4B0B" w:rsidRDefault="005F4B0B"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5F4B0B" w:rsidRDefault="005F4B0B"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F4B0B"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F4B0B" w:rsidRPr="00873158" w:rsidRDefault="005F4B0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F4B0B" w:rsidRPr="00873158" w:rsidRDefault="005F4B0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5F4B0B"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F4B0B" w:rsidRPr="00873158" w:rsidRDefault="005F4B0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5F4B0B" w:rsidRPr="00873158" w:rsidRDefault="005F4B0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5F4B0B" w:rsidRPr="00873158" w:rsidRDefault="005F4B0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5F4B0B" w:rsidRPr="00873158" w:rsidRDefault="005F4B0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F4B0B" w:rsidRPr="008B56EB" w:rsidRDefault="005F4B0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F4B0B" w:rsidRPr="008B56EB" w:rsidRDefault="005F4B0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F4B0B" w:rsidRPr="008B56EB" w:rsidRDefault="005F4B0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F4B0B" w:rsidRPr="00E4559F" w:rsidRDefault="005F4B0B" w:rsidP="001C13B4">
                              <w:pPr>
                                <w:spacing w:after="0"/>
                                <w:rPr>
                                  <w:rFonts w:ascii="Calibri" w:hAnsi="Calibri" w:cs="Calibri"/>
                                  <w:color w:val="000000"/>
                                </w:rPr>
                              </w:pPr>
                              <w:r>
                                <w:rPr>
                                  <w:rFonts w:ascii="Calibri" w:hAnsi="Calibri" w:cs="Calibri"/>
                                  <w:color w:val="000000"/>
                                </w:rPr>
                                <w:t>specific</w:t>
                              </w:r>
                            </w:p>
                            <w:p w14:paraId="1C396CB5"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5F4B0B" w:rsidRPr="008B56EB" w:rsidRDefault="005F4B0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07CC31E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5F4B0B" w:rsidRPr="008B56EB" w:rsidRDefault="005F4B0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5F4B0B" w:rsidRPr="008B56EB" w:rsidRDefault="005F4B0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55AD6DF8" w14:textId="77777777" w:rsidR="005F4B0B" w:rsidRPr="008B56EB" w:rsidRDefault="005F4B0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5F4B0B" w:rsidRPr="008B56EB" w:rsidRDefault="005F4B0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5F4B0B" w:rsidRPr="008B56EB" w:rsidRDefault="005F4B0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5F4B0B" w:rsidRPr="00E4559F" w:rsidRDefault="005F4B0B" w:rsidP="001C13B4">
                        <w:pPr>
                          <w:spacing w:after="0"/>
                          <w:rPr>
                            <w:rFonts w:ascii="Calibri" w:hAnsi="Calibri" w:cs="Calibri"/>
                            <w:color w:val="000000"/>
                          </w:rPr>
                        </w:pPr>
                        <w:proofErr w:type="gramStart"/>
                        <w:r>
                          <w:rPr>
                            <w:rFonts w:ascii="Calibri" w:hAnsi="Calibri" w:cs="Calibri"/>
                            <w:color w:val="000000"/>
                          </w:rPr>
                          <w:t>specific</w:t>
                        </w:r>
                        <w:proofErr w:type="gramEnd"/>
                      </w:p>
                      <w:p w14:paraId="1C396CB5"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F4B0B" w:rsidRPr="00E4559F" w:rsidRDefault="005F4B0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4888" w:name="_Toc445303094"/>
      <w:bookmarkStart w:id="4889" w:name="_Toc445390261"/>
      <w:bookmarkStart w:id="4890" w:name="_Toc447043346"/>
      <w:bookmarkStart w:id="4891" w:name="_Toc457494103"/>
      <w:bookmarkStart w:id="4892" w:name="_Toc459977202"/>
      <w:bookmarkStart w:id="4893" w:name="_Toc470164363"/>
      <w:bookmarkStart w:id="4894" w:name="_Toc470164945"/>
      <w:bookmarkStart w:id="4895" w:name="_Toc475715557"/>
      <w:bookmarkStart w:id="4896" w:name="_Toc479349355"/>
      <w:bookmarkStart w:id="4897" w:name="_Toc484070803"/>
      <w:bookmarkStart w:id="4898" w:name="_Toc26786408"/>
      <w:r w:rsidRPr="00357143">
        <w:t>F</w:t>
      </w:r>
      <w:r w:rsidR="004B08FC" w:rsidRPr="00357143">
        <w:t>.3</w:t>
      </w:r>
      <w:r w:rsidR="009E4400" w:rsidRPr="00357143">
        <w:tab/>
      </w:r>
      <w:r w:rsidR="004B08FC" w:rsidRPr="00357143">
        <w:t>Interworking versus integration of non-oneM2M solutions</w:t>
      </w:r>
      <w:bookmarkEnd w:id="4888"/>
      <w:bookmarkEnd w:id="4889"/>
      <w:bookmarkEnd w:id="4890"/>
      <w:bookmarkEnd w:id="4891"/>
      <w:bookmarkEnd w:id="4892"/>
      <w:bookmarkEnd w:id="4893"/>
      <w:bookmarkEnd w:id="4894"/>
      <w:bookmarkEnd w:id="4895"/>
      <w:bookmarkEnd w:id="4896"/>
      <w:bookmarkEnd w:id="4897"/>
      <w:bookmarkEnd w:id="489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4899" w:name="_Toc445303095"/>
      <w:bookmarkStart w:id="4900" w:name="_Toc445390262"/>
      <w:bookmarkStart w:id="4901" w:name="_Toc447043347"/>
      <w:bookmarkStart w:id="4902" w:name="_Toc457494104"/>
      <w:bookmarkStart w:id="4903" w:name="_Toc459977203"/>
      <w:bookmarkStart w:id="4904" w:name="_Toc470164364"/>
      <w:bookmarkStart w:id="4905" w:name="_Toc470164946"/>
      <w:bookmarkStart w:id="4906" w:name="_Toc475715558"/>
      <w:bookmarkStart w:id="4907" w:name="_Toc479349356"/>
      <w:bookmarkStart w:id="4908" w:name="_Toc484070804"/>
      <w:bookmarkStart w:id="4909"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9"/>
      <w:bookmarkEnd w:id="4900"/>
      <w:bookmarkEnd w:id="4901"/>
      <w:bookmarkEnd w:id="4902"/>
      <w:bookmarkEnd w:id="4903"/>
      <w:bookmarkEnd w:id="4904"/>
      <w:bookmarkEnd w:id="4905"/>
      <w:bookmarkEnd w:id="4906"/>
      <w:bookmarkEnd w:id="4907"/>
      <w:bookmarkEnd w:id="4908"/>
      <w:bookmarkEnd w:id="4909"/>
    </w:p>
    <w:p w14:paraId="4C33FF5C" w14:textId="77777777" w:rsidR="00DA7DEE" w:rsidRPr="00357143" w:rsidRDefault="00DA7DEE" w:rsidP="00EB07C3">
      <w:pPr>
        <w:pStyle w:val="30"/>
      </w:pPr>
      <w:bookmarkStart w:id="4910" w:name="_Toc447043348"/>
      <w:bookmarkStart w:id="4911" w:name="_Toc457494105"/>
      <w:bookmarkStart w:id="4912" w:name="_Toc459977204"/>
      <w:bookmarkStart w:id="4913" w:name="_Toc470164365"/>
      <w:bookmarkStart w:id="4914" w:name="_Toc470164947"/>
      <w:bookmarkStart w:id="4915" w:name="_Toc475715559"/>
      <w:bookmarkStart w:id="4916" w:name="_Toc479349357"/>
      <w:bookmarkStart w:id="4917" w:name="_Toc484070805"/>
      <w:bookmarkStart w:id="4918" w:name="_Toc26786410"/>
      <w:r w:rsidRPr="00357143">
        <w:rPr>
          <w:rFonts w:hint="eastAsia"/>
        </w:rPr>
        <w:t>F.4.0</w:t>
      </w:r>
      <w:r w:rsidRPr="00357143">
        <w:rPr>
          <w:rFonts w:hint="eastAsia"/>
        </w:rPr>
        <w:tab/>
        <w:t>Overview</w:t>
      </w:r>
      <w:bookmarkEnd w:id="4910"/>
      <w:bookmarkEnd w:id="4911"/>
      <w:bookmarkEnd w:id="4912"/>
      <w:bookmarkEnd w:id="4913"/>
      <w:bookmarkEnd w:id="4914"/>
      <w:bookmarkEnd w:id="4915"/>
      <w:bookmarkEnd w:id="4916"/>
      <w:bookmarkEnd w:id="4917"/>
      <w:bookmarkEnd w:id="491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F4B0B" w:rsidRPr="002B1E32" w:rsidRDefault="005F4B0B"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F4B0B" w:rsidRPr="002B1E32" w:rsidRDefault="005F4B0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5F4B0B" w:rsidRPr="002B1E32" w:rsidRDefault="005F4B0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5F4B0B" w:rsidRPr="002B1E32" w:rsidRDefault="005F4B0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5F4B0B" w:rsidRPr="002B1E32" w:rsidRDefault="005F4B0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5F4B0B" w:rsidRPr="002B1E32" w:rsidRDefault="005F4B0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4919" w:name="_Toc445303096"/>
      <w:bookmarkStart w:id="4920" w:name="_Toc445390263"/>
      <w:bookmarkStart w:id="4921" w:name="_Toc447043349"/>
      <w:bookmarkStart w:id="4922" w:name="_Toc457494106"/>
      <w:bookmarkStart w:id="4923" w:name="_Toc459977205"/>
      <w:bookmarkStart w:id="4924" w:name="_Toc470164366"/>
      <w:bookmarkStart w:id="4925" w:name="_Toc470164948"/>
      <w:bookmarkStart w:id="4926" w:name="_Toc475715560"/>
      <w:bookmarkStart w:id="4927" w:name="_Toc479349358"/>
      <w:bookmarkStart w:id="4928" w:name="_Toc484070806"/>
      <w:bookmarkStart w:id="4929" w:name="_Toc26786411"/>
      <w:r w:rsidRPr="00357143">
        <w:t>F</w:t>
      </w:r>
      <w:r w:rsidR="00DC3FA1" w:rsidRPr="00357143">
        <w:t>.4.1</w:t>
      </w:r>
      <w:r w:rsidR="009E4400" w:rsidRPr="00357143">
        <w:tab/>
      </w:r>
      <w:r w:rsidR="00DC3FA1" w:rsidRPr="00357143">
        <w:t>Responsibilities of Interworking Proxy Application Entity (IPE)</w:t>
      </w:r>
      <w:bookmarkEnd w:id="4919"/>
      <w:bookmarkEnd w:id="4920"/>
      <w:bookmarkEnd w:id="4921"/>
      <w:bookmarkEnd w:id="4922"/>
      <w:bookmarkEnd w:id="4923"/>
      <w:bookmarkEnd w:id="4924"/>
      <w:bookmarkEnd w:id="4925"/>
      <w:bookmarkEnd w:id="4926"/>
      <w:bookmarkEnd w:id="4927"/>
      <w:bookmarkEnd w:id="4928"/>
      <w:bookmarkEnd w:id="492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4930" w:name="_Toc445303097"/>
      <w:bookmarkStart w:id="4931" w:name="_Toc445390264"/>
      <w:bookmarkStart w:id="4932" w:name="_Toc447043350"/>
      <w:bookmarkStart w:id="4933" w:name="_Toc457494107"/>
      <w:bookmarkStart w:id="4934" w:name="_Toc459977206"/>
      <w:bookmarkStart w:id="4935" w:name="_Toc470164367"/>
      <w:bookmarkStart w:id="4936" w:name="_Toc470164949"/>
      <w:bookmarkStart w:id="4937" w:name="_Toc475715561"/>
      <w:bookmarkStart w:id="4938" w:name="_Toc479349359"/>
      <w:bookmarkStart w:id="4939" w:name="_Toc484070807"/>
      <w:bookmarkStart w:id="4940" w:name="_Toc484072553"/>
      <w:bookmarkStart w:id="4941" w:name="_Toc26786412"/>
      <w:r w:rsidRPr="00357143">
        <w:t>Annex G:</w:t>
      </w:r>
      <w:r w:rsidR="00F86504">
        <w:rPr>
          <w:rFonts w:asciiTheme="minorEastAsia" w:eastAsiaTheme="minorEastAsia" w:hAnsiTheme="minorEastAsia" w:hint="eastAsia"/>
          <w:lang w:eastAsia="zh-CN"/>
        </w:rPr>
        <w:t xml:space="preserve"> </w:t>
      </w:r>
      <w:r w:rsidRPr="00357143">
        <w:rPr>
          <w:rFonts w:hint="eastAsia"/>
        </w:rPr>
        <w:t>Void</w:t>
      </w:r>
      <w:bookmarkEnd w:id="4930"/>
      <w:bookmarkEnd w:id="4931"/>
      <w:bookmarkEnd w:id="4932"/>
      <w:bookmarkEnd w:id="4933"/>
      <w:bookmarkEnd w:id="4934"/>
      <w:bookmarkEnd w:id="4935"/>
      <w:bookmarkEnd w:id="4936"/>
      <w:bookmarkEnd w:id="4937"/>
      <w:bookmarkEnd w:id="4938"/>
      <w:bookmarkEnd w:id="4939"/>
      <w:bookmarkEnd w:id="4940"/>
      <w:bookmarkEnd w:id="4941"/>
    </w:p>
    <w:p w14:paraId="311C301B" w14:textId="22279373" w:rsidR="002E56F2" w:rsidRPr="00357143" w:rsidRDefault="006B3F01" w:rsidP="00EB07C3">
      <w:pPr>
        <w:pStyle w:val="1"/>
        <w:ind w:left="3600" w:hanging="3600"/>
      </w:pPr>
      <w:r w:rsidRPr="00357143">
        <w:br w:type="page"/>
      </w:r>
      <w:bookmarkStart w:id="4942" w:name="_Toc445303098"/>
      <w:bookmarkStart w:id="4943" w:name="_Toc445390265"/>
      <w:bookmarkStart w:id="4944" w:name="_Toc447043351"/>
      <w:bookmarkStart w:id="4945" w:name="_Toc457494108"/>
      <w:bookmarkStart w:id="4946" w:name="_Toc459977207"/>
      <w:bookmarkStart w:id="4947" w:name="_Toc470164368"/>
      <w:bookmarkStart w:id="4948" w:name="_Toc470164950"/>
      <w:bookmarkStart w:id="4949" w:name="_Toc475715562"/>
      <w:bookmarkStart w:id="4950" w:name="_Toc479349360"/>
      <w:bookmarkStart w:id="4951" w:name="_Toc484070808"/>
      <w:bookmarkStart w:id="4952" w:name="_Toc26786413"/>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4942"/>
      <w:bookmarkEnd w:id="4943"/>
      <w:bookmarkEnd w:id="4944"/>
      <w:bookmarkEnd w:id="4945"/>
      <w:bookmarkEnd w:id="4946"/>
      <w:bookmarkEnd w:id="4947"/>
      <w:bookmarkEnd w:id="4948"/>
      <w:bookmarkEnd w:id="4949"/>
      <w:bookmarkEnd w:id="4950"/>
      <w:bookmarkEnd w:id="4951"/>
      <w:bookmarkEnd w:id="4952"/>
    </w:p>
    <w:p w14:paraId="216E43BE" w14:textId="77777777" w:rsidR="002E56F2" w:rsidRPr="00357143" w:rsidRDefault="00340FF7" w:rsidP="00EB07C3">
      <w:pPr>
        <w:pStyle w:val="2"/>
      </w:pPr>
      <w:bookmarkStart w:id="4953" w:name="_Toc445303099"/>
      <w:bookmarkStart w:id="4954" w:name="_Toc445390266"/>
      <w:bookmarkStart w:id="4955" w:name="_Toc447043352"/>
      <w:bookmarkStart w:id="4956" w:name="_Toc457494109"/>
      <w:bookmarkStart w:id="4957" w:name="_Toc459977208"/>
      <w:bookmarkStart w:id="4958" w:name="_Toc470164369"/>
      <w:bookmarkStart w:id="4959" w:name="_Toc470164951"/>
      <w:bookmarkStart w:id="4960" w:name="_Toc475715563"/>
      <w:bookmarkStart w:id="4961" w:name="_Toc479349361"/>
      <w:bookmarkStart w:id="4962" w:name="_Toc484070809"/>
      <w:bookmarkStart w:id="4963" w:name="_Toc26786414"/>
      <w:r w:rsidRPr="00357143">
        <w:t>H</w:t>
      </w:r>
      <w:r w:rsidR="006B3F01" w:rsidRPr="00357143">
        <w:t>.1</w:t>
      </w:r>
      <w:r w:rsidR="002E56F2" w:rsidRPr="00357143">
        <w:tab/>
        <w:t>Overview of Object Identifier</w:t>
      </w:r>
      <w:bookmarkEnd w:id="4953"/>
      <w:bookmarkEnd w:id="4954"/>
      <w:bookmarkEnd w:id="4955"/>
      <w:bookmarkEnd w:id="4956"/>
      <w:bookmarkEnd w:id="4957"/>
      <w:bookmarkEnd w:id="4958"/>
      <w:bookmarkEnd w:id="4959"/>
      <w:bookmarkEnd w:id="4960"/>
      <w:bookmarkEnd w:id="4961"/>
      <w:bookmarkEnd w:id="4962"/>
      <w:bookmarkEnd w:id="496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7pt;height:201.7pt" o:ole="">
            <v:imagedata r:id="rId202" o:title=""/>
          </v:shape>
          <o:OLEObject Type="Embed" ProgID="Visio.Drawing.11" ShapeID="_x0000_i1117" DrawAspect="Content" ObjectID="_1644068085"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4964" w:name="_Toc445303100"/>
      <w:bookmarkStart w:id="4965" w:name="_Toc445390267"/>
      <w:bookmarkStart w:id="4966" w:name="_Toc447043353"/>
      <w:bookmarkStart w:id="4967" w:name="_Toc457494110"/>
      <w:bookmarkStart w:id="4968" w:name="_Toc459977209"/>
      <w:bookmarkStart w:id="4969" w:name="_Toc470164370"/>
      <w:bookmarkStart w:id="4970" w:name="_Toc470164952"/>
      <w:bookmarkStart w:id="4971" w:name="_Toc475715564"/>
      <w:bookmarkStart w:id="4972" w:name="_Toc479349362"/>
      <w:bookmarkStart w:id="4973" w:name="_Toc484070810"/>
      <w:bookmarkStart w:id="4974"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4964"/>
      <w:bookmarkEnd w:id="4965"/>
      <w:bookmarkEnd w:id="4966"/>
      <w:bookmarkEnd w:id="4967"/>
      <w:bookmarkEnd w:id="4968"/>
      <w:bookmarkEnd w:id="4969"/>
      <w:bookmarkEnd w:id="4970"/>
      <w:bookmarkEnd w:id="4971"/>
      <w:bookmarkEnd w:id="4972"/>
      <w:bookmarkEnd w:id="4973"/>
      <w:bookmarkEnd w:id="4974"/>
    </w:p>
    <w:p w14:paraId="0F92359D" w14:textId="77777777" w:rsidR="00DA7DEE" w:rsidRPr="00357143" w:rsidRDefault="00DA7DEE" w:rsidP="00EB07C3">
      <w:pPr>
        <w:pStyle w:val="30"/>
      </w:pPr>
      <w:bookmarkStart w:id="4975" w:name="_Toc447043354"/>
      <w:bookmarkStart w:id="4976" w:name="_Toc457494111"/>
      <w:bookmarkStart w:id="4977" w:name="_Toc459977210"/>
      <w:bookmarkStart w:id="4978" w:name="_Toc470164371"/>
      <w:bookmarkStart w:id="4979" w:name="_Toc470164953"/>
      <w:bookmarkStart w:id="4980" w:name="_Toc475715565"/>
      <w:bookmarkStart w:id="4981" w:name="_Toc479349363"/>
      <w:bookmarkStart w:id="4982" w:name="_Toc484070811"/>
      <w:bookmarkStart w:id="4983" w:name="_Toc26786416"/>
      <w:r w:rsidRPr="00357143">
        <w:rPr>
          <w:rFonts w:hint="eastAsia"/>
        </w:rPr>
        <w:t>H.2.0</w:t>
      </w:r>
      <w:r w:rsidRPr="00357143">
        <w:rPr>
          <w:rFonts w:hint="eastAsia"/>
        </w:rPr>
        <w:tab/>
        <w:t>Overview</w:t>
      </w:r>
      <w:bookmarkEnd w:id="4975"/>
      <w:bookmarkEnd w:id="4976"/>
      <w:bookmarkEnd w:id="4977"/>
      <w:bookmarkEnd w:id="4978"/>
      <w:bookmarkEnd w:id="4979"/>
      <w:bookmarkEnd w:id="4980"/>
      <w:bookmarkEnd w:id="4981"/>
      <w:bookmarkEnd w:id="4982"/>
      <w:bookmarkEnd w:id="498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7pt;height:86.3pt" o:ole="">
            <v:imagedata r:id="rId204" o:title=""/>
          </v:shape>
          <o:OLEObject Type="Embed" ProgID="Visio.Drawing.11" ShapeID="_x0000_i1118" DrawAspect="Content" ObjectID="_1644068086"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4984" w:name="_Toc445303101"/>
      <w:bookmarkStart w:id="4985" w:name="_Toc445390268"/>
      <w:bookmarkStart w:id="4986" w:name="_Toc447043355"/>
      <w:bookmarkStart w:id="4987" w:name="_Toc457494112"/>
      <w:bookmarkStart w:id="4988" w:name="_Toc459977211"/>
      <w:bookmarkStart w:id="4989" w:name="_Toc470164372"/>
      <w:bookmarkStart w:id="4990" w:name="_Toc470164954"/>
      <w:bookmarkStart w:id="4991" w:name="_Toc475715566"/>
      <w:bookmarkStart w:id="4992" w:name="_Toc479349364"/>
      <w:bookmarkStart w:id="4993" w:name="_Toc484070812"/>
      <w:bookmarkStart w:id="4994"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4"/>
      <w:bookmarkEnd w:id="4985"/>
      <w:bookmarkEnd w:id="4986"/>
      <w:bookmarkEnd w:id="4987"/>
      <w:bookmarkEnd w:id="4988"/>
      <w:bookmarkEnd w:id="4989"/>
      <w:bookmarkEnd w:id="4990"/>
      <w:bookmarkEnd w:id="4991"/>
      <w:bookmarkEnd w:id="4992"/>
      <w:bookmarkEnd w:id="4993"/>
      <w:bookmarkEnd w:id="499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4995" w:name="_Toc445303102"/>
      <w:bookmarkStart w:id="4996" w:name="_Toc445390269"/>
      <w:bookmarkStart w:id="4997" w:name="_Toc447043356"/>
      <w:bookmarkStart w:id="4998" w:name="_Toc457494113"/>
      <w:bookmarkStart w:id="4999" w:name="_Toc459977212"/>
      <w:bookmarkStart w:id="5000" w:name="_Toc470164373"/>
      <w:bookmarkStart w:id="5001" w:name="_Toc470164955"/>
      <w:bookmarkStart w:id="5002" w:name="_Toc475715567"/>
      <w:bookmarkStart w:id="5003" w:name="_Toc479349365"/>
      <w:bookmarkStart w:id="5004" w:name="_Toc484070813"/>
      <w:bookmarkStart w:id="5005"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5"/>
      <w:bookmarkEnd w:id="4996"/>
      <w:bookmarkEnd w:id="4997"/>
      <w:bookmarkEnd w:id="4998"/>
      <w:bookmarkEnd w:id="4999"/>
      <w:bookmarkEnd w:id="5000"/>
      <w:bookmarkEnd w:id="5001"/>
      <w:bookmarkEnd w:id="5002"/>
      <w:bookmarkEnd w:id="5003"/>
      <w:bookmarkEnd w:id="5004"/>
      <w:bookmarkEnd w:id="500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006" w:name="_Toc445303103"/>
      <w:bookmarkStart w:id="5007" w:name="_Toc445390270"/>
      <w:bookmarkStart w:id="5008" w:name="_Toc447043357"/>
      <w:bookmarkStart w:id="5009" w:name="_Toc457494114"/>
      <w:bookmarkStart w:id="5010" w:name="_Toc459977213"/>
      <w:bookmarkStart w:id="5011" w:name="_Toc470164374"/>
      <w:bookmarkStart w:id="5012" w:name="_Toc470164956"/>
      <w:bookmarkStart w:id="5013" w:name="_Toc475715568"/>
      <w:bookmarkStart w:id="5014" w:name="_Toc479349366"/>
      <w:bookmarkStart w:id="5015" w:name="_Toc484070814"/>
      <w:bookmarkStart w:id="5016"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006"/>
      <w:bookmarkEnd w:id="5007"/>
      <w:bookmarkEnd w:id="5008"/>
      <w:bookmarkEnd w:id="5009"/>
      <w:bookmarkEnd w:id="5010"/>
      <w:bookmarkEnd w:id="5011"/>
      <w:bookmarkEnd w:id="5012"/>
      <w:bookmarkEnd w:id="5013"/>
      <w:bookmarkEnd w:id="5014"/>
      <w:bookmarkEnd w:id="5015"/>
      <w:bookmarkEnd w:id="50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017" w:name="_Toc445303104"/>
      <w:bookmarkStart w:id="5018" w:name="_Toc445390271"/>
      <w:bookmarkStart w:id="5019" w:name="_Toc447043358"/>
      <w:bookmarkStart w:id="5020" w:name="_Toc457494115"/>
      <w:bookmarkStart w:id="5021" w:name="_Toc459977214"/>
      <w:bookmarkStart w:id="5022" w:name="_Toc470164375"/>
      <w:bookmarkStart w:id="5023" w:name="_Toc470164957"/>
      <w:bookmarkStart w:id="5024" w:name="_Toc475715569"/>
      <w:bookmarkStart w:id="5025" w:name="_Toc479349367"/>
      <w:bookmarkStart w:id="5026" w:name="_Toc484070815"/>
      <w:bookmarkStart w:id="5027"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7"/>
      <w:bookmarkEnd w:id="5018"/>
      <w:bookmarkEnd w:id="5019"/>
      <w:bookmarkEnd w:id="5020"/>
      <w:bookmarkEnd w:id="5021"/>
      <w:bookmarkEnd w:id="5022"/>
      <w:bookmarkEnd w:id="5023"/>
      <w:bookmarkEnd w:id="5024"/>
      <w:bookmarkEnd w:id="5025"/>
      <w:bookmarkEnd w:id="5026"/>
      <w:bookmarkEnd w:id="502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028" w:name="_Toc445303105"/>
      <w:bookmarkStart w:id="5029" w:name="_Toc445390272"/>
      <w:bookmarkStart w:id="5030" w:name="_Toc447043359"/>
      <w:bookmarkStart w:id="5031" w:name="_Toc457494116"/>
      <w:bookmarkStart w:id="5032" w:name="_Toc459977215"/>
      <w:bookmarkStart w:id="5033" w:name="_Toc470164376"/>
      <w:bookmarkStart w:id="5034" w:name="_Toc470164958"/>
      <w:bookmarkStart w:id="5035" w:name="_Toc475715570"/>
      <w:bookmarkStart w:id="5036" w:name="_Toc479349368"/>
      <w:bookmarkStart w:id="5037" w:name="_Toc484070816"/>
      <w:bookmarkStart w:id="5038"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028"/>
      <w:bookmarkEnd w:id="5029"/>
      <w:bookmarkEnd w:id="5030"/>
      <w:bookmarkEnd w:id="5031"/>
      <w:bookmarkEnd w:id="5032"/>
      <w:bookmarkEnd w:id="5033"/>
      <w:bookmarkEnd w:id="5034"/>
      <w:bookmarkEnd w:id="5035"/>
      <w:bookmarkEnd w:id="5036"/>
      <w:bookmarkEnd w:id="5037"/>
      <w:bookmarkEnd w:id="503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5039" w:name="_Toc445303106"/>
      <w:bookmarkStart w:id="5040" w:name="_Toc445390273"/>
      <w:bookmarkStart w:id="5041" w:name="_Toc447043360"/>
      <w:bookmarkStart w:id="5042" w:name="_Toc457494117"/>
      <w:bookmarkStart w:id="5043" w:name="_Toc459977216"/>
      <w:bookmarkStart w:id="5044" w:name="_Toc470164377"/>
      <w:bookmarkStart w:id="5045" w:name="_Toc470164959"/>
      <w:bookmarkStart w:id="5046" w:name="_Toc475715571"/>
      <w:bookmarkStart w:id="5047" w:name="_Toc479349369"/>
      <w:bookmarkStart w:id="5048" w:name="_Toc484070817"/>
      <w:bookmarkStart w:id="5049" w:name="_Toc26786422"/>
      <w:r w:rsidRPr="00357143">
        <w:t>H</w:t>
      </w:r>
      <w:r w:rsidR="006B3F01" w:rsidRPr="00357143">
        <w:t>.3</w:t>
      </w:r>
      <w:r w:rsidR="007A6AEA" w:rsidRPr="00357143">
        <w:tab/>
        <w:t>Example of M2M device ID based on OID</w:t>
      </w:r>
      <w:bookmarkEnd w:id="5039"/>
      <w:bookmarkEnd w:id="5040"/>
      <w:bookmarkEnd w:id="5041"/>
      <w:bookmarkEnd w:id="5042"/>
      <w:bookmarkEnd w:id="5043"/>
      <w:bookmarkEnd w:id="5044"/>
      <w:bookmarkEnd w:id="5045"/>
      <w:bookmarkEnd w:id="5046"/>
      <w:bookmarkEnd w:id="5047"/>
      <w:bookmarkEnd w:id="5048"/>
      <w:bookmarkEnd w:id="504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5050" w:name="_Toc445303107"/>
      <w:bookmarkStart w:id="5051" w:name="_Toc445390274"/>
      <w:bookmarkStart w:id="5052" w:name="_Toc447043361"/>
      <w:bookmarkStart w:id="5053" w:name="_Toc457494118"/>
      <w:bookmarkStart w:id="5054" w:name="_Toc459977217"/>
      <w:bookmarkStart w:id="5055" w:name="_Toc470164378"/>
      <w:bookmarkStart w:id="5056" w:name="_Toc470164960"/>
      <w:bookmarkStart w:id="5057" w:name="_Toc475715572"/>
      <w:bookmarkStart w:id="5058" w:name="_Toc479349370"/>
      <w:bookmarkStart w:id="5059" w:name="_Toc484070818"/>
      <w:bookmarkStart w:id="5060" w:name="_Toc26786423"/>
      <w:r w:rsidRPr="00357143">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050"/>
      <w:bookmarkEnd w:id="5051"/>
      <w:bookmarkEnd w:id="5052"/>
      <w:bookmarkEnd w:id="5053"/>
      <w:bookmarkEnd w:id="5054"/>
      <w:bookmarkEnd w:id="5055"/>
      <w:bookmarkEnd w:id="5056"/>
      <w:bookmarkEnd w:id="5057"/>
      <w:bookmarkEnd w:id="5058"/>
      <w:bookmarkEnd w:id="5059"/>
      <w:bookmarkEnd w:id="5060"/>
    </w:p>
    <w:p w14:paraId="760651CF" w14:textId="4E7E78DD" w:rsidR="00365FAD" w:rsidRPr="00357143" w:rsidRDefault="00365FAD" w:rsidP="00EB07C3">
      <w:pPr>
        <w:pStyle w:val="1"/>
      </w:pPr>
      <w:bookmarkStart w:id="5061" w:name="_Toc445303110"/>
      <w:bookmarkStart w:id="5062" w:name="_Toc445390277"/>
      <w:bookmarkStart w:id="5063" w:name="_Toc447043364"/>
      <w:bookmarkStart w:id="5064" w:name="_Toc457494121"/>
      <w:bookmarkStart w:id="5065" w:name="_Toc459977220"/>
      <w:bookmarkStart w:id="5066" w:name="_Toc470164381"/>
      <w:bookmarkStart w:id="5067" w:name="_Toc470164963"/>
      <w:bookmarkStart w:id="5068" w:name="_Toc475715575"/>
      <w:bookmarkStart w:id="5069" w:name="_Toc479349373"/>
      <w:bookmarkStart w:id="5070" w:name="_Toc484070821"/>
      <w:bookmarkStart w:id="5071"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061"/>
      <w:bookmarkEnd w:id="5062"/>
      <w:bookmarkEnd w:id="5063"/>
      <w:bookmarkEnd w:id="5064"/>
      <w:bookmarkEnd w:id="5065"/>
      <w:bookmarkEnd w:id="5066"/>
      <w:bookmarkEnd w:id="5067"/>
      <w:bookmarkEnd w:id="5068"/>
      <w:bookmarkEnd w:id="5069"/>
      <w:bookmarkEnd w:id="5070"/>
      <w:bookmarkEnd w:id="507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5072" w:name="_Toc445303111"/>
      <w:bookmarkStart w:id="5073" w:name="_Toc445390278"/>
      <w:bookmarkStart w:id="5074" w:name="_Toc447043365"/>
      <w:bookmarkStart w:id="5075" w:name="_Toc457494122"/>
      <w:bookmarkStart w:id="5076" w:name="_Toc459977221"/>
      <w:bookmarkStart w:id="5077" w:name="_Toc470164382"/>
      <w:bookmarkStart w:id="5078" w:name="_Toc470164964"/>
      <w:bookmarkStart w:id="5079" w:name="_Toc475715576"/>
      <w:bookmarkStart w:id="5080" w:name="_Toc479349374"/>
      <w:bookmarkStart w:id="5081" w:name="_Toc484070822"/>
      <w:bookmarkStart w:id="5082" w:name="_Toc26786425"/>
      <w:r w:rsidRPr="00357143">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072"/>
      <w:bookmarkEnd w:id="5073"/>
      <w:bookmarkEnd w:id="5074"/>
      <w:bookmarkEnd w:id="5075"/>
      <w:bookmarkEnd w:id="5076"/>
      <w:bookmarkEnd w:id="5077"/>
      <w:bookmarkEnd w:id="5078"/>
      <w:bookmarkEnd w:id="5079"/>
      <w:bookmarkEnd w:id="5080"/>
      <w:bookmarkEnd w:id="5081"/>
      <w:bookmarkEnd w:id="5082"/>
    </w:p>
    <w:p w14:paraId="1B885D5F" w14:textId="77777777" w:rsidR="00B769C3" w:rsidRPr="00357143" w:rsidRDefault="009708A5" w:rsidP="00EB07C3">
      <w:pPr>
        <w:pStyle w:val="2"/>
      </w:pPr>
      <w:bookmarkStart w:id="5083" w:name="_Toc445303112"/>
      <w:bookmarkStart w:id="5084" w:name="_Toc445390279"/>
      <w:bookmarkStart w:id="5085" w:name="_Toc447043366"/>
      <w:bookmarkStart w:id="5086" w:name="_Toc457494123"/>
      <w:bookmarkStart w:id="5087" w:name="_Toc459977222"/>
      <w:bookmarkStart w:id="5088" w:name="_Toc470164383"/>
      <w:bookmarkStart w:id="5089" w:name="_Toc470164965"/>
      <w:bookmarkStart w:id="5090" w:name="_Toc475715577"/>
      <w:bookmarkStart w:id="5091" w:name="_Toc479349375"/>
      <w:bookmarkStart w:id="5092" w:name="_Toc484070823"/>
      <w:bookmarkStart w:id="5093" w:name="_Toc26786426"/>
      <w:r w:rsidRPr="00357143">
        <w:rPr>
          <w:rFonts w:eastAsia="宋体" w:hint="eastAsia"/>
          <w:lang w:eastAsia="zh-CN"/>
        </w:rPr>
        <w:t>K</w:t>
      </w:r>
      <w:r w:rsidR="00B769C3" w:rsidRPr="00357143">
        <w:t>.1</w:t>
      </w:r>
      <w:r w:rsidR="00B769C3" w:rsidRPr="00357143">
        <w:tab/>
        <w:t>Introduction</w:t>
      </w:r>
      <w:bookmarkEnd w:id="5083"/>
      <w:bookmarkEnd w:id="5084"/>
      <w:bookmarkEnd w:id="5085"/>
      <w:bookmarkEnd w:id="5086"/>
      <w:bookmarkEnd w:id="5087"/>
      <w:bookmarkEnd w:id="5088"/>
      <w:bookmarkEnd w:id="5089"/>
      <w:bookmarkEnd w:id="5090"/>
      <w:bookmarkEnd w:id="5091"/>
      <w:bookmarkEnd w:id="5092"/>
      <w:bookmarkEnd w:id="509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5094" w:name="_Toc445303113"/>
      <w:bookmarkStart w:id="5095" w:name="_Toc445390280"/>
      <w:bookmarkStart w:id="5096" w:name="_Toc447043367"/>
      <w:bookmarkStart w:id="5097" w:name="_Toc457494124"/>
      <w:bookmarkStart w:id="5098" w:name="_Toc459977223"/>
      <w:bookmarkStart w:id="5099" w:name="_Toc470164384"/>
      <w:bookmarkStart w:id="5100" w:name="_Toc470164966"/>
      <w:bookmarkStart w:id="5101" w:name="_Toc475715578"/>
      <w:bookmarkStart w:id="5102" w:name="_Toc479349376"/>
      <w:bookmarkStart w:id="5103" w:name="_Toc484070824"/>
      <w:bookmarkStart w:id="5104" w:name="_Toc26786427"/>
      <w:r w:rsidRPr="00357143">
        <w:rPr>
          <w:rFonts w:eastAsia="宋体" w:hint="eastAsia"/>
          <w:lang w:eastAsia="zh-CN"/>
        </w:rPr>
        <w:t>K</w:t>
      </w:r>
      <w:r w:rsidR="00B769C3" w:rsidRPr="00357143">
        <w:t>.2</w:t>
      </w:r>
      <w:r w:rsidR="00B769C3" w:rsidRPr="00357143">
        <w:tab/>
        <w:t>'jsonpath' query syntax</w:t>
      </w:r>
      <w:bookmarkEnd w:id="5094"/>
      <w:bookmarkEnd w:id="5095"/>
      <w:bookmarkEnd w:id="5096"/>
      <w:bookmarkEnd w:id="5097"/>
      <w:bookmarkEnd w:id="5098"/>
      <w:bookmarkEnd w:id="5099"/>
      <w:bookmarkEnd w:id="5100"/>
      <w:bookmarkEnd w:id="5101"/>
      <w:bookmarkEnd w:id="5102"/>
      <w:bookmarkEnd w:id="5103"/>
      <w:bookmarkEnd w:id="510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5" w:name="_Toc445303114"/>
      <w:r w:rsidRPr="00357143">
        <w:br w:type="page"/>
      </w:r>
      <w:bookmarkStart w:id="5106" w:name="_Toc445390281"/>
      <w:bookmarkStart w:id="5107" w:name="_Toc447043368"/>
      <w:bookmarkStart w:id="5108" w:name="_Toc457494125"/>
      <w:bookmarkStart w:id="5109" w:name="_Toc459977224"/>
      <w:bookmarkStart w:id="5110" w:name="_Toc470164385"/>
      <w:bookmarkStart w:id="5111" w:name="_Toc470164967"/>
      <w:bookmarkStart w:id="5112" w:name="_Toc475715579"/>
      <w:bookmarkStart w:id="5113" w:name="_Toc479349377"/>
      <w:bookmarkStart w:id="5114" w:name="_Toc484070825"/>
      <w:bookmarkStart w:id="5115" w:name="_Toc26786428"/>
      <w:r w:rsidR="00BB6418" w:rsidRPr="00357143">
        <w:t>History</w:t>
      </w:r>
      <w:bookmarkEnd w:id="5105"/>
      <w:bookmarkEnd w:id="5106"/>
      <w:bookmarkEnd w:id="5107"/>
      <w:bookmarkEnd w:id="5108"/>
      <w:bookmarkEnd w:id="5109"/>
      <w:bookmarkEnd w:id="5110"/>
      <w:bookmarkEnd w:id="5111"/>
      <w:bookmarkEnd w:id="5112"/>
      <w:bookmarkEnd w:id="5113"/>
      <w:bookmarkEnd w:id="5114"/>
      <w:bookmarkEnd w:id="51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6" w:name="OLE_LINK19"/>
            <w:bookmarkStart w:id="511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6"/>
          <w:bookmarkEnd w:id="5117"/>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36197E"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36197E"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36197E"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宋体"/>
                <w:kern w:val="2"/>
                <w:lang w:eastAsia="zh-CN"/>
              </w:rPr>
            </w:pPr>
            <w:r>
              <w:rPr>
                <w:rFonts w:eastAsia="宋体"/>
                <w:kern w:val="2"/>
                <w:lang w:eastAsia="zh-CN"/>
              </w:rPr>
              <w:t>V3.20.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宋体"/>
                <w:kern w:val="2"/>
                <w:lang w:eastAsia="zh-CN"/>
              </w:rPr>
            </w:pPr>
            <w:r>
              <w:rPr>
                <w:rFonts w:eastAsia="宋体"/>
                <w:kern w:val="2"/>
                <w:lang w:eastAsia="zh-CN"/>
              </w:rPr>
              <w:t>2020-02-24</w:t>
            </w:r>
            <w:r>
              <w:rPr>
                <w:rFonts w:eastAsia="宋体"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Pr>
                <w:rFonts w:eastAsia="宋体"/>
                <w:kern w:val="2"/>
                <w:lang w:eastAsia="zh-CN"/>
              </w:rPr>
              <w:t>4</w:t>
            </w:r>
            <w:r>
              <w:rPr>
                <w:rFonts w:eastAsia="宋体" w:hint="eastAsia"/>
                <w:kern w:val="2"/>
                <w:lang w:eastAsia="zh-CN"/>
              </w:rPr>
              <w:t xml:space="preserve"> </w:t>
            </w:r>
            <w:r w:rsidRPr="00665B41">
              <w:rPr>
                <w:rFonts w:eastAsia="宋体"/>
                <w:kern w:val="2"/>
                <w:lang w:eastAsia="zh-CN"/>
              </w:rPr>
              <w:t>meeting:</w:t>
            </w:r>
          </w:p>
          <w:p w14:paraId="6B952153" w14:textId="12957555" w:rsidR="005F4B0B" w:rsidRDefault="005F4B0B" w:rsidP="00FE4AD7">
            <w:pPr>
              <w:pStyle w:val="StyleFPLeft-006Before4ptAfter4pt"/>
              <w:numPr>
                <w:ilvl w:val="0"/>
                <w:numId w:val="104"/>
              </w:numPr>
              <w:rPr>
                <w:rFonts w:eastAsia="宋体"/>
                <w:kern w:val="2"/>
                <w:lang w:eastAsia="zh-CN"/>
              </w:rPr>
            </w:pPr>
            <w:r w:rsidRPr="005F4B0B">
              <w:rPr>
                <w:rFonts w:eastAsia="宋体"/>
                <w:kern w:val="2"/>
                <w:lang w:eastAsia="zh-CN"/>
              </w:rPr>
              <w:t>ARC-2018-0046R01-acce</w:t>
            </w:r>
            <w:r>
              <w:rPr>
                <w:rFonts w:eastAsia="宋体"/>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宋体"/>
                <w:kern w:val="2"/>
                <w:lang w:eastAsia="zh-CN"/>
              </w:rPr>
            </w:pPr>
            <w:r w:rsidRPr="00161A84">
              <w:rPr>
                <w:rFonts w:eastAsia="宋体"/>
                <w:kern w:val="2"/>
                <w:lang w:eastAsia="zh-CN"/>
              </w:rPr>
              <w:t>SDS-2019-0655R03-TS-0001_Group_Request</w:t>
            </w:r>
            <w:r>
              <w:rPr>
                <w:rFonts w:eastAsia="宋体"/>
                <w:kern w:val="2"/>
                <w:lang w:eastAsia="zh-CN"/>
              </w:rPr>
              <w:t>_Identifier_corrections_-_R3</w:t>
            </w:r>
          </w:p>
          <w:p w14:paraId="48CBFF64" w14:textId="121098B7" w:rsidR="005F4B0B" w:rsidRPr="00665B41" w:rsidRDefault="005F4B0B" w:rsidP="005F4B0B">
            <w:pPr>
              <w:pStyle w:val="StyleFPLeft-006Before4ptAfter4pt"/>
              <w:rPr>
                <w:rFonts w:eastAsia="宋体"/>
                <w:kern w:val="2"/>
                <w:lang w:eastAsia="zh-CN"/>
              </w:rPr>
            </w:pPr>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3E394E" w14:textId="77777777" w:rsidR="0036197E" w:rsidRDefault="0036197E">
      <w:r>
        <w:separator/>
      </w:r>
    </w:p>
  </w:endnote>
  <w:endnote w:type="continuationSeparator" w:id="0">
    <w:p w14:paraId="01D1C7EB" w14:textId="77777777" w:rsidR="0036197E" w:rsidRDefault="00361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5F4B0B" w:rsidRPr="00872482" w:rsidRDefault="005F4B0B"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B87BCB">
      <w:t>317</w:t>
    </w:r>
    <w:r>
      <w:fldChar w:fldCharType="end"/>
    </w:r>
    <w:r>
      <w:t xml:space="preserve"> of </w:t>
    </w:r>
    <w:r w:rsidRPr="009B572E">
      <w:rPr>
        <w:rFonts w:eastAsiaTheme="minorEastAsia" w:cs="Arial"/>
        <w:lang w:eastAsia="zh-CN"/>
      </w:rPr>
      <w:t>483</w:t>
    </w:r>
  </w:p>
  <w:p w14:paraId="7F24FF8E" w14:textId="77777777" w:rsidR="005F4B0B" w:rsidRPr="00424964" w:rsidRDefault="005F4B0B"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F4B0B" w:rsidRPr="00872482" w:rsidRDefault="005F4B0B"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607F26" w14:textId="77777777" w:rsidR="0036197E" w:rsidRDefault="0036197E">
      <w:r>
        <w:separator/>
      </w:r>
    </w:p>
  </w:footnote>
  <w:footnote w:type="continuationSeparator" w:id="0">
    <w:p w14:paraId="604D8CAD" w14:textId="77777777" w:rsidR="0036197E" w:rsidRDefault="0036197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2"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5"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9"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9"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0"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2"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2"/>
  </w:num>
  <w:num w:numId="2">
    <w:abstractNumId w:val="82"/>
  </w:num>
  <w:num w:numId="3">
    <w:abstractNumId w:val="18"/>
  </w:num>
  <w:num w:numId="4">
    <w:abstractNumId w:val="55"/>
  </w:num>
  <w:num w:numId="5">
    <w:abstractNumId w:val="2"/>
  </w:num>
  <w:num w:numId="6">
    <w:abstractNumId w:val="1"/>
  </w:num>
  <w:num w:numId="7">
    <w:abstractNumId w:val="0"/>
  </w:num>
  <w:num w:numId="8">
    <w:abstractNumId w:val="43"/>
  </w:num>
  <w:num w:numId="9">
    <w:abstractNumId w:val="75"/>
  </w:num>
  <w:num w:numId="10">
    <w:abstractNumId w:val="83"/>
  </w:num>
  <w:num w:numId="11">
    <w:abstractNumId w:val="41"/>
  </w:num>
  <w:num w:numId="12">
    <w:abstractNumId w:val="41"/>
    <w:lvlOverride w:ilvl="0">
      <w:startOverride w:val="1"/>
    </w:lvlOverride>
  </w:num>
  <w:num w:numId="13">
    <w:abstractNumId w:val="41"/>
    <w:lvlOverride w:ilvl="0">
      <w:startOverride w:val="1"/>
    </w:lvlOverride>
  </w:num>
  <w:num w:numId="14">
    <w:abstractNumId w:val="41"/>
    <w:lvlOverride w:ilvl="0">
      <w:startOverride w:val="1"/>
    </w:lvlOverride>
  </w:num>
  <w:num w:numId="15">
    <w:abstractNumId w:val="41"/>
    <w:lvlOverride w:ilvl="0">
      <w:startOverride w:val="1"/>
    </w:lvlOverride>
  </w:num>
  <w:num w:numId="16">
    <w:abstractNumId w:val="86"/>
  </w:num>
  <w:num w:numId="17">
    <w:abstractNumId w:val="79"/>
  </w:num>
  <w:num w:numId="18">
    <w:abstractNumId w:val="42"/>
  </w:num>
  <w:num w:numId="19">
    <w:abstractNumId w:val="78"/>
  </w:num>
  <w:num w:numId="20">
    <w:abstractNumId w:val="69"/>
  </w:num>
  <w:num w:numId="21">
    <w:abstractNumId w:val="70"/>
  </w:num>
  <w:num w:numId="22">
    <w:abstractNumId w:val="49"/>
  </w:num>
  <w:num w:numId="23">
    <w:abstractNumId w:val="19"/>
  </w:num>
  <w:num w:numId="24">
    <w:abstractNumId w:val="29"/>
  </w:num>
  <w:num w:numId="25">
    <w:abstractNumId w:val="6"/>
  </w:num>
  <w:num w:numId="26">
    <w:abstractNumId w:val="45"/>
  </w:num>
  <w:num w:numId="27">
    <w:abstractNumId w:val="49"/>
  </w:num>
  <w:num w:numId="28">
    <w:abstractNumId w:val="66"/>
  </w:num>
  <w:num w:numId="29">
    <w:abstractNumId w:val="12"/>
  </w:num>
  <w:num w:numId="30">
    <w:abstractNumId w:val="9"/>
  </w:num>
  <w:num w:numId="31">
    <w:abstractNumId w:val="31"/>
  </w:num>
  <w:num w:numId="32">
    <w:abstractNumId w:val="55"/>
    <w:lvlOverride w:ilvl="0">
      <w:startOverride w:val="1"/>
    </w:lvlOverride>
  </w:num>
  <w:num w:numId="33">
    <w:abstractNumId w:val="55"/>
    <w:lvlOverride w:ilvl="0">
      <w:startOverride w:val="1"/>
    </w:lvlOverride>
  </w:num>
  <w:num w:numId="34">
    <w:abstractNumId w:val="58"/>
  </w:num>
  <w:num w:numId="35">
    <w:abstractNumId w:val="47"/>
  </w:num>
  <w:num w:numId="36">
    <w:abstractNumId w:val="23"/>
  </w:num>
  <w:num w:numId="37">
    <w:abstractNumId w:val="33"/>
  </w:num>
  <w:num w:numId="38">
    <w:abstractNumId w:val="44"/>
  </w:num>
  <w:num w:numId="39">
    <w:abstractNumId w:val="63"/>
  </w:num>
  <w:num w:numId="40">
    <w:abstractNumId w:val="76"/>
  </w:num>
  <w:num w:numId="41">
    <w:abstractNumId w:val="61"/>
  </w:num>
  <w:num w:numId="42">
    <w:abstractNumId w:val="7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9"/>
  </w:num>
  <w:num w:numId="44">
    <w:abstractNumId w:val="36"/>
  </w:num>
  <w:num w:numId="45">
    <w:abstractNumId w:val="73"/>
  </w:num>
  <w:num w:numId="46">
    <w:abstractNumId w:val="41"/>
    <w:lvlOverride w:ilvl="0">
      <w:startOverride w:val="1"/>
    </w:lvlOverride>
  </w:num>
  <w:num w:numId="47">
    <w:abstractNumId w:val="41"/>
    <w:lvlOverride w:ilvl="0">
      <w:startOverride w:val="1"/>
    </w:lvlOverride>
  </w:num>
  <w:num w:numId="48">
    <w:abstractNumId w:val="41"/>
    <w:lvlOverride w:ilvl="0">
      <w:startOverride w:val="1"/>
    </w:lvlOverride>
  </w:num>
  <w:num w:numId="49">
    <w:abstractNumId w:val="41"/>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9"/>
  </w:num>
  <w:num w:numId="56">
    <w:abstractNumId w:val="71"/>
  </w:num>
  <w:num w:numId="57">
    <w:abstractNumId w:val="53"/>
  </w:num>
  <w:num w:numId="58">
    <w:abstractNumId w:val="13"/>
  </w:num>
  <w:num w:numId="59">
    <w:abstractNumId w:val="52"/>
  </w:num>
  <w:num w:numId="60">
    <w:abstractNumId w:val="10"/>
  </w:num>
  <w:num w:numId="61">
    <w:abstractNumId w:val="25"/>
  </w:num>
  <w:num w:numId="62">
    <w:abstractNumId w:val="65"/>
  </w:num>
  <w:num w:numId="63">
    <w:abstractNumId w:val="17"/>
  </w:num>
  <w:num w:numId="64">
    <w:abstractNumId w:val="16"/>
  </w:num>
  <w:num w:numId="65">
    <w:abstractNumId w:val="38"/>
  </w:num>
  <w:num w:numId="66">
    <w:abstractNumId w:val="4"/>
  </w:num>
  <w:num w:numId="67">
    <w:abstractNumId w:val="27"/>
  </w:num>
  <w:num w:numId="68">
    <w:abstractNumId w:val="81"/>
  </w:num>
  <w:num w:numId="69">
    <w:abstractNumId w:val="21"/>
  </w:num>
  <w:num w:numId="70">
    <w:abstractNumId w:val="67"/>
  </w:num>
  <w:num w:numId="71">
    <w:abstractNumId w:val="5"/>
  </w:num>
  <w:num w:numId="72">
    <w:abstractNumId w:val="28"/>
  </w:num>
  <w:num w:numId="73">
    <w:abstractNumId w:val="35"/>
  </w:num>
  <w:num w:numId="74">
    <w:abstractNumId w:val="85"/>
  </w:num>
  <w:num w:numId="75">
    <w:abstractNumId w:val="57"/>
  </w:num>
  <w:num w:numId="76">
    <w:abstractNumId w:val="46"/>
  </w:num>
  <w:num w:numId="77">
    <w:abstractNumId w:val="37"/>
  </w:num>
  <w:num w:numId="78">
    <w:abstractNumId w:val="15"/>
  </w:num>
  <w:num w:numId="79">
    <w:abstractNumId w:val="87"/>
  </w:num>
  <w:num w:numId="80">
    <w:abstractNumId w:val="80"/>
  </w:num>
  <w:num w:numId="81">
    <w:abstractNumId w:val="22"/>
  </w:num>
  <w:num w:numId="82">
    <w:abstractNumId w:val="20"/>
  </w:num>
  <w:num w:numId="83">
    <w:abstractNumId w:val="50"/>
  </w:num>
  <w:num w:numId="84">
    <w:abstractNumId w:val="24"/>
  </w:num>
  <w:num w:numId="85">
    <w:abstractNumId w:val="11"/>
  </w:num>
  <w:num w:numId="86">
    <w:abstractNumId w:val="7"/>
  </w:num>
  <w:num w:numId="87">
    <w:abstractNumId w:val="56"/>
  </w:num>
  <w:num w:numId="88">
    <w:abstractNumId w:val="30"/>
  </w:num>
  <w:num w:numId="89">
    <w:abstractNumId w:val="77"/>
  </w:num>
  <w:num w:numId="90">
    <w:abstractNumId w:val="68"/>
  </w:num>
  <w:num w:numId="91">
    <w:abstractNumId w:val="39"/>
  </w:num>
  <w:num w:numId="92">
    <w:abstractNumId w:val="34"/>
  </w:num>
  <w:num w:numId="93">
    <w:abstractNumId w:val="72"/>
  </w:num>
  <w:num w:numId="94">
    <w:abstractNumId w:val="74"/>
  </w:num>
  <w:num w:numId="95">
    <w:abstractNumId w:val="14"/>
  </w:num>
  <w:num w:numId="96">
    <w:abstractNumId w:val="54"/>
  </w:num>
  <w:num w:numId="97">
    <w:abstractNumId w:val="40"/>
  </w:num>
  <w:num w:numId="98">
    <w:abstractNumId w:val="64"/>
  </w:num>
  <w:num w:numId="99">
    <w:abstractNumId w:val="62"/>
  </w:num>
  <w:num w:numId="100">
    <w:abstractNumId w:val="48"/>
  </w:num>
  <w:num w:numId="101">
    <w:abstractNumId w:val="8"/>
  </w:num>
  <w:num w:numId="102">
    <w:abstractNumId w:val="51"/>
  </w:num>
  <w:num w:numId="103">
    <w:abstractNumId w:val="60"/>
  </w:num>
  <w:num w:numId="104">
    <w:abstractNumId w:val="84"/>
  </w:num>
  <w:num w:numId="105">
    <w:abstractNumId w:val="26"/>
  </w:num>
  <w:num w:numId="106">
    <w:abstractNumId w:val="75"/>
  </w:num>
  <w:num w:numId="107">
    <w:abstractNumId w:val="75"/>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1"/>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vsd"/><Relationship Id="rId42" Type="http://schemas.openxmlformats.org/officeDocument/2006/relationships/oleObject" Target="embeddings/Microsoft_Visio_2003-2010_Drawing141515151515151515151515151515151515151515151515.vsd"/><Relationship Id="rId63" Type="http://schemas.openxmlformats.org/officeDocument/2006/relationships/package" Target="embeddings/Microsoft_Visio_Drawing46666666666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vsd"/><Relationship Id="rId159" Type="http://schemas.openxmlformats.org/officeDocument/2006/relationships/package" Target="embeddings/Microsoft_Visio_Drawing2325252525252525252525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vsd"/><Relationship Id="rId205" Type="http://schemas.openxmlformats.org/officeDocument/2006/relationships/oleObject" Target="embeddings/Microsoft_Visio_2003-2010_Drawing6768686868686868686868686868686868686869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vsd"/><Relationship Id="rId102" Type="http://schemas.openxmlformats.org/officeDocument/2006/relationships/oleObject" Target="embeddings/Microsoft_Visio_2003-2010_Drawing3132323232323232323232323232323232323233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vsd"/><Relationship Id="rId144" Type="http://schemas.openxmlformats.org/officeDocument/2006/relationships/package" Target="embeddings/Microsoft_Visio_Drawing202222222222222222222221212121212121212121212121.vsdx"/><Relationship Id="rId149" Type="http://schemas.openxmlformats.org/officeDocument/2006/relationships/oleObject" Target="embeddings/Microsoft_Visio_2003-2010_Drawing4344444444444444444444444444444444444445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vsdx"/><Relationship Id="rId134" Type="http://schemas.openxmlformats.org/officeDocument/2006/relationships/oleObject" Target="embeddings/Microsoft_Visio_2003-2010_Drawing3940404040404040404040404040404040404041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vsdx"/><Relationship Id="rId171" Type="http://schemas.openxmlformats.org/officeDocument/2006/relationships/oleObject" Target="embeddings/Microsoft_Visio_2003-2010_Drawing5051515151515151515151515151515151515152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vsd"/><Relationship Id="rId12" Type="http://schemas.openxmlformats.org/officeDocument/2006/relationships/oleObject" Target="embeddings/Microsoft_Visio_2003-2010_Drawing11111111111111111111111.vsd"/><Relationship Id="rId17" Type="http://schemas.openxmlformats.org/officeDocument/2006/relationships/oleObject" Target="embeddings/Microsoft_Visio_2003-2010_Drawing2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vsd"/><Relationship Id="rId59" Type="http://schemas.openxmlformats.org/officeDocument/2006/relationships/package" Target="embeddings/Microsoft_Visio_Drawing2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vsdx"/><Relationship Id="rId124" Type="http://schemas.openxmlformats.org/officeDocument/2006/relationships/oleObject" Target="embeddings/Microsoft_Visio_2003-2010_Drawing3435353535353535353535353535353535353536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vsdx"/><Relationship Id="rId140" Type="http://schemas.openxmlformats.org/officeDocument/2006/relationships/package" Target="embeddings/Microsoft_Visio_Drawing1820202020202020202020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vsd"/><Relationship Id="rId81" Type="http://schemas.openxmlformats.org/officeDocument/2006/relationships/oleObject" Target="embeddings/Microsoft_Visio_2003-2010_Drawing26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vsd"/><Relationship Id="rId50" Type="http://schemas.openxmlformats.org/officeDocument/2006/relationships/oleObject" Target="embeddings/Microsoft_Visio_2003-2010_Drawing16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vsd"/><Relationship Id="rId167" Type="http://schemas.openxmlformats.org/officeDocument/2006/relationships/oleObject" Target="embeddings/Microsoft_Visio_2003-2010_Drawing4849494949494949494949494949494949494950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vsd"/><Relationship Id="rId92" Type="http://schemas.openxmlformats.org/officeDocument/2006/relationships/package" Target="embeddings/Microsoft_Visio_Drawing79999999999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vsdx"/><Relationship Id="rId110" Type="http://schemas.openxmlformats.org/officeDocument/2006/relationships/oleObject" Target="embeddings/Microsoft_Visio_2003-2010_Drawing3334343434343434343434343434343434343435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vsd"/><Relationship Id="rId157" Type="http://schemas.openxmlformats.org/officeDocument/2006/relationships/package" Target="embeddings/Microsoft_Visio_Drawing2224242424242424242424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vsd"/><Relationship Id="rId203" Type="http://schemas.openxmlformats.org/officeDocument/2006/relationships/oleObject" Target="embeddings/Microsoft_Visio_2003-2010_Drawing666767676767676767676767676767676767676867676767.vsd"/><Relationship Id="rId19" Type="http://schemas.openxmlformats.org/officeDocument/2006/relationships/oleObject" Target="embeddings/Microsoft_Visio_2003-2010_Drawing344444444444444444444444.vsd"/><Relationship Id="rId14" Type="http://schemas.openxmlformats.org/officeDocument/2006/relationships/oleObject" Target="embeddings/Microsoft_Visio_2003-2010_Drawing1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vsd"/><Relationship Id="rId77" Type="http://schemas.openxmlformats.org/officeDocument/2006/relationships/oleObject" Target="embeddings/Microsoft_Visio_2003-2010_Drawing242525252525252525252525252525252525252525252525.vsd"/><Relationship Id="rId100" Type="http://schemas.openxmlformats.org/officeDocument/2006/relationships/oleObject" Target="embeddings/Microsoft_Visio_2003-2010_Drawing3031313131313131313131313131313131313132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vsdx"/><Relationship Id="rId163" Type="http://schemas.openxmlformats.org/officeDocument/2006/relationships/oleObject" Target="embeddings/Microsoft_Visio_2003-2010_Drawing4748484848484848484848484848484848484849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vsd"/><Relationship Id="rId46" Type="http://schemas.openxmlformats.org/officeDocument/2006/relationships/package" Target="embeddings/Microsoft_Visio_Drawing11111111111111111111111.vsdx"/><Relationship Id="rId67" Type="http://schemas.openxmlformats.org/officeDocument/2006/relationships/oleObject" Target="embeddings/Microsoft_Visio_2003-2010_Drawing202121212121212121212121212121212121212121212121.vsd"/><Relationship Id="rId116" Type="http://schemas.openxmlformats.org/officeDocument/2006/relationships/package" Target="embeddings/Microsoft_Visio_Drawing1416161616161616161616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vsd"/><Relationship Id="rId153" Type="http://schemas.openxmlformats.org/officeDocument/2006/relationships/oleObject" Target="embeddings/Microsoft_Visio_2003-2010_Drawing4546464646464646464646464646464646464647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vsd"/><Relationship Id="rId195" Type="http://schemas.openxmlformats.org/officeDocument/2006/relationships/oleObject" Target="embeddings/Microsoft_Visio_2003-2010_Drawing6263636363636363636363636363636363636364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vsd"/><Relationship Id="rId185" Type="http://schemas.openxmlformats.org/officeDocument/2006/relationships/oleObject" Target="embeddings/Microsoft_Visio_2003-2010_Drawing5758585858585858585858585858585858585859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vsd"/><Relationship Id="rId112" Type="http://schemas.openxmlformats.org/officeDocument/2006/relationships/package" Target="embeddings/Microsoft_Visio_Drawing1214141414141414141414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A69BF-46E7-4CFA-A950-AB88C80DC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363</TotalTime>
  <Pages>318</Pages>
  <Words>177258</Words>
  <Characters>1010373</Characters>
  <Application>Microsoft Office Word</Application>
  <DocSecurity>0</DocSecurity>
  <Lines>8419</Lines>
  <Paragraphs>2370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1185261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22</cp:revision>
  <cp:lastPrinted>2016-08-26T14:37:00Z</cp:lastPrinted>
  <dcterms:created xsi:type="dcterms:W3CDTF">2019-02-02T06:50:00Z</dcterms:created>
  <dcterms:modified xsi:type="dcterms:W3CDTF">2020-02-24T08:19:00Z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