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3933" w14:textId="69E49C8F" w:rsidR="00B65F51" w:rsidRPr="002551AD" w:rsidRDefault="00F9590C" w:rsidP="00B65F51">
      <w:pPr>
        <w:jc w:val="center"/>
      </w:pPr>
      <w:r>
        <w:rPr>
          <w:rFonts w:ascii="Calibri" w:eastAsia="Calibri" w:hAnsi="Calibri"/>
          <w:noProof/>
          <w:sz w:val="22"/>
          <w:szCs w:val="22"/>
          <w:lang w:val="en-US" w:eastAsia="zh-CN"/>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08A6099D"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TS-0016-V-</w:t>
            </w:r>
            <w:r w:rsidR="0018039F">
              <w:rPr>
                <w:rFonts w:ascii="Myriad Pro" w:eastAsia="BatangChe" w:hAnsi="Myriad Pro"/>
                <w:sz w:val="22"/>
                <w:szCs w:val="24"/>
              </w:rPr>
              <w:t>4</w:t>
            </w:r>
            <w:r w:rsidRPr="00BD60D9">
              <w:rPr>
                <w:rFonts w:ascii="Myriad Pro" w:eastAsia="BatangChe" w:hAnsi="Myriad Pro"/>
                <w:sz w:val="22"/>
                <w:szCs w:val="24"/>
              </w:rPr>
              <w:t>.</w:t>
            </w:r>
            <w:r w:rsidR="00FB2439" w:rsidRPr="00BD60D9">
              <w:rPr>
                <w:rFonts w:ascii="Myriad Pro" w:eastAsia="BatangChe" w:hAnsi="Myriad Pro"/>
                <w:sz w:val="22"/>
                <w:szCs w:val="24"/>
              </w:rPr>
              <w:t>0</w:t>
            </w:r>
            <w:r w:rsidRPr="00BD60D9">
              <w:rPr>
                <w:rFonts w:ascii="Myriad Pro" w:eastAsia="BatangChe" w:hAnsi="Myriad Pro"/>
                <w:sz w:val="22"/>
                <w:szCs w:val="24"/>
              </w:rPr>
              <w:t>.</w:t>
            </w:r>
            <w:r w:rsidR="0018039F">
              <w:rPr>
                <w:rFonts w:ascii="Myriad Pro" w:eastAsia="BatangChe" w:hAnsi="Myriad Pro"/>
                <w:sz w:val="22"/>
                <w:szCs w:val="24"/>
              </w:rPr>
              <w:t>0</w:t>
            </w:r>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7E02E91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Secure Environment Abstraction</w:t>
            </w:r>
          </w:p>
          <w:p w14:paraId="50B57A2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27302561" w:rsidR="00B65F51" w:rsidRPr="002551AD" w:rsidRDefault="0018039F" w:rsidP="00F36696">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2023-02-21</w:t>
            </w:r>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1"/>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551AD">
        <w:rPr>
          <w:rFonts w:eastAsia="Calibri"/>
          <w:sz w:val="22"/>
          <w:szCs w:val="22"/>
        </w:rPr>
        <w:t>software, and</w:t>
      </w:r>
      <w:proofErr w:type="gramEnd"/>
      <w:r w:rsidRPr="002551AD">
        <w:rPr>
          <w:rFonts w:eastAsia="Calibri"/>
          <w:sz w:val="22"/>
          <w:szCs w:val="22"/>
        </w:rPr>
        <w:t xml:space="preserve">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2FF03CD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 </w:t>
      </w:r>
      <w:r w:rsidR="0018039F">
        <w:rPr>
          <w:rFonts w:eastAsia="Calibri"/>
          <w:sz w:val="22"/>
          <w:szCs w:val="22"/>
        </w:rPr>
        <w:t>2023</w:t>
      </w:r>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NO REPRESENTATION OR WARRANTY IS MADE THAT THE INFORMATION IS TECHNICALLY ACCURATE OR SUFFICIENT OR CONFORMS TO ANY STATUTE, GOVERNMENTAL </w:t>
      </w:r>
      <w:proofErr w:type="gramStart"/>
      <w:r w:rsidRPr="002551AD">
        <w:rPr>
          <w:rFonts w:eastAsia="Calibri"/>
          <w:sz w:val="22"/>
          <w:szCs w:val="22"/>
        </w:rPr>
        <w:t>RULE</w:t>
      </w:r>
      <w:proofErr w:type="gramEnd"/>
      <w:r w:rsidRPr="002551AD">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lastRenderedPageBreak/>
        <w:t>Contents</w:t>
      </w:r>
    </w:p>
    <w:p w14:paraId="33E20FE6" w14:textId="6556DF0D" w:rsidR="00596D08" w:rsidRPr="002551AD" w:rsidRDefault="00596D08">
      <w:pPr>
        <w:pStyle w:val="TOC1"/>
        <w:rPr>
          <w:rFonts w:asciiTheme="minorHAnsi"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E575E6">
        <w:t>6</w:t>
      </w:r>
      <w:r w:rsidRPr="002551AD">
        <w:rPr>
          <w:noProof w:val="0"/>
        </w:rPr>
        <w:fldChar w:fldCharType="end"/>
      </w:r>
    </w:p>
    <w:p w14:paraId="0288C11A" w14:textId="3A516E91" w:rsidR="00596D08" w:rsidRPr="002551AD" w:rsidRDefault="00596D08">
      <w:pPr>
        <w:pStyle w:val="TOC1"/>
        <w:rPr>
          <w:rFonts w:asciiTheme="minorHAnsi"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E575E6">
        <w:t>6</w:t>
      </w:r>
      <w:r w:rsidRPr="002551AD">
        <w:rPr>
          <w:noProof w:val="0"/>
        </w:rPr>
        <w:fldChar w:fldCharType="end"/>
      </w:r>
    </w:p>
    <w:p w14:paraId="5364AE0D" w14:textId="11638BEC" w:rsidR="00596D08" w:rsidRPr="002551AD" w:rsidRDefault="00596D08">
      <w:pPr>
        <w:pStyle w:val="TOC2"/>
        <w:rPr>
          <w:rFonts w:asciiTheme="minorHAnsi"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E575E6">
        <w:t>6</w:t>
      </w:r>
      <w:r w:rsidRPr="002551AD">
        <w:rPr>
          <w:noProof w:val="0"/>
        </w:rPr>
        <w:fldChar w:fldCharType="end"/>
      </w:r>
    </w:p>
    <w:p w14:paraId="58761DFD" w14:textId="7ADA96A0" w:rsidR="00596D08" w:rsidRPr="002551AD" w:rsidRDefault="00596D08">
      <w:pPr>
        <w:pStyle w:val="TOC2"/>
        <w:rPr>
          <w:rFonts w:asciiTheme="minorHAnsi"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E575E6">
        <w:t>7</w:t>
      </w:r>
      <w:r w:rsidRPr="002551AD">
        <w:rPr>
          <w:noProof w:val="0"/>
        </w:rPr>
        <w:fldChar w:fldCharType="end"/>
      </w:r>
    </w:p>
    <w:p w14:paraId="466947A7" w14:textId="36273312" w:rsidR="00596D08" w:rsidRPr="002551AD" w:rsidRDefault="00596D08">
      <w:pPr>
        <w:pStyle w:val="TOC1"/>
        <w:rPr>
          <w:rFonts w:asciiTheme="minorHAnsi"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E575E6">
        <w:t>7</w:t>
      </w:r>
      <w:r w:rsidRPr="002551AD">
        <w:rPr>
          <w:noProof w:val="0"/>
        </w:rPr>
        <w:fldChar w:fldCharType="end"/>
      </w:r>
    </w:p>
    <w:p w14:paraId="4FEEBC37" w14:textId="423093D0" w:rsidR="00596D08" w:rsidRPr="002551AD" w:rsidRDefault="00596D08">
      <w:pPr>
        <w:pStyle w:val="TOC2"/>
        <w:rPr>
          <w:rFonts w:asciiTheme="minorHAnsi"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E575E6">
        <w:t>7</w:t>
      </w:r>
      <w:r w:rsidRPr="002551AD">
        <w:rPr>
          <w:noProof w:val="0"/>
        </w:rPr>
        <w:fldChar w:fldCharType="end"/>
      </w:r>
    </w:p>
    <w:p w14:paraId="14B76F10" w14:textId="061D8A9A" w:rsidR="00596D08" w:rsidRPr="002551AD" w:rsidRDefault="00596D08">
      <w:pPr>
        <w:pStyle w:val="TOC2"/>
        <w:rPr>
          <w:rFonts w:asciiTheme="minorHAnsi"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E575E6">
        <w:t>7</w:t>
      </w:r>
      <w:r w:rsidRPr="002551AD">
        <w:rPr>
          <w:noProof w:val="0"/>
        </w:rPr>
        <w:fldChar w:fldCharType="end"/>
      </w:r>
    </w:p>
    <w:p w14:paraId="5C2C6D90" w14:textId="56949E9B" w:rsidR="00596D08" w:rsidRPr="002551AD" w:rsidRDefault="00596D08">
      <w:pPr>
        <w:pStyle w:val="TOC1"/>
        <w:rPr>
          <w:rFonts w:asciiTheme="minorHAnsi"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E575E6">
        <w:t>8</w:t>
      </w:r>
      <w:r w:rsidRPr="002551AD">
        <w:rPr>
          <w:noProof w:val="0"/>
        </w:rPr>
        <w:fldChar w:fldCharType="end"/>
      </w:r>
    </w:p>
    <w:p w14:paraId="2F74025C" w14:textId="6A6453FB" w:rsidR="00596D08" w:rsidRPr="002551AD" w:rsidRDefault="00596D08">
      <w:pPr>
        <w:pStyle w:val="TOC1"/>
        <w:rPr>
          <w:rFonts w:asciiTheme="minorHAnsi"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E575E6">
        <w:t>8</w:t>
      </w:r>
      <w:r w:rsidRPr="002551AD">
        <w:rPr>
          <w:noProof w:val="0"/>
        </w:rPr>
        <w:fldChar w:fldCharType="end"/>
      </w:r>
    </w:p>
    <w:p w14:paraId="108B3D1F" w14:textId="020D72DD" w:rsidR="00596D08" w:rsidRPr="002551AD" w:rsidRDefault="00596D08">
      <w:pPr>
        <w:pStyle w:val="TOC2"/>
        <w:rPr>
          <w:rFonts w:asciiTheme="minorHAnsi"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E575E6">
        <w:t>8</w:t>
      </w:r>
      <w:r w:rsidRPr="002551AD">
        <w:rPr>
          <w:noProof w:val="0"/>
        </w:rPr>
        <w:fldChar w:fldCharType="end"/>
      </w:r>
    </w:p>
    <w:p w14:paraId="48B47C7E" w14:textId="5EBBA2F4" w:rsidR="00596D08" w:rsidRPr="002551AD" w:rsidRDefault="00596D08">
      <w:pPr>
        <w:pStyle w:val="TOC2"/>
        <w:rPr>
          <w:rFonts w:asciiTheme="minorHAnsi"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E575E6">
        <w:t>9</w:t>
      </w:r>
      <w:r w:rsidRPr="002551AD">
        <w:rPr>
          <w:noProof w:val="0"/>
        </w:rPr>
        <w:fldChar w:fldCharType="end"/>
      </w:r>
    </w:p>
    <w:p w14:paraId="4F18CA62" w14:textId="1A3357E8" w:rsidR="00596D08" w:rsidRPr="002551AD" w:rsidRDefault="00596D08">
      <w:pPr>
        <w:pStyle w:val="TOC2"/>
        <w:rPr>
          <w:rFonts w:asciiTheme="minorHAnsi"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E575E6">
        <w:t>10</w:t>
      </w:r>
      <w:r w:rsidRPr="002551AD">
        <w:rPr>
          <w:noProof w:val="0"/>
        </w:rPr>
        <w:fldChar w:fldCharType="end"/>
      </w:r>
    </w:p>
    <w:p w14:paraId="0518FEED" w14:textId="6BA7969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6</w:t>
      </w:r>
      <w:r w:rsidRPr="00096CE5">
        <w:rPr>
          <w:noProof w:val="0"/>
          <w:lang w:val="fr-FR"/>
        </w:rPr>
        <w:tab/>
        <w:t>Secure Environments</w:t>
      </w:r>
      <w:r w:rsidRPr="00096CE5">
        <w:rPr>
          <w:noProof w:val="0"/>
          <w:lang w:val="fr-FR"/>
        </w:rPr>
        <w:tab/>
      </w:r>
      <w:r w:rsidRPr="002551AD">
        <w:rPr>
          <w:noProof w:val="0"/>
        </w:rPr>
        <w:fldChar w:fldCharType="begin"/>
      </w:r>
      <w:r w:rsidRPr="00096CE5">
        <w:rPr>
          <w:noProof w:val="0"/>
          <w:lang w:val="fr-FR"/>
        </w:rPr>
        <w:instrText xml:space="preserve"> PAGEREF _Toc528748725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2AF87E19" w14:textId="04BC2E5F"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6.1</w:t>
      </w:r>
      <w:r w:rsidRPr="00096CE5">
        <w:rPr>
          <w:noProof w:val="0"/>
          <w:lang w:val="fr-FR"/>
        </w:rPr>
        <w:tab/>
        <w:t>Secure Environments capabilities</w:t>
      </w:r>
      <w:r w:rsidRPr="00096CE5">
        <w:rPr>
          <w:noProof w:val="0"/>
          <w:lang w:val="fr-FR"/>
        </w:rPr>
        <w:tab/>
      </w:r>
      <w:r w:rsidRPr="002551AD">
        <w:rPr>
          <w:noProof w:val="0"/>
        </w:rPr>
        <w:fldChar w:fldCharType="begin"/>
      </w:r>
      <w:r w:rsidRPr="00096CE5">
        <w:rPr>
          <w:noProof w:val="0"/>
          <w:lang w:val="fr-FR"/>
        </w:rPr>
        <w:instrText xml:space="preserve"> PAGEREF _Toc528748726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1A0A612C" w14:textId="6BC9C577"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6.2</w:t>
      </w:r>
      <w:r w:rsidRPr="00096CE5">
        <w:rPr>
          <w:noProof w:val="0"/>
          <w:lang w:val="fr-FR"/>
        </w:rPr>
        <w:tab/>
        <w:t>Secure Environments security levels</w:t>
      </w:r>
      <w:r w:rsidRPr="00096CE5">
        <w:rPr>
          <w:noProof w:val="0"/>
          <w:lang w:val="fr-FR"/>
        </w:rPr>
        <w:tab/>
      </w:r>
      <w:r w:rsidRPr="002551AD">
        <w:rPr>
          <w:noProof w:val="0"/>
        </w:rPr>
        <w:fldChar w:fldCharType="begin"/>
      </w:r>
      <w:r w:rsidRPr="00096CE5">
        <w:rPr>
          <w:noProof w:val="0"/>
          <w:lang w:val="fr-FR"/>
        </w:rPr>
        <w:instrText xml:space="preserve"> PAGEREF _Toc528748727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1B3E9187" w14:textId="1C415CB2"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6.3</w:t>
      </w:r>
      <w:r w:rsidRPr="00096CE5">
        <w:rPr>
          <w:noProof w:val="0"/>
          <w:lang w:val="fr-FR"/>
        </w:rPr>
        <w:tab/>
        <w:t>Tamper resistant hardware SE implementation</w:t>
      </w:r>
      <w:r w:rsidRPr="00096CE5">
        <w:rPr>
          <w:noProof w:val="0"/>
          <w:lang w:val="fr-FR"/>
        </w:rPr>
        <w:tab/>
      </w:r>
      <w:r w:rsidRPr="002551AD">
        <w:rPr>
          <w:noProof w:val="0"/>
        </w:rPr>
        <w:fldChar w:fldCharType="begin"/>
      </w:r>
      <w:r w:rsidRPr="00096CE5">
        <w:rPr>
          <w:noProof w:val="0"/>
          <w:lang w:val="fr-FR"/>
        </w:rPr>
        <w:instrText xml:space="preserve"> PAGEREF _Toc528748728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4A61B8E4" w14:textId="6838CC14"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6.4</w:t>
      </w:r>
      <w:r w:rsidRPr="00096CE5">
        <w:rPr>
          <w:noProof w:val="0"/>
          <w:lang w:val="fr-FR"/>
        </w:rPr>
        <w:tab/>
        <w:t>Hardware isolated SE implementation</w:t>
      </w:r>
      <w:r w:rsidRPr="00096CE5">
        <w:rPr>
          <w:noProof w:val="0"/>
          <w:lang w:val="fr-FR"/>
        </w:rPr>
        <w:tab/>
      </w:r>
      <w:r w:rsidRPr="002551AD">
        <w:rPr>
          <w:noProof w:val="0"/>
        </w:rPr>
        <w:fldChar w:fldCharType="begin"/>
      </w:r>
      <w:r w:rsidRPr="00096CE5">
        <w:rPr>
          <w:noProof w:val="0"/>
          <w:lang w:val="fr-FR"/>
        </w:rPr>
        <w:instrText xml:space="preserve"> PAGEREF _Toc528748729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21FEDC4B" w14:textId="463C04EE"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6.5</w:t>
      </w:r>
      <w:r w:rsidRPr="00096CE5">
        <w:rPr>
          <w:noProof w:val="0"/>
          <w:lang w:val="fr-FR"/>
        </w:rPr>
        <w:tab/>
        <w:t>Software based SE implementation</w:t>
      </w:r>
      <w:r w:rsidRPr="00096CE5">
        <w:rPr>
          <w:noProof w:val="0"/>
          <w:lang w:val="fr-FR"/>
        </w:rPr>
        <w:tab/>
      </w:r>
      <w:r w:rsidRPr="002551AD">
        <w:rPr>
          <w:noProof w:val="0"/>
        </w:rPr>
        <w:fldChar w:fldCharType="begin"/>
      </w:r>
      <w:r w:rsidRPr="00096CE5">
        <w:rPr>
          <w:noProof w:val="0"/>
          <w:lang w:val="fr-FR"/>
        </w:rPr>
        <w:instrText xml:space="preserve"> PAGEREF _Toc528748730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4955FE70" w14:textId="2074875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7</w:t>
      </w:r>
      <w:r w:rsidRPr="00096CE5">
        <w:rPr>
          <w:noProof w:val="0"/>
          <w:lang w:val="fr-FR"/>
        </w:rPr>
        <w:tab/>
        <w:t>Logical Abstraction - McsReference point</w:t>
      </w:r>
      <w:r w:rsidRPr="00096CE5">
        <w:rPr>
          <w:noProof w:val="0"/>
          <w:lang w:val="fr-FR"/>
        </w:rPr>
        <w:tab/>
      </w:r>
      <w:r w:rsidRPr="002551AD">
        <w:rPr>
          <w:noProof w:val="0"/>
        </w:rPr>
        <w:fldChar w:fldCharType="begin"/>
      </w:r>
      <w:r w:rsidRPr="00096CE5">
        <w:rPr>
          <w:noProof w:val="0"/>
          <w:lang w:val="fr-FR"/>
        </w:rPr>
        <w:instrText xml:space="preserve"> PAGEREF _Toc528748731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030EFCB0" w14:textId="22E0005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E575E6">
        <w:t>12</w:t>
      </w:r>
      <w:r w:rsidRPr="002551AD">
        <w:rPr>
          <w:noProof w:val="0"/>
        </w:rPr>
        <w:fldChar w:fldCharType="end"/>
      </w:r>
    </w:p>
    <w:p w14:paraId="710091EC" w14:textId="34D4346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E575E6">
        <w:t>12</w:t>
      </w:r>
      <w:r w:rsidRPr="002551AD">
        <w:rPr>
          <w:noProof w:val="0"/>
        </w:rPr>
        <w:fldChar w:fldCharType="end"/>
      </w:r>
    </w:p>
    <w:p w14:paraId="3DEB0E76" w14:textId="172E7A6B" w:rsidR="00596D08" w:rsidRPr="002551AD" w:rsidRDefault="00596D08">
      <w:pPr>
        <w:pStyle w:val="TOC3"/>
        <w:rPr>
          <w:rFonts w:asciiTheme="minorHAnsi"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E575E6">
        <w:t>12</w:t>
      </w:r>
      <w:r w:rsidRPr="002551AD">
        <w:rPr>
          <w:noProof w:val="0"/>
        </w:rPr>
        <w:fldChar w:fldCharType="end"/>
      </w:r>
    </w:p>
    <w:p w14:paraId="7D969BDB" w14:textId="46662B70" w:rsidR="00596D08" w:rsidRPr="002551AD" w:rsidRDefault="00596D08">
      <w:pPr>
        <w:pStyle w:val="TOC3"/>
        <w:rPr>
          <w:rFonts w:asciiTheme="minorHAnsi"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E575E6">
        <w:t>13</w:t>
      </w:r>
      <w:r w:rsidRPr="002551AD">
        <w:rPr>
          <w:noProof w:val="0"/>
        </w:rPr>
        <w:fldChar w:fldCharType="end"/>
      </w:r>
    </w:p>
    <w:p w14:paraId="15E61C58" w14:textId="23D66A7E" w:rsidR="00596D08" w:rsidRPr="002551AD" w:rsidRDefault="00596D08">
      <w:pPr>
        <w:pStyle w:val="TOC2"/>
        <w:rPr>
          <w:rFonts w:asciiTheme="minorHAnsi"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E575E6">
        <w:t>13</w:t>
      </w:r>
      <w:r w:rsidRPr="002551AD">
        <w:rPr>
          <w:noProof w:val="0"/>
        </w:rPr>
        <w:fldChar w:fldCharType="end"/>
      </w:r>
    </w:p>
    <w:p w14:paraId="37DA1225" w14:textId="2EEC1A06"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7.2.4</w:t>
      </w:r>
      <w:r w:rsidRPr="00096CE5">
        <w:rPr>
          <w:noProof w:val="0"/>
          <w:lang w:val="fr-FR"/>
        </w:rPr>
        <w:tab/>
        <w:t>Mcs Resource type definitions</w:t>
      </w:r>
      <w:r w:rsidRPr="00096CE5">
        <w:rPr>
          <w:noProof w:val="0"/>
          <w:lang w:val="fr-FR"/>
        </w:rPr>
        <w:tab/>
      </w:r>
      <w:r w:rsidRPr="002551AD">
        <w:rPr>
          <w:noProof w:val="0"/>
        </w:rPr>
        <w:fldChar w:fldCharType="begin"/>
      </w:r>
      <w:r w:rsidRPr="00096CE5">
        <w:rPr>
          <w:noProof w:val="0"/>
          <w:lang w:val="fr-FR"/>
        </w:rPr>
        <w:instrText xml:space="preserve"> PAGEREF _Toc528748737 \h </w:instrText>
      </w:r>
      <w:r w:rsidRPr="002551AD">
        <w:rPr>
          <w:noProof w:val="0"/>
        </w:rPr>
      </w:r>
      <w:r w:rsidRPr="002551AD">
        <w:rPr>
          <w:noProof w:val="0"/>
        </w:rPr>
        <w:fldChar w:fldCharType="separate"/>
      </w:r>
      <w:r w:rsidR="00E575E6">
        <w:rPr>
          <w:lang w:val="fr-FR"/>
        </w:rPr>
        <w:t>13</w:t>
      </w:r>
      <w:r w:rsidRPr="002551AD">
        <w:rPr>
          <w:noProof w:val="0"/>
        </w:rPr>
        <w:fldChar w:fldCharType="end"/>
      </w:r>
    </w:p>
    <w:p w14:paraId="43F6D56E" w14:textId="0172F14B"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7.3</w:t>
      </w:r>
      <w:r w:rsidRPr="00096CE5">
        <w:rPr>
          <w:noProof w:val="0"/>
          <w:lang w:val="fr-FR"/>
        </w:rPr>
        <w:tab/>
        <w:t>Resource SE</w:t>
      </w:r>
      <w:r w:rsidRPr="00096CE5">
        <w:rPr>
          <w:noProof w:val="0"/>
          <w:lang w:val="fr-FR"/>
        </w:rPr>
        <w:tab/>
      </w:r>
      <w:r w:rsidRPr="002551AD">
        <w:rPr>
          <w:noProof w:val="0"/>
        </w:rPr>
        <w:fldChar w:fldCharType="begin"/>
      </w:r>
      <w:r w:rsidRPr="00096CE5">
        <w:rPr>
          <w:noProof w:val="0"/>
          <w:lang w:val="fr-FR"/>
        </w:rPr>
        <w:instrText xml:space="preserve"> PAGEREF _Toc528748738 \h </w:instrText>
      </w:r>
      <w:r w:rsidRPr="002551AD">
        <w:rPr>
          <w:noProof w:val="0"/>
        </w:rPr>
      </w:r>
      <w:r w:rsidRPr="002551AD">
        <w:rPr>
          <w:noProof w:val="0"/>
        </w:rPr>
        <w:fldChar w:fldCharType="separate"/>
      </w:r>
      <w:r w:rsidR="00E575E6">
        <w:rPr>
          <w:lang w:val="fr-FR"/>
        </w:rPr>
        <w:t>14</w:t>
      </w:r>
      <w:r w:rsidRPr="002551AD">
        <w:rPr>
          <w:noProof w:val="0"/>
        </w:rPr>
        <w:fldChar w:fldCharType="end"/>
      </w:r>
    </w:p>
    <w:p w14:paraId="6F66BB71" w14:textId="4CC9C959" w:rsidR="00596D08" w:rsidRPr="002551AD" w:rsidRDefault="00596D08">
      <w:pPr>
        <w:pStyle w:val="TOC3"/>
        <w:rPr>
          <w:rFonts w:asciiTheme="minorHAnsi"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E575E6">
        <w:t>14</w:t>
      </w:r>
      <w:r w:rsidRPr="002551AD">
        <w:rPr>
          <w:noProof w:val="0"/>
        </w:rPr>
        <w:fldChar w:fldCharType="end"/>
      </w:r>
    </w:p>
    <w:p w14:paraId="5331E020" w14:textId="123B72BE" w:rsidR="00596D08" w:rsidRPr="002551AD" w:rsidRDefault="00596D08">
      <w:pPr>
        <w:pStyle w:val="TOC3"/>
        <w:rPr>
          <w:rFonts w:asciiTheme="minorHAnsi"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E575E6">
        <w:t>16</w:t>
      </w:r>
      <w:r w:rsidRPr="002551AD">
        <w:rPr>
          <w:noProof w:val="0"/>
        </w:rPr>
        <w:fldChar w:fldCharType="end"/>
      </w:r>
    </w:p>
    <w:p w14:paraId="3B70120D" w14:textId="5A30DE9D"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E575E6">
        <w:t>17</w:t>
      </w:r>
      <w:r w:rsidRPr="002551AD">
        <w:rPr>
          <w:noProof w:val="0"/>
        </w:rPr>
        <w:fldChar w:fldCharType="end"/>
      </w:r>
    </w:p>
    <w:p w14:paraId="5571622D" w14:textId="68619D9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E575E6">
        <w:t>17</w:t>
      </w:r>
      <w:r w:rsidRPr="002551AD">
        <w:rPr>
          <w:noProof w:val="0"/>
        </w:rPr>
        <w:fldChar w:fldCharType="end"/>
      </w:r>
    </w:p>
    <w:p w14:paraId="79D02FF0" w14:textId="4E0E0EAD"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E575E6">
        <w:t>19</w:t>
      </w:r>
      <w:r w:rsidRPr="002551AD">
        <w:rPr>
          <w:noProof w:val="0"/>
        </w:rPr>
        <w:fldChar w:fldCharType="end"/>
      </w:r>
    </w:p>
    <w:p w14:paraId="42CBF0FD" w14:textId="558FD72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E575E6">
        <w:t>19</w:t>
      </w:r>
      <w:r w:rsidRPr="002551AD">
        <w:rPr>
          <w:noProof w:val="0"/>
        </w:rPr>
        <w:fldChar w:fldCharType="end"/>
      </w:r>
    </w:p>
    <w:p w14:paraId="24E8FBD8" w14:textId="723BB5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E575E6">
        <w:t>19</w:t>
      </w:r>
      <w:r w:rsidRPr="002551AD">
        <w:rPr>
          <w:noProof w:val="0"/>
        </w:rPr>
        <w:fldChar w:fldCharType="end"/>
      </w:r>
    </w:p>
    <w:p w14:paraId="19125075" w14:textId="2A83955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E575E6">
        <w:t>20</w:t>
      </w:r>
      <w:r w:rsidRPr="002551AD">
        <w:rPr>
          <w:noProof w:val="0"/>
        </w:rPr>
        <w:fldChar w:fldCharType="end"/>
      </w:r>
    </w:p>
    <w:p w14:paraId="6EA55AD0" w14:textId="7B6EA7C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E575E6">
        <w:t>20</w:t>
      </w:r>
      <w:r w:rsidRPr="002551AD">
        <w:rPr>
          <w:noProof w:val="0"/>
        </w:rPr>
        <w:fldChar w:fldCharType="end"/>
      </w:r>
    </w:p>
    <w:p w14:paraId="5899D43F" w14:textId="697EAE0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E575E6">
        <w:t>20</w:t>
      </w:r>
      <w:r w:rsidRPr="002551AD">
        <w:rPr>
          <w:noProof w:val="0"/>
        </w:rPr>
        <w:fldChar w:fldCharType="end"/>
      </w:r>
    </w:p>
    <w:p w14:paraId="20706A4D" w14:textId="30E197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E575E6">
        <w:t>20</w:t>
      </w:r>
      <w:r w:rsidRPr="002551AD">
        <w:rPr>
          <w:noProof w:val="0"/>
        </w:rPr>
        <w:fldChar w:fldCharType="end"/>
      </w:r>
    </w:p>
    <w:p w14:paraId="13AAD7A7" w14:textId="65595DA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E575E6">
        <w:t>20</w:t>
      </w:r>
      <w:r w:rsidRPr="002551AD">
        <w:rPr>
          <w:noProof w:val="0"/>
        </w:rPr>
        <w:fldChar w:fldCharType="end"/>
      </w:r>
    </w:p>
    <w:p w14:paraId="1C1FE6AE" w14:textId="158BA9E8"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E575E6">
        <w:t>22</w:t>
      </w:r>
      <w:r w:rsidRPr="002551AD">
        <w:rPr>
          <w:noProof w:val="0"/>
        </w:rPr>
        <w:fldChar w:fldCharType="end"/>
      </w:r>
    </w:p>
    <w:p w14:paraId="0EE15FDB" w14:textId="2711128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E575E6">
        <w:t>22</w:t>
      </w:r>
      <w:r w:rsidRPr="002551AD">
        <w:rPr>
          <w:noProof w:val="0"/>
        </w:rPr>
        <w:fldChar w:fldCharType="end"/>
      </w:r>
    </w:p>
    <w:p w14:paraId="77270256" w14:textId="1BD7D9D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E575E6">
        <w:t>23</w:t>
      </w:r>
      <w:r w:rsidRPr="002551AD">
        <w:rPr>
          <w:noProof w:val="0"/>
        </w:rPr>
        <w:fldChar w:fldCharType="end"/>
      </w:r>
    </w:p>
    <w:p w14:paraId="2E919CC6" w14:textId="3089A62F"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E575E6">
        <w:t>23</w:t>
      </w:r>
      <w:r w:rsidRPr="002551AD">
        <w:rPr>
          <w:noProof w:val="0"/>
        </w:rPr>
        <w:fldChar w:fldCharType="end"/>
      </w:r>
    </w:p>
    <w:p w14:paraId="23381167" w14:textId="773CD6B5"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E575E6">
        <w:t>24</w:t>
      </w:r>
      <w:r w:rsidRPr="002551AD">
        <w:rPr>
          <w:noProof w:val="0"/>
        </w:rPr>
        <w:fldChar w:fldCharType="end"/>
      </w:r>
    </w:p>
    <w:p w14:paraId="39005C1C" w14:textId="1F8E384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E575E6">
        <w:t>24</w:t>
      </w:r>
      <w:r w:rsidRPr="002551AD">
        <w:rPr>
          <w:noProof w:val="0"/>
        </w:rPr>
        <w:fldChar w:fldCharType="end"/>
      </w:r>
    </w:p>
    <w:p w14:paraId="5DDA60C8" w14:textId="746FDEE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E575E6">
        <w:t>24</w:t>
      </w:r>
      <w:r w:rsidRPr="002551AD">
        <w:rPr>
          <w:noProof w:val="0"/>
        </w:rPr>
        <w:fldChar w:fldCharType="end"/>
      </w:r>
    </w:p>
    <w:p w14:paraId="1DBFC4DB" w14:textId="3E3D58D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E575E6">
        <w:t>24</w:t>
      </w:r>
      <w:r w:rsidRPr="002551AD">
        <w:rPr>
          <w:noProof w:val="0"/>
        </w:rPr>
        <w:fldChar w:fldCharType="end"/>
      </w:r>
    </w:p>
    <w:p w14:paraId="60EFC41F" w14:textId="27F74E3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E575E6">
        <w:t>24</w:t>
      </w:r>
      <w:r w:rsidRPr="002551AD">
        <w:rPr>
          <w:noProof w:val="0"/>
        </w:rPr>
        <w:fldChar w:fldCharType="end"/>
      </w:r>
    </w:p>
    <w:p w14:paraId="6943CCCD" w14:textId="4A63F1C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E575E6">
        <w:t>25</w:t>
      </w:r>
      <w:r w:rsidRPr="002551AD">
        <w:rPr>
          <w:noProof w:val="0"/>
        </w:rPr>
        <w:fldChar w:fldCharType="end"/>
      </w:r>
    </w:p>
    <w:p w14:paraId="6914B1C2" w14:textId="59F6A67E"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E575E6">
        <w:t>25</w:t>
      </w:r>
      <w:r w:rsidRPr="002551AD">
        <w:rPr>
          <w:noProof w:val="0"/>
        </w:rPr>
        <w:fldChar w:fldCharType="end"/>
      </w:r>
    </w:p>
    <w:p w14:paraId="59F43EC9" w14:textId="3FEBA5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E575E6">
        <w:t>27</w:t>
      </w:r>
      <w:r w:rsidRPr="002551AD">
        <w:rPr>
          <w:noProof w:val="0"/>
        </w:rPr>
        <w:fldChar w:fldCharType="end"/>
      </w:r>
    </w:p>
    <w:p w14:paraId="0A1980A9" w14:textId="42D906B1"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E575E6">
        <w:t>27</w:t>
      </w:r>
      <w:r w:rsidRPr="002551AD">
        <w:rPr>
          <w:noProof w:val="0"/>
        </w:rPr>
        <w:fldChar w:fldCharType="end"/>
      </w:r>
    </w:p>
    <w:p w14:paraId="0F698C7E" w14:textId="7D9F6D56"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E575E6">
        <w:t>27</w:t>
      </w:r>
      <w:r w:rsidRPr="002551AD">
        <w:rPr>
          <w:noProof w:val="0"/>
        </w:rPr>
        <w:fldChar w:fldCharType="end"/>
      </w:r>
    </w:p>
    <w:p w14:paraId="5F3F80FC" w14:textId="74332F4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E575E6">
        <w:t>28</w:t>
      </w:r>
      <w:r w:rsidRPr="002551AD">
        <w:rPr>
          <w:noProof w:val="0"/>
        </w:rPr>
        <w:fldChar w:fldCharType="end"/>
      </w:r>
    </w:p>
    <w:p w14:paraId="22441AC4" w14:textId="0B9089CE"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E575E6">
        <w:t>28</w:t>
      </w:r>
      <w:r w:rsidRPr="002551AD">
        <w:rPr>
          <w:noProof w:val="0"/>
        </w:rPr>
        <w:fldChar w:fldCharType="end"/>
      </w:r>
    </w:p>
    <w:p w14:paraId="29C3952A" w14:textId="7195911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lastRenderedPageBreak/>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E575E6">
        <w:t>28</w:t>
      </w:r>
      <w:r w:rsidRPr="002551AD">
        <w:rPr>
          <w:noProof w:val="0"/>
        </w:rPr>
        <w:fldChar w:fldCharType="end"/>
      </w:r>
    </w:p>
    <w:p w14:paraId="4F3E3C6E" w14:textId="3C6694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E575E6">
        <w:t>28</w:t>
      </w:r>
      <w:r w:rsidRPr="002551AD">
        <w:rPr>
          <w:noProof w:val="0"/>
        </w:rPr>
        <w:fldChar w:fldCharType="end"/>
      </w:r>
    </w:p>
    <w:p w14:paraId="21A12F70" w14:textId="652DA46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E575E6">
        <w:t>28</w:t>
      </w:r>
      <w:r w:rsidRPr="002551AD">
        <w:rPr>
          <w:noProof w:val="0"/>
        </w:rPr>
        <w:fldChar w:fldCharType="end"/>
      </w:r>
    </w:p>
    <w:p w14:paraId="3FA5AF9C" w14:textId="22AA865B"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E575E6">
        <w:t>30</w:t>
      </w:r>
      <w:r w:rsidRPr="002551AD">
        <w:rPr>
          <w:noProof w:val="0"/>
        </w:rPr>
        <w:fldChar w:fldCharType="end"/>
      </w:r>
    </w:p>
    <w:p w14:paraId="524EB7EE" w14:textId="7316EFA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E575E6">
        <w:t>30</w:t>
      </w:r>
      <w:r w:rsidRPr="002551AD">
        <w:rPr>
          <w:noProof w:val="0"/>
        </w:rPr>
        <w:fldChar w:fldCharType="end"/>
      </w:r>
    </w:p>
    <w:p w14:paraId="30F31182" w14:textId="21471DE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E575E6">
        <w:t>30</w:t>
      </w:r>
      <w:r w:rsidRPr="002551AD">
        <w:rPr>
          <w:noProof w:val="0"/>
        </w:rPr>
        <w:fldChar w:fldCharType="end"/>
      </w:r>
    </w:p>
    <w:p w14:paraId="77F37F37" w14:textId="51DCB8C0"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E575E6">
        <w:t>31</w:t>
      </w:r>
      <w:r w:rsidRPr="002551AD">
        <w:rPr>
          <w:noProof w:val="0"/>
        </w:rPr>
        <w:fldChar w:fldCharType="end"/>
      </w:r>
    </w:p>
    <w:p w14:paraId="53645CC3" w14:textId="2B14759B"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E575E6">
        <w:t>31</w:t>
      </w:r>
      <w:r w:rsidRPr="002551AD">
        <w:rPr>
          <w:noProof w:val="0"/>
        </w:rPr>
        <w:fldChar w:fldCharType="end"/>
      </w:r>
    </w:p>
    <w:p w14:paraId="4C478160" w14:textId="05807F1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E575E6">
        <w:t>32</w:t>
      </w:r>
      <w:r w:rsidRPr="002551AD">
        <w:rPr>
          <w:noProof w:val="0"/>
        </w:rPr>
        <w:fldChar w:fldCharType="end"/>
      </w:r>
    </w:p>
    <w:p w14:paraId="6E3B2639" w14:textId="21ADE97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E575E6">
        <w:t>32</w:t>
      </w:r>
      <w:r w:rsidRPr="002551AD">
        <w:rPr>
          <w:noProof w:val="0"/>
        </w:rPr>
        <w:fldChar w:fldCharType="end"/>
      </w:r>
    </w:p>
    <w:p w14:paraId="6E365D8D" w14:textId="547D8C9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E575E6">
        <w:t>32</w:t>
      </w:r>
      <w:r w:rsidRPr="002551AD">
        <w:rPr>
          <w:noProof w:val="0"/>
        </w:rPr>
        <w:fldChar w:fldCharType="end"/>
      </w:r>
    </w:p>
    <w:p w14:paraId="36AFEC60" w14:textId="13F6255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E575E6">
        <w:t>34</w:t>
      </w:r>
      <w:r w:rsidRPr="002551AD">
        <w:rPr>
          <w:noProof w:val="0"/>
        </w:rPr>
        <w:fldChar w:fldCharType="end"/>
      </w:r>
    </w:p>
    <w:p w14:paraId="160BE5FC" w14:textId="6559C4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E575E6">
        <w:t>34</w:t>
      </w:r>
      <w:r w:rsidRPr="002551AD">
        <w:rPr>
          <w:noProof w:val="0"/>
        </w:rPr>
        <w:fldChar w:fldCharType="end"/>
      </w:r>
    </w:p>
    <w:p w14:paraId="6182B67B" w14:textId="2DA5FF5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E575E6">
        <w:t>34</w:t>
      </w:r>
      <w:r w:rsidRPr="002551AD">
        <w:rPr>
          <w:noProof w:val="0"/>
        </w:rPr>
        <w:fldChar w:fldCharType="end"/>
      </w:r>
    </w:p>
    <w:p w14:paraId="6E9F86E4" w14:textId="581BB19A"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E575E6">
        <w:t>35</w:t>
      </w:r>
      <w:r w:rsidRPr="002551AD">
        <w:rPr>
          <w:noProof w:val="0"/>
        </w:rPr>
        <w:fldChar w:fldCharType="end"/>
      </w:r>
    </w:p>
    <w:p w14:paraId="7906BC7B" w14:textId="7CA2AD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E575E6">
        <w:t>35</w:t>
      </w:r>
      <w:r w:rsidRPr="002551AD">
        <w:rPr>
          <w:noProof w:val="0"/>
        </w:rPr>
        <w:fldChar w:fldCharType="end"/>
      </w:r>
    </w:p>
    <w:p w14:paraId="1279AB01" w14:textId="216E2A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E575E6">
        <w:t>36</w:t>
      </w:r>
      <w:r w:rsidRPr="002551AD">
        <w:rPr>
          <w:noProof w:val="0"/>
        </w:rPr>
        <w:fldChar w:fldCharType="end"/>
      </w:r>
    </w:p>
    <w:p w14:paraId="60A203A1" w14:textId="565DBDD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E575E6">
        <w:t>36</w:t>
      </w:r>
      <w:r w:rsidRPr="002551AD">
        <w:rPr>
          <w:noProof w:val="0"/>
        </w:rPr>
        <w:fldChar w:fldCharType="end"/>
      </w:r>
    </w:p>
    <w:p w14:paraId="42720F28" w14:textId="16124BC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E575E6">
        <w:t>36</w:t>
      </w:r>
      <w:r w:rsidRPr="002551AD">
        <w:rPr>
          <w:noProof w:val="0"/>
        </w:rPr>
        <w:fldChar w:fldCharType="end"/>
      </w:r>
    </w:p>
    <w:p w14:paraId="2CBC38F0" w14:textId="43C685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E575E6">
        <w:t>36</w:t>
      </w:r>
      <w:r w:rsidRPr="002551AD">
        <w:rPr>
          <w:noProof w:val="0"/>
        </w:rPr>
        <w:fldChar w:fldCharType="end"/>
      </w:r>
    </w:p>
    <w:p w14:paraId="4BE12CFF" w14:textId="0C05889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E575E6">
        <w:t>36</w:t>
      </w:r>
      <w:r w:rsidRPr="002551AD">
        <w:rPr>
          <w:noProof w:val="0"/>
        </w:rPr>
        <w:fldChar w:fldCharType="end"/>
      </w:r>
    </w:p>
    <w:p w14:paraId="18881C5D" w14:textId="4315C30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E575E6">
        <w:t>38</w:t>
      </w:r>
      <w:r w:rsidRPr="002551AD">
        <w:rPr>
          <w:noProof w:val="0"/>
        </w:rPr>
        <w:fldChar w:fldCharType="end"/>
      </w:r>
    </w:p>
    <w:p w14:paraId="38B4DA93" w14:textId="480BE0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E575E6">
        <w:t>38</w:t>
      </w:r>
      <w:r w:rsidRPr="002551AD">
        <w:rPr>
          <w:noProof w:val="0"/>
        </w:rPr>
        <w:fldChar w:fldCharType="end"/>
      </w:r>
    </w:p>
    <w:p w14:paraId="0D321B7D" w14:textId="77A497E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E575E6">
        <w:t>38</w:t>
      </w:r>
      <w:r w:rsidRPr="002551AD">
        <w:rPr>
          <w:noProof w:val="0"/>
        </w:rPr>
        <w:fldChar w:fldCharType="end"/>
      </w:r>
    </w:p>
    <w:p w14:paraId="565534F8" w14:textId="547A5D4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E575E6">
        <w:t>39</w:t>
      </w:r>
      <w:r w:rsidRPr="002551AD">
        <w:rPr>
          <w:noProof w:val="0"/>
        </w:rPr>
        <w:fldChar w:fldCharType="end"/>
      </w:r>
    </w:p>
    <w:p w14:paraId="1DDDEE87" w14:textId="668B37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E575E6">
        <w:t>39</w:t>
      </w:r>
      <w:r w:rsidRPr="002551AD">
        <w:rPr>
          <w:noProof w:val="0"/>
        </w:rPr>
        <w:fldChar w:fldCharType="end"/>
      </w:r>
    </w:p>
    <w:p w14:paraId="6614821D" w14:textId="2A24D2B8"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E575E6">
        <w:t>39</w:t>
      </w:r>
      <w:r w:rsidRPr="002551AD">
        <w:rPr>
          <w:noProof w:val="0"/>
        </w:rPr>
        <w:fldChar w:fldCharType="end"/>
      </w:r>
    </w:p>
    <w:p w14:paraId="3BD080E8" w14:textId="6B333BD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E575E6">
        <w:t>41</w:t>
      </w:r>
      <w:r w:rsidRPr="002551AD">
        <w:rPr>
          <w:noProof w:val="0"/>
        </w:rPr>
        <w:fldChar w:fldCharType="end"/>
      </w:r>
    </w:p>
    <w:p w14:paraId="48EE0D1D" w14:textId="58BD67E5"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E575E6">
        <w:t>41</w:t>
      </w:r>
      <w:r w:rsidRPr="002551AD">
        <w:rPr>
          <w:noProof w:val="0"/>
        </w:rPr>
        <w:fldChar w:fldCharType="end"/>
      </w:r>
    </w:p>
    <w:p w14:paraId="6F79DA4A" w14:textId="5684606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E575E6">
        <w:t>41</w:t>
      </w:r>
      <w:r w:rsidRPr="002551AD">
        <w:rPr>
          <w:noProof w:val="0"/>
        </w:rPr>
        <w:fldChar w:fldCharType="end"/>
      </w:r>
    </w:p>
    <w:p w14:paraId="30B83109" w14:textId="4E759D1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E575E6">
        <w:t>42</w:t>
      </w:r>
      <w:r w:rsidRPr="002551AD">
        <w:rPr>
          <w:noProof w:val="0"/>
        </w:rPr>
        <w:fldChar w:fldCharType="end"/>
      </w:r>
    </w:p>
    <w:p w14:paraId="253DEC54" w14:textId="56567C0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E575E6">
        <w:t>42</w:t>
      </w:r>
      <w:r w:rsidRPr="002551AD">
        <w:rPr>
          <w:noProof w:val="0"/>
        </w:rPr>
        <w:fldChar w:fldCharType="end"/>
      </w:r>
    </w:p>
    <w:p w14:paraId="53A025FC" w14:textId="208CB2A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E575E6">
        <w:t>43</w:t>
      </w:r>
      <w:r w:rsidRPr="002551AD">
        <w:rPr>
          <w:noProof w:val="0"/>
        </w:rPr>
        <w:fldChar w:fldCharType="end"/>
      </w:r>
    </w:p>
    <w:p w14:paraId="41DE1BB9" w14:textId="60279796"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E575E6">
        <w:t>43</w:t>
      </w:r>
      <w:r w:rsidRPr="002551AD">
        <w:rPr>
          <w:noProof w:val="0"/>
        </w:rPr>
        <w:fldChar w:fldCharType="end"/>
      </w:r>
    </w:p>
    <w:p w14:paraId="00DA669F" w14:textId="19B80D61"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E575E6">
        <w:t>43</w:t>
      </w:r>
      <w:r w:rsidRPr="002551AD">
        <w:rPr>
          <w:noProof w:val="0"/>
        </w:rPr>
        <w:fldChar w:fldCharType="end"/>
      </w:r>
    </w:p>
    <w:p w14:paraId="559F9024" w14:textId="46636FE4"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E575E6">
        <w:t>43</w:t>
      </w:r>
      <w:r w:rsidRPr="002551AD">
        <w:rPr>
          <w:noProof w:val="0"/>
        </w:rPr>
        <w:fldChar w:fldCharType="end"/>
      </w:r>
    </w:p>
    <w:p w14:paraId="65699FA0" w14:textId="75A3F81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E575E6">
        <w:t>43</w:t>
      </w:r>
      <w:r w:rsidRPr="002551AD">
        <w:rPr>
          <w:noProof w:val="0"/>
        </w:rPr>
        <w:fldChar w:fldCharType="end"/>
      </w:r>
    </w:p>
    <w:p w14:paraId="201DADAB" w14:textId="5F3D6A3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E575E6">
        <w:t>45</w:t>
      </w:r>
      <w:r w:rsidRPr="002551AD">
        <w:rPr>
          <w:noProof w:val="0"/>
        </w:rPr>
        <w:fldChar w:fldCharType="end"/>
      </w:r>
    </w:p>
    <w:p w14:paraId="2D9C4C38" w14:textId="30398DA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E575E6">
        <w:t>45</w:t>
      </w:r>
      <w:r w:rsidRPr="002551AD">
        <w:rPr>
          <w:noProof w:val="0"/>
        </w:rPr>
        <w:fldChar w:fldCharType="end"/>
      </w:r>
    </w:p>
    <w:p w14:paraId="6024C4AD" w14:textId="1226945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E575E6">
        <w:t>45</w:t>
      </w:r>
      <w:r w:rsidRPr="002551AD">
        <w:rPr>
          <w:noProof w:val="0"/>
        </w:rPr>
        <w:fldChar w:fldCharType="end"/>
      </w:r>
    </w:p>
    <w:p w14:paraId="7D9A13DC" w14:textId="492B913D"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E575E6">
        <w:t>46</w:t>
      </w:r>
      <w:r w:rsidRPr="002551AD">
        <w:rPr>
          <w:noProof w:val="0"/>
        </w:rPr>
        <w:fldChar w:fldCharType="end"/>
      </w:r>
    </w:p>
    <w:p w14:paraId="1AF8D829" w14:textId="01EEB1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E575E6">
        <w:t>46</w:t>
      </w:r>
      <w:r w:rsidRPr="002551AD">
        <w:rPr>
          <w:noProof w:val="0"/>
        </w:rPr>
        <w:fldChar w:fldCharType="end"/>
      </w:r>
    </w:p>
    <w:p w14:paraId="57894C79" w14:textId="3629B16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E575E6">
        <w:t>46</w:t>
      </w:r>
      <w:r w:rsidRPr="002551AD">
        <w:rPr>
          <w:noProof w:val="0"/>
        </w:rPr>
        <w:fldChar w:fldCharType="end"/>
      </w:r>
    </w:p>
    <w:p w14:paraId="4947A4E9" w14:textId="6C5E2AD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E575E6">
        <w:t>46</w:t>
      </w:r>
      <w:r w:rsidRPr="002551AD">
        <w:rPr>
          <w:noProof w:val="0"/>
        </w:rPr>
        <w:fldChar w:fldCharType="end"/>
      </w:r>
    </w:p>
    <w:p w14:paraId="5C8E4826" w14:textId="3E073510" w:rsidR="00596D08" w:rsidRPr="002551AD" w:rsidRDefault="00596D08">
      <w:pPr>
        <w:pStyle w:val="TOC1"/>
        <w:rPr>
          <w:rFonts w:asciiTheme="minorHAnsi"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E575E6">
        <w:t>47</w:t>
      </w:r>
      <w:r w:rsidRPr="002551AD">
        <w:rPr>
          <w:noProof w:val="0"/>
        </w:rPr>
        <w:fldChar w:fldCharType="end"/>
      </w:r>
    </w:p>
    <w:p w14:paraId="5972BAE9" w14:textId="433DDF11" w:rsidR="00596D08" w:rsidRPr="002551AD" w:rsidRDefault="00596D08">
      <w:pPr>
        <w:pStyle w:val="TOC1"/>
        <w:rPr>
          <w:rFonts w:asciiTheme="minorHAnsi"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E575E6">
        <w:t>47</w:t>
      </w:r>
      <w:r w:rsidRPr="002551AD">
        <w:rPr>
          <w:noProof w:val="0"/>
        </w:rPr>
        <w:fldChar w:fldCharType="end"/>
      </w:r>
    </w:p>
    <w:p w14:paraId="21796612" w14:textId="108DEC52"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E575E6">
        <w:t>47</w:t>
      </w:r>
      <w:r w:rsidRPr="002551AD">
        <w:rPr>
          <w:noProof w:val="0"/>
        </w:rPr>
        <w:fldChar w:fldCharType="end"/>
      </w:r>
    </w:p>
    <w:p w14:paraId="494D89D2" w14:textId="05B91C7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E575E6">
        <w:t>47</w:t>
      </w:r>
      <w:r w:rsidRPr="002551AD">
        <w:rPr>
          <w:noProof w:val="0"/>
        </w:rPr>
        <w:fldChar w:fldCharType="end"/>
      </w:r>
    </w:p>
    <w:p w14:paraId="3EAD097E" w14:textId="1E66241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E575E6">
        <w:t>47</w:t>
      </w:r>
      <w:r w:rsidRPr="002551AD">
        <w:rPr>
          <w:noProof w:val="0"/>
        </w:rPr>
        <w:fldChar w:fldCharType="end"/>
      </w:r>
    </w:p>
    <w:p w14:paraId="0F51F633" w14:textId="1266C580"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E575E6">
        <w:t>48</w:t>
      </w:r>
      <w:r w:rsidRPr="002551AD">
        <w:rPr>
          <w:noProof w:val="0"/>
        </w:rPr>
        <w:fldChar w:fldCharType="end"/>
      </w:r>
    </w:p>
    <w:p w14:paraId="565ECAAF" w14:textId="0042DB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E575E6">
        <w:t>48</w:t>
      </w:r>
      <w:r w:rsidRPr="002551AD">
        <w:rPr>
          <w:noProof w:val="0"/>
        </w:rPr>
        <w:fldChar w:fldCharType="end"/>
      </w:r>
    </w:p>
    <w:p w14:paraId="0D927258" w14:textId="7C6E4DC3"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E575E6">
        <w:t>48</w:t>
      </w:r>
      <w:r w:rsidRPr="002551AD">
        <w:rPr>
          <w:noProof w:val="0"/>
        </w:rPr>
        <w:fldChar w:fldCharType="end"/>
      </w:r>
    </w:p>
    <w:p w14:paraId="46395A7B" w14:textId="52825F6A"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E575E6">
        <w:t>48</w:t>
      </w:r>
      <w:r w:rsidRPr="002551AD">
        <w:rPr>
          <w:noProof w:val="0"/>
        </w:rPr>
        <w:fldChar w:fldCharType="end"/>
      </w:r>
    </w:p>
    <w:p w14:paraId="21510996" w14:textId="234DDB5C"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E575E6">
        <w:t>48</w:t>
      </w:r>
      <w:r w:rsidRPr="002551AD">
        <w:rPr>
          <w:noProof w:val="0"/>
        </w:rPr>
        <w:fldChar w:fldCharType="end"/>
      </w:r>
    </w:p>
    <w:p w14:paraId="3CE97E5C" w14:textId="79FAC8B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E575E6">
        <w:t>49</w:t>
      </w:r>
      <w:r w:rsidRPr="002551AD">
        <w:rPr>
          <w:noProof w:val="0"/>
        </w:rPr>
        <w:fldChar w:fldCharType="end"/>
      </w:r>
    </w:p>
    <w:p w14:paraId="64A1521B" w14:textId="4158A619"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E575E6">
        <w:t>49</w:t>
      </w:r>
      <w:r w:rsidRPr="002551AD">
        <w:rPr>
          <w:noProof w:val="0"/>
        </w:rPr>
        <w:fldChar w:fldCharType="end"/>
      </w:r>
    </w:p>
    <w:p w14:paraId="1BD7C8FA" w14:textId="01BEDF9C" w:rsidR="00596D08" w:rsidRPr="002551AD" w:rsidRDefault="00596D08">
      <w:pPr>
        <w:pStyle w:val="TOC1"/>
        <w:rPr>
          <w:rFonts w:asciiTheme="minorHAnsi"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E575E6">
        <w:t>49</w:t>
      </w:r>
      <w:r w:rsidRPr="002551AD">
        <w:rPr>
          <w:noProof w:val="0"/>
        </w:rPr>
        <w:fldChar w:fldCharType="end"/>
      </w:r>
    </w:p>
    <w:p w14:paraId="4045D944" w14:textId="7B94D642"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E575E6">
        <w:t>49</w:t>
      </w:r>
      <w:r w:rsidRPr="002551AD">
        <w:rPr>
          <w:noProof w:val="0"/>
        </w:rPr>
        <w:fldChar w:fldCharType="end"/>
      </w:r>
    </w:p>
    <w:p w14:paraId="52ACD341" w14:textId="6BF2A21C"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E575E6">
        <w:t>50</w:t>
      </w:r>
      <w:r w:rsidRPr="002551AD">
        <w:rPr>
          <w:noProof w:val="0"/>
        </w:rPr>
        <w:fldChar w:fldCharType="end"/>
      </w:r>
    </w:p>
    <w:p w14:paraId="4B313E61" w14:textId="3C9A0ACD" w:rsidR="00596D08" w:rsidRPr="002551AD" w:rsidRDefault="00596D08">
      <w:pPr>
        <w:pStyle w:val="TOC1"/>
        <w:rPr>
          <w:rFonts w:asciiTheme="minorHAnsi" w:hAnsiTheme="minorHAnsi" w:cstheme="minorBidi"/>
          <w:noProof w:val="0"/>
          <w:szCs w:val="22"/>
          <w:lang w:eastAsia="en-GB"/>
        </w:rPr>
      </w:pPr>
      <w:r w:rsidRPr="002551AD">
        <w:rPr>
          <w:noProof w:val="0"/>
        </w:rPr>
        <w:lastRenderedPageBreak/>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E575E6">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2" w:name="_Toc528748713"/>
      <w:r w:rsidR="00BB6418" w:rsidRPr="002551AD">
        <w:lastRenderedPageBreak/>
        <w:t>1</w:t>
      </w:r>
      <w:r w:rsidR="00BB6418" w:rsidRPr="002551AD">
        <w:tab/>
        <w:t>Scope</w:t>
      </w:r>
      <w:bookmarkEnd w:id="2"/>
    </w:p>
    <w:p w14:paraId="35882008" w14:textId="05DD0F6F"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3" w:name="_Toc528748714"/>
      <w:r w:rsidRPr="002551AD">
        <w:t>2</w:t>
      </w:r>
      <w:r w:rsidRPr="002551AD">
        <w:tab/>
        <w:t>References</w:t>
      </w:r>
      <w:bookmarkEnd w:id="3"/>
    </w:p>
    <w:p w14:paraId="6D8FA16B" w14:textId="77777777" w:rsidR="00CE407D" w:rsidRPr="002551AD" w:rsidRDefault="00CE407D" w:rsidP="00CE407D">
      <w:pPr>
        <w:pStyle w:val="Heading2"/>
      </w:pPr>
      <w:bookmarkStart w:id="4" w:name="_Toc528748715"/>
      <w:r w:rsidRPr="002551AD">
        <w:t>2.1</w:t>
      </w:r>
      <w:r w:rsidRPr="002551AD">
        <w:tab/>
        <w:t>Normative references</w:t>
      </w:r>
      <w:bookmarkEnd w:id="4"/>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5D0B0218" w:rsidR="00CE407D" w:rsidRPr="002551AD" w:rsidRDefault="00957DDD" w:rsidP="00957DDD">
      <w:pPr>
        <w:pStyle w:val="EX"/>
      </w:pPr>
      <w:r>
        <w:t>[</w:t>
      </w:r>
      <w:bookmarkStart w:id="5" w:name="REF_ONEM2MTS_0003"/>
      <w:r>
        <w:fldChar w:fldCharType="begin"/>
      </w:r>
      <w:r>
        <w:instrText>SEQ REF</w:instrText>
      </w:r>
      <w:r>
        <w:fldChar w:fldCharType="separate"/>
      </w:r>
      <w:r w:rsidR="00E575E6">
        <w:rPr>
          <w:noProof/>
        </w:rPr>
        <w:t>1</w:t>
      </w:r>
      <w:r>
        <w:fldChar w:fldCharType="end"/>
      </w:r>
      <w:bookmarkEnd w:id="5"/>
      <w:r>
        <w:t>]</w:t>
      </w:r>
      <w:r>
        <w:tab/>
      </w:r>
      <w:r w:rsidRPr="00957DDD">
        <w:rPr>
          <w:color w:val="0000FF"/>
        </w:rPr>
        <w:t>oneM2M TS-0003</w:t>
      </w:r>
      <w:r>
        <w:t>: "Security solutions".</w:t>
      </w:r>
    </w:p>
    <w:p w14:paraId="3A111573" w14:textId="13C67E00" w:rsidR="00C813A8" w:rsidRPr="002551AD" w:rsidRDefault="00957DDD" w:rsidP="00957DDD">
      <w:pPr>
        <w:pStyle w:val="EX"/>
      </w:pPr>
      <w:r>
        <w:t>[</w:t>
      </w:r>
      <w:bookmarkStart w:id="6" w:name="REF_ONEM2MTS_0001"/>
      <w:r>
        <w:fldChar w:fldCharType="begin"/>
      </w:r>
      <w:r>
        <w:instrText>SEQ REF</w:instrText>
      </w:r>
      <w:r>
        <w:fldChar w:fldCharType="separate"/>
      </w:r>
      <w:r w:rsidR="00E575E6">
        <w:rPr>
          <w:noProof/>
        </w:rPr>
        <w:t>2</w:t>
      </w:r>
      <w:r>
        <w:fldChar w:fldCharType="end"/>
      </w:r>
      <w:bookmarkEnd w:id="6"/>
      <w:r>
        <w:t>]</w:t>
      </w:r>
      <w:r>
        <w:tab/>
      </w:r>
      <w:r w:rsidRPr="00957DDD">
        <w:rPr>
          <w:color w:val="0000FF"/>
        </w:rPr>
        <w:t>oneM2M TS-0001</w:t>
      </w:r>
      <w:r>
        <w:t>: "Functional Architecture".</w:t>
      </w:r>
    </w:p>
    <w:p w14:paraId="3C70B4BE" w14:textId="1A15A79C" w:rsidR="00C813A8" w:rsidRPr="002551AD" w:rsidRDefault="00957DDD" w:rsidP="00957DDD">
      <w:pPr>
        <w:pStyle w:val="EX"/>
      </w:pPr>
      <w:r>
        <w:t>[</w:t>
      </w:r>
      <w:bookmarkStart w:id="7" w:name="REF_TS102221"/>
      <w:r>
        <w:fldChar w:fldCharType="begin"/>
      </w:r>
      <w:r>
        <w:instrText>SEQ REF</w:instrText>
      </w:r>
      <w:r>
        <w:fldChar w:fldCharType="separate"/>
      </w:r>
      <w:r w:rsidR="00E575E6">
        <w:rPr>
          <w:noProof/>
        </w:rPr>
        <w:t>3</w:t>
      </w:r>
      <w:r>
        <w:fldChar w:fldCharType="end"/>
      </w:r>
      <w:bookmarkEnd w:id="7"/>
      <w:r>
        <w:t>]</w:t>
      </w:r>
      <w:r>
        <w:tab/>
      </w:r>
      <w:r w:rsidRPr="00957DDD">
        <w:rPr>
          <w:color w:val="0000FF"/>
        </w:rPr>
        <w:t>ETSI TS 102 221</w:t>
      </w:r>
      <w:r>
        <w:t>: "Smart Cards; UICC-Terminal interface; Physical and logical characteristics".</w:t>
      </w:r>
    </w:p>
    <w:p w14:paraId="4AD2C04E" w14:textId="7C4C86EE" w:rsidR="00C813A8" w:rsidRPr="002551AD" w:rsidRDefault="00957DDD" w:rsidP="00957DDD">
      <w:pPr>
        <w:pStyle w:val="EX"/>
      </w:pPr>
      <w:r>
        <w:t>[</w:t>
      </w:r>
      <w:bookmarkStart w:id="8" w:name="REF_GLOBALPLATFORMDEVICETECHNOLOGYTEESYS"/>
      <w:r>
        <w:fldChar w:fldCharType="begin"/>
      </w:r>
      <w:r>
        <w:instrText>SEQ REF</w:instrText>
      </w:r>
      <w:r>
        <w:fldChar w:fldCharType="separate"/>
      </w:r>
      <w:r w:rsidR="00E575E6">
        <w:rPr>
          <w:noProof/>
        </w:rPr>
        <w:t>4</w:t>
      </w:r>
      <w:r>
        <w:fldChar w:fldCharType="end"/>
      </w:r>
      <w:bookmarkEnd w:id="8"/>
      <w:r>
        <w:t>]</w:t>
      </w:r>
      <w:r>
        <w:tab/>
      </w:r>
      <w:r w:rsidRPr="00957DDD">
        <w:rPr>
          <w:color w:val="0000FF"/>
        </w:rPr>
        <w:t>GlobalPlatform</w:t>
      </w:r>
      <w:r w:rsidR="002E2FD1">
        <w:rPr>
          <w:color w:val="0000FF"/>
        </w:rPr>
        <w:t>:</w:t>
      </w:r>
      <w:r w:rsidRPr="00957DDD">
        <w:rPr>
          <w:color w:val="0000FF"/>
        </w:rPr>
        <w:t xml:space="preserve"> </w:t>
      </w:r>
      <w:r w:rsidR="00810489">
        <w:rPr>
          <w:color w:val="0000FF"/>
        </w:rPr>
        <w:t>"</w:t>
      </w:r>
      <w:r w:rsidRPr="00957DDD">
        <w:rPr>
          <w:color w:val="0000FF"/>
        </w:rPr>
        <w:t xml:space="preserve">Device Technology </w:t>
      </w:r>
      <w:r w:rsidR="00215224" w:rsidRPr="0082591E">
        <w:t>Device API Access Control</w:t>
      </w:r>
      <w:r w:rsidR="00810489">
        <w:t>"</w:t>
      </w:r>
      <w:r w:rsidR="002541BF">
        <w:t>,</w:t>
      </w:r>
      <w:r w:rsidR="00215224" w:rsidRPr="0082591E">
        <w:t xml:space="preserve"> v1.0</w:t>
      </w:r>
      <w:r w:rsidR="00810489">
        <w:t>.</w:t>
      </w:r>
    </w:p>
    <w:p w14:paraId="12283DAA" w14:textId="17AA6231" w:rsidR="00852AB3" w:rsidRPr="002551AD" w:rsidRDefault="00957DDD" w:rsidP="00957DDD">
      <w:pPr>
        <w:pStyle w:val="EX"/>
      </w:pPr>
      <w:r>
        <w:t>[</w:t>
      </w:r>
      <w:bookmarkStart w:id="9" w:name="REF_GLOBALPLATFORMCARDSPECIFICATIONVERSI"/>
      <w:r>
        <w:fldChar w:fldCharType="begin"/>
      </w:r>
      <w:r>
        <w:instrText>SEQ REF</w:instrText>
      </w:r>
      <w:r>
        <w:fldChar w:fldCharType="separate"/>
      </w:r>
      <w:r w:rsidR="00E575E6">
        <w:rPr>
          <w:noProof/>
        </w:rPr>
        <w:t>5</w:t>
      </w:r>
      <w:r>
        <w:fldChar w:fldCharType="end"/>
      </w:r>
      <w:bookmarkEnd w:id="9"/>
      <w:r>
        <w:t>]</w:t>
      </w:r>
      <w:r>
        <w:tab/>
      </w:r>
      <w:r w:rsidRPr="00957DDD">
        <w:rPr>
          <w:color w:val="0000FF"/>
        </w:rPr>
        <w:t>GlobalPlatform</w:t>
      </w:r>
      <w:r w:rsidR="002E2FD1">
        <w:rPr>
          <w:color w:val="0000FF"/>
        </w:rPr>
        <w:t>:</w:t>
      </w:r>
      <w:r w:rsidRPr="00957DDD">
        <w:rPr>
          <w:color w:val="0000FF"/>
        </w:rPr>
        <w:t xml:space="preserve"> </w:t>
      </w:r>
      <w:r w:rsidR="002E2FD1">
        <w:rPr>
          <w:color w:val="0000FF"/>
        </w:rPr>
        <w:t>"</w:t>
      </w:r>
      <w:r w:rsidRPr="00957DDD">
        <w:rPr>
          <w:color w:val="0000FF"/>
        </w:rPr>
        <w:t>Card Specification</w:t>
      </w:r>
      <w:r w:rsidR="002E2FD1">
        <w:rPr>
          <w:color w:val="0000FF"/>
        </w:rPr>
        <w:t>"</w:t>
      </w:r>
      <w:r w:rsidRPr="00957DDD">
        <w:rPr>
          <w:color w:val="0000FF"/>
        </w:rPr>
        <w:t>, version 2.3</w:t>
      </w:r>
      <w:r>
        <w:t xml:space="preserve"> (including its Amendments).</w:t>
      </w:r>
    </w:p>
    <w:p w14:paraId="2CD2679E" w14:textId="7F4FA55A" w:rsidR="00383F77" w:rsidRPr="002551AD" w:rsidRDefault="00957DDD" w:rsidP="00957DDD">
      <w:pPr>
        <w:pStyle w:val="EX"/>
        <w:rPr>
          <w:rFonts w:eastAsia="MS Mincho"/>
        </w:rPr>
      </w:pPr>
      <w:r>
        <w:t>[</w:t>
      </w:r>
      <w:bookmarkStart w:id="10" w:name="REF_IETFRFC5705"/>
      <w:r>
        <w:fldChar w:fldCharType="begin"/>
      </w:r>
      <w:r>
        <w:instrText>SEQ REF</w:instrText>
      </w:r>
      <w:r>
        <w:fldChar w:fldCharType="separate"/>
      </w:r>
      <w:r w:rsidR="00E575E6">
        <w:rPr>
          <w:noProof/>
        </w:rPr>
        <w:t>6</w:t>
      </w:r>
      <w:r>
        <w:fldChar w:fldCharType="end"/>
      </w:r>
      <w:bookmarkEnd w:id="10"/>
      <w:r>
        <w:t>]</w:t>
      </w:r>
      <w:r>
        <w:tab/>
      </w:r>
      <w:r w:rsidRPr="00957DDD">
        <w:rPr>
          <w:color w:val="0000FF"/>
        </w:rPr>
        <w:t>IETF RFC 5705</w:t>
      </w:r>
      <w:r>
        <w:t>: "Keying Material Exporters for Transport Layer Security (TLS)".</w:t>
      </w:r>
    </w:p>
    <w:p w14:paraId="1EDDEF78" w14:textId="48543E92" w:rsidR="00093B2E" w:rsidRPr="002551AD" w:rsidRDefault="00957DDD" w:rsidP="00957DDD">
      <w:pPr>
        <w:pStyle w:val="EX"/>
      </w:pPr>
      <w:r>
        <w:t>[</w:t>
      </w:r>
      <w:bookmarkStart w:id="11" w:name="REF_ISOIEC7816_3"/>
      <w:r>
        <w:fldChar w:fldCharType="begin"/>
      </w:r>
      <w:r>
        <w:instrText>SEQ REF</w:instrText>
      </w:r>
      <w:r>
        <w:fldChar w:fldCharType="separate"/>
      </w:r>
      <w:r w:rsidR="00E575E6">
        <w:rPr>
          <w:noProof/>
        </w:rPr>
        <w:t>7</w:t>
      </w:r>
      <w:r>
        <w:fldChar w:fldCharType="end"/>
      </w:r>
      <w:bookmarkEnd w:id="11"/>
      <w:r>
        <w:t>]</w:t>
      </w:r>
      <w:r>
        <w:tab/>
      </w:r>
      <w:r w:rsidRPr="00957DDD">
        <w:rPr>
          <w:color w:val="0000FF"/>
        </w:rPr>
        <w:t>ISO/IEC 7816-3</w:t>
      </w:r>
      <w:r>
        <w:t>: "Identification cards -- Integrated circuit cards -- Part 3: Cards with contacts -- Electrical interface and transmission protocols".</w:t>
      </w:r>
    </w:p>
    <w:p w14:paraId="4338849E" w14:textId="0979A718" w:rsidR="00E04BDE" w:rsidRPr="002551AD" w:rsidRDefault="00957DDD" w:rsidP="00957DDD">
      <w:pPr>
        <w:pStyle w:val="EX"/>
      </w:pPr>
      <w:r>
        <w:t>[</w:t>
      </w:r>
      <w:bookmarkStart w:id="12" w:name="REF_IETFRFC5116"/>
      <w:r>
        <w:fldChar w:fldCharType="begin"/>
      </w:r>
      <w:r>
        <w:instrText>SEQ REF</w:instrText>
      </w:r>
      <w:r>
        <w:fldChar w:fldCharType="separate"/>
      </w:r>
      <w:r w:rsidR="00E575E6">
        <w:rPr>
          <w:noProof/>
        </w:rPr>
        <w:t>8</w:t>
      </w:r>
      <w:r>
        <w:fldChar w:fldCharType="end"/>
      </w:r>
      <w:bookmarkEnd w:id="12"/>
      <w:r>
        <w:t>]</w:t>
      </w:r>
      <w:r>
        <w:tab/>
      </w:r>
      <w:r w:rsidRPr="00957DDD">
        <w:rPr>
          <w:color w:val="0000FF"/>
        </w:rPr>
        <w:t>IETF RFC 5116</w:t>
      </w:r>
      <w:r>
        <w:t>: "An Interface and Algorithms for Authenticated Encryption".</w:t>
      </w:r>
    </w:p>
    <w:p w14:paraId="6A4479D0" w14:textId="62347AE6" w:rsidR="00E04BDE" w:rsidRPr="002551AD" w:rsidRDefault="00957DDD" w:rsidP="00957DDD">
      <w:pPr>
        <w:pStyle w:val="EX"/>
      </w:pPr>
      <w:r>
        <w:t>[</w:t>
      </w:r>
      <w:bookmarkStart w:id="13" w:name="REF_IETFRFC6655"/>
      <w:r>
        <w:fldChar w:fldCharType="begin"/>
      </w:r>
      <w:r>
        <w:instrText>SEQ REF</w:instrText>
      </w:r>
      <w:r>
        <w:fldChar w:fldCharType="separate"/>
      </w:r>
      <w:r w:rsidR="00E575E6">
        <w:rPr>
          <w:noProof/>
        </w:rPr>
        <w:t>9</w:t>
      </w:r>
      <w:r>
        <w:fldChar w:fldCharType="end"/>
      </w:r>
      <w:bookmarkEnd w:id="13"/>
      <w:r>
        <w:t>]</w:t>
      </w:r>
      <w:r>
        <w:tab/>
      </w:r>
      <w:r w:rsidRPr="00957DDD">
        <w:rPr>
          <w:color w:val="0000FF"/>
        </w:rPr>
        <w:t>IETF RFC 6655</w:t>
      </w:r>
      <w:r>
        <w:t>: "AES-CCM Cipher Suites for Transport Layer Security (TLS)".</w:t>
      </w:r>
    </w:p>
    <w:p w14:paraId="6002074A" w14:textId="793EEA63" w:rsidR="00E04BDE" w:rsidRPr="002551AD" w:rsidRDefault="00957DDD" w:rsidP="00957DDD">
      <w:pPr>
        <w:pStyle w:val="EX"/>
      </w:pPr>
      <w:r>
        <w:t>[</w:t>
      </w:r>
      <w:bookmarkStart w:id="14" w:name="REF_ISO9797"/>
      <w:r>
        <w:fldChar w:fldCharType="begin"/>
      </w:r>
      <w:r>
        <w:instrText>SEQ REF</w:instrText>
      </w:r>
      <w:r>
        <w:fldChar w:fldCharType="separate"/>
      </w:r>
      <w:r w:rsidR="00E575E6">
        <w:rPr>
          <w:noProof/>
        </w:rPr>
        <w:t>10</w:t>
      </w:r>
      <w:r>
        <w:fldChar w:fldCharType="end"/>
      </w:r>
      <w:bookmarkEnd w:id="14"/>
      <w:r>
        <w:t>]</w:t>
      </w:r>
      <w:r>
        <w:tab/>
      </w:r>
      <w:r w:rsidRPr="00957DDD">
        <w:rPr>
          <w:color w:val="0000FF"/>
        </w:rPr>
        <w:t>ISO 9797</w:t>
      </w:r>
      <w:r>
        <w:t xml:space="preserve"> (2011): "Information technology -- Security techniques -- Message Authentication Codes (MACs)".</w:t>
      </w:r>
    </w:p>
    <w:p w14:paraId="48DE7CD8" w14:textId="082DB9D6" w:rsidR="00911279" w:rsidRPr="002551AD" w:rsidRDefault="00957DDD" w:rsidP="00957DDD">
      <w:pPr>
        <w:pStyle w:val="EX"/>
        <w:rPr>
          <w:rFonts w:eastAsia="Malgun Gothic"/>
        </w:rPr>
      </w:pPr>
      <w:r>
        <w:t>[</w:t>
      </w:r>
      <w:bookmarkStart w:id="15" w:name="REF_NISTFIPSPUB186_2"/>
      <w:r>
        <w:fldChar w:fldCharType="begin"/>
      </w:r>
      <w:r>
        <w:instrText>SEQ REF</w:instrText>
      </w:r>
      <w:r>
        <w:fldChar w:fldCharType="separate"/>
      </w:r>
      <w:r w:rsidR="00E575E6">
        <w:rPr>
          <w:noProof/>
        </w:rPr>
        <w:t>11</w:t>
      </w:r>
      <w:r>
        <w:fldChar w:fldCharType="end"/>
      </w:r>
      <w:bookmarkEnd w:id="15"/>
      <w:r>
        <w:t>]</w:t>
      </w:r>
      <w:r>
        <w:tab/>
      </w:r>
      <w:r w:rsidRPr="00957DDD">
        <w:rPr>
          <w:color w:val="0000FF"/>
        </w:rPr>
        <w:t>NIST FIPS PUB 186-</w:t>
      </w:r>
      <w:r w:rsidR="00E76A83">
        <w:rPr>
          <w:color w:val="0000FF"/>
        </w:rPr>
        <w:t>4</w:t>
      </w:r>
      <w:r>
        <w:t>: "Digital Signature Standard (DSS)".</w:t>
      </w:r>
    </w:p>
    <w:p w14:paraId="1A6857F1" w14:textId="526751C0" w:rsidR="00911279" w:rsidRPr="002551AD" w:rsidRDefault="00957DDD" w:rsidP="00957DDD">
      <w:pPr>
        <w:pStyle w:val="EX"/>
        <w:rPr>
          <w:rFonts w:eastAsia="Malgun Gothic"/>
        </w:rPr>
      </w:pPr>
      <w:r>
        <w:t>[</w:t>
      </w:r>
      <w:bookmarkStart w:id="16" w:name="REF_IETFRFC2104"/>
      <w:r>
        <w:fldChar w:fldCharType="begin"/>
      </w:r>
      <w:r>
        <w:instrText>SEQ REF</w:instrText>
      </w:r>
      <w:r>
        <w:fldChar w:fldCharType="separate"/>
      </w:r>
      <w:r w:rsidR="00E575E6">
        <w:rPr>
          <w:noProof/>
        </w:rPr>
        <w:t>12</w:t>
      </w:r>
      <w:r>
        <w:fldChar w:fldCharType="end"/>
      </w:r>
      <w:bookmarkEnd w:id="16"/>
      <w:r>
        <w:t>]</w:t>
      </w:r>
      <w:r>
        <w:tab/>
      </w:r>
      <w:r w:rsidRPr="00957DDD">
        <w:rPr>
          <w:color w:val="0000FF"/>
        </w:rPr>
        <w:t>IETF RFC 2104</w:t>
      </w:r>
      <w:r>
        <w:t xml:space="preserve">: "HMAC: </w:t>
      </w:r>
      <w:proofErr w:type="gramStart"/>
      <w:r>
        <w:t>Keyed-Hashing</w:t>
      </w:r>
      <w:proofErr w:type="gramEnd"/>
      <w:r>
        <w:t xml:space="preserve"> for Message Authentication".</w:t>
      </w:r>
    </w:p>
    <w:p w14:paraId="30027A7D" w14:textId="4A9F1DDD" w:rsidR="00C813A8" w:rsidRPr="002551AD" w:rsidRDefault="00957DDD" w:rsidP="00957DDD">
      <w:pPr>
        <w:pStyle w:val="EX"/>
      </w:pPr>
      <w:r>
        <w:t>[</w:t>
      </w:r>
      <w:bookmarkStart w:id="17" w:name="REF_ISOIEC18031"/>
      <w:r>
        <w:fldChar w:fldCharType="begin"/>
      </w:r>
      <w:r>
        <w:instrText>SEQ REF</w:instrText>
      </w:r>
      <w:r>
        <w:fldChar w:fldCharType="separate"/>
      </w:r>
      <w:r w:rsidR="00E575E6">
        <w:rPr>
          <w:noProof/>
        </w:rPr>
        <w:t>13</w:t>
      </w:r>
      <w:r>
        <w:fldChar w:fldCharType="end"/>
      </w:r>
      <w:bookmarkEnd w:id="17"/>
      <w:r>
        <w:t>]</w:t>
      </w:r>
      <w:r>
        <w:tab/>
      </w:r>
      <w:r w:rsidRPr="00957DDD">
        <w:rPr>
          <w:color w:val="0000FF"/>
        </w:rPr>
        <w:t>ISO/IEC 18031</w:t>
      </w:r>
      <w:r>
        <w:t xml:space="preserve"> (2011): "Information technology -- Security techniques -- Random bit generation".</w:t>
      </w:r>
    </w:p>
    <w:p w14:paraId="6A21E141" w14:textId="1C26813E" w:rsidR="00DF4DD1" w:rsidRPr="002551AD" w:rsidRDefault="00957DDD" w:rsidP="00957DDD">
      <w:pPr>
        <w:pStyle w:val="EX"/>
      </w:pPr>
      <w:r>
        <w:t>[</w:t>
      </w:r>
      <w:bookmarkStart w:id="18" w:name="REF_ONEM2MTS_0004"/>
      <w:r>
        <w:fldChar w:fldCharType="begin"/>
      </w:r>
      <w:r>
        <w:instrText>SEQ REF</w:instrText>
      </w:r>
      <w:r>
        <w:fldChar w:fldCharType="separate"/>
      </w:r>
      <w:r w:rsidR="00E575E6">
        <w:rPr>
          <w:noProof/>
        </w:rPr>
        <w:t>14</w:t>
      </w:r>
      <w:r>
        <w:fldChar w:fldCharType="end"/>
      </w:r>
      <w:bookmarkEnd w:id="18"/>
      <w:r>
        <w:t>]</w:t>
      </w:r>
      <w:r>
        <w:tab/>
      </w:r>
      <w:r w:rsidRPr="00957DDD">
        <w:rPr>
          <w:color w:val="0000FF"/>
        </w:rPr>
        <w:t>oneM2M TS-0004</w:t>
      </w:r>
      <w:r>
        <w:t>: "Service Layer Core Protocol Specification".</w:t>
      </w:r>
    </w:p>
    <w:p w14:paraId="30CB5E45" w14:textId="5ED3659F" w:rsidR="00DF4DD1" w:rsidRPr="002551AD" w:rsidRDefault="00957DDD" w:rsidP="00957DDD">
      <w:pPr>
        <w:pStyle w:val="EX"/>
      </w:pPr>
      <w:r>
        <w:t>[</w:t>
      </w:r>
      <w:bookmarkStart w:id="19" w:name="REF_ONEM2MTS_0008"/>
      <w:r>
        <w:fldChar w:fldCharType="begin"/>
      </w:r>
      <w:r>
        <w:instrText>SEQ REF</w:instrText>
      </w:r>
      <w:r>
        <w:fldChar w:fldCharType="separate"/>
      </w:r>
      <w:r w:rsidR="00E575E6">
        <w:rPr>
          <w:noProof/>
        </w:rPr>
        <w:t>15</w:t>
      </w:r>
      <w:r>
        <w:fldChar w:fldCharType="end"/>
      </w:r>
      <w:bookmarkEnd w:id="19"/>
      <w:r>
        <w:t>]</w:t>
      </w:r>
      <w:r>
        <w:tab/>
      </w:r>
      <w:r w:rsidRPr="00957DDD">
        <w:rPr>
          <w:color w:val="0000FF"/>
        </w:rPr>
        <w:t>oneM2M TS-0008</w:t>
      </w:r>
      <w:r>
        <w:t>: "CoAP Protocol Binding".</w:t>
      </w:r>
    </w:p>
    <w:p w14:paraId="04EC46E0" w14:textId="5D657459" w:rsidR="00DF4DD1" w:rsidRPr="002551AD" w:rsidRDefault="00957DDD" w:rsidP="00957DDD">
      <w:pPr>
        <w:pStyle w:val="EX"/>
      </w:pPr>
      <w:r>
        <w:t>[</w:t>
      </w:r>
      <w:bookmarkStart w:id="20" w:name="REF_ONEM2MTS_0009"/>
      <w:r>
        <w:fldChar w:fldCharType="begin"/>
      </w:r>
      <w:r>
        <w:instrText>SEQ REF</w:instrText>
      </w:r>
      <w:r>
        <w:fldChar w:fldCharType="separate"/>
      </w:r>
      <w:r w:rsidR="00E575E6">
        <w:rPr>
          <w:noProof/>
        </w:rPr>
        <w:t>16</w:t>
      </w:r>
      <w:r>
        <w:fldChar w:fldCharType="end"/>
      </w:r>
      <w:bookmarkEnd w:id="20"/>
      <w:r>
        <w:t>]</w:t>
      </w:r>
      <w:r>
        <w:tab/>
      </w:r>
      <w:r w:rsidRPr="00957DDD">
        <w:rPr>
          <w:color w:val="0000FF"/>
        </w:rPr>
        <w:t>oneM2M TS-0009</w:t>
      </w:r>
      <w:r>
        <w:t>: "HTTP Protocol Binding".</w:t>
      </w:r>
    </w:p>
    <w:p w14:paraId="7767AFA0" w14:textId="4F35D66A" w:rsidR="00DF4DD1" w:rsidRPr="002551AD" w:rsidRDefault="00957DDD" w:rsidP="00957DDD">
      <w:pPr>
        <w:pStyle w:val="EX"/>
      </w:pPr>
      <w:r>
        <w:t>[</w:t>
      </w:r>
      <w:bookmarkStart w:id="21" w:name="REF_ONEM2MTS_0010"/>
      <w:r>
        <w:fldChar w:fldCharType="begin"/>
      </w:r>
      <w:r>
        <w:instrText>SEQ REF</w:instrText>
      </w:r>
      <w:r>
        <w:fldChar w:fldCharType="separate"/>
      </w:r>
      <w:r w:rsidR="00E575E6">
        <w:rPr>
          <w:noProof/>
        </w:rPr>
        <w:t>17</w:t>
      </w:r>
      <w:r>
        <w:fldChar w:fldCharType="end"/>
      </w:r>
      <w:bookmarkEnd w:id="21"/>
      <w:r>
        <w:t>]</w:t>
      </w:r>
      <w:r>
        <w:tab/>
      </w:r>
      <w:r w:rsidRPr="00957DDD">
        <w:rPr>
          <w:color w:val="0000FF"/>
        </w:rPr>
        <w:t>oneM2M TS-0010</w:t>
      </w:r>
      <w:r>
        <w:t>: "MQTT Protocol Binding".</w:t>
      </w:r>
    </w:p>
    <w:p w14:paraId="5FC98C6D" w14:textId="36102C1A" w:rsidR="00DF4DD1" w:rsidRPr="002551AD" w:rsidRDefault="00957DDD" w:rsidP="00957DDD">
      <w:pPr>
        <w:pStyle w:val="EX"/>
      </w:pPr>
      <w:r>
        <w:t>[</w:t>
      </w:r>
      <w:bookmarkStart w:id="22" w:name="REF_ONEM2MTS_0020"/>
      <w:r>
        <w:fldChar w:fldCharType="begin"/>
      </w:r>
      <w:r>
        <w:instrText>SEQ REF</w:instrText>
      </w:r>
      <w:r>
        <w:fldChar w:fldCharType="separate"/>
      </w:r>
      <w:r w:rsidR="00E575E6">
        <w:rPr>
          <w:noProof/>
        </w:rPr>
        <w:t>18</w:t>
      </w:r>
      <w:r>
        <w:fldChar w:fldCharType="end"/>
      </w:r>
      <w:bookmarkEnd w:id="22"/>
      <w:r>
        <w:t>]</w:t>
      </w:r>
      <w:r>
        <w:tab/>
      </w:r>
      <w:r w:rsidRPr="00957DDD">
        <w:rPr>
          <w:color w:val="0000FF"/>
        </w:rPr>
        <w:t>oneM2M TS-0020</w:t>
      </w:r>
      <w:r>
        <w:t>: "</w:t>
      </w:r>
      <w:proofErr w:type="spellStart"/>
      <w:r>
        <w:t>Websocket</w:t>
      </w:r>
      <w:proofErr w:type="spellEnd"/>
      <w:r>
        <w:t xml:space="preserve"> Protocol Binding".</w:t>
      </w:r>
    </w:p>
    <w:p w14:paraId="521D22D0" w14:textId="0528E280" w:rsidR="00DA460F" w:rsidRDefault="00957DDD" w:rsidP="00957DDD">
      <w:pPr>
        <w:pStyle w:val="EX"/>
      </w:pPr>
      <w:r>
        <w:t>[</w:t>
      </w:r>
      <w:bookmarkStart w:id="23" w:name="REF_ONEM2MTS0022"/>
      <w:r>
        <w:fldChar w:fldCharType="begin"/>
      </w:r>
      <w:r>
        <w:instrText>SEQ REF</w:instrText>
      </w:r>
      <w:r>
        <w:fldChar w:fldCharType="separate"/>
      </w:r>
      <w:r w:rsidR="00E575E6">
        <w:rPr>
          <w:noProof/>
        </w:rPr>
        <w:t>19</w:t>
      </w:r>
      <w:r>
        <w:fldChar w:fldCharType="end"/>
      </w:r>
      <w:bookmarkEnd w:id="23"/>
      <w:r>
        <w:t>]</w:t>
      </w:r>
      <w:r>
        <w:tab/>
      </w:r>
      <w:r w:rsidRPr="00D72FC1">
        <w:t>oneM2M TS</w:t>
      </w:r>
      <w:r w:rsidR="00D72FC1">
        <w:t>-</w:t>
      </w:r>
      <w:r w:rsidRPr="00D72FC1">
        <w:t>0022</w:t>
      </w:r>
      <w:r>
        <w:t>: "Field Device Configuration".</w:t>
      </w:r>
    </w:p>
    <w:p w14:paraId="496BA6F4" w14:textId="13716A1F" w:rsidR="001A7892" w:rsidRPr="002551AD" w:rsidRDefault="001A7892" w:rsidP="00957DDD">
      <w:pPr>
        <w:pStyle w:val="EX"/>
      </w:pPr>
      <w:r>
        <w:t>[</w:t>
      </w:r>
      <w:bookmarkStart w:id="24" w:name="REF_ONEM2MTS_0011"/>
      <w:r>
        <w:fldChar w:fldCharType="begin"/>
      </w:r>
      <w:r>
        <w:instrText>SEQ REF</w:instrText>
      </w:r>
      <w:r>
        <w:fldChar w:fldCharType="separate"/>
      </w:r>
      <w:r w:rsidR="00E575E6">
        <w:rPr>
          <w:noProof/>
        </w:rPr>
        <w:t>20</w:t>
      </w:r>
      <w:r>
        <w:fldChar w:fldCharType="end"/>
      </w:r>
      <w:bookmarkEnd w:id="24"/>
      <w:r>
        <w:t>]</w:t>
      </w:r>
      <w:r>
        <w:tab/>
      </w:r>
      <w:r w:rsidRPr="008129CC">
        <w:rPr>
          <w:lang w:eastAsia="zh-CN"/>
        </w:rPr>
        <w:t>oneM2M TS-0011: "Common Terminology</w:t>
      </w:r>
      <w:r w:rsidR="00E1425C">
        <w:rPr>
          <w:lang w:eastAsia="zh-CN"/>
        </w:rPr>
        <w:t>".</w:t>
      </w:r>
    </w:p>
    <w:p w14:paraId="42CD7103" w14:textId="77777777" w:rsidR="00653A3B" w:rsidRPr="002551AD" w:rsidRDefault="00653A3B" w:rsidP="0032066E">
      <w:pPr>
        <w:pStyle w:val="Heading2"/>
      </w:pPr>
      <w:bookmarkStart w:id="25" w:name="_Toc528748716"/>
      <w:r w:rsidRPr="002551AD">
        <w:lastRenderedPageBreak/>
        <w:t>2.2</w:t>
      </w:r>
      <w:r w:rsidRPr="002551AD">
        <w:tab/>
        <w:t>Informative references</w:t>
      </w:r>
      <w:bookmarkEnd w:id="25"/>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052F86FA" w:rsidR="0037713F" w:rsidRPr="002551AD" w:rsidRDefault="00957DDD" w:rsidP="00957DDD">
      <w:pPr>
        <w:pStyle w:val="EX"/>
      </w:pPr>
      <w:r>
        <w:t>[</w:t>
      </w:r>
      <w:bookmarkStart w:id="26" w:name="REF_ONEM2MDRAFTINGRULES"/>
      <w:r>
        <w:t>i.</w:t>
      </w:r>
      <w:r>
        <w:fldChar w:fldCharType="begin"/>
      </w:r>
      <w:r>
        <w:instrText>SEQ REFI</w:instrText>
      </w:r>
      <w:r>
        <w:fldChar w:fldCharType="separate"/>
      </w:r>
      <w:r w:rsidR="00E575E6">
        <w:rPr>
          <w:noProof/>
        </w:rPr>
        <w:t>1</w:t>
      </w:r>
      <w:r>
        <w:fldChar w:fldCharType="end"/>
      </w:r>
      <w:bookmarkEnd w:id="26"/>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9" w:history="1">
        <w:r w:rsidRPr="002551AD">
          <w:rPr>
            <w:rStyle w:val="Hyperlink"/>
          </w:rPr>
          <w:t>http://www.onem2m.org/images/files/oneM2M-Drafting-Rules.pdf</w:t>
        </w:r>
      </w:hyperlink>
      <w:r w:rsidRPr="002551AD">
        <w:t>.</w:t>
      </w:r>
    </w:p>
    <w:p w14:paraId="7C6E565F" w14:textId="52063D7E" w:rsidR="00A84F01" w:rsidRPr="002551AD" w:rsidRDefault="00957DDD" w:rsidP="00957DDD">
      <w:pPr>
        <w:pStyle w:val="EX"/>
      </w:pPr>
      <w:r>
        <w:t>[</w:t>
      </w:r>
      <w:bookmarkStart w:id="27" w:name="REF_ONEM2MTR_0008"/>
      <w:r>
        <w:t>i.</w:t>
      </w:r>
      <w:r>
        <w:fldChar w:fldCharType="begin"/>
      </w:r>
      <w:r>
        <w:instrText>SEQ REFI</w:instrText>
      </w:r>
      <w:r>
        <w:fldChar w:fldCharType="separate"/>
      </w:r>
      <w:r w:rsidR="00E575E6">
        <w:rPr>
          <w:noProof/>
        </w:rPr>
        <w:t>2</w:t>
      </w:r>
      <w:r>
        <w:fldChar w:fldCharType="end"/>
      </w:r>
      <w:bookmarkEnd w:id="27"/>
      <w:r>
        <w:t>]</w:t>
      </w:r>
      <w:r>
        <w:tab/>
      </w:r>
      <w:r w:rsidRPr="00957DDD">
        <w:rPr>
          <w:color w:val="0000FF"/>
        </w:rPr>
        <w:t>oneM2M TR-0008</w:t>
      </w:r>
      <w:r>
        <w:t>: "Security Analysis (Release 2)".</w:t>
      </w:r>
    </w:p>
    <w:p w14:paraId="2FF46D9A" w14:textId="1F2754AF" w:rsidR="000038A6" w:rsidRPr="002551AD" w:rsidRDefault="00957DDD" w:rsidP="00957DDD">
      <w:pPr>
        <w:pStyle w:val="EX"/>
      </w:pPr>
      <w:r>
        <w:t>[</w:t>
      </w:r>
      <w:bookmarkStart w:id="28" w:name="REF_ISO7816_4"/>
      <w:r>
        <w:t>i.</w:t>
      </w:r>
      <w:r>
        <w:fldChar w:fldCharType="begin"/>
      </w:r>
      <w:r>
        <w:instrText>SEQ REFI</w:instrText>
      </w:r>
      <w:r>
        <w:fldChar w:fldCharType="separate"/>
      </w:r>
      <w:r w:rsidR="00E575E6">
        <w:rPr>
          <w:noProof/>
        </w:rPr>
        <w:t>3</w:t>
      </w:r>
      <w:r>
        <w:fldChar w:fldCharType="end"/>
      </w:r>
      <w:bookmarkEnd w:id="28"/>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29"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29"/>
    </w:p>
    <w:p w14:paraId="3AC89EB1" w14:textId="7BD34E99" w:rsidR="00787554" w:rsidRPr="002551AD" w:rsidRDefault="00787554" w:rsidP="0037713F">
      <w:pPr>
        <w:pStyle w:val="Heading2"/>
      </w:pPr>
      <w:bookmarkStart w:id="30" w:name="_Toc528748718"/>
      <w:r w:rsidRPr="002551AD">
        <w:t>3.1</w:t>
      </w:r>
      <w:r w:rsidRPr="002551AD">
        <w:tab/>
      </w:r>
      <w:r w:rsidR="00163B4D" w:rsidRPr="002551AD">
        <w:t>Term</w:t>
      </w:r>
      <w:r w:rsidRPr="002551AD">
        <w:t>s</w:t>
      </w:r>
      <w:bookmarkEnd w:id="30"/>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31" w:name="_Toc528748719"/>
      <w:r w:rsidRPr="002551AD">
        <w:t>3.</w:t>
      </w:r>
      <w:r w:rsidR="000D0168" w:rsidRPr="002551AD">
        <w:t>2</w:t>
      </w:r>
      <w:r w:rsidRPr="002551AD">
        <w:tab/>
        <w:t>Abbreviations</w:t>
      </w:r>
      <w:bookmarkEnd w:id="31"/>
    </w:p>
    <w:p w14:paraId="704B5929" w14:textId="73FF1C77" w:rsidR="00667EEB" w:rsidRPr="002551AD" w:rsidRDefault="00667EEB" w:rsidP="00667EEB">
      <w:pPr>
        <w:keepNext/>
      </w:pPr>
      <w:r w:rsidRPr="002551AD">
        <w:t xml:space="preserve">For the purposes of the present document, </w:t>
      </w:r>
      <w:r w:rsidR="006E08F2" w:rsidRPr="002551AD">
        <w:t xml:space="preserve">the abbreviations given in </w:t>
      </w:r>
      <w:r w:rsidR="00957DDD" w:rsidRPr="002551AD">
        <w:t xml:space="preserve">oneM2M </w:t>
      </w:r>
      <w:r w:rsidR="006E08F2" w:rsidRPr="00E6127A">
        <w:t>TS-0011</w:t>
      </w:r>
      <w:r w:rsidR="00163B4D" w:rsidRPr="002551AD">
        <w:t xml:space="preserve"> </w:t>
      </w:r>
      <w:r w:rsidR="00E6127A">
        <w:t>[</w:t>
      </w:r>
      <w:r w:rsidR="00E6127A">
        <w:fldChar w:fldCharType="begin"/>
      </w:r>
      <w:r w:rsidR="00E6127A">
        <w:instrText xml:space="preserve"> REF  REF_ONEM2MTS_0011 \h </w:instrText>
      </w:r>
      <w:r w:rsidR="00E6127A">
        <w:fldChar w:fldCharType="separate"/>
      </w:r>
      <w:r w:rsidR="00E575E6">
        <w:rPr>
          <w:noProof/>
        </w:rPr>
        <w:t>20</w:t>
      </w:r>
      <w:r w:rsidR="00E6127A">
        <w:fldChar w:fldCharType="end"/>
      </w:r>
      <w:r w:rsidR="00E6127A">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t>SEC</w:t>
      </w:r>
      <w:r w:rsidRPr="002551AD">
        <w:tab/>
        <w:t>Security</w:t>
      </w:r>
    </w:p>
    <w:p w14:paraId="2605CDCE" w14:textId="77777777" w:rsidR="00073EA0" w:rsidRPr="002551AD" w:rsidRDefault="00073EA0" w:rsidP="00073EA0">
      <w:pPr>
        <w:pStyle w:val="EW"/>
      </w:pPr>
      <w:r w:rsidRPr="002551AD">
        <w:lastRenderedPageBreak/>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32" w:name="_Toc528748720"/>
      <w:r w:rsidRPr="002551AD">
        <w:t>4</w:t>
      </w:r>
      <w:r w:rsidRPr="002551AD">
        <w:tab/>
        <w:t>Conventions</w:t>
      </w:r>
      <w:bookmarkEnd w:id="32"/>
    </w:p>
    <w:p w14:paraId="285AB15F" w14:textId="73AC84A1"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E575E6">
        <w:t>i.</w:t>
      </w:r>
      <w:r w:rsidR="00E575E6">
        <w:rPr>
          <w:noProo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33" w:name="_Toc528748721"/>
      <w:r w:rsidRPr="002551AD">
        <w:t>5</w:t>
      </w:r>
      <w:r w:rsidR="00BB6418" w:rsidRPr="002551AD">
        <w:tab/>
      </w:r>
      <w:r w:rsidR="00072A76" w:rsidRPr="002551AD">
        <w:t xml:space="preserve">SE Abstraction </w:t>
      </w:r>
      <w:r w:rsidR="000A027D" w:rsidRPr="002551AD">
        <w:t>Architecture</w:t>
      </w:r>
      <w:bookmarkEnd w:id="33"/>
    </w:p>
    <w:p w14:paraId="273D7D3D" w14:textId="77777777" w:rsidR="00BB6418" w:rsidRPr="002551AD" w:rsidRDefault="000C1E0E">
      <w:pPr>
        <w:pStyle w:val="Heading2"/>
      </w:pPr>
      <w:bookmarkStart w:id="34" w:name="_Toc528748722"/>
      <w:r w:rsidRPr="002551AD">
        <w:t>5</w:t>
      </w:r>
      <w:r w:rsidR="00BB6418" w:rsidRPr="002551AD">
        <w:t>.1</w:t>
      </w:r>
      <w:r w:rsidR="00BB6418" w:rsidRPr="002551AD">
        <w:tab/>
      </w:r>
      <w:r w:rsidR="00C813A8" w:rsidRPr="002551AD">
        <w:t>Introduction</w:t>
      </w:r>
      <w:bookmarkEnd w:id="34"/>
    </w:p>
    <w:p w14:paraId="7CFA4FC5" w14:textId="2DF6D9EB"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entities</w:t>
      </w:r>
      <w:r w:rsidRPr="002551AD">
        <w:t xml:space="preserve"> within the M2M system via the </w:t>
      </w:r>
      <w:proofErr w:type="spellStart"/>
      <w:r w:rsidRPr="002551AD">
        <w:t>Mcs</w:t>
      </w:r>
      <w:proofErr w:type="spellEnd"/>
      <w:r w:rsidRPr="002551AD">
        <w:t xml:space="preserve"> reference point. </w:t>
      </w:r>
      <w:r w:rsidR="002767B8" w:rsidRPr="002551AD">
        <w:t>It serves the purpose of protecting secret or sensitive information (code or data) at rest and in use (</w:t>
      </w:r>
      <w:proofErr w:type="gramStart"/>
      <w:r w:rsidR="002E2FD1">
        <w:t>i.e.</w:t>
      </w:r>
      <w:proofErr w:type="gramEnd"/>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w:t>
      </w:r>
      <w:proofErr w:type="gramStart"/>
      <w:r w:rsidRPr="002551AD">
        <w:t>e.g.</w:t>
      </w:r>
      <w:proofErr w:type="gramEnd"/>
      <w:r w:rsidRPr="002551AD">
        <w:t xml:space="preserve">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3D98C609"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 xml:space="preserve">In </w:t>
      </w:r>
      <w:proofErr w:type="gramStart"/>
      <w:r w:rsidRPr="002551AD">
        <w:t>general</w:t>
      </w:r>
      <w:proofErr w:type="gramEnd"/>
      <w:r w:rsidRPr="002551AD">
        <w:t xml:space="preserve"> the following high level architecture as depicted in figure 5.1-1 applies.</w:t>
      </w:r>
      <w:r w:rsidR="002767B8" w:rsidRPr="002551AD">
        <w:t xml:space="preserve"> </w:t>
      </w:r>
      <w:proofErr w:type="gramStart"/>
      <w:r w:rsidR="002767B8" w:rsidRPr="002551AD">
        <w:t>However</w:t>
      </w:r>
      <w:proofErr w:type="gramEnd"/>
      <w:r w:rsidR="002767B8" w:rsidRPr="002551AD">
        <w:t xml:space="preserve"> AEs and CSEs may be spread between different processing environments within a node, including security sensitive parts running in local secure environments. The SE Abstraction Layer exposes over </w:t>
      </w:r>
      <w:proofErr w:type="spellStart"/>
      <w:r w:rsidR="002767B8" w:rsidRPr="002551AD">
        <w:t>Mcs</w:t>
      </w:r>
      <w:proofErr w:type="spellEnd"/>
      <w:r w:rsidR="002767B8" w:rsidRPr="002551AD">
        <w:t xml:space="preserve">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w:t>
      </w:r>
      <w:proofErr w:type="spellStart"/>
      <w:r w:rsidRPr="002551AD">
        <w:t>Mcs</w:t>
      </w:r>
      <w:proofErr w:type="spellEnd"/>
      <w:r w:rsidRPr="002551AD">
        <w:t xml:space="preserve"> upstream API is exposed to a oneM2M entity, the CSE components shall rely on secure environment capabilities exposed over </w:t>
      </w:r>
      <w:proofErr w:type="spellStart"/>
      <w:r w:rsidRPr="002551AD">
        <w:t>Mcs</w:t>
      </w:r>
      <w:proofErr w:type="spellEnd"/>
      <w:r w:rsidRPr="002551AD">
        <w:t xml:space="preserve"> to implement their security services: The </w:t>
      </w:r>
      <w:proofErr w:type="spellStart"/>
      <w:r w:rsidRPr="002551AD">
        <w:t>Mcs</w:t>
      </w:r>
      <w:proofErr w:type="spellEnd"/>
      <w:r w:rsidRPr="002551AD">
        <w:t xml:space="preserve"> API enables a CSE to implement high level security services exposed on </w:t>
      </w:r>
      <w:proofErr w:type="spellStart"/>
      <w:r w:rsidRPr="002551AD">
        <w:t>Mcc</w:t>
      </w:r>
      <w:proofErr w:type="spellEnd"/>
      <w:r w:rsidRPr="002551AD">
        <w:t xml:space="preserve"> or </w:t>
      </w:r>
      <w:proofErr w:type="spellStart"/>
      <w:r w:rsidRPr="002551AD">
        <w:t>Mca</w:t>
      </w:r>
      <w:proofErr w:type="spellEnd"/>
      <w:r w:rsidRPr="002551AD">
        <w:t xml:space="preserve"> by relying on </w:t>
      </w:r>
      <w:proofErr w:type="gramStart"/>
      <w:r w:rsidRPr="002551AD">
        <w:t>lower level</w:t>
      </w:r>
      <w:proofErr w:type="gramEnd"/>
      <w:r w:rsidRPr="002551AD">
        <w:t xml:space="preserve"> services exposed to the SE Abstraction Layer by locally available secure environment implementations. Bindings of the </w:t>
      </w:r>
      <w:proofErr w:type="spellStart"/>
      <w:r w:rsidRPr="002551AD">
        <w:t>Mcs</w:t>
      </w:r>
      <w:proofErr w:type="spellEnd"/>
      <w:r w:rsidRPr="002551AD">
        <w:t xml:space="preserve"> functionalities to specific SE implementations can be specified by other organizations or provided as annex to the current document. </w:t>
      </w:r>
    </w:p>
    <w:p w14:paraId="4BD6675D" w14:textId="77777777" w:rsidR="002767B8" w:rsidRPr="002551AD" w:rsidRDefault="002767B8" w:rsidP="00073EA0">
      <w:r w:rsidRPr="002551AD">
        <w:t xml:space="preserve">Additionally, CSEs may rely on </w:t>
      </w:r>
      <w:proofErr w:type="spellStart"/>
      <w:r w:rsidRPr="002551AD">
        <w:t>CSE_sec</w:t>
      </w:r>
      <w:proofErr w:type="spellEnd"/>
      <w:r w:rsidRPr="002551AD">
        <w:t xml:space="preserve"> components running inside the secure environment to expose additional optional capabilities through the </w:t>
      </w:r>
      <w:proofErr w:type="spellStart"/>
      <w:r w:rsidRPr="002551AD">
        <w:t>Mcs</w:t>
      </w:r>
      <w:proofErr w:type="spellEnd"/>
      <w:r w:rsidRPr="002551AD">
        <w:t xml:space="preserve"> layer, to expose further domain specific functionalities over </w:t>
      </w:r>
      <w:proofErr w:type="spellStart"/>
      <w:r w:rsidRPr="002551AD">
        <w:t>Mca</w:t>
      </w:r>
      <w:proofErr w:type="spellEnd"/>
      <w:r w:rsidRPr="002551AD">
        <w:t xml:space="preserve"> or </w:t>
      </w:r>
      <w:proofErr w:type="spellStart"/>
      <w:r w:rsidRPr="002551AD">
        <w:t>Mcc</w:t>
      </w:r>
      <w:proofErr w:type="spellEnd"/>
      <w:r w:rsidRPr="002551AD">
        <w:t>. Such extensions are not specified in the present document.</w:t>
      </w:r>
    </w:p>
    <w:p w14:paraId="7B483A3E" w14:textId="77777777" w:rsidR="002767B8" w:rsidRPr="002551AD" w:rsidRDefault="002767B8" w:rsidP="00073EA0">
      <w:r w:rsidRPr="002551AD">
        <w:t xml:space="preserve">Similarly, AEs may rely on </w:t>
      </w:r>
      <w:proofErr w:type="spellStart"/>
      <w:r w:rsidRPr="002551AD">
        <w:t>AE_sec</w:t>
      </w:r>
      <w:proofErr w:type="spellEnd"/>
      <w:r w:rsidRPr="002551AD">
        <w:t xml:space="preserve"> components running inside the secure environment to expose additional application specific capabilities to the </w:t>
      </w:r>
      <w:proofErr w:type="spellStart"/>
      <w:r w:rsidRPr="002551AD">
        <w:t>Mcs</w:t>
      </w:r>
      <w:proofErr w:type="spellEnd"/>
      <w:r w:rsidRPr="002551AD">
        <w:t xml:space="preserve">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228.85pt" o:ole="">
            <v:imagedata r:id="rId10" o:title=""/>
          </v:shape>
          <o:OLEObject Type="Embed" ProgID="Visio.Drawing.11" ShapeID="_x0000_i1025" DrawAspect="Content" ObjectID="_1738505002" r:id="rId11"/>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35" w:name="_Toc528748723"/>
      <w:r w:rsidRPr="002551AD">
        <w:t>5.2</w:t>
      </w:r>
      <w:r w:rsidRPr="002551AD">
        <w:tab/>
        <w:t>AE and CSE access security services within the SE</w:t>
      </w:r>
      <w:bookmarkEnd w:id="35"/>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w:t>
      </w:r>
      <w:proofErr w:type="spellStart"/>
      <w:r w:rsidRPr="002551AD">
        <w:t>non secur</w:t>
      </w:r>
      <w:r w:rsidR="002767B8" w:rsidRPr="002551AD">
        <w:t>e</w:t>
      </w:r>
      <w:proofErr w:type="spellEnd"/>
      <w:r w:rsidRPr="002551AD">
        <w:t xml:space="preserve"> part whereas the security relevant part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 xml:space="preserve">via the Maa reference point. In </w:t>
      </w:r>
      <w:proofErr w:type="gramStart"/>
      <w:r w:rsidRPr="002551AD">
        <w:t>addition</w:t>
      </w:r>
      <w:proofErr w:type="gramEnd"/>
      <w:r w:rsidRPr="002551AD">
        <w:t xml:space="preserve"> the AE and the CSE can access security services offered by the SE via the </w:t>
      </w:r>
      <w:proofErr w:type="spellStart"/>
      <w:r w:rsidRPr="002551AD">
        <w:t>Mcs</w:t>
      </w:r>
      <w:proofErr w:type="spellEnd"/>
      <w:r w:rsidRPr="002551AD">
        <w:t xml:space="preserve"> reference point.</w:t>
      </w:r>
    </w:p>
    <w:p w14:paraId="23DC1764" w14:textId="77777777" w:rsidR="00C813A8" w:rsidRPr="002551AD" w:rsidRDefault="00073EA0" w:rsidP="00073EA0">
      <w:pPr>
        <w:pStyle w:val="FL"/>
      </w:pPr>
      <w:r w:rsidRPr="002551AD">
        <w:object w:dxaOrig="6014" w:dyaOrig="5583" w14:anchorId="1641392D">
          <v:shape id="_x0000_i1026" type="#_x0000_t75" style="width:281.95pt;height:278.4pt" o:ole="">
            <v:imagedata r:id="rId12" o:title="" cropright="3958f"/>
          </v:shape>
          <o:OLEObject Type="Embed" ProgID="Visio.Drawing.11" ShapeID="_x0000_i1026" DrawAspect="Content" ObjectID="_1738505003" r:id="rId13"/>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lastRenderedPageBreak/>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w:t>
      </w:r>
      <w:proofErr w:type="spellStart"/>
      <w:r w:rsidRPr="002551AD">
        <w:t>res_sec</w:t>
      </w:r>
      <w:proofErr w:type="spellEnd"/>
      <w:r w:rsidRPr="002551AD">
        <w:t xml:space="preserve"> to AEs and CSEs residing within the field domain node via the </w:t>
      </w:r>
      <w:proofErr w:type="spellStart"/>
      <w:r w:rsidRPr="002551AD">
        <w:t>Mcs</w:t>
      </w:r>
      <w:proofErr w:type="spellEnd"/>
      <w:r w:rsidRPr="002551AD">
        <w:t xml:space="preserve"> reference point. In </w:t>
      </w:r>
      <w:proofErr w:type="gramStart"/>
      <w:r w:rsidRPr="002551AD">
        <w:t>addition</w:t>
      </w:r>
      <w:proofErr w:type="gramEnd"/>
      <w:r w:rsidRPr="002551AD">
        <w:t xml:space="preserve"> the </w:t>
      </w:r>
      <w:proofErr w:type="spellStart"/>
      <w:r w:rsidRPr="002551AD">
        <w:t>AE_sec</w:t>
      </w:r>
      <w:proofErr w:type="spellEnd"/>
      <w:r w:rsidRPr="002551AD">
        <w:t xml:space="preserve"> </w:t>
      </w:r>
      <w:r w:rsidR="00581333" w:rsidRPr="002551AD">
        <w:t xml:space="preserve">or </w:t>
      </w:r>
      <w:proofErr w:type="spellStart"/>
      <w:r w:rsidR="00581333" w:rsidRPr="002551AD">
        <w:t>CSE_sec</w:t>
      </w:r>
      <w:proofErr w:type="spellEnd"/>
      <w:r w:rsidR="00581333" w:rsidRPr="002551AD">
        <w:t xml:space="preserve"> </w:t>
      </w:r>
      <w:r w:rsidRPr="002551AD">
        <w:t>may offer corresponding services to the AE</w:t>
      </w:r>
      <w:r w:rsidR="00A84F01" w:rsidRPr="002551AD">
        <w:t>_</w:t>
      </w:r>
      <w:r w:rsidRPr="002551AD">
        <w:t xml:space="preserve"> </w:t>
      </w:r>
      <w:r w:rsidR="00581333" w:rsidRPr="002551AD">
        <w:t xml:space="preserve">or CSE_ </w:t>
      </w:r>
      <w:r w:rsidRPr="002551AD">
        <w:t xml:space="preserve">via a proprietary Maa reference point. </w:t>
      </w:r>
      <w:proofErr w:type="spellStart"/>
      <w:r w:rsidRPr="002551AD">
        <w:t>AE_sec</w:t>
      </w:r>
      <w:proofErr w:type="spellEnd"/>
      <w:r w:rsidRPr="002551AD">
        <w:t xml:space="preserve"> may also access the CSE via the </w:t>
      </w:r>
      <w:proofErr w:type="spellStart"/>
      <w:r w:rsidRPr="002551AD">
        <w:t>Mca</w:t>
      </w:r>
      <w:proofErr w:type="spellEnd"/>
      <w:r w:rsidRPr="002551AD">
        <w:t xml:space="preserve">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36" w:name="_Toc528748724"/>
      <w:r w:rsidRPr="002551AD">
        <w:t>5.3</w:t>
      </w:r>
      <w:r w:rsidRPr="002551AD">
        <w:tab/>
        <w:t>AE residing within the SE</w:t>
      </w:r>
      <w:bookmarkEnd w:id="36"/>
    </w:p>
    <w:p w14:paraId="54A26E0D" w14:textId="77777777" w:rsidR="00C813A8" w:rsidRPr="002551AD" w:rsidRDefault="00C813A8" w:rsidP="00073EA0">
      <w:r w:rsidRPr="002551AD">
        <w:t xml:space="preserve">In this scenario, the </w:t>
      </w:r>
      <w:r w:rsidR="00A84F01" w:rsidRPr="002551AD">
        <w:t xml:space="preserve">entire </w:t>
      </w:r>
      <w:r w:rsidRPr="002551AD">
        <w:t xml:space="preserve">AE resides within the SE and utilizes security services provided by the SE. In </w:t>
      </w:r>
      <w:proofErr w:type="gramStart"/>
      <w:r w:rsidRPr="002551AD">
        <w:t>addition</w:t>
      </w:r>
      <w:proofErr w:type="gramEnd"/>
      <w:r w:rsidRPr="002551AD">
        <w:t xml:space="preserve"> the CSE may access the SE for dedicated security services via the </w:t>
      </w:r>
      <w:proofErr w:type="spellStart"/>
      <w:r w:rsidRPr="002551AD">
        <w:t>Mcs</w:t>
      </w:r>
      <w:proofErr w:type="spellEnd"/>
      <w:r w:rsidRPr="002551AD">
        <w:t xml:space="preserve"> reference point as depicted in figure 5.3-1. The AE may additionally access CSE resources via the </w:t>
      </w:r>
      <w:proofErr w:type="spellStart"/>
      <w:r w:rsidRPr="002551AD">
        <w:t>Mca</w:t>
      </w:r>
      <w:proofErr w:type="spellEnd"/>
      <w:r w:rsidRPr="002551AD">
        <w:t xml:space="preserve"> reference point.</w:t>
      </w:r>
    </w:p>
    <w:p w14:paraId="7664C029" w14:textId="77777777" w:rsidR="00C813A8" w:rsidRPr="002551AD" w:rsidRDefault="00DF4DD1" w:rsidP="00073EA0">
      <w:pPr>
        <w:pStyle w:val="FL"/>
      </w:pPr>
      <w:r w:rsidRPr="002551AD">
        <w:object w:dxaOrig="3655" w:dyaOrig="4591" w14:anchorId="5F3B2938">
          <v:shape id="_x0000_i1027" type="#_x0000_t75" style="width:182.85pt;height:229.55pt" o:ole="">
            <v:imagedata r:id="rId14" o:title=""/>
          </v:shape>
          <o:OLEObject Type="Embed" ProgID="Visio.Drawing.11" ShapeID="_x0000_i1027" DrawAspect="Content" ObjectID="_1738505004" r:id="rId15"/>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 xml:space="preserve">Logically: the SE offers sensitive functions f(x)_sec and security resources </w:t>
      </w:r>
      <w:proofErr w:type="spellStart"/>
      <w:r w:rsidRPr="002551AD">
        <w:t>res_sec</w:t>
      </w:r>
      <w:proofErr w:type="spellEnd"/>
      <w:r w:rsidRPr="002551AD">
        <w:t xml:space="preserve"> to CSEs residing within the field domain node via the </w:t>
      </w:r>
      <w:proofErr w:type="spellStart"/>
      <w:r w:rsidRPr="002551AD">
        <w:t>Mcs</w:t>
      </w:r>
      <w:proofErr w:type="spellEnd"/>
      <w:r w:rsidRPr="002551AD">
        <w:t xml:space="preserve">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37" w:name="_Toc528748725"/>
      <w:r w:rsidRPr="002551AD">
        <w:t>6</w:t>
      </w:r>
      <w:r w:rsidR="002661B8" w:rsidRPr="002551AD">
        <w:tab/>
        <w:t>Secure Environments</w:t>
      </w:r>
      <w:bookmarkEnd w:id="37"/>
    </w:p>
    <w:p w14:paraId="1938B21B" w14:textId="77777777" w:rsidR="00866C0F" w:rsidRPr="002551AD" w:rsidRDefault="00866C0F" w:rsidP="00EF078D">
      <w:pPr>
        <w:pStyle w:val="Heading2"/>
      </w:pPr>
      <w:bookmarkStart w:id="38" w:name="_Toc528748726"/>
      <w:r w:rsidRPr="002551AD">
        <w:t>6.1</w:t>
      </w:r>
      <w:r w:rsidRPr="002551AD">
        <w:tab/>
        <w:t>Secure Environments capabilities</w:t>
      </w:r>
      <w:bookmarkEnd w:id="38"/>
    </w:p>
    <w:p w14:paraId="2F157B7E" w14:textId="77777777" w:rsidR="00866C0F" w:rsidRPr="002551AD" w:rsidRDefault="00866C0F" w:rsidP="00866C0F">
      <w:pPr>
        <w:keepNext/>
      </w:pPr>
      <w:r w:rsidRPr="002551AD">
        <w:t xml:space="preserve">A Secure Environment is an abstraction of a secure area within a computing system that provides a defined level of protection for code and data at rest, </w:t>
      </w:r>
      <w:proofErr w:type="gramStart"/>
      <w:r w:rsidRPr="002551AD">
        <w:t>i.e.</w:t>
      </w:r>
      <w:proofErr w:type="gramEnd"/>
      <w:r w:rsidRPr="002551AD">
        <w:t xml:space="preserve"> in storage, and in use, i.e. during process execution or data manipulation. A</w:t>
      </w:r>
      <w:r w:rsidR="00957DDD">
        <w:t> </w:t>
      </w:r>
      <w:r w:rsidRPr="002551AD">
        <w:t>Secure Environment shall provide an authenticated entity (</w:t>
      </w:r>
      <w:proofErr w:type="gramStart"/>
      <w:r w:rsidRPr="002551AD">
        <w:t>e.g.</w:t>
      </w:r>
      <w:proofErr w:type="gramEnd"/>
      <w:r w:rsidRPr="002551AD">
        <w:t xml:space="preserve"> M2M Service Provider, M2M application provider or </w:t>
      </w:r>
      <w:r w:rsidRPr="002551AD">
        <w:lastRenderedPageBreak/>
        <w:t>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 xml:space="preserve">Each M2M node containing a CSE shall support instantiation of at least one SE by </w:t>
      </w:r>
      <w:proofErr w:type="gramStart"/>
      <w:r w:rsidRPr="002551AD">
        <w:t>pre-provisioning, and</w:t>
      </w:r>
      <w:proofErr w:type="gramEnd"/>
      <w:r w:rsidRPr="002551AD">
        <w:t xml:space="preserve">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39" w:name="_Toc528748727"/>
      <w:r w:rsidRPr="002551AD">
        <w:t>6.2</w:t>
      </w:r>
      <w:r w:rsidRPr="002551AD">
        <w:tab/>
        <w:t>Secure Environments security levels</w:t>
      </w:r>
      <w:bookmarkEnd w:id="39"/>
    </w:p>
    <w:p w14:paraId="5074734C" w14:textId="2154C388"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w:t>
      </w:r>
      <w:proofErr w:type="gramStart"/>
      <w:r w:rsidR="00866C0F" w:rsidRPr="002551AD">
        <w:t>general purpose</w:t>
      </w:r>
      <w:proofErr w:type="gramEnd"/>
      <w:r w:rsidR="00866C0F" w:rsidRPr="002551AD">
        <w:t xml:space="preserv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 xml:space="preserve">Security Level 3 (highest), able to provide tamper resistance against attackers that have physical access to the supporting hardware, </w:t>
      </w:r>
      <w:proofErr w:type="gramStart"/>
      <w:r w:rsidRPr="002551AD">
        <w:t>e.g.</w:t>
      </w:r>
      <w:proofErr w:type="gramEnd"/>
      <w:r w:rsidRPr="002551AD">
        <w:t xml:space="preserve">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w:t>
      </w:r>
      <w:proofErr w:type="gramStart"/>
      <w:r w:rsidRPr="002551AD">
        <w:t>e.g.</w:t>
      </w:r>
      <w:proofErr w:type="gramEnd"/>
      <w:r w:rsidRPr="002551AD">
        <w:t xml:space="preserve"> a GlobalPlatform </w:t>
      </w:r>
      <w:proofErr w:type="spellStart"/>
      <w:r w:rsidRPr="002551AD">
        <w:t>eSE</w:t>
      </w:r>
      <w:proofErr w:type="spellEnd"/>
      <w:r w:rsidRPr="002551AD">
        <w:t>) and should be associated with application specific security assessment or certification process.</w:t>
      </w:r>
    </w:p>
    <w:p w14:paraId="7F2F8BD9" w14:textId="0BF9D9F3"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w:t>
      </w:r>
      <w:proofErr w:type="gramStart"/>
      <w:r w:rsidR="003D332C" w:rsidRPr="002551AD">
        <w:t>general purpose</w:t>
      </w:r>
      <w:proofErr w:type="gramEnd"/>
      <w:r w:rsidR="003D332C" w:rsidRPr="002551AD">
        <w:t xml:space="preserve"> processing environment running the device software (e.g. a GlobalPlatform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 xml:space="preserve">Security Level 1 (low) which can be supported by pure </w:t>
      </w:r>
      <w:proofErr w:type="gramStart"/>
      <w:r w:rsidRPr="002551AD">
        <w:t>s</w:t>
      </w:r>
      <w:r w:rsidR="00C813A8" w:rsidRPr="002551AD">
        <w:t>oftware based</w:t>
      </w:r>
      <w:proofErr w:type="gramEnd"/>
      <w:r w:rsidR="00C813A8" w:rsidRPr="002551AD">
        <w:t xml:space="preserve">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40"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40"/>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04B586E2"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00073EA0" w:rsidRPr="00957DDD">
        <w:rPr>
          <w:color w:val="0000FF"/>
        </w:rPr>
        <w:t>]</w:t>
      </w:r>
      <w:r w:rsidR="003D332C" w:rsidRPr="002551AD">
        <w:t>.</w:t>
      </w:r>
    </w:p>
    <w:p w14:paraId="38DB80FD" w14:textId="19ED7563" w:rsidR="00C813A8" w:rsidRPr="002551AD" w:rsidRDefault="00073EA0" w:rsidP="00073EA0">
      <w:pPr>
        <w:pStyle w:val="B2"/>
      </w:pPr>
      <w:r w:rsidRPr="002551AD">
        <w:t>O</w:t>
      </w:r>
      <w:r w:rsidR="00C813A8" w:rsidRPr="002551AD">
        <w:t xml:space="preserve">ther variants of it such as </w:t>
      </w:r>
      <w:proofErr w:type="spellStart"/>
      <w:r w:rsidR="00C813A8" w:rsidRPr="002551AD">
        <w:t>eSE</w:t>
      </w:r>
      <w:proofErr w:type="spellEnd"/>
      <w:r w:rsidR="00C813A8" w:rsidRPr="002551AD">
        <w:t xml:space="preserve"> according to </w:t>
      </w:r>
      <w:r w:rsidR="003D332C" w:rsidRPr="002551AD">
        <w:t>GlobalPlatform</w:t>
      </w:r>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E575E6">
        <w:rPr>
          <w:noProo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0EAF667D"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41"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41"/>
    </w:p>
    <w:p w14:paraId="29ED70BD" w14:textId="14DC975D"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r w:rsidR="00A90590">
        <w:t>present document</w:t>
      </w:r>
      <w:r w:rsidR="00A84F01" w:rsidRPr="002551AD">
        <w:t>:</w:t>
      </w:r>
    </w:p>
    <w:p w14:paraId="150ACF17" w14:textId="6F2EE14E" w:rsidR="00C813A8" w:rsidRPr="002551AD" w:rsidRDefault="00C813A8" w:rsidP="00073EA0">
      <w:pPr>
        <w:pStyle w:val="B1"/>
      </w:pPr>
      <w:r w:rsidRPr="002551AD">
        <w:t xml:space="preserve">Trusted Execution Environment according to </w:t>
      </w:r>
      <w:r w:rsidR="00AA452F" w:rsidRPr="002551AD">
        <w:t>GlobalPlatform</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455C7B55" w:rsidR="00886657" w:rsidRPr="002551AD" w:rsidRDefault="00886657" w:rsidP="00612631">
      <w:r w:rsidRPr="002551AD">
        <w:lastRenderedPageBreak/>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42" w:name="_Toc528748730"/>
      <w:r w:rsidRPr="002551AD">
        <w:t>6.</w:t>
      </w:r>
      <w:r w:rsidR="00AA452F" w:rsidRPr="002551AD">
        <w:t>5</w:t>
      </w:r>
      <w:r w:rsidRPr="002551AD">
        <w:tab/>
        <w:t>Software based SE</w:t>
      </w:r>
      <w:r w:rsidR="003D332C" w:rsidRPr="002551AD">
        <w:t xml:space="preserve"> implementation</w:t>
      </w:r>
      <w:bookmarkEnd w:id="42"/>
    </w:p>
    <w:p w14:paraId="2ACB75CE" w14:textId="4B344959"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w:t>
      </w:r>
      <w:proofErr w:type="gramStart"/>
      <w:r w:rsidRPr="002551AD">
        <w:t>hardware based</w:t>
      </w:r>
      <w:proofErr w:type="gramEnd"/>
      <w:r w:rsidRPr="002551AD">
        <w:t xml:space="preserve">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r w:rsidR="00886657" w:rsidRPr="005440BC">
        <w:t>compromisin</w:t>
      </w:r>
      <w:r w:rsidR="005440BC" w:rsidRPr="005440BC">
        <w:t>g</w:t>
      </w:r>
      <w:r w:rsidR="00886657" w:rsidRPr="002551AD">
        <w:t xml:space="preserve"> are otherwise mitigated</w:t>
      </w:r>
      <w:r w:rsidR="00073EA0" w:rsidRPr="002551AD">
        <w:t>.</w:t>
      </w:r>
    </w:p>
    <w:p w14:paraId="5A733C25" w14:textId="77777777" w:rsidR="002661B8" w:rsidRPr="002551AD" w:rsidRDefault="00072A76" w:rsidP="002661B8">
      <w:pPr>
        <w:pStyle w:val="Heading1"/>
      </w:pPr>
      <w:bookmarkStart w:id="43" w:name="_Toc528748731"/>
      <w:r w:rsidRPr="002551AD">
        <w:t>7</w:t>
      </w:r>
      <w:r w:rsidR="002661B8" w:rsidRPr="002551AD">
        <w:tab/>
        <w:t xml:space="preserve">Logical Abstraction </w:t>
      </w:r>
      <w:r w:rsidR="0037713F" w:rsidRPr="002551AD">
        <w:t>-</w:t>
      </w:r>
      <w:r w:rsidR="002661B8" w:rsidRPr="002551AD">
        <w:t xml:space="preserve"> </w:t>
      </w:r>
      <w:proofErr w:type="spellStart"/>
      <w:r w:rsidR="00852AB3" w:rsidRPr="002551AD">
        <w:t>McsR</w:t>
      </w:r>
      <w:r w:rsidR="002661B8" w:rsidRPr="002551AD">
        <w:t>eference</w:t>
      </w:r>
      <w:proofErr w:type="spellEnd"/>
      <w:r w:rsidR="002661B8" w:rsidRPr="002551AD">
        <w:t xml:space="preserve"> point</w:t>
      </w:r>
      <w:bookmarkEnd w:id="43"/>
    </w:p>
    <w:p w14:paraId="11D74F41" w14:textId="77777777" w:rsidR="003D06A2" w:rsidRPr="002551AD" w:rsidRDefault="003D06A2" w:rsidP="003D06A2">
      <w:pPr>
        <w:pStyle w:val="Heading2"/>
        <w:rPr>
          <w:rFonts w:eastAsia="Malgun Gothic"/>
          <w:lang w:eastAsia="ko-KR"/>
        </w:rPr>
      </w:pPr>
      <w:bookmarkStart w:id="44" w:name="_Toc528748732"/>
      <w:r w:rsidRPr="002551AD">
        <w:rPr>
          <w:rFonts w:eastAsia="Malgun Gothic"/>
        </w:rPr>
        <w:t>7.1</w:t>
      </w:r>
      <w:r w:rsidRPr="002551AD">
        <w:rPr>
          <w:rFonts w:eastAsia="Malgun Gothic"/>
        </w:rPr>
        <w:tab/>
      </w:r>
      <w:r w:rsidRPr="002551AD">
        <w:rPr>
          <w:rFonts w:eastAsia="Malgun Gothic"/>
          <w:lang w:eastAsia="ko-KR"/>
        </w:rPr>
        <w:t>Overview</w:t>
      </w:r>
      <w:bookmarkEnd w:id="44"/>
    </w:p>
    <w:p w14:paraId="0C08351A" w14:textId="77777777" w:rsidR="003D06A2" w:rsidRPr="002551AD" w:rsidRDefault="00852AB3" w:rsidP="003D06A2">
      <w:pPr>
        <w:keepNext/>
      </w:pPr>
      <w:r w:rsidRPr="002551AD">
        <w:t xml:space="preserve">The </w:t>
      </w:r>
      <w:proofErr w:type="spellStart"/>
      <w:r w:rsidRPr="002551AD">
        <w:t>Mcs</w:t>
      </w:r>
      <w:proofErr w:type="spellEnd"/>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E575E6" w:rsidRDefault="00B23828" w:rsidP="00B23828">
      <w:pPr>
        <w:pStyle w:val="Heading2"/>
        <w:rPr>
          <w:rFonts w:eastAsia="Malgun Gothic"/>
          <w:lang w:val="fr-FR" w:eastAsia="ko-KR"/>
        </w:rPr>
      </w:pPr>
      <w:bookmarkStart w:id="45" w:name="_Toc528748733"/>
      <w:r w:rsidRPr="00E575E6">
        <w:rPr>
          <w:rFonts w:eastAsia="Malgun Gothic"/>
          <w:lang w:val="fr-FR"/>
        </w:rPr>
        <w:t>7.2</w:t>
      </w:r>
      <w:r w:rsidRPr="00E575E6">
        <w:rPr>
          <w:rFonts w:eastAsia="Malgun Gothic"/>
          <w:lang w:val="fr-FR"/>
        </w:rPr>
        <w:tab/>
      </w:r>
      <w:proofErr w:type="spellStart"/>
      <w:r w:rsidRPr="00E575E6">
        <w:rPr>
          <w:rFonts w:eastAsia="Malgun Gothic"/>
          <w:lang w:val="fr-FR"/>
        </w:rPr>
        <w:t>Mcs</w:t>
      </w:r>
      <w:proofErr w:type="spellEnd"/>
      <w:r w:rsidRPr="00E575E6">
        <w:rPr>
          <w:rFonts w:eastAsia="Malgun Gothic"/>
          <w:lang w:val="fr-FR"/>
        </w:rPr>
        <w:t xml:space="preserve"> </w:t>
      </w:r>
      <w:proofErr w:type="spellStart"/>
      <w:r w:rsidRPr="00E575E6">
        <w:rPr>
          <w:rFonts w:eastAsia="Malgun Gothic"/>
          <w:lang w:val="fr-FR"/>
        </w:rPr>
        <w:t>reference</w:t>
      </w:r>
      <w:proofErr w:type="spellEnd"/>
      <w:r w:rsidRPr="00E575E6">
        <w:rPr>
          <w:rFonts w:eastAsia="Malgun Gothic"/>
          <w:lang w:val="fr-FR"/>
        </w:rPr>
        <w:t xml:space="preserve"> point</w:t>
      </w:r>
      <w:bookmarkEnd w:id="45"/>
    </w:p>
    <w:p w14:paraId="7376C31C" w14:textId="77777777" w:rsidR="00B23828" w:rsidRPr="00E575E6" w:rsidRDefault="00B23828" w:rsidP="00B23828">
      <w:pPr>
        <w:pStyle w:val="Heading3"/>
        <w:rPr>
          <w:lang w:val="fr-FR"/>
        </w:rPr>
      </w:pPr>
      <w:bookmarkStart w:id="46" w:name="_Toc528748734"/>
      <w:r w:rsidRPr="00E575E6">
        <w:rPr>
          <w:lang w:val="fr-FR"/>
        </w:rPr>
        <w:t>7.2.1</w:t>
      </w:r>
      <w:r w:rsidRPr="00E575E6">
        <w:rPr>
          <w:lang w:val="fr-FR"/>
        </w:rPr>
        <w:tab/>
        <w:t xml:space="preserve">Secure </w:t>
      </w:r>
      <w:proofErr w:type="spellStart"/>
      <w:r w:rsidRPr="00E575E6">
        <w:rPr>
          <w:lang w:val="fr-FR"/>
        </w:rPr>
        <w:t>Environment</w:t>
      </w:r>
      <w:proofErr w:type="spellEnd"/>
      <w:r w:rsidRPr="00E575E6">
        <w:rPr>
          <w:lang w:val="fr-FR"/>
        </w:rPr>
        <w:t xml:space="preserve"> Identifier (M2M-SE-ID)</w:t>
      </w:r>
      <w:bookmarkEnd w:id="46"/>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w:t>
      </w:r>
      <w:proofErr w:type="gramStart"/>
      <w:r w:rsidRPr="002551AD">
        <w:t>i.e.</w:t>
      </w:r>
      <w:proofErr w:type="gramEnd"/>
      <w:r w:rsidRPr="002551AD">
        <w:t xml:space="preserv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80"/>
        <w:gridCol w:w="1323"/>
        <w:gridCol w:w="1456"/>
        <w:gridCol w:w="1532"/>
        <w:gridCol w:w="1229"/>
        <w:gridCol w:w="1316"/>
        <w:gridCol w:w="1454"/>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069"/>
        <w:gridCol w:w="2808"/>
        <w:gridCol w:w="829"/>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47" w:name="_Toc528748735"/>
      <w:r w:rsidRPr="002551AD">
        <w:lastRenderedPageBreak/>
        <w:t>7.2.2</w:t>
      </w:r>
      <w:r w:rsidRPr="002551AD">
        <w:tab/>
        <w:t xml:space="preserve">Differences between </w:t>
      </w:r>
      <w:proofErr w:type="spellStart"/>
      <w:r w:rsidRPr="002551AD">
        <w:t>Mcs</w:t>
      </w:r>
      <w:proofErr w:type="spellEnd"/>
      <w:r w:rsidRPr="002551AD">
        <w:t xml:space="preserve"> and </w:t>
      </w:r>
      <w:proofErr w:type="spellStart"/>
      <w:r w:rsidRPr="002551AD">
        <w:t>Mcc</w:t>
      </w:r>
      <w:proofErr w:type="spellEnd"/>
      <w:r w:rsidRPr="002551AD">
        <w:t>/</w:t>
      </w:r>
      <w:proofErr w:type="spellStart"/>
      <w:r w:rsidRPr="002551AD">
        <w:t>Mca</w:t>
      </w:r>
      <w:proofErr w:type="spellEnd"/>
      <w:r w:rsidRPr="002551AD">
        <w:t xml:space="preserve"> reference points</w:t>
      </w:r>
      <w:bookmarkEnd w:id="47"/>
    </w:p>
    <w:p w14:paraId="7FD9C2B0" w14:textId="77777777" w:rsidR="00DF4DD1" w:rsidRPr="002551AD" w:rsidRDefault="00DF4DD1" w:rsidP="00DF4DD1">
      <w:r w:rsidRPr="002551AD">
        <w:t xml:space="preserve">The </w:t>
      </w:r>
      <w:proofErr w:type="spellStart"/>
      <w:r w:rsidRPr="002551AD">
        <w:t>Mcs</w:t>
      </w:r>
      <w:proofErr w:type="spellEnd"/>
      <w:r w:rsidRPr="002551AD">
        <w:t xml:space="preserve"> reference point is a simple variant of the </w:t>
      </w:r>
      <w:proofErr w:type="spellStart"/>
      <w:r w:rsidRPr="002551AD">
        <w:t>Mcc</w:t>
      </w:r>
      <w:proofErr w:type="spellEnd"/>
      <w:r w:rsidRPr="002551AD">
        <w:t>/</w:t>
      </w:r>
      <w:proofErr w:type="spellStart"/>
      <w:r w:rsidRPr="002551AD">
        <w:t>Mca</w:t>
      </w:r>
      <w:proofErr w:type="spellEnd"/>
      <w:r w:rsidRPr="002551AD">
        <w:t xml:space="preserve">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&lt;</w:t>
      </w:r>
      <w:proofErr w:type="spellStart"/>
      <w:r w:rsidRPr="002551AD">
        <w:rPr>
          <w:i/>
        </w:rPr>
        <w:t>CSEbase</w:t>
      </w:r>
      <w:proofErr w:type="spellEnd"/>
      <w:r w:rsidRPr="002551AD">
        <w:rPr>
          <w:i/>
        </w:rPr>
        <w:t xml:space="preserv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515B65DD"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However, the </w:t>
      </w:r>
      <w:proofErr w:type="spellStart"/>
      <w:r w:rsidRPr="002551AD">
        <w:t>Mcs</w:t>
      </w:r>
      <w:proofErr w:type="spellEnd"/>
      <w:r w:rsidRPr="002551AD">
        <w:t xml:space="preserve">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E575E6">
        <w:rPr>
          <w:noProo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E575E6">
        <w:rPr>
          <w:noProo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E575E6">
        <w:rPr>
          <w:noProo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E575E6">
        <w:rPr>
          <w:noProo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 xml:space="preserve">The </w:t>
      </w:r>
      <w:proofErr w:type="spellStart"/>
      <w:r w:rsidRPr="002551AD">
        <w:t>Mcs</w:t>
      </w:r>
      <w:proofErr w:type="spellEnd"/>
      <w:r w:rsidRPr="002551AD">
        <w:t xml:space="preserve"> reference point incorporates the following concepts from the </w:t>
      </w:r>
      <w:proofErr w:type="spellStart"/>
      <w:r w:rsidRPr="002551AD">
        <w:t>Mcc</w:t>
      </w:r>
      <w:proofErr w:type="spellEnd"/>
      <w:r w:rsidRPr="002551AD">
        <w:t>/</w:t>
      </w:r>
      <w:proofErr w:type="spellStart"/>
      <w:r w:rsidRPr="002551AD">
        <w:t>Mca</w:t>
      </w:r>
      <w:proofErr w:type="spellEnd"/>
      <w:r w:rsidRPr="002551AD">
        <w:t xml:space="preserve">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 xml:space="preserve">The resource addressing from </w:t>
      </w:r>
      <w:proofErr w:type="spellStart"/>
      <w:r w:rsidRPr="002551AD">
        <w:t>Mcc</w:t>
      </w:r>
      <w:proofErr w:type="spellEnd"/>
      <w:r w:rsidRPr="002551AD">
        <w:t>/</w:t>
      </w:r>
      <w:proofErr w:type="spellStart"/>
      <w:r w:rsidRPr="002551AD">
        <w:t>Mca</w:t>
      </w:r>
      <w:proofErr w:type="spellEnd"/>
      <w:r w:rsidRPr="002551AD">
        <w:t xml:space="preserve">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 xml:space="preserve">The </w:t>
      </w:r>
      <w:proofErr w:type="spellStart"/>
      <w:r w:rsidRPr="002551AD">
        <w:t>Mcs</w:t>
      </w:r>
      <w:proofErr w:type="spellEnd"/>
      <w:r w:rsidRPr="002551AD">
        <w:t xml:space="preserve"> reference point differs from </w:t>
      </w:r>
      <w:proofErr w:type="spellStart"/>
      <w:r w:rsidRPr="002551AD">
        <w:t>Mcc</w:t>
      </w:r>
      <w:proofErr w:type="spellEnd"/>
      <w:r w:rsidRPr="002551AD">
        <w:t>/</w:t>
      </w:r>
      <w:proofErr w:type="spellStart"/>
      <w:r w:rsidRPr="002551AD">
        <w:t>Mca</w:t>
      </w:r>
      <w:proofErr w:type="spellEnd"/>
      <w:r w:rsidRPr="002551AD">
        <w:t xml:space="preserve">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&lt;</w:t>
      </w:r>
      <w:proofErr w:type="spellStart"/>
      <w:r w:rsidRPr="002551AD">
        <w:rPr>
          <w:i/>
        </w:rPr>
        <w:t>CSEbase</w:t>
      </w:r>
      <w:proofErr w:type="spellEnd"/>
      <w:r w:rsidRPr="002551AD">
        <w:rPr>
          <w:i/>
        </w:rPr>
        <w:t xml:space="preserv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w:t>
      </w:r>
      <w:proofErr w:type="spellStart"/>
      <w:r w:rsidRPr="002551AD">
        <w:t>Mcs</w:t>
      </w:r>
      <w:proofErr w:type="spellEnd"/>
      <w:r w:rsidRPr="002551AD">
        <w:t xml:space="preserve">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41CF15DF"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w:t>
      </w:r>
      <w:proofErr w:type="spellStart"/>
      <w:r w:rsidRPr="002551AD">
        <w:t>Mcs</w:t>
      </w:r>
      <w:proofErr w:type="spellEnd"/>
      <w:r w:rsidRPr="002551AD">
        <w:t xml:space="preserve">. </w:t>
      </w:r>
    </w:p>
    <w:p w14:paraId="00692B64" w14:textId="77777777" w:rsidR="00DF4DD1" w:rsidRPr="002551AD" w:rsidRDefault="00DF4DD1" w:rsidP="00DF4DD1">
      <w:pPr>
        <w:pStyle w:val="Heading2"/>
        <w:rPr>
          <w:i/>
        </w:rPr>
      </w:pPr>
      <w:bookmarkStart w:id="48" w:name="_Toc528748736"/>
      <w:r w:rsidRPr="002551AD">
        <w:t>7.2.3</w:t>
      </w:r>
      <w:r w:rsidRPr="002551AD">
        <w:tab/>
        <w:t>Namespaces used for resource and data types</w:t>
      </w:r>
      <w:bookmarkEnd w:id="48"/>
    </w:p>
    <w:p w14:paraId="5DB23CF8" w14:textId="1774CE7C" w:rsidR="00DF4DD1" w:rsidRPr="002551AD" w:rsidRDefault="00DF4DD1" w:rsidP="00DF4DD1">
      <w:pPr>
        <w:rPr>
          <w:lang w:eastAsia="ja-JP"/>
        </w:rPr>
      </w:pPr>
      <w:r w:rsidRPr="002551AD">
        <w:rPr>
          <w:lang w:eastAsia="ja-JP"/>
        </w:rPr>
        <w:t xml:space="preserve">Representations of resources applicable to the </w:t>
      </w:r>
      <w:proofErr w:type="spellStart"/>
      <w:r w:rsidRPr="002551AD">
        <w:t>Mcs</w:t>
      </w:r>
      <w:proofErr w:type="spellEnd"/>
      <w:r w:rsidRPr="002551AD">
        <w:rPr>
          <w:lang w:eastAsia="ja-JP"/>
        </w:rPr>
        <w:t xml:space="preserve"> Interface employ the namespace identifier "</w:t>
      </w:r>
      <w:proofErr w:type="spellStart"/>
      <w:r w:rsidRPr="002551AD">
        <w:rPr>
          <w:lang w:eastAsia="ja-JP"/>
        </w:rPr>
        <w:t>senv</w:t>
      </w:r>
      <w:proofErr w:type="spellEnd"/>
      <w:r w:rsidRPr="002551AD">
        <w:rPr>
          <w:lang w:eastAsia="ja-JP"/>
        </w:rPr>
        <w:t>:"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lang w:eastAsia="ja-JP"/>
              </w:rPr>
              <w:t>senv</w:t>
            </w:r>
            <w:proofErr w:type="spellEnd"/>
            <w:r w:rsidRPr="002551AD">
              <w:rPr>
                <w:rFonts w:ascii="Arial" w:hAnsi="Arial" w:cs="Arial"/>
                <w:sz w:val="18"/>
                <w:szCs w:val="18"/>
                <w:lang w:eastAsia="ja-JP"/>
              </w:rPr>
              <w:t>:</w:t>
            </w:r>
          </w:p>
        </w:tc>
        <w:tc>
          <w:tcPr>
            <w:tcW w:w="3969" w:type="dxa"/>
            <w:shd w:val="clear" w:color="auto" w:fill="auto"/>
          </w:tcPr>
          <w:p w14:paraId="6BD5A0EB" w14:textId="75B7D272"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lang w:eastAsia="ja-JP"/>
              </w:rPr>
              <w:t>http://www.onem2m.org/xml/secureEnvironment</w:t>
            </w:r>
          </w:p>
        </w:tc>
        <w:tc>
          <w:tcPr>
            <w:tcW w:w="2263" w:type="dxa"/>
          </w:tcPr>
          <w:p w14:paraId="7D8B4CC8" w14:textId="66782F5E"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E575E6" w:rsidRPr="00E575E6">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6EEAB028"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rPr>
              <w:t>http://www.onem2m.org/xml/protocol</w:t>
            </w:r>
          </w:p>
        </w:tc>
        <w:tc>
          <w:tcPr>
            <w:tcW w:w="2263" w:type="dxa"/>
          </w:tcPr>
          <w:p w14:paraId="150340E2" w14:textId="14F7B380"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E575E6" w:rsidRPr="00E575E6">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rPr>
              <w:t>dcfg</w:t>
            </w:r>
            <w:proofErr w:type="spellEnd"/>
            <w:r w:rsidRPr="002551AD">
              <w:rPr>
                <w:rFonts w:ascii="Arial" w:hAnsi="Arial" w:cs="Arial"/>
                <w:sz w:val="18"/>
                <w:szCs w:val="18"/>
              </w:rPr>
              <w:t>:</w:t>
            </w:r>
          </w:p>
        </w:tc>
        <w:tc>
          <w:tcPr>
            <w:tcW w:w="3969" w:type="dxa"/>
            <w:shd w:val="clear" w:color="auto" w:fill="auto"/>
          </w:tcPr>
          <w:p w14:paraId="2C4E7388" w14:textId="4E2AB5FA" w:rsidR="00DF4DD1" w:rsidRPr="00CF1486" w:rsidRDefault="00DF4DD1" w:rsidP="007A3FF1">
            <w:pPr>
              <w:keepNext/>
              <w:keepLines/>
              <w:spacing w:after="0"/>
              <w:rPr>
                <w:rFonts w:ascii="Arial" w:hAnsi="Arial" w:cs="Arial"/>
                <w:sz w:val="18"/>
                <w:szCs w:val="18"/>
              </w:rPr>
            </w:pPr>
            <w:r w:rsidRPr="00CF1486">
              <w:rPr>
                <w:rFonts w:ascii="Arial" w:hAnsi="Arial" w:cs="Arial"/>
                <w:sz w:val="18"/>
                <w:szCs w:val="18"/>
                <w:u w:val="single"/>
              </w:rPr>
              <w:t>http://www.onem2m.org/xml/deviceConfig</w:t>
            </w:r>
          </w:p>
        </w:tc>
        <w:tc>
          <w:tcPr>
            <w:tcW w:w="2263" w:type="dxa"/>
          </w:tcPr>
          <w:p w14:paraId="58B2E0D3" w14:textId="27E741EA"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E575E6" w:rsidRPr="00E575E6">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49" w:name="_Toc528748737"/>
    </w:p>
    <w:p w14:paraId="6C5E581A" w14:textId="0B9BD898" w:rsidR="00DF4DD1" w:rsidRPr="002551AD" w:rsidRDefault="00DF4DD1" w:rsidP="00DF4DD1">
      <w:pPr>
        <w:pStyle w:val="Heading2"/>
        <w:rPr>
          <w:i/>
        </w:rPr>
      </w:pPr>
      <w:r w:rsidRPr="002551AD">
        <w:t>7.2.4</w:t>
      </w:r>
      <w:r w:rsidRPr="002551AD">
        <w:tab/>
      </w:r>
      <w:proofErr w:type="spellStart"/>
      <w:r w:rsidRPr="002551AD">
        <w:t>Mcs</w:t>
      </w:r>
      <w:proofErr w:type="spellEnd"/>
      <w:r w:rsidRPr="002551AD">
        <w:t xml:space="preserve"> Resource type definitions</w:t>
      </w:r>
      <w:bookmarkEnd w:id="49"/>
    </w:p>
    <w:p w14:paraId="7A66C465" w14:textId="77777777" w:rsidR="00DF4DD1" w:rsidRPr="002551AD" w:rsidRDefault="00DF4DD1" w:rsidP="00DF4DD1">
      <w:pPr>
        <w:rPr>
          <w:lang w:eastAsia="ja-JP"/>
        </w:rPr>
      </w:pPr>
      <w:r w:rsidRPr="002551AD">
        <w:rPr>
          <w:lang w:eastAsia="ja-JP"/>
        </w:rPr>
        <w:t xml:space="preserve">The files defining the resource types of </w:t>
      </w:r>
      <w:proofErr w:type="spellStart"/>
      <w:r w:rsidRPr="002551AD">
        <w:rPr>
          <w:lang w:eastAsia="ja-JP"/>
        </w:rPr>
        <w:t>Mcs</w:t>
      </w:r>
      <w:proofErr w:type="spellEnd"/>
      <w:r w:rsidRPr="002551AD">
        <w:rPr>
          <w:lang w:eastAsia="ja-JP"/>
        </w:rPr>
        <w:t xml:space="preserve"> specific resources are given in table 7.2.4-1.</w:t>
      </w:r>
    </w:p>
    <w:p w14:paraId="538946B5" w14:textId="77777777" w:rsidR="00DF4DD1" w:rsidRPr="002551AD" w:rsidRDefault="00DF4DD1" w:rsidP="009535A3">
      <w:pPr>
        <w:pStyle w:val="TH"/>
      </w:pPr>
      <w:r w:rsidRPr="002551AD">
        <w:lastRenderedPageBreak/>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algorithmSpecificParameter</w:t>
            </w:r>
            <w:proofErr w:type="spellEnd"/>
          </w:p>
        </w:tc>
        <w:tc>
          <w:tcPr>
            <w:tcW w:w="3969" w:type="dxa"/>
            <w:shd w:val="clear" w:color="auto" w:fill="auto"/>
          </w:tcPr>
          <w:p w14:paraId="344FF696"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lang w:eastAsia="ja-JP"/>
              </w:rPr>
              <w:t>SENV-algorithmSpecificParameter-v</w:t>
            </w:r>
            <w:r w:rsidR="00C36B70" w:rsidRPr="002B1076">
              <w:rPr>
                <w:rFonts w:ascii="Arial" w:hAnsi="Arial" w:cs="Arial"/>
                <w:sz w:val="18"/>
                <w:szCs w:val="18"/>
                <w:u w:val="single"/>
                <w:lang w:eastAsia="ja-JP"/>
              </w:rPr>
              <w:t>3</w:t>
            </w:r>
            <w:r w:rsidRPr="002B1076">
              <w:rPr>
                <w:rFonts w:ascii="Arial" w:hAnsi="Arial" w:cs="Arial"/>
                <w:sz w:val="18"/>
                <w:szCs w:val="18"/>
                <w:u w:val="single"/>
                <w:lang w:eastAsia="ja-JP"/>
              </w:rPr>
              <w:t>_</w:t>
            </w:r>
            <w:r w:rsidR="00C36B70" w:rsidRPr="002B1076">
              <w:rPr>
                <w:rFonts w:ascii="Arial" w:hAnsi="Arial" w:cs="Arial"/>
                <w:sz w:val="18"/>
                <w:szCs w:val="18"/>
                <w:u w:val="single"/>
                <w:lang w:eastAsia="ja-JP"/>
              </w:rPr>
              <w:t>0</w:t>
            </w:r>
            <w:r w:rsidRPr="002B1076">
              <w:rPr>
                <w:rFonts w:ascii="Arial" w:hAnsi="Arial" w:cs="Arial"/>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SENV-cipher-v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connectionInstance</w:t>
            </w:r>
            <w:proofErr w:type="spellEnd"/>
          </w:p>
        </w:tc>
        <w:tc>
          <w:tcPr>
            <w:tcW w:w="3969" w:type="dxa"/>
            <w:shd w:val="clear" w:color="auto" w:fill="auto"/>
          </w:tcPr>
          <w:p w14:paraId="27201E21"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SENV-connectionInstance-v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SENV-hash-v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SENV-identity-v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SENV-rand-v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secureConnection</w:t>
            </w:r>
            <w:proofErr w:type="spellEnd"/>
          </w:p>
        </w:tc>
        <w:tc>
          <w:tcPr>
            <w:tcW w:w="3969" w:type="dxa"/>
            <w:shd w:val="clear" w:color="auto" w:fill="auto"/>
          </w:tcPr>
          <w:p w14:paraId="42CA891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SENV-secureConnection-v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sensitiveDataObject</w:t>
            </w:r>
            <w:proofErr w:type="spellEnd"/>
          </w:p>
        </w:tc>
        <w:tc>
          <w:tcPr>
            <w:tcW w:w="3969" w:type="dxa"/>
            <w:shd w:val="clear" w:color="auto" w:fill="auto"/>
          </w:tcPr>
          <w:p w14:paraId="3276BCC2"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SENV-sensitiveDataObject-v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SEReboot</w:t>
            </w:r>
            <w:proofErr w:type="spellEnd"/>
          </w:p>
        </w:tc>
        <w:tc>
          <w:tcPr>
            <w:tcW w:w="3969" w:type="dxa"/>
            <w:shd w:val="clear" w:color="auto" w:fill="auto"/>
          </w:tcPr>
          <w:p w14:paraId="0D0D1063"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SENV-SEReboot-v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SENV-signature-v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50" w:name="_Toc528748738"/>
      <w:r w:rsidRPr="002551AD">
        <w:t>7.3</w:t>
      </w:r>
      <w:r w:rsidRPr="002551AD">
        <w:tab/>
        <w:t>Resource SE</w:t>
      </w:r>
      <w:bookmarkEnd w:id="50"/>
    </w:p>
    <w:p w14:paraId="3A2177CB" w14:textId="77777777" w:rsidR="00CA26BF" w:rsidRPr="002551AD" w:rsidRDefault="00CA26BF" w:rsidP="00043EC6">
      <w:pPr>
        <w:pStyle w:val="Heading3"/>
      </w:pPr>
      <w:bookmarkStart w:id="51" w:name="_Toc528748739"/>
      <w:r w:rsidRPr="002551AD">
        <w:t>7.3.0</w:t>
      </w:r>
      <w:r w:rsidRPr="002551AD">
        <w:tab/>
        <w:t>Overview</w:t>
      </w:r>
      <w:bookmarkEnd w:id="51"/>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&lt;</w:t>
      </w:r>
      <w:proofErr w:type="spellStart"/>
      <w:r w:rsidRPr="002551AD">
        <w:rPr>
          <w:i/>
        </w:rPr>
        <w:t>CSEbase</w:t>
      </w:r>
      <w:proofErr w:type="spellEnd"/>
      <w:r w:rsidRPr="002551AD">
        <w:rPr>
          <w:i/>
        </w:rPr>
        <w:t xml:space="preserv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6FBF1E7A" w:rsidR="00332A0E" w:rsidRPr="002551AD" w:rsidRDefault="00332A0E" w:rsidP="00332A0E">
      <w:r w:rsidRPr="002551AD">
        <w:t xml:space="preserve">Common data types applicable to the </w:t>
      </w:r>
      <w:proofErr w:type="spellStart"/>
      <w:r w:rsidRPr="002551AD">
        <w:t>Mcs</w:t>
      </w:r>
      <w:proofErr w:type="spellEnd"/>
      <w:r w:rsidRPr="002551AD">
        <w:t xml:space="preserve">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E575E6">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 xml:space="preserve">Applicable values for resource attributes and for enumerating </w:t>
      </w:r>
      <w:proofErr w:type="spellStart"/>
      <w:r w:rsidRPr="002551AD">
        <w:rPr>
          <w:rFonts w:eastAsia="Malgun Gothic"/>
        </w:rPr>
        <w:t>Mcs</w:t>
      </w:r>
      <w:proofErr w:type="spellEnd"/>
      <w:r w:rsidRPr="002551AD">
        <w:rPr>
          <w:rFonts w:eastAsia="Malgun Gothic"/>
        </w:rPr>
        <w:t xml:space="preserve"> resources are detailed in clause 9. Short names for attributes and resource types are provided in clause 10.</w:t>
      </w:r>
    </w:p>
    <w:p w14:paraId="5AB895FE" w14:textId="77777777" w:rsidR="00CA26BF" w:rsidRPr="002551AD" w:rsidRDefault="00CA26BF" w:rsidP="00CA26BF">
      <w:pPr>
        <w:keepNext/>
        <w:keepLines/>
      </w:pPr>
      <w:r w:rsidRPr="002551AD">
        <w:lastRenderedPageBreak/>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4DE0E16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proofErr w:type="spellStart"/>
            <w:proofErr w:type="gramStart"/>
            <w:r w:rsidRPr="002551AD">
              <w:rPr>
                <w:rFonts w:eastAsia="Arial"/>
                <w:lang w:eastAsia="ko-KR"/>
              </w:rPr>
              <w:t>non volatile</w:t>
            </w:r>
            <w:proofErr w:type="spellEnd"/>
            <w:proofErr w:type="gramEnd"/>
            <w:r w:rsidRPr="002551AD">
              <w:rPr>
                <w:rFonts w:eastAsia="Arial"/>
                <w:lang w:eastAsia="ko-KR"/>
              </w:rPr>
              <w:t xml:space="preserv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proofErr w:type="gramStart"/>
            <w:r w:rsidRPr="002551AD">
              <w:rPr>
                <w:rFonts w:eastAsia="Arial" w:hint="eastAsia"/>
                <w:i/>
                <w:lang w:eastAsia="zh-CN"/>
              </w:rPr>
              <w:t>0..</w:t>
            </w:r>
            <w:r w:rsidRPr="002551AD">
              <w:rPr>
                <w:rFonts w:eastAsia="Arial"/>
                <w:i/>
                <w:lang w:eastAsia="zh-CN"/>
              </w:rPr>
              <w:t>n</w:t>
            </w:r>
            <w:proofErr w:type="gramEnd"/>
          </w:p>
        </w:tc>
        <w:tc>
          <w:tcPr>
            <w:tcW w:w="3988" w:type="dxa"/>
          </w:tcPr>
          <w:p w14:paraId="3CCD0767" w14:textId="546CF595"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6E412A99" w14:textId="08175F4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proofErr w:type="spellStart"/>
            <w:r w:rsidRPr="002551AD">
              <w:rPr>
                <w:rFonts w:eastAsia="Arial" w:cs="Arial"/>
                <w:i/>
                <w:lang w:eastAsia="ko-KR"/>
              </w:rPr>
              <w:t>deviceInfo</w:t>
            </w:r>
            <w:proofErr w:type="spellEnd"/>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i/>
                <w:lang w:eastAsia="zh-CN"/>
              </w:rPr>
              <w:t>deviceInfo</w:t>
            </w:r>
            <w:proofErr w:type="spellEnd"/>
            <w:r w:rsidRPr="002551AD">
              <w:rPr>
                <w:rFonts w:eastAsia="Arial"/>
                <w:i/>
                <w:lang w:eastAsia="zh-CN"/>
              </w:rPr>
              <w:t>]</w:t>
            </w:r>
          </w:p>
        </w:tc>
        <w:tc>
          <w:tcPr>
            <w:tcW w:w="1141" w:type="dxa"/>
          </w:tcPr>
          <w:p w14:paraId="3756AC91"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1326F5EB" w14:textId="5E672724"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 xml:space="preserve">y, </w:t>
            </w:r>
            <w:proofErr w:type="gramStart"/>
            <w:r w:rsidRPr="002551AD">
              <w:rPr>
                <w:rFonts w:eastAsia="Arial" w:hint="eastAsia"/>
                <w:lang w:eastAsia="zh-CN"/>
              </w:rPr>
              <w:t>manufact</w:t>
            </w:r>
            <w:r w:rsidRPr="002551AD">
              <w:rPr>
                <w:rFonts w:eastAsia="Arial"/>
                <w:lang w:eastAsia="zh-CN"/>
              </w:rPr>
              <w:t>ur</w:t>
            </w:r>
            <w:r w:rsidRPr="002551AD">
              <w:rPr>
                <w:rFonts w:eastAsia="Arial" w:hint="eastAsia"/>
                <w:lang w:eastAsia="zh-CN"/>
              </w:rPr>
              <w:t>er</w:t>
            </w:r>
            <w:proofErr w:type="gramEnd"/>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proofErr w:type="spellStart"/>
            <w:r w:rsidRPr="002551AD">
              <w:rPr>
                <w:i/>
              </w:rPr>
              <w:t>SEReboot</w:t>
            </w:r>
            <w:proofErr w:type="spellEnd"/>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lang w:eastAsia="zh-CN"/>
              </w:rPr>
              <w:t>SER</w:t>
            </w:r>
            <w:r w:rsidRPr="002551AD">
              <w:rPr>
                <w:rFonts w:eastAsia="Arial"/>
                <w:i/>
                <w:lang w:eastAsia="zh-CN"/>
              </w:rPr>
              <w:t>eboot</w:t>
            </w:r>
            <w:proofErr w:type="spellEnd"/>
            <w:r w:rsidRPr="002551AD">
              <w:rPr>
                <w:rFonts w:eastAsia="Arial"/>
                <w:i/>
                <w:lang w:eastAsia="zh-CN"/>
              </w:rPr>
              <w:t>]</w:t>
            </w:r>
          </w:p>
        </w:tc>
        <w:tc>
          <w:tcPr>
            <w:tcW w:w="1141" w:type="dxa"/>
          </w:tcPr>
          <w:p w14:paraId="7C533E77"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w:t>
            </w:r>
            <w:r w:rsidRPr="002551AD">
              <w:rPr>
                <w:rFonts w:eastAsia="Arial"/>
                <w:lang w:eastAsia="zh-CN"/>
              </w:rPr>
              <w:t>n</w:t>
            </w:r>
            <w:proofErr w:type="gramEnd"/>
          </w:p>
        </w:tc>
        <w:tc>
          <w:tcPr>
            <w:tcW w:w="3988" w:type="dxa"/>
          </w:tcPr>
          <w:p w14:paraId="2090676C" w14:textId="58E7E303"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 xml:space="preserve">Secure </w:t>
            </w:r>
            <w:proofErr w:type="gramStart"/>
            <w:r w:rsidRPr="002551AD">
              <w:rPr>
                <w:rFonts w:eastAsia="Arial"/>
                <w:lang w:eastAsia="zh-CN"/>
              </w:rPr>
              <w:t>Environment, if</w:t>
            </w:r>
            <w:proofErr w:type="gramEnd"/>
            <w:r w:rsidRPr="002551AD">
              <w:rPr>
                <w:rFonts w:eastAsia="Arial"/>
                <w:lang w:eastAsia="zh-CN"/>
              </w:rPr>
              <w:t xml:space="preserve">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proofErr w:type="spellStart"/>
            <w:r w:rsidRPr="002551AD">
              <w:rPr>
                <w:rFonts w:eastAsia="Arial"/>
                <w:i/>
              </w:rPr>
              <w:t>accessControlPolicy</w:t>
            </w:r>
            <w:proofErr w:type="spellEnd"/>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w:t>
            </w:r>
            <w:proofErr w:type="spellStart"/>
            <w:r w:rsidRPr="002551AD">
              <w:rPr>
                <w:rFonts w:eastAsia="Arial"/>
                <w:i/>
              </w:rPr>
              <w:t>accessControlPolicy</w:t>
            </w:r>
            <w:proofErr w:type="spellEnd"/>
            <w:r w:rsidRPr="002551AD">
              <w:rPr>
                <w:rFonts w:eastAsia="Arial"/>
                <w:i/>
              </w:rPr>
              <w:t>&gt;</w:t>
            </w:r>
          </w:p>
        </w:tc>
        <w:tc>
          <w:tcPr>
            <w:tcW w:w="1141" w:type="dxa"/>
          </w:tcPr>
          <w:p w14:paraId="002B8891" w14:textId="77777777" w:rsidR="009160A8" w:rsidRPr="002551AD" w:rsidRDefault="009160A8" w:rsidP="00672B32">
            <w:pPr>
              <w:pStyle w:val="TAL"/>
              <w:jc w:val="center"/>
              <w:rPr>
                <w:rFonts w:eastAsia="Arial" w:cs="Arial"/>
              </w:rPr>
            </w:pPr>
            <w:proofErr w:type="gramStart"/>
            <w:r w:rsidRPr="002551AD">
              <w:rPr>
                <w:rFonts w:eastAsia="Arial"/>
              </w:rPr>
              <w:t>0..n</w:t>
            </w:r>
            <w:proofErr w:type="gramEnd"/>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proofErr w:type="spellStart"/>
            <w:r w:rsidRPr="002551AD">
              <w:rPr>
                <w:rFonts w:eastAsia="Arial" w:cs="Arial"/>
                <w:i/>
                <w:lang w:eastAsia="ko-KR"/>
              </w:rPr>
              <w:t>sensitiveDataObject</w:t>
            </w:r>
            <w:proofErr w:type="spellEnd"/>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w:t>
            </w:r>
            <w:proofErr w:type="spellStart"/>
            <w:r w:rsidRPr="002551AD">
              <w:rPr>
                <w:rFonts w:eastAsia="Arial"/>
                <w:i/>
              </w:rPr>
              <w:t>sensitiveDataObject</w:t>
            </w:r>
            <w:proofErr w:type="spellEnd"/>
            <w:r w:rsidRPr="002551AD">
              <w:rPr>
                <w:rFonts w:eastAsia="Arial"/>
                <w:i/>
              </w:rPr>
              <w:t>&gt;</w:t>
            </w:r>
          </w:p>
        </w:tc>
        <w:tc>
          <w:tcPr>
            <w:tcW w:w="1141" w:type="dxa"/>
          </w:tcPr>
          <w:p w14:paraId="3975FEBF" w14:textId="77777777" w:rsidR="009160A8" w:rsidRPr="002551AD" w:rsidRDefault="009160A8" w:rsidP="00672B32">
            <w:pPr>
              <w:pStyle w:val="TAL"/>
              <w:jc w:val="center"/>
              <w:rPr>
                <w:rFonts w:eastAsia="Arial"/>
                <w:lang w:eastAsia="zh-CN"/>
              </w:rPr>
            </w:pPr>
            <w:proofErr w:type="gramStart"/>
            <w:r w:rsidRPr="002551AD">
              <w:rPr>
                <w:rFonts w:eastAsia="Arial"/>
              </w:rPr>
              <w:t>0..n</w:t>
            </w:r>
            <w:proofErr w:type="gramEnd"/>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proofErr w:type="spellStart"/>
            <w:r w:rsidRPr="002551AD">
              <w:rPr>
                <w:i/>
              </w:rPr>
              <w:t>secureConnection</w:t>
            </w:r>
            <w:proofErr w:type="spellEnd"/>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proofErr w:type="spellStart"/>
            <w:r w:rsidRPr="002551AD">
              <w:rPr>
                <w:i/>
              </w:rPr>
              <w:t>secureConnection</w:t>
            </w:r>
            <w:proofErr w:type="spellEnd"/>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proofErr w:type="spellStart"/>
            <w:r w:rsidRPr="002551AD">
              <w:rPr>
                <w:rFonts w:eastAsia="Arial"/>
                <w:i/>
              </w:rPr>
              <w:t>resourceType</w:t>
            </w:r>
            <w:proofErr w:type="spellEnd"/>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proofErr w:type="spellStart"/>
            <w:r w:rsidRPr="002551AD">
              <w:rPr>
                <w:rFonts w:eastAsia="Arial"/>
                <w:i/>
              </w:rPr>
              <w:t>resourceID</w:t>
            </w:r>
            <w:proofErr w:type="spellEnd"/>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proofErr w:type="spellStart"/>
            <w:r w:rsidRPr="002551AD">
              <w:rPr>
                <w:rFonts w:eastAsia="Arial"/>
                <w:i/>
              </w:rPr>
              <w:t>resourceName</w:t>
            </w:r>
            <w:proofErr w:type="spellEnd"/>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proofErr w:type="spellStart"/>
            <w:r w:rsidRPr="002551AD">
              <w:rPr>
                <w:rFonts w:eastAsia="Arial"/>
                <w:i/>
              </w:rPr>
              <w:t>parentID</w:t>
            </w:r>
            <w:proofErr w:type="spellEnd"/>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proofErr w:type="spellStart"/>
            <w:r w:rsidRPr="002551AD">
              <w:rPr>
                <w:rFonts w:eastAsia="Arial"/>
                <w:i/>
              </w:rPr>
              <w:t>creationTime</w:t>
            </w:r>
            <w:proofErr w:type="spellEnd"/>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proofErr w:type="spellStart"/>
            <w:r w:rsidRPr="002551AD">
              <w:rPr>
                <w:rFonts w:eastAsia="Arial"/>
                <w:i/>
              </w:rPr>
              <w:t>lastModifiedTime</w:t>
            </w:r>
            <w:proofErr w:type="spellEnd"/>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proofErr w:type="spellStart"/>
            <w:r w:rsidRPr="002551AD">
              <w:rPr>
                <w:rFonts w:eastAsia="Arial"/>
                <w:i/>
              </w:rPr>
              <w:t>accessControlPolicyIDs</w:t>
            </w:r>
            <w:proofErr w:type="spellEnd"/>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proofErr w:type="spellStart"/>
            <w:r w:rsidRPr="002551AD">
              <w:rPr>
                <w:rFonts w:eastAsia="Arial"/>
                <w:i/>
                <w:lang w:eastAsia="zh-CN"/>
              </w:rPr>
              <w:t>SEType</w:t>
            </w:r>
            <w:proofErr w:type="spellEnd"/>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proofErr w:type="spellStart"/>
            <w:r w:rsidRPr="002551AD">
              <w:rPr>
                <w:rFonts w:eastAsia="Arial"/>
                <w:i/>
              </w:rPr>
              <w:t>securityLevel</w:t>
            </w:r>
            <w:proofErr w:type="spellEnd"/>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supportedResourceType</w:t>
            </w:r>
            <w:proofErr w:type="spellEnd"/>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proofErr w:type="spellStart"/>
            <w:r w:rsidRPr="002551AD">
              <w:rPr>
                <w:rFonts w:eastAsia="Arial"/>
                <w:i/>
                <w:lang w:eastAsia="ko-KR"/>
              </w:rPr>
              <w:t>hostedCSELink</w:t>
            </w:r>
            <w:proofErr w:type="spellEnd"/>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w:t>
            </w:r>
            <w:proofErr w:type="spellStart"/>
            <w:r w:rsidRPr="002551AD">
              <w:rPr>
                <w:rFonts w:eastAsia="Arial"/>
              </w:rPr>
              <w:t>CSEBase</w:t>
            </w:r>
            <w:proofErr w:type="spellEnd"/>
            <w:r w:rsidRPr="002551AD">
              <w:rPr>
                <w:rFonts w:eastAsia="Arial"/>
              </w:rPr>
              <w:t xml:space="preserv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w:t>
            </w:r>
            <w:proofErr w:type="spellStart"/>
            <w:r w:rsidRPr="002551AD">
              <w:rPr>
                <w:rFonts w:eastAsia="Arial"/>
              </w:rPr>
              <w:t>CSEBase</w:t>
            </w:r>
            <w:proofErr w:type="spellEnd"/>
            <w:r w:rsidRPr="002551AD">
              <w:rPr>
                <w:rFonts w:eastAsia="Arial"/>
              </w:rPr>
              <w:t>&gt;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proofErr w:type="spellStart"/>
            <w:r w:rsidRPr="002551AD">
              <w:rPr>
                <w:rFonts w:eastAsia="Arial"/>
                <w:i/>
                <w:lang w:eastAsia="ko-KR"/>
              </w:rPr>
              <w:lastRenderedPageBreak/>
              <w:t>hostedAELinks</w:t>
            </w:r>
            <w:proofErr w:type="spellEnd"/>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SEType</w:t>
            </w:r>
            <w:proofErr w:type="spellEnd"/>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senv:SEType</w:t>
            </w:r>
            <w:proofErr w:type="spellEnd"/>
            <w:proofErr w:type="gramEnd"/>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securityLevel</w:t>
            </w:r>
            <w:proofErr w:type="spellEnd"/>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senv:securityLevel</w:t>
            </w:r>
            <w:proofErr w:type="spellEnd"/>
            <w:proofErr w:type="gramEnd"/>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supportedResourceType</w:t>
            </w:r>
            <w:proofErr w:type="spellEnd"/>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m:resourceType</w:t>
            </w:r>
            <w:proofErr w:type="gramEnd"/>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m:e</w:t>
            </w:r>
            <w:proofErr w:type="gramEnd"/>
            <w:r w:rsidRPr="002551AD">
              <w:rPr>
                <w:rFonts w:ascii="Arial" w:hAnsi="Arial" w:cs="Arial"/>
                <w:sz w:val="18"/>
                <w:szCs w:val="18"/>
              </w:rPr>
              <w:t>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hostedCSELink</w:t>
            </w:r>
            <w:proofErr w:type="spellEnd"/>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hostedAELinks</w:t>
            </w:r>
            <w:proofErr w:type="spellEnd"/>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52" w:name="_Toc528748740"/>
      <w:r w:rsidRPr="002551AD">
        <w:t>7.3.1</w:t>
      </w:r>
      <w:r w:rsidRPr="002551AD">
        <w:tab/>
        <w:t xml:space="preserve">Resource </w:t>
      </w:r>
      <w:proofErr w:type="spellStart"/>
      <w:r w:rsidRPr="002551AD">
        <w:rPr>
          <w:i/>
        </w:rPr>
        <w:t>SEReboot</w:t>
      </w:r>
      <w:bookmarkEnd w:id="52"/>
      <w:proofErr w:type="spellEnd"/>
    </w:p>
    <w:p w14:paraId="4EDDB7FA" w14:textId="77777777" w:rsidR="00CA26BF" w:rsidRPr="002551AD" w:rsidRDefault="00CA26BF" w:rsidP="00CA26BF">
      <w:pPr>
        <w:keepNext/>
      </w:pPr>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w:t>
      </w:r>
      <w:r w:rsidR="00217670" w:rsidRPr="002551AD">
        <w:t>shall be</w:t>
      </w:r>
      <w:r w:rsidRPr="002551AD">
        <w:t xml:space="preserve"> used to reboot a Secure Environment. The </w:t>
      </w:r>
      <w:r w:rsidRPr="002551AD">
        <w:rPr>
          <w:i/>
        </w:rPr>
        <w:t>[</w:t>
      </w:r>
      <w:proofErr w:type="spellStart"/>
      <w:r w:rsidRPr="002551AD">
        <w:rPr>
          <w:i/>
        </w:rPr>
        <w:t>SEReboot</w:t>
      </w:r>
      <w:proofErr w:type="spellEnd"/>
      <w:r w:rsidRPr="002551AD">
        <w:rPr>
          <w:i/>
        </w:rPr>
        <w:t xml:space="preserve">] </w:t>
      </w:r>
      <w:r w:rsidRPr="002551AD">
        <w:t xml:space="preserve">resource is a specialization of the </w:t>
      </w:r>
      <w:r w:rsidRPr="002551AD">
        <w:rPr>
          <w:i/>
        </w:rPr>
        <w:t>&lt;</w:t>
      </w:r>
      <w:proofErr w:type="spellStart"/>
      <w:r w:rsidRPr="002551AD">
        <w:rPr>
          <w:i/>
        </w:rPr>
        <w:t>mgmtObj</w:t>
      </w:r>
      <w:proofErr w:type="spellEnd"/>
      <w:r w:rsidRPr="002551AD">
        <w:rPr>
          <w:i/>
        </w:rPr>
        <w:t>&gt;</w:t>
      </w:r>
      <w:r w:rsidRPr="002551AD">
        <w:t xml:space="preserve"> resource.</w:t>
      </w:r>
    </w:p>
    <w:p w14:paraId="2AE7DC72" w14:textId="77777777" w:rsidR="00CA26BF" w:rsidRPr="002551AD" w:rsidRDefault="00CA26BF" w:rsidP="00CA26BF">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w:t>
            </w:r>
            <w:proofErr w:type="spellStart"/>
            <w:r w:rsidRPr="002551AD">
              <w:rPr>
                <w:rFonts w:eastAsia="Arial"/>
                <w:i/>
              </w:rPr>
              <w:t>SEReboot</w:t>
            </w:r>
            <w:proofErr w:type="spellEnd"/>
            <w:r w:rsidRPr="002551AD">
              <w:rPr>
                <w:rFonts w:eastAsia="Arial"/>
                <w:i/>
              </w:rPr>
              <w: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34C02D7" w14:textId="060C9F8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w:t>
            </w:r>
            <w:proofErr w:type="spellStart"/>
            <w:r w:rsidRPr="002551AD">
              <w:rPr>
                <w:rFonts w:eastAsia="Arial"/>
                <w:i/>
              </w:rPr>
              <w:t>semanticDescriptor</w:t>
            </w:r>
            <w:proofErr w:type="spellEnd"/>
            <w:r w:rsidRPr="002551AD">
              <w:rPr>
                <w:rFonts w:eastAsia="Arial"/>
                <w:i/>
              </w:rPr>
              <w:t>&gt;</w:t>
            </w:r>
          </w:p>
        </w:tc>
        <w:tc>
          <w:tcPr>
            <w:tcW w:w="1141" w:type="dxa"/>
          </w:tcPr>
          <w:p w14:paraId="6365DC6A"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5C5ABA5" w14:textId="3E5DC478"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lastRenderedPageBreak/>
        <w:t xml:space="preserve">The </w:t>
      </w:r>
      <w:r w:rsidRPr="002551AD">
        <w:rPr>
          <w:i/>
        </w:rPr>
        <w:t>[</w:t>
      </w:r>
      <w:proofErr w:type="spellStart"/>
      <w:r w:rsidRPr="002551AD">
        <w:rPr>
          <w:i/>
        </w:rPr>
        <w:t>SEReboot</w:t>
      </w:r>
      <w:proofErr w:type="spellEnd"/>
      <w:r w:rsidRPr="002551AD">
        <w:rPr>
          <w:i/>
        </w:rPr>
        <w: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w:t>
            </w:r>
            <w:proofErr w:type="spellStart"/>
            <w:r w:rsidRPr="002551AD">
              <w:rPr>
                <w:rFonts w:eastAsia="Arial"/>
                <w:i/>
              </w:rPr>
              <w:t>seR</w:t>
            </w:r>
            <w:r w:rsidRPr="002551AD">
              <w:rPr>
                <w:rFonts w:eastAsia="Arial" w:hint="eastAsia"/>
                <w:i/>
                <w:lang w:eastAsia="ko-KR"/>
              </w:rPr>
              <w:t>eboot</w:t>
            </w:r>
            <w:proofErr w:type="spellEnd"/>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proofErr w:type="spellStart"/>
            <w:r w:rsidRPr="002551AD">
              <w:rPr>
                <w:rFonts w:eastAsia="Arial" w:hint="eastAsia"/>
                <w:i/>
                <w:lang w:eastAsia="zh-CN"/>
              </w:rPr>
              <w:t>resourceType</w:t>
            </w:r>
            <w:proofErr w:type="spellEnd"/>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33A42AA2"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proofErr w:type="spellStart"/>
            <w:r w:rsidRPr="002551AD">
              <w:rPr>
                <w:rFonts w:eastAsia="Arial" w:hint="eastAsia"/>
                <w:i/>
                <w:lang w:eastAsia="ko-KR"/>
              </w:rPr>
              <w:t>resourceID</w:t>
            </w:r>
            <w:proofErr w:type="spellEnd"/>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4003FD7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resource</w:t>
            </w:r>
            <w:r w:rsidRPr="002551AD">
              <w:rPr>
                <w:rFonts w:eastAsia="Arial"/>
                <w:i/>
                <w:lang w:eastAsia="ko-KR"/>
              </w:rPr>
              <w:t>Name</w:t>
            </w:r>
            <w:proofErr w:type="spellEnd"/>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4D806B44"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proofErr w:type="spellStart"/>
            <w:r w:rsidRPr="002551AD">
              <w:rPr>
                <w:rFonts w:eastAsia="Arial"/>
                <w:i/>
              </w:rPr>
              <w:t>parentID</w:t>
            </w:r>
            <w:proofErr w:type="spellEnd"/>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5A3F325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proofErr w:type="spellStart"/>
            <w:r w:rsidRPr="002551AD">
              <w:rPr>
                <w:rFonts w:eastAsia="Arial"/>
                <w:i/>
              </w:rPr>
              <w:t>expirationTime</w:t>
            </w:r>
            <w:proofErr w:type="spellEnd"/>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6601CBEE"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proofErr w:type="spellStart"/>
            <w:r w:rsidRPr="002551AD">
              <w:rPr>
                <w:rFonts w:eastAsia="Arial"/>
                <w:i/>
              </w:rPr>
              <w:t>accessControlPolicyIDs</w:t>
            </w:r>
            <w:proofErr w:type="spellEnd"/>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2C6F5836"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proofErr w:type="spellStart"/>
            <w:r w:rsidRPr="002551AD">
              <w:rPr>
                <w:rFonts w:eastAsia="Arial"/>
                <w:i/>
              </w:rPr>
              <w:t>creationTime</w:t>
            </w:r>
            <w:proofErr w:type="spellEnd"/>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16CA76D1"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proofErr w:type="spellStart"/>
            <w:r w:rsidRPr="002551AD">
              <w:rPr>
                <w:rFonts w:eastAsia="Arial"/>
                <w:i/>
              </w:rPr>
              <w:t>lastModifiedTime</w:t>
            </w:r>
            <w:proofErr w:type="spellEnd"/>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02FAB109"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4DD4C4A8"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proofErr w:type="spellStart"/>
            <w:r w:rsidRPr="002551AD">
              <w:rPr>
                <w:rFonts w:eastAsia="Arial" w:hint="eastAsia"/>
                <w:i/>
                <w:lang w:eastAsia="zh-CN"/>
              </w:rPr>
              <w:t>mgmtDefinition</w:t>
            </w:r>
            <w:proofErr w:type="spellEnd"/>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63145825"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w:t>
            </w:r>
            <w:proofErr w:type="spellStart"/>
            <w:r w:rsidRPr="002551AD">
              <w:rPr>
                <w:rFonts w:eastAsia="Arial"/>
                <w:lang w:eastAsia="zh-CN"/>
              </w:rPr>
              <w:t>seR</w:t>
            </w:r>
            <w:r w:rsidRPr="002551AD">
              <w:rPr>
                <w:rFonts w:eastAsia="Arial" w:hint="eastAsia"/>
                <w:lang w:eastAsia="ko-KR"/>
              </w:rPr>
              <w:t>eboot</w:t>
            </w:r>
            <w:proofErr w:type="spellEnd"/>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proofErr w:type="spellStart"/>
            <w:r w:rsidRPr="002551AD">
              <w:rPr>
                <w:rFonts w:eastAsia="Arial"/>
                <w:i/>
              </w:rPr>
              <w:t>object</w:t>
            </w:r>
            <w:r w:rsidRPr="002551AD">
              <w:rPr>
                <w:rFonts w:eastAsia="Arial" w:hint="eastAsia"/>
                <w:i/>
                <w:lang w:eastAsia="zh-CN"/>
              </w:rPr>
              <w:t>ID</w:t>
            </w:r>
            <w:r w:rsidRPr="002551AD">
              <w:rPr>
                <w:rFonts w:eastAsia="Arial"/>
                <w:i/>
                <w:lang w:eastAsia="zh-CN"/>
              </w:rPr>
              <w:t>s</w:t>
            </w:r>
            <w:proofErr w:type="spellEnd"/>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6B684FC1"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proofErr w:type="spellStart"/>
            <w:r w:rsidRPr="002551AD">
              <w:rPr>
                <w:rFonts w:eastAsia="Arial"/>
                <w:i/>
              </w:rPr>
              <w:t>objectPaths</w:t>
            </w:r>
            <w:proofErr w:type="spellEnd"/>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66C4A600"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48E34302"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proofErr w:type="spellStart"/>
            <w:r w:rsidRPr="002551AD">
              <w:rPr>
                <w:rFonts w:eastAsia="Arial"/>
                <w:i/>
              </w:rPr>
              <w:t>rebootType</w:t>
            </w:r>
            <w:proofErr w:type="spellEnd"/>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605C2744"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proofErr w:type="spellStart"/>
            <w:r w:rsidRPr="002551AD">
              <w:rPr>
                <w:rFonts w:eastAsia="Arial"/>
                <w:i/>
              </w:rPr>
              <w:t>SEReboot</w:t>
            </w:r>
            <w:proofErr w:type="spellEnd"/>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w:t>
      </w:r>
      <w:proofErr w:type="spellStart"/>
      <w:r w:rsidRPr="002551AD">
        <w:t>SEReboot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RebootType</w:t>
            </w:r>
            <w:proofErr w:type="spellEnd"/>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senv:RebootType</w:t>
            </w:r>
            <w:proofErr w:type="spellEnd"/>
            <w:proofErr w:type="gramEnd"/>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SEReboot</w:t>
            </w:r>
            <w:proofErr w:type="spellEnd"/>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53"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53"/>
    </w:p>
    <w:p w14:paraId="66B07F8C" w14:textId="77777777" w:rsidR="008C7902" w:rsidRPr="002551AD" w:rsidRDefault="008C7902" w:rsidP="008C7902">
      <w:pPr>
        <w:pStyle w:val="Heading3"/>
        <w:rPr>
          <w:rFonts w:eastAsia="Malgun Gothic"/>
        </w:rPr>
      </w:pPr>
      <w:bookmarkStart w:id="54"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w:t>
      </w:r>
      <w:bookmarkEnd w:id="54"/>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w:t>
      </w:r>
      <w:proofErr w:type="spellStart"/>
      <w:r w:rsidRPr="002551AD">
        <w:rPr>
          <w:i/>
        </w:rPr>
        <w:t>sensitiveDataObject</w:t>
      </w:r>
      <w:proofErr w:type="spellEnd"/>
      <w:r w:rsidRPr="002551AD">
        <w:rPr>
          <w:i/>
        </w:rPr>
        <w:t>&gt;</w:t>
      </w:r>
      <w:r w:rsidRPr="002551AD">
        <w:t xml:space="preserve"> are shown in table 7.</w:t>
      </w:r>
      <w:r w:rsidR="009160A8" w:rsidRPr="002551AD">
        <w:t>4</w:t>
      </w:r>
      <w:r w:rsidR="00764712">
        <w:t>.1</w:t>
      </w:r>
      <w:r w:rsidRPr="002551AD">
        <w:t>-1.</w:t>
      </w:r>
    </w:p>
    <w:p w14:paraId="4923E853" w14:textId="77777777" w:rsidR="008C7902" w:rsidRPr="002551AD" w:rsidRDefault="008C7902" w:rsidP="009535A3">
      <w:pPr>
        <w:pStyle w:val="TH"/>
      </w:pPr>
      <w:r w:rsidRPr="002551AD">
        <w:lastRenderedPageBreak/>
        <w:t>Table 7.</w:t>
      </w:r>
      <w:r w:rsidR="009160A8" w:rsidRPr="002551AD">
        <w:t>4</w:t>
      </w:r>
      <w:r w:rsidR="00332A0E" w:rsidRPr="002551AD">
        <w:t>.1</w:t>
      </w:r>
      <w:r w:rsidRPr="002551AD">
        <w:t xml:space="preserve">-1: Attributes of </w:t>
      </w:r>
      <w:r w:rsidRPr="002551AD">
        <w:rPr>
          <w:rFonts w:eastAsia="Arial Unicode MS"/>
        </w:rPr>
        <w:t>&lt;</w:t>
      </w:r>
      <w:proofErr w:type="spellStart"/>
      <w:r w:rsidRPr="002551AD">
        <w:t>sensitiveDataObject</w:t>
      </w:r>
      <w:proofErr w:type="spellEnd"/>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proofErr w:type="spellStart"/>
            <w:r w:rsidRPr="002551AD">
              <w:t>sensitiveDataObject</w:t>
            </w:r>
            <w:proofErr w:type="spellEnd"/>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proofErr w:type="spellStart"/>
            <w:r w:rsidRPr="002551AD">
              <w:rPr>
                <w:rFonts w:eastAsia="Arial" w:cs="Arial"/>
                <w:i/>
                <w:szCs w:val="18"/>
              </w:rPr>
              <w:t>resourceType</w:t>
            </w:r>
            <w:proofErr w:type="spellEnd"/>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proofErr w:type="spellStart"/>
            <w:r w:rsidRPr="002551AD">
              <w:rPr>
                <w:rFonts w:eastAsia="Arial" w:hint="eastAsia"/>
                <w:i/>
                <w:lang w:eastAsia="ko-KR"/>
              </w:rPr>
              <w:t>resourceID</w:t>
            </w:r>
            <w:proofErr w:type="spellEnd"/>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proofErr w:type="spellStart"/>
            <w:r w:rsidRPr="002551AD">
              <w:rPr>
                <w:rFonts w:eastAsia="Arial" w:cs="Arial"/>
                <w:i/>
                <w:szCs w:val="18"/>
              </w:rPr>
              <w:t>creationTime</w:t>
            </w:r>
            <w:proofErr w:type="spellEnd"/>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currentByteSize</w:t>
            </w:r>
            <w:proofErr w:type="spellEnd"/>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accessControlPolicyID</w:t>
            </w:r>
            <w:proofErr w:type="spellEnd"/>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w:t>
      </w:r>
      <w:proofErr w:type="spellStart"/>
      <w:r w:rsidRPr="002551AD">
        <w:t>sensitiveDataObject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55" w:name="_Toc528748743"/>
      <w:r w:rsidRPr="002551AD">
        <w:rPr>
          <w:rFonts w:eastAsia="Malgun Gothic"/>
        </w:rPr>
        <w:lastRenderedPageBreak/>
        <w:t>7.</w:t>
      </w:r>
      <w:r w:rsidR="00D1329D" w:rsidRPr="002551AD">
        <w:rPr>
          <w:rFonts w:eastAsia="Malgun Gothic"/>
        </w:rPr>
        <w:t>4</w:t>
      </w:r>
      <w:r w:rsidRPr="002551AD">
        <w:rPr>
          <w:rFonts w:eastAsia="Malgun Gothic"/>
        </w:rPr>
        <w:t>.2</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 Procedures</w:t>
      </w:r>
      <w:bookmarkEnd w:id="55"/>
    </w:p>
    <w:p w14:paraId="1DA52C95" w14:textId="77777777" w:rsidR="008C7902" w:rsidRPr="002551AD" w:rsidRDefault="008C7902" w:rsidP="008C7902">
      <w:pPr>
        <w:pStyle w:val="Heading4"/>
        <w:rPr>
          <w:rFonts w:eastAsia="Malgun Gothic"/>
        </w:rPr>
      </w:pPr>
      <w:bookmarkStart w:id="56"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w:t>
      </w:r>
      <w:proofErr w:type="spellStart"/>
      <w:r w:rsidRPr="002551AD">
        <w:rPr>
          <w:rFonts w:eastAsia="Malgun Gothic"/>
        </w:rPr>
        <w:t>sensitiveDataObject</w:t>
      </w:r>
      <w:proofErr w:type="spellEnd"/>
      <w:r w:rsidRPr="002551AD">
        <w:rPr>
          <w:rFonts w:eastAsia="Malgun Gothic"/>
        </w:rPr>
        <w:t>&gt;</w:t>
      </w:r>
      <w:bookmarkEnd w:id="56"/>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proofErr w:type="spellStart"/>
            <w:r w:rsidR="008C7902" w:rsidRPr="00F601B9">
              <w:rPr>
                <w:rFonts w:eastAsia="Arial"/>
              </w:rPr>
              <w:t>sensit</w:t>
            </w:r>
            <w:r w:rsidR="00F601B9">
              <w:rPr>
                <w:rFonts w:eastAsia="Arial"/>
              </w:rPr>
              <w:t>i</w:t>
            </w:r>
            <w:r w:rsidR="008C7902" w:rsidRPr="00F601B9">
              <w:rPr>
                <w:rFonts w:eastAsia="Arial"/>
              </w:rPr>
              <w:t>veData</w:t>
            </w:r>
            <w:proofErr w:type="spellEnd"/>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CREATE;</w:t>
            </w:r>
            <w:proofErr w:type="gramEnd"/>
            <w:r w:rsidRPr="002551AD">
              <w:rPr>
                <w:rFonts w:eastAsia="Arial"/>
                <w:iCs/>
                <w:szCs w:val="18"/>
              </w:rPr>
              <w:t xml:space="preserv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C;</w:t>
            </w:r>
            <w:proofErr w:type="gramEnd"/>
            <w:r w:rsidRPr="002551AD">
              <w:rPr>
                <w:rFonts w:eastAsia="Arial"/>
                <w:iCs/>
                <w:szCs w:val="18"/>
              </w:rPr>
              <w:t xml:space="preserve">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4637E386"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57"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w:t>
      </w:r>
      <w:proofErr w:type="spellStart"/>
      <w:r w:rsidRPr="002551AD">
        <w:rPr>
          <w:rFonts w:eastAsia="Malgun Gothic"/>
        </w:rPr>
        <w:t>sensitiveDataObject</w:t>
      </w:r>
      <w:proofErr w:type="spellEnd"/>
      <w:r w:rsidRPr="002551AD">
        <w:rPr>
          <w:rFonts w:eastAsia="Malgun Gothic"/>
        </w:rPr>
        <w:t>&gt;</w:t>
      </w:r>
      <w:bookmarkEnd w:id="57"/>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26"/>
        <w:gridCol w:w="5393"/>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RETRIEVE;</w:t>
            </w:r>
            <w:proofErr w:type="gramEnd"/>
            <w:r w:rsidRPr="002551AD">
              <w:rPr>
                <w:rFonts w:eastAsia="Arial"/>
                <w:iCs/>
                <w:szCs w:val="18"/>
              </w:rPr>
              <w:t xml:space="preser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55DA2E5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402F6A66"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58" w:name="_Toc528748746"/>
      <w:r w:rsidRPr="002551AD">
        <w:rPr>
          <w:rFonts w:eastAsia="Malgun Gothic"/>
        </w:rPr>
        <w:lastRenderedPageBreak/>
        <w:t>7.</w:t>
      </w:r>
      <w:r w:rsidR="00D1329D" w:rsidRPr="002551AD">
        <w:rPr>
          <w:rFonts w:eastAsia="Malgun Gothic"/>
        </w:rPr>
        <w:t>4</w:t>
      </w:r>
      <w:r w:rsidRPr="002551AD">
        <w:rPr>
          <w:rFonts w:eastAsia="Malgun Gothic"/>
        </w:rPr>
        <w:t>.2.3</w:t>
      </w:r>
      <w:r w:rsidRPr="002551AD">
        <w:rPr>
          <w:rFonts w:eastAsia="Malgun Gothic"/>
        </w:rPr>
        <w:tab/>
        <w:t>UPDATE &lt;</w:t>
      </w:r>
      <w:proofErr w:type="spellStart"/>
      <w:r w:rsidRPr="002551AD">
        <w:rPr>
          <w:rFonts w:eastAsia="Malgun Gothic"/>
        </w:rPr>
        <w:t>sensitiveDataObject</w:t>
      </w:r>
      <w:proofErr w:type="spellEnd"/>
      <w:r w:rsidRPr="002551AD">
        <w:rPr>
          <w:rFonts w:eastAsia="Malgun Gothic"/>
        </w:rPr>
        <w:t>&gt;</w:t>
      </w:r>
      <w:bookmarkEnd w:id="58"/>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UPDATE;</w:t>
            </w:r>
            <w:proofErr w:type="gramEnd"/>
            <w:r w:rsidRPr="002551AD">
              <w:rPr>
                <w:rFonts w:eastAsia="Arial"/>
                <w:iCs/>
                <w:szCs w:val="18"/>
              </w:rPr>
              <w:t xml:space="preserv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5E96640F"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FF068DA"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59"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w:t>
      </w:r>
      <w:proofErr w:type="spellStart"/>
      <w:r w:rsidRPr="002551AD">
        <w:rPr>
          <w:rFonts w:eastAsia="Malgun Gothic"/>
        </w:rPr>
        <w:t>sensitiveDataObject</w:t>
      </w:r>
      <w:proofErr w:type="spellEnd"/>
      <w:r w:rsidRPr="002551AD">
        <w:rPr>
          <w:rFonts w:eastAsia="Malgun Gothic"/>
        </w:rPr>
        <w:t>&gt;</w:t>
      </w:r>
      <w:bookmarkEnd w:id="59"/>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653FD0BD" w:rsidR="008C7902" w:rsidRPr="002551AD" w:rsidRDefault="008C7902" w:rsidP="00F6122B">
            <w:pPr>
              <w:pStyle w:val="TAL"/>
              <w:rPr>
                <w:rFonts w:eastAsia="Arial"/>
                <w:iCs/>
                <w:szCs w:val="18"/>
              </w:rPr>
            </w:pPr>
            <w:r w:rsidRPr="002551AD">
              <w:rPr>
                <w:rFonts w:eastAsia="Arial"/>
                <w:iCs/>
                <w:szCs w:val="18"/>
              </w:rPr>
              <w:t xml:space="preserve">Response status codes: ack; successful operation = DELETE Unsuccessful Operation = D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82254E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1FF8B631"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60"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60"/>
    </w:p>
    <w:p w14:paraId="1F605FE1" w14:textId="77777777" w:rsidR="007C6907" w:rsidRPr="002551AD" w:rsidRDefault="007C6907" w:rsidP="007C6907">
      <w:pPr>
        <w:pStyle w:val="Heading3"/>
        <w:rPr>
          <w:rFonts w:eastAsia="Malgun Gothic"/>
        </w:rPr>
      </w:pPr>
      <w:bookmarkStart w:id="61"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61"/>
    </w:p>
    <w:p w14:paraId="4F4AFC86" w14:textId="77777777" w:rsidR="00FC3338" w:rsidRPr="002551AD" w:rsidRDefault="00FC3338" w:rsidP="00A872E9">
      <w:pPr>
        <w:pStyle w:val="Heading4"/>
        <w:rPr>
          <w:rFonts w:eastAsia="Malgun Gothic"/>
        </w:rPr>
      </w:pPr>
      <w:bookmarkStart w:id="62" w:name="_Toc528748750"/>
      <w:r w:rsidRPr="002551AD">
        <w:rPr>
          <w:rFonts w:eastAsia="Malgun Gothic"/>
        </w:rPr>
        <w:t>7.5.1.0</w:t>
      </w:r>
      <w:r w:rsidRPr="002551AD">
        <w:rPr>
          <w:rFonts w:eastAsia="Malgun Gothic"/>
        </w:rPr>
        <w:tab/>
        <w:t>Introduction</w:t>
      </w:r>
      <w:bookmarkEnd w:id="62"/>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lastRenderedPageBreak/>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proofErr w:type="spellStart"/>
            <w:r w:rsidRPr="002551AD">
              <w:rPr>
                <w:rFonts w:eastAsia="Arial"/>
                <w:i/>
              </w:rPr>
              <w:t>generateKey</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proofErr w:type="spellStart"/>
            <w:r w:rsidRPr="002551AD">
              <w:rPr>
                <w:rFonts w:eastAsia="Arial"/>
                <w:i/>
              </w:rPr>
              <w:t>currentByteSize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proofErr w:type="spellStart"/>
            <w:r w:rsidRPr="002551AD">
              <w:rPr>
                <w:rFonts w:eastAsia="Arial"/>
                <w:i/>
              </w:rPr>
              <w:t>maxByteSize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proofErr w:type="spellStart"/>
            <w:r w:rsidRPr="002551AD">
              <w:rPr>
                <w:rFonts w:eastAsia="Arial"/>
                <w:i/>
              </w:rPr>
              <w:t>calculatedData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5E485E3D" w:rsidR="00032509" w:rsidRPr="002551AD" w:rsidRDefault="00032509" w:rsidP="007908E6">
            <w:pPr>
              <w:keepNext/>
              <w:keepLines/>
              <w:spacing w:after="0"/>
              <w:rPr>
                <w:rFonts w:ascii="Arial" w:hAnsi="Arial" w:cs="Arial"/>
                <w:sz w:val="18"/>
                <w:szCs w:val="18"/>
              </w:rPr>
            </w:pPr>
            <w:proofErr w:type="spellStart"/>
            <w:proofErr w:type="gramStart"/>
            <w:r w:rsidRPr="00B515DF">
              <w:rPr>
                <w:rFonts w:ascii="Arial" w:hAnsi="Arial" w:cs="Arial"/>
                <w:sz w:val="18"/>
                <w:szCs w:val="18"/>
              </w:rPr>
              <w:t>senv:cipherAlgorithm</w:t>
            </w:r>
            <w:proofErr w:type="spellEnd"/>
            <w:proofErr w:type="gramEnd"/>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maxByteSize</w:t>
            </w:r>
            <w:proofErr w:type="spellEnd"/>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calculatedData</w:t>
            </w:r>
            <w:proofErr w:type="spellEnd"/>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563B0AC6"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lastRenderedPageBreak/>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67FDA11E"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0D6C2AC4"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22F149B"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w:t>
      </w:r>
      <w:proofErr w:type="gramStart"/>
      <w:r w:rsidRPr="002551AD">
        <w:rPr>
          <w:rFonts w:eastAsia="Malgun Gothic"/>
        </w:rPr>
        <w:t>NOPAD :</w:t>
      </w:r>
      <w:proofErr w:type="gramEnd"/>
      <w:r w:rsidRPr="002551AD">
        <w:rPr>
          <w:rFonts w:eastAsia="Malgun Gothic"/>
        </w:rPr>
        <w:t xml:space="preserve"> Cipher algorithm ALG_AES_BLOCK_128_CBC_NOPAD provides a cipher using AES with block size 128 in CBC mode and does not pad input data.</w:t>
      </w:r>
    </w:p>
    <w:p w14:paraId="0D3FF660" w14:textId="24C7B11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5DD0F4BE"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E575E6" w:rsidRPr="00E575E6">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63"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63"/>
    </w:p>
    <w:p w14:paraId="23961CA9" w14:textId="77777777" w:rsidR="007C6907" w:rsidRPr="002551AD" w:rsidRDefault="007C6907" w:rsidP="007C6907">
      <w:pPr>
        <w:pStyle w:val="Heading5"/>
        <w:rPr>
          <w:rFonts w:eastAsia="Malgun Gothic"/>
        </w:rPr>
      </w:pPr>
      <w:bookmarkStart w:id="64"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64"/>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6AFCE23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003253CF"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04C37AAB"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w:t>
            </w:r>
            <w:proofErr w:type="gramStart"/>
            <w:r w:rsidRPr="002551AD">
              <w:t>1.</w:t>
            </w:r>
            <w:r w:rsidR="00073EA0" w:rsidRPr="002551AD">
              <w:t>of</w:t>
            </w:r>
            <w:proofErr w:type="gramEnd"/>
            <w:r w:rsidR="00073EA0" w:rsidRPr="002551AD">
              <w:t xml:space="preserve">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17CE11D4"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526912BD"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2015888F"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E575E6" w:rsidRPr="00E575E6">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7A553D96"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lastRenderedPageBreak/>
        <w:t>If &lt;</w:t>
      </w:r>
      <w:proofErr w:type="spellStart"/>
      <w:r w:rsidRPr="002551AD">
        <w:rPr>
          <w:i/>
        </w:rPr>
        <w:t>generateKey</w:t>
      </w:r>
      <w:proofErr w:type="spellEnd"/>
      <w:r w:rsidRPr="002551AD">
        <w:t>&gt; is created, the key to be used will be generated</w:t>
      </w:r>
      <w:r w:rsidR="006506AA">
        <w:t xml:space="preserve"> </w:t>
      </w:r>
      <w:r w:rsidRPr="002551AD">
        <w:t xml:space="preserve">and stored in </w:t>
      </w:r>
      <w:proofErr w:type="spellStart"/>
      <w:r w:rsidRPr="002551AD">
        <w:t>keyData</w:t>
      </w:r>
      <w:proofErr w:type="spellEnd"/>
      <w:r w:rsidR="00254AF1" w:rsidRPr="002551AD">
        <w:t>.</w:t>
      </w:r>
    </w:p>
    <w:p w14:paraId="5C6FC62F" w14:textId="77777777" w:rsidR="007C6907" w:rsidRPr="002551AD" w:rsidRDefault="007C6907" w:rsidP="007C6907">
      <w:pPr>
        <w:pStyle w:val="Heading5"/>
        <w:rPr>
          <w:rFonts w:eastAsia="Malgun Gothic"/>
        </w:rPr>
      </w:pPr>
      <w:bookmarkStart w:id="65"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65"/>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78427EF4"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29E18F43"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2B65EC5"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0415F8D5"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0C1B858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2C17E6D5"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66"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66"/>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2CDEA643"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60785DF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30FAF83B"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78A11E8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2BFB464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299E8CD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67" w:name="_Toc528748755"/>
      <w:r w:rsidRPr="002551AD">
        <w:rPr>
          <w:rFonts w:eastAsia="Malgun Gothic"/>
        </w:rPr>
        <w:lastRenderedPageBreak/>
        <w:t>7.</w:t>
      </w:r>
      <w:r w:rsidR="006F38FA" w:rsidRPr="002551AD">
        <w:rPr>
          <w:rFonts w:eastAsia="Malgun Gothic"/>
        </w:rPr>
        <w:t>5</w:t>
      </w:r>
      <w:r w:rsidRPr="002551AD">
        <w:rPr>
          <w:rFonts w:eastAsia="Malgun Gothic"/>
        </w:rPr>
        <w:t>.1.1.4</w:t>
      </w:r>
      <w:r w:rsidRPr="002551AD">
        <w:rPr>
          <w:rFonts w:eastAsia="Malgun Gothic"/>
        </w:rPr>
        <w:tab/>
        <w:t>DELETE &lt;cipher&gt;</w:t>
      </w:r>
      <w:bookmarkEnd w:id="67"/>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671A4C09"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46DB6B0"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EFA240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384FDF95"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E7A2BF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6149ED3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68"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68"/>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encrypted and the result shall be stored in </w:t>
      </w:r>
      <w:proofErr w:type="spellStart"/>
      <w:r w:rsidRPr="002551AD">
        <w:rPr>
          <w:i/>
        </w:rPr>
        <w:t>calculatedData</w:t>
      </w:r>
      <w:proofErr w:type="spellEnd"/>
      <w:r w:rsidRPr="002551AD">
        <w:rPr>
          <w:i/>
        </w:rPr>
        <w:t>.</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69"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69"/>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decrypted and the result shall be stored in </w:t>
      </w:r>
      <w:proofErr w:type="spellStart"/>
      <w:r w:rsidRPr="002551AD">
        <w:rPr>
          <w:i/>
        </w:rPr>
        <w:t>calculatedData</w:t>
      </w:r>
      <w:proofErr w:type="spellEnd"/>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70"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70"/>
    </w:p>
    <w:p w14:paraId="717E1866" w14:textId="77777777"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71"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w:t>
      </w:r>
      <w:proofErr w:type="spellStart"/>
      <w:r w:rsidRPr="002551AD">
        <w:rPr>
          <w:rFonts w:eastAsia="Malgun Gothic"/>
        </w:rPr>
        <w:t>algorithmSpecificParameter</w:t>
      </w:r>
      <w:proofErr w:type="spellEnd"/>
      <w:r w:rsidRPr="002551AD">
        <w:rPr>
          <w:rFonts w:eastAsia="Malgun Gothic"/>
        </w:rPr>
        <w:t>&gt; Resource</w:t>
      </w:r>
      <w:bookmarkEnd w:id="71"/>
    </w:p>
    <w:p w14:paraId="71EB5869" w14:textId="77777777" w:rsidR="00727AB6" w:rsidRPr="002551AD" w:rsidRDefault="00727AB6" w:rsidP="00727AB6">
      <w:pPr>
        <w:keepNext/>
        <w:keepLines/>
      </w:pPr>
      <w:r w:rsidRPr="002551AD">
        <w:t>The &lt;</w:t>
      </w:r>
      <w:proofErr w:type="spellStart"/>
      <w:r w:rsidRPr="002551AD">
        <w:rPr>
          <w:rFonts w:eastAsia="Malgun Gothic"/>
          <w:i/>
        </w:rPr>
        <w:t>algorithmSpecificParameter</w:t>
      </w:r>
      <w:proofErr w:type="spellEnd"/>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proofErr w:type="spellStart"/>
      <w:r w:rsidRPr="002551AD">
        <w:rPr>
          <w:rFonts w:eastAsia="Malgun Gothic"/>
          <w:i/>
        </w:rPr>
        <w:t>algorithmSpecificParameter</w:t>
      </w:r>
      <w:proofErr w:type="spellEnd"/>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w:t>
      </w:r>
      <w:proofErr w:type="gramStart"/>
      <w:r w:rsidRPr="002551AD">
        <w:t>resource, and</w:t>
      </w:r>
      <w:proofErr w:type="gramEnd"/>
      <w:r w:rsidRPr="002551AD">
        <w:t xml:space="preserve"> </w:t>
      </w:r>
      <w:r w:rsidR="006A446A" w:rsidRPr="002551AD">
        <w:t>shall</w:t>
      </w:r>
      <w:r w:rsidRPr="002551AD">
        <w:t xml:space="preserve"> not have its own </w:t>
      </w:r>
      <w:proofErr w:type="spellStart"/>
      <w:r w:rsidRPr="002551AD">
        <w:rPr>
          <w:i/>
        </w:rPr>
        <w:t>accessControlPolicyIDs</w:t>
      </w:r>
      <w:proofErr w:type="spellEnd"/>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w:t>
      </w:r>
      <w:proofErr w:type="spellStart"/>
      <w:r w:rsidRPr="002551AD">
        <w:rPr>
          <w:i/>
        </w:rPr>
        <w:t>algorithmSpecificParameter</w:t>
      </w:r>
      <w:proofErr w:type="spellEnd"/>
      <w:r w:rsidRPr="002551AD">
        <w:rPr>
          <w:i/>
        </w:rPr>
        <w:t>&gt;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w:t>
      </w:r>
      <w:proofErr w:type="spellStart"/>
      <w:r w:rsidRPr="002551AD">
        <w:rPr>
          <w:rFonts w:eastAsia="Malgun Gothic"/>
          <w:i/>
        </w:rPr>
        <w:t>algorithmSpecificParameter</w:t>
      </w:r>
      <w:proofErr w:type="spellEnd"/>
      <w:r w:rsidRPr="002551AD">
        <w:rPr>
          <w:rFonts w:eastAsia="Malgun Gothic"/>
          <w:i/>
        </w:rPr>
        <w:t xml:space="preserve">&gt;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proofErr w:type="spellStart"/>
            <w:r w:rsidRPr="002551AD">
              <w:rPr>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lastRenderedPageBreak/>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proofErr w:type="spellStart"/>
            <w:r w:rsidRPr="002551AD">
              <w:rPr>
                <w:rFonts w:eastAsia="Arial"/>
                <w:i/>
              </w:rPr>
              <w:t>initialVector</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A900BA">
              <w:rPr>
                <w:rFonts w:cs="Arial"/>
                <w:szCs w:val="18"/>
              </w:rPr>
              <w:t>a value for the nonce</w:t>
            </w:r>
            <w:r w:rsidR="00035ABA" w:rsidRPr="00A900BA">
              <w:rPr>
                <w:rFonts w:cs="Arial"/>
                <w:szCs w:val="18"/>
              </w:rPr>
              <w:t xml:space="preserve"> as expected by </w:t>
            </w:r>
            <w:r w:rsidR="00035ABA" w:rsidRPr="00436D6D">
              <w:rPr>
                <w:rFonts w:cs="Arial"/>
                <w:szCs w:val="18"/>
              </w:rPr>
              <w:t>AEAD</w:t>
            </w:r>
            <w:r w:rsidR="00035ABA" w:rsidRPr="00A900BA">
              <w:rPr>
                <w:rFonts w:cs="Arial"/>
                <w:szCs w:val="18"/>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proofErr w:type="spellStart"/>
            <w:r w:rsidRPr="00436D6D">
              <w:rPr>
                <w:rFonts w:eastAsia="Arial"/>
                <w:i/>
              </w:rPr>
              <w:t>associatedData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A900BA">
              <w:rPr>
                <w:rFonts w:cs="Arial"/>
                <w:b w:val="0"/>
                <w:szCs w:val="18"/>
              </w:rPr>
              <w:t xml:space="preserve">The associated data for </w:t>
            </w:r>
            <w:r w:rsidRPr="00436D6D">
              <w:rPr>
                <w:rFonts w:cs="Arial"/>
                <w:b w:val="0"/>
                <w:szCs w:val="18"/>
              </w:rPr>
              <w:t>AEAD</w:t>
            </w:r>
            <w:r w:rsidRPr="00A900BA">
              <w:rPr>
                <w:rFonts w:cs="Arial"/>
                <w:b w:val="0"/>
                <w:szCs w:val="18"/>
              </w:rPr>
              <w:t xml:space="preserve"> algorithm, which contains the data to be</w:t>
            </w:r>
            <w:r w:rsidR="006506AA" w:rsidRPr="00A900BA">
              <w:rPr>
                <w:rFonts w:cs="Arial"/>
                <w:b w:val="0"/>
                <w:szCs w:val="18"/>
              </w:rPr>
              <w:t xml:space="preserve"> </w:t>
            </w:r>
            <w:r w:rsidRPr="00A900BA">
              <w:rPr>
                <w:rFonts w:cs="Arial"/>
                <w:b w:val="0"/>
                <w:szCs w:val="18"/>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A900BA" w:rsidRDefault="006F38FA" w:rsidP="00672B32">
            <w:pPr>
              <w:pStyle w:val="TAH"/>
              <w:jc w:val="left"/>
              <w:rPr>
                <w:rFonts w:cs="Arial"/>
                <w:b w:val="0"/>
                <w:szCs w:val="18"/>
              </w:rPr>
            </w:pPr>
            <w:r w:rsidRPr="00A900BA">
              <w:rPr>
                <w:rFonts w:cs="Arial"/>
                <w:b w:val="0"/>
                <w:szCs w:val="18"/>
              </w:rPr>
              <w:t xml:space="preserve">"EXPORTER-oneM2M-Bootstrap" for </w:t>
            </w:r>
            <w:r w:rsidRPr="00436D6D">
              <w:rPr>
                <w:rFonts w:cs="Arial"/>
                <w:b w:val="0"/>
                <w:szCs w:val="18"/>
              </w:rPr>
              <w:t>TLS</w:t>
            </w:r>
            <w:r w:rsidRPr="00A900BA">
              <w:rPr>
                <w:rFonts w:cs="Arial"/>
                <w:b w:val="0"/>
                <w:szCs w:val="18"/>
              </w:rPr>
              <w:t xml:space="preserve"> Key Export for Enrolment Key.</w:t>
            </w:r>
          </w:p>
          <w:p w14:paraId="04D250E0" w14:textId="77777777" w:rsidR="006F38FA" w:rsidRPr="00A900BA" w:rsidRDefault="006F38FA" w:rsidP="00672B32">
            <w:pPr>
              <w:pStyle w:val="TAH"/>
              <w:jc w:val="left"/>
              <w:rPr>
                <w:rFonts w:cs="Arial"/>
                <w:b w:val="0"/>
                <w:szCs w:val="18"/>
              </w:rPr>
            </w:pPr>
            <w:r w:rsidRPr="00A900BA">
              <w:rPr>
                <w:rFonts w:cs="Arial"/>
                <w:b w:val="0"/>
                <w:szCs w:val="18"/>
              </w:rPr>
              <w:t xml:space="preserve">"EXPORTER-oneM2M-Connection" for </w:t>
            </w:r>
            <w:r w:rsidRPr="00436D6D">
              <w:rPr>
                <w:rFonts w:cs="Arial"/>
                <w:b w:val="0"/>
                <w:szCs w:val="18"/>
              </w:rPr>
              <w:t>TLS</w:t>
            </w:r>
            <w:r w:rsidRPr="00A900BA">
              <w:rPr>
                <w:rFonts w:cs="Arial"/>
                <w:b w:val="0"/>
                <w:szCs w:val="18"/>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w:t>
      </w:r>
      <w:proofErr w:type="spellStart"/>
      <w:r w:rsidRPr="002551AD">
        <w:t>algorithmSpecificParameter</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initialVector</w:t>
            </w:r>
            <w:proofErr w:type="spellEnd"/>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associatedData</w:t>
            </w:r>
            <w:proofErr w:type="spellEnd"/>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senv:cipherLabel</w:t>
            </w:r>
            <w:proofErr w:type="spellEnd"/>
            <w:proofErr w:type="gramEnd"/>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72"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72"/>
    </w:p>
    <w:p w14:paraId="7B601508" w14:textId="77777777" w:rsidR="00FC3338" w:rsidRPr="002551AD" w:rsidRDefault="00FC3338" w:rsidP="00A872E9">
      <w:pPr>
        <w:pStyle w:val="Heading4"/>
        <w:rPr>
          <w:rFonts w:eastAsia="Malgun Gothic"/>
        </w:rPr>
      </w:pPr>
      <w:bookmarkStart w:id="73" w:name="_Toc528748761"/>
      <w:r w:rsidRPr="002551AD">
        <w:rPr>
          <w:rFonts w:eastAsia="Malgun Gothic"/>
        </w:rPr>
        <w:t>7.5.2.0</w:t>
      </w:r>
      <w:r w:rsidRPr="002551AD">
        <w:rPr>
          <w:rFonts w:eastAsia="Malgun Gothic"/>
        </w:rPr>
        <w:tab/>
        <w:t>Introduction</w:t>
      </w:r>
      <w:bookmarkEnd w:id="73"/>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randAnnc</w:t>
            </w:r>
            <w:proofErr w:type="spellEnd"/>
            <w:r w:rsidRPr="002551AD">
              <w:rPr>
                <w:rFonts w:eastAsia="Arial"/>
                <w:i/>
              </w:rPr>
              <w:t>&gt;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proofErr w:type="spellStart"/>
            <w:r w:rsidRPr="002551AD">
              <w:rPr>
                <w:rFonts w:eastAsia="Arial"/>
                <w:i/>
              </w:rPr>
              <w:t>generateRand</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generateRand</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lastRenderedPageBreak/>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rPr>
              <w:t>randomData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proofErr w:type="spellStart"/>
            <w:r w:rsidRPr="002551AD">
              <w:rPr>
                <w:rFonts w:eastAsia="Arial"/>
                <w:i/>
              </w:rPr>
              <w:t>rngType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6322ABA5"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E575E6" w:rsidRPr="00E575E6">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proofErr w:type="spellStart"/>
            <w:r w:rsidRPr="002551AD">
              <w:rPr>
                <w:rFonts w:eastAsia="Arial"/>
                <w:i/>
              </w:rPr>
              <w:t>requestedDataSize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 xml:space="preserve">Requested amount of </w:t>
            </w:r>
            <w:proofErr w:type="spellStart"/>
            <w:r w:rsidRPr="002551AD">
              <w:rPr>
                <w:rFonts w:eastAsia="Arial"/>
              </w:rPr>
              <w:t>randomData</w:t>
            </w:r>
            <w:proofErr w:type="spellEnd"/>
            <w:r w:rsidRPr="002551AD">
              <w:rPr>
                <w:rFonts w:eastAsia="Arial"/>
              </w:rPr>
              <w:t xml:space="preserve">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randomData</w:t>
            </w:r>
            <w:proofErr w:type="spellEnd"/>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rngType</w:t>
            </w:r>
            <w:proofErr w:type="spellEnd"/>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senv:rngType</w:t>
            </w:r>
            <w:proofErr w:type="spellEnd"/>
            <w:proofErr w:type="gramEnd"/>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requestedDataSize</w:t>
            </w:r>
            <w:proofErr w:type="spellEnd"/>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74" w:name="_Toc528748762"/>
      <w:r w:rsidRPr="002551AD">
        <w:rPr>
          <w:rFonts w:eastAsia="Malgun Gothic"/>
        </w:rPr>
        <w:lastRenderedPageBreak/>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74"/>
    </w:p>
    <w:p w14:paraId="4BEFF2B5" w14:textId="77777777" w:rsidR="007C6907" w:rsidRPr="002551AD" w:rsidRDefault="007C6907" w:rsidP="007C6907">
      <w:pPr>
        <w:pStyle w:val="Heading5"/>
        <w:rPr>
          <w:rFonts w:eastAsia="Malgun Gothic"/>
        </w:rPr>
      </w:pPr>
      <w:bookmarkStart w:id="75"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75"/>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49E17AE1"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77DC6601"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0D290F5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40E263A5"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5DC515B3"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56C60E9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4341577C"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76" w:name="_Toc528748764"/>
      <w:r w:rsidRPr="002551AD">
        <w:rPr>
          <w:rFonts w:eastAsia="Malgun Gothic"/>
        </w:rPr>
        <w:t>7.</w:t>
      </w:r>
      <w:r w:rsidR="003E502C" w:rsidRPr="002551AD">
        <w:rPr>
          <w:rFonts w:eastAsia="Malgun Gothic"/>
        </w:rPr>
        <w:t>5</w:t>
      </w:r>
      <w:r w:rsidRPr="002551AD">
        <w:rPr>
          <w:rFonts w:eastAsia="Malgun Gothic"/>
        </w:rPr>
        <w:t>.2.1.2</w:t>
      </w:r>
      <w:r w:rsidRPr="002551AD">
        <w:rPr>
          <w:rFonts w:eastAsia="Malgun Gothic"/>
        </w:rPr>
        <w:tab/>
        <w:t>RETRIEVE &lt;rand&gt;</w:t>
      </w:r>
      <w:bookmarkEnd w:id="76"/>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360618C3"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78BB9811"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2E5C1B4F"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3DD968C6"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7537033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5175F87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77" w:name="_Toc528748765"/>
      <w:r w:rsidRPr="002551AD">
        <w:rPr>
          <w:rFonts w:eastAsia="Malgun Gothic"/>
        </w:rPr>
        <w:lastRenderedPageBreak/>
        <w:t>7.</w:t>
      </w:r>
      <w:r w:rsidR="003E502C" w:rsidRPr="002551AD">
        <w:rPr>
          <w:rFonts w:eastAsia="Malgun Gothic"/>
        </w:rPr>
        <w:t>5</w:t>
      </w:r>
      <w:r w:rsidRPr="002551AD">
        <w:rPr>
          <w:rFonts w:eastAsia="Malgun Gothic"/>
        </w:rPr>
        <w:t>.2.1.3</w:t>
      </w:r>
      <w:r w:rsidRPr="002551AD">
        <w:rPr>
          <w:rFonts w:eastAsia="Malgun Gothic"/>
        </w:rPr>
        <w:tab/>
        <w:t>UPDATE &lt;rand&gt;</w:t>
      </w:r>
      <w:bookmarkEnd w:id="77"/>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28D7CB6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C23CC57"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B8471AC"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47E18E50"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2EBB07B1"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0A71E6D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78"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78"/>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309F0DA6"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6AEF8098"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6B7D6A08"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1FDCFE94"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0594813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5EF9B7F8"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79" w:name="_Toc528748767"/>
      <w:r w:rsidRPr="002551AD">
        <w:rPr>
          <w:rFonts w:eastAsia="Malgun Gothic"/>
        </w:rPr>
        <w:t>7.</w:t>
      </w:r>
      <w:r w:rsidR="003E502C" w:rsidRPr="002551AD">
        <w:rPr>
          <w:rFonts w:eastAsia="Malgun Gothic"/>
        </w:rPr>
        <w:t>5</w:t>
      </w:r>
      <w:r w:rsidRPr="002551AD">
        <w:rPr>
          <w:rFonts w:eastAsia="Malgun Gothic"/>
        </w:rPr>
        <w:t>.2.2</w:t>
      </w:r>
      <w:r w:rsidRPr="002551AD">
        <w:rPr>
          <w:rFonts w:eastAsia="Malgun Gothic"/>
        </w:rPr>
        <w:tab/>
        <w:t>&lt;</w:t>
      </w:r>
      <w:proofErr w:type="spellStart"/>
      <w:r w:rsidRPr="002551AD">
        <w:rPr>
          <w:rFonts w:eastAsia="Malgun Gothic"/>
        </w:rPr>
        <w:t>generateRand</w:t>
      </w:r>
      <w:proofErr w:type="spellEnd"/>
      <w:r w:rsidRPr="002551AD">
        <w:rPr>
          <w:rFonts w:eastAsia="Malgun Gothic"/>
        </w:rPr>
        <w:t>&gt; Resource</w:t>
      </w:r>
      <w:bookmarkEnd w:id="79"/>
    </w:p>
    <w:p w14:paraId="59D45679" w14:textId="77777777" w:rsidR="007C6907" w:rsidRPr="002551AD" w:rsidRDefault="007C6907" w:rsidP="007C6907">
      <w:pPr>
        <w:keepNext/>
        <w:keepLines/>
      </w:pPr>
      <w:r w:rsidRPr="002551AD">
        <w:t>The &lt;</w:t>
      </w:r>
      <w:proofErr w:type="spellStart"/>
      <w:r w:rsidRPr="002551AD">
        <w:t>generateRand</w:t>
      </w:r>
      <w:proofErr w:type="spellEnd"/>
      <w:r w:rsidRPr="002551AD">
        <w:t>&gt; resource is a virtual resource because it does not have a representation. When a RETRIEVE request addresses the &lt;</w:t>
      </w:r>
      <w:proofErr w:type="spellStart"/>
      <w:r w:rsidRPr="002551AD">
        <w:t>generateRand</w:t>
      </w:r>
      <w:proofErr w:type="spellEnd"/>
      <w:r w:rsidRPr="002551AD">
        <w:t xml:space="preserve">&gt; resource, the </w:t>
      </w:r>
      <w:proofErr w:type="spellStart"/>
      <w:r w:rsidRPr="002551AD">
        <w:rPr>
          <w:i/>
        </w:rPr>
        <w:t>randomData</w:t>
      </w:r>
      <w:proofErr w:type="spellEnd"/>
      <w:r w:rsidRPr="002551AD">
        <w:rPr>
          <w:i/>
        </w:rPr>
        <w:t xml:space="preserve">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proofErr w:type="spellStart"/>
      <w:r w:rsidRPr="002551AD">
        <w:rPr>
          <w:i/>
        </w:rPr>
        <w:t>rngType</w:t>
      </w:r>
      <w:proofErr w:type="spellEnd"/>
      <w:r w:rsidRPr="002551AD">
        <w:rPr>
          <w:i/>
        </w:rPr>
        <w:t xml:space="preserv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w:t>
      </w:r>
      <w:proofErr w:type="spellStart"/>
      <w:r w:rsidRPr="002551AD">
        <w:t>generateRand</w:t>
      </w:r>
      <w:proofErr w:type="spellEnd"/>
      <w:r w:rsidRPr="002551AD">
        <w:t>&gt;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80"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80"/>
    </w:p>
    <w:p w14:paraId="37509488" w14:textId="77777777" w:rsidR="00FC3338" w:rsidRPr="002551AD" w:rsidRDefault="00FC3338" w:rsidP="00A872E9">
      <w:pPr>
        <w:pStyle w:val="Heading4"/>
        <w:rPr>
          <w:rFonts w:eastAsia="Malgun Gothic"/>
        </w:rPr>
      </w:pPr>
      <w:bookmarkStart w:id="81" w:name="_Toc528748769"/>
      <w:r w:rsidRPr="002551AD">
        <w:rPr>
          <w:rFonts w:eastAsia="Malgun Gothic"/>
        </w:rPr>
        <w:t>7.5.3.0</w:t>
      </w:r>
      <w:r w:rsidRPr="002551AD">
        <w:rPr>
          <w:rFonts w:eastAsia="Malgun Gothic"/>
        </w:rPr>
        <w:tab/>
        <w:t>Introduction</w:t>
      </w:r>
      <w:bookmarkEnd w:id="81"/>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lastRenderedPageBreak/>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hashAnnc</w:t>
            </w:r>
            <w:proofErr w:type="spellEnd"/>
            <w:r w:rsidRPr="002551AD">
              <w:rPr>
                <w:rFonts w:eastAsia="Arial"/>
                <w:i/>
              </w:rPr>
              <w:t>&gt;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proofErr w:type="spellStart"/>
            <w:r w:rsidRPr="002551AD">
              <w:rPr>
                <w:rFonts w:eastAsia="Arial"/>
                <w:i/>
              </w:rPr>
              <w:t>calculateHash</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calculateHash</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r w:rsidR="00B515DF">
              <w:rPr>
                <w:rFonts w:eastAsia="Arial"/>
              </w:rPr>
              <w:t>i</w:t>
            </w:r>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proofErr w:type="spellStart"/>
            <w:r w:rsidRPr="002551AD">
              <w:rPr>
                <w:rFonts w:eastAsia="Arial"/>
                <w:i/>
              </w:rPr>
              <w:t>hashValue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senv:hashAlgorithm</w:t>
            </w:r>
            <w:proofErr w:type="spellEnd"/>
            <w:proofErr w:type="gramEnd"/>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hashValue</w:t>
            </w:r>
            <w:proofErr w:type="spellEnd"/>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proofErr w:type="gramStart"/>
      <w:r w:rsidRPr="002551AD">
        <w:rPr>
          <w:rFonts w:eastAsia="Malgun Gothic"/>
        </w:rPr>
        <w:t>SHA256;</w:t>
      </w:r>
      <w:proofErr w:type="gramEnd"/>
    </w:p>
    <w:p w14:paraId="321F0ECD" w14:textId="77777777" w:rsidR="00AF0615" w:rsidRPr="002551AD" w:rsidRDefault="007C6907" w:rsidP="00AF0615">
      <w:pPr>
        <w:pStyle w:val="B1"/>
        <w:rPr>
          <w:rFonts w:eastAsia="Malgun Gothic"/>
        </w:rPr>
      </w:pPr>
      <w:proofErr w:type="gramStart"/>
      <w:r w:rsidRPr="002551AD">
        <w:rPr>
          <w:rFonts w:eastAsia="Malgun Gothic"/>
        </w:rPr>
        <w:t>SHA384</w:t>
      </w:r>
      <w:r w:rsidR="00AF0615" w:rsidRPr="002551AD">
        <w:rPr>
          <w:rFonts w:eastAsia="Malgun Gothic"/>
        </w:rPr>
        <w:t>;</w:t>
      </w:r>
      <w:proofErr w:type="gramEnd"/>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82" w:name="_Toc528748770"/>
      <w:r w:rsidRPr="002551AD">
        <w:rPr>
          <w:rFonts w:eastAsia="Malgun Gothic"/>
        </w:rPr>
        <w:lastRenderedPageBreak/>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82"/>
    </w:p>
    <w:p w14:paraId="3F9E473F" w14:textId="77777777" w:rsidR="007C6907" w:rsidRPr="002551AD" w:rsidRDefault="007C6907" w:rsidP="007C6907">
      <w:pPr>
        <w:pStyle w:val="Heading5"/>
        <w:rPr>
          <w:rFonts w:eastAsia="Malgun Gothic"/>
        </w:rPr>
      </w:pPr>
      <w:bookmarkStart w:id="83"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83"/>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1DEA8E00"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12351DC"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6CE09B13"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47A36FBF"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60407C4A"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w:t>
            </w:r>
            <w:proofErr w:type="gramStart"/>
            <w:r w:rsidR="007C6907"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65E44E1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037FA429"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84"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84"/>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088789C2"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1144598A"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5009FC86"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3E3C937B"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5472220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36646F6A"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85" w:name="_Toc528748773"/>
      <w:r w:rsidRPr="002551AD">
        <w:rPr>
          <w:rFonts w:eastAsia="Malgun Gothic"/>
        </w:rPr>
        <w:lastRenderedPageBreak/>
        <w:t>7.</w:t>
      </w:r>
      <w:r w:rsidR="00193298" w:rsidRPr="002551AD">
        <w:rPr>
          <w:rFonts w:eastAsia="Malgun Gothic"/>
        </w:rPr>
        <w:t>5</w:t>
      </w:r>
      <w:r w:rsidRPr="002551AD">
        <w:rPr>
          <w:rFonts w:eastAsia="Malgun Gothic"/>
        </w:rPr>
        <w:t>.3.1.3</w:t>
      </w:r>
      <w:r w:rsidRPr="002551AD">
        <w:rPr>
          <w:rFonts w:eastAsia="Malgun Gothic"/>
        </w:rPr>
        <w:tab/>
        <w:t>UPDATE &lt;hash&gt;</w:t>
      </w:r>
      <w:bookmarkEnd w:id="85"/>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5BDD7B3D"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F81E92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70B4F23E"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641297B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3D4C582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15431B5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86"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86"/>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6C697A31"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001E244"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6A76006C"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3036F2AF"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57686BE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5B3F04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87" w:name="_Toc528748775"/>
      <w:r w:rsidRPr="002551AD">
        <w:rPr>
          <w:rFonts w:eastAsia="Malgun Gothic"/>
        </w:rPr>
        <w:lastRenderedPageBreak/>
        <w:t>7.</w:t>
      </w:r>
      <w:r w:rsidR="00193298" w:rsidRPr="002551AD">
        <w:rPr>
          <w:rFonts w:eastAsia="Malgun Gothic"/>
        </w:rPr>
        <w:t>5</w:t>
      </w:r>
      <w:r w:rsidRPr="002551AD">
        <w:rPr>
          <w:rFonts w:eastAsia="Malgun Gothic"/>
        </w:rPr>
        <w:t>.3.2</w:t>
      </w:r>
      <w:r w:rsidRPr="002551AD">
        <w:rPr>
          <w:rFonts w:eastAsia="Malgun Gothic"/>
        </w:rPr>
        <w:tab/>
        <w:t>&lt;</w:t>
      </w:r>
      <w:proofErr w:type="spellStart"/>
      <w:r w:rsidRPr="002551AD">
        <w:rPr>
          <w:rFonts w:eastAsia="Malgun Gothic"/>
        </w:rPr>
        <w:t>calculateHash</w:t>
      </w:r>
      <w:proofErr w:type="spellEnd"/>
      <w:r w:rsidRPr="002551AD">
        <w:rPr>
          <w:rFonts w:eastAsia="Malgun Gothic"/>
        </w:rPr>
        <w:t>&gt; Resource</w:t>
      </w:r>
      <w:bookmarkEnd w:id="87"/>
    </w:p>
    <w:p w14:paraId="08AAF0E8" w14:textId="74B82929" w:rsidR="007C6907" w:rsidRPr="002551AD" w:rsidRDefault="007C6907" w:rsidP="007C6907">
      <w:pPr>
        <w:keepNext/>
        <w:keepLines/>
      </w:pPr>
      <w:r w:rsidRPr="002551AD">
        <w:t>The &lt;</w:t>
      </w:r>
      <w:proofErr w:type="spellStart"/>
      <w:r w:rsidRPr="002551AD">
        <w:t>calculateHash</w:t>
      </w:r>
      <w:proofErr w:type="spellEnd"/>
      <w:r w:rsidRPr="002551AD">
        <w:t>&gt; resource is a virtual resource because it does not have a representation. When a RETRIEVE request addresses the &lt;</w:t>
      </w:r>
      <w:proofErr w:type="spellStart"/>
      <w:r w:rsidRPr="002551AD">
        <w:t>calculateHash</w:t>
      </w:r>
      <w:proofErr w:type="spellEnd"/>
      <w:r w:rsidRPr="002551AD">
        <w:t xml:space="preserve">&gt; resource, the </w:t>
      </w:r>
      <w:proofErr w:type="spellStart"/>
      <w:r w:rsidRPr="002551AD">
        <w:rPr>
          <w:i/>
        </w:rPr>
        <w:t>hashValue</w:t>
      </w:r>
      <w:proofErr w:type="spellEnd"/>
      <w:r w:rsidRPr="002551AD">
        <w:rPr>
          <w:i/>
        </w:rPr>
        <w:t xml:space="preserv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w:t>
      </w:r>
      <w:proofErr w:type="spellStart"/>
      <w:r w:rsidRPr="002551AD">
        <w:t>calculateHash</w:t>
      </w:r>
      <w:proofErr w:type="spellEnd"/>
      <w:r w:rsidRPr="002551AD">
        <w:t>&gt;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88"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88"/>
    </w:p>
    <w:p w14:paraId="01F61B55" w14:textId="77777777" w:rsidR="004E6583" w:rsidRPr="002551AD" w:rsidRDefault="004E6583" w:rsidP="00A872E9">
      <w:pPr>
        <w:pStyle w:val="Heading4"/>
        <w:rPr>
          <w:rFonts w:eastAsia="Malgun Gothic"/>
        </w:rPr>
      </w:pPr>
      <w:bookmarkStart w:id="89" w:name="_Toc528748777"/>
      <w:r w:rsidRPr="002551AD">
        <w:rPr>
          <w:rFonts w:eastAsia="Malgun Gothic"/>
        </w:rPr>
        <w:t>7.5.4.0</w:t>
      </w:r>
      <w:r w:rsidRPr="002551AD">
        <w:rPr>
          <w:rFonts w:eastAsia="Malgun Gothic"/>
        </w:rPr>
        <w:tab/>
        <w:t>Introduction</w:t>
      </w:r>
      <w:bookmarkEnd w:id="89"/>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r w:rsidR="002E2FD1">
        <w:t>.0</w:t>
      </w:r>
      <w:r w:rsidRPr="002551AD">
        <w:t>-1.</w:t>
      </w:r>
    </w:p>
    <w:p w14:paraId="79E615FB" w14:textId="180587A9" w:rsidR="007C6907" w:rsidRPr="002551AD" w:rsidRDefault="007C6907" w:rsidP="007C6907">
      <w:pPr>
        <w:pStyle w:val="TH"/>
      </w:pPr>
      <w:r w:rsidRPr="002551AD">
        <w:t>Table 7.</w:t>
      </w:r>
      <w:r w:rsidR="00193298" w:rsidRPr="002551AD">
        <w:t>5</w:t>
      </w:r>
      <w:r w:rsidRPr="002551AD">
        <w:t>.4</w:t>
      </w:r>
      <w:r w:rsidR="002E2FD1">
        <w:t>.0</w:t>
      </w:r>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signatureAnnc</w:t>
            </w:r>
            <w:proofErr w:type="spellEnd"/>
            <w:r w:rsidRPr="002551AD">
              <w:rPr>
                <w:rFonts w:eastAsia="Arial"/>
                <w:i/>
              </w:rPr>
              <w:t>&gt;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proofErr w:type="spellStart"/>
            <w:r w:rsidRPr="002551AD">
              <w:rPr>
                <w:rFonts w:eastAsia="Arial"/>
                <w:i/>
              </w:rPr>
              <w:t>calculateSignature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proofErr w:type="spellStart"/>
            <w:r w:rsidRPr="002551AD">
              <w:rPr>
                <w:rFonts w:eastAsia="Arial"/>
                <w:i/>
              </w:rPr>
              <w:t>verifySignature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verifySignature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proofErr w:type="spellStart"/>
            <w:r w:rsidRPr="002551AD">
              <w:rPr>
                <w:rFonts w:eastAsia="Arial"/>
                <w:i/>
              </w:rPr>
              <w:t>generateKey</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r w:rsidR="002E2FD1">
        <w:t>.0</w:t>
      </w:r>
      <w:r w:rsidRPr="002551AD">
        <w:t>-2.</w:t>
      </w:r>
    </w:p>
    <w:p w14:paraId="0340475B" w14:textId="4DC8BB26" w:rsidR="007C6907" w:rsidRPr="002551AD" w:rsidRDefault="007C6907" w:rsidP="007C6907">
      <w:pPr>
        <w:pStyle w:val="TH"/>
      </w:pPr>
      <w:r w:rsidRPr="002551AD">
        <w:t>Table 7.</w:t>
      </w:r>
      <w:r w:rsidR="00193298" w:rsidRPr="002551AD">
        <w:t>5</w:t>
      </w:r>
      <w:r w:rsidRPr="002551AD">
        <w:t>.4</w:t>
      </w:r>
      <w:r w:rsidR="002E2FD1">
        <w:t>.0</w:t>
      </w:r>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proofErr w:type="spellStart"/>
            <w:r w:rsidRPr="002551AD">
              <w:rPr>
                <w:rFonts w:eastAsia="Arial"/>
                <w:i/>
              </w:rPr>
              <w:t>verificationResult</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lastRenderedPageBreak/>
        <w:t>Table 7.5.4</w:t>
      </w:r>
      <w:r w:rsidR="002E2FD1">
        <w:t>.0</w:t>
      </w:r>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senv:signatureAlgorithm</w:t>
            </w:r>
            <w:proofErr w:type="spellEnd"/>
            <w:proofErr w:type="gramEnd"/>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verificationResult</w:t>
            </w:r>
            <w:proofErr w:type="spellEnd"/>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w:t>
      </w:r>
      <w:proofErr w:type="gramStart"/>
      <w:r w:rsidRPr="002551AD">
        <w:rPr>
          <w:rFonts w:eastAsia="Malgun Gothic"/>
        </w:rPr>
        <w:t>128 :</w:t>
      </w:r>
      <w:proofErr w:type="gramEnd"/>
      <w:r w:rsidRPr="002551AD">
        <w:rPr>
          <w:rFonts w:eastAsia="Malgun Gothic"/>
        </w:rPr>
        <w:t xml:space="preserve"> Signature algorithm ALG_AES_CMAC_128 generates a 16-byte Cipher-based MAC (CMAC) using AES with </w:t>
      </w:r>
      <w:proofErr w:type="spellStart"/>
      <w:r w:rsidRPr="002551AD">
        <w:rPr>
          <w:rFonts w:eastAsia="Malgun Gothic"/>
        </w:rPr>
        <w:t>blocksize</w:t>
      </w:r>
      <w:proofErr w:type="spellEnd"/>
      <w:r w:rsidRPr="002551AD">
        <w:rPr>
          <w:rFonts w:eastAsia="Malgun Gothic"/>
        </w:rPr>
        <w:t xml:space="preserv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w:t>
      </w:r>
      <w:proofErr w:type="gramStart"/>
      <w:r w:rsidRPr="002551AD">
        <w:rPr>
          <w:rFonts w:eastAsia="Malgun Gothic"/>
        </w:rPr>
        <w:t>NOPAD :Signature</w:t>
      </w:r>
      <w:proofErr w:type="gramEnd"/>
      <w:r w:rsidRPr="002551AD">
        <w:rPr>
          <w:rFonts w:eastAsia="Malgun Gothic"/>
        </w:rPr>
        <w:t xml:space="preserve"> algorithm ALG_AES_MAC_128_NOPAD generates a 16</w:t>
      </w:r>
      <w:r w:rsidR="004012F4" w:rsidRPr="002551AD">
        <w:rPr>
          <w:rFonts w:eastAsia="Malgun Gothic"/>
        </w:rPr>
        <w:noBreakHyphen/>
      </w:r>
      <w:r w:rsidRPr="002551AD">
        <w:rPr>
          <w:rFonts w:eastAsia="Malgun Gothic"/>
        </w:rPr>
        <w:t xml:space="preserve">byte MAC using AES with </w:t>
      </w:r>
      <w:proofErr w:type="spellStart"/>
      <w:r w:rsidRPr="002551AD">
        <w:rPr>
          <w:rFonts w:eastAsia="Malgun Gothic"/>
        </w:rPr>
        <w:t>blocksize</w:t>
      </w:r>
      <w:proofErr w:type="spellEnd"/>
      <w:r w:rsidRPr="002551AD">
        <w:rPr>
          <w:rFonts w:eastAsia="Malgun Gothic"/>
        </w:rPr>
        <w:t xml:space="preserve"> 128 in CBC mode and does not pad input data.</w:t>
      </w:r>
    </w:p>
    <w:p w14:paraId="6C18DA4B" w14:textId="060A5C1F"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256 :Signature</w:t>
      </w:r>
      <w:proofErr w:type="gramEnd"/>
      <w:r w:rsidRPr="002551AD">
        <w:rPr>
          <w:rFonts w:eastAsia="Malgun Gothic"/>
        </w:rPr>
        <w:t xml:space="preserve"> algorithm ALG_ECDSA_SHA_256 generates a 32-byte SHA</w:t>
      </w:r>
      <w:r w:rsidR="004012F4" w:rsidRPr="002551AD">
        <w:rPr>
          <w:rFonts w:eastAsia="Malgun Gothic"/>
        </w:rPr>
        <w:noBreakHyphen/>
      </w:r>
      <w:r w:rsidRPr="002551AD">
        <w:rPr>
          <w:rFonts w:eastAsia="Malgun Gothic"/>
        </w:rPr>
        <w:t xml:space="preserve">256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P-256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2FFE355C"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384 :Signature</w:t>
      </w:r>
      <w:proofErr w:type="gramEnd"/>
      <w:r w:rsidRPr="002551AD">
        <w:rPr>
          <w:rFonts w:eastAsia="Malgun Gothic"/>
        </w:rPr>
        <w:t xml:space="preserve"> algorithm ALG_ECDSA_SHA_384 generates a 48-byte SHA-384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P-384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37775E8D"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512 :Signature</w:t>
      </w:r>
      <w:proofErr w:type="gramEnd"/>
      <w:r w:rsidRPr="002551AD">
        <w:rPr>
          <w:rFonts w:eastAsia="Malgun Gothic"/>
        </w:rPr>
        <w:t xml:space="preserve"> algorithm ALG_ECDSA_SHA_512 generates a 64-byte SHA-512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P-521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26074AA8"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256 :HMAC</w:t>
      </w:r>
      <w:proofErr w:type="gramEnd"/>
      <w:r w:rsidRPr="002551AD">
        <w:rPr>
          <w:rFonts w:eastAsia="Malgun Gothic"/>
        </w:rPr>
        <w:t xml:space="preserve">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0B5CA431"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384 :HMAC</w:t>
      </w:r>
      <w:proofErr w:type="gramEnd"/>
      <w:r w:rsidRPr="002551AD">
        <w:rPr>
          <w:rFonts w:eastAsia="Malgun Gothic"/>
        </w:rPr>
        <w:t xml:space="preserve">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280212DA"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512 :HMAC</w:t>
      </w:r>
      <w:proofErr w:type="gramEnd"/>
      <w:r w:rsidRPr="002551AD">
        <w:rPr>
          <w:rFonts w:eastAsia="Malgun Gothic"/>
        </w:rPr>
        <w:t xml:space="preserve">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90" w:name="_Toc528748778"/>
      <w:r w:rsidRPr="002551AD">
        <w:rPr>
          <w:rFonts w:eastAsia="Malgun Gothic"/>
        </w:rPr>
        <w:lastRenderedPageBreak/>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90"/>
    </w:p>
    <w:p w14:paraId="46240F74" w14:textId="77777777" w:rsidR="007C6907" w:rsidRPr="002551AD" w:rsidRDefault="007C6907" w:rsidP="007C6907">
      <w:pPr>
        <w:pStyle w:val="Heading5"/>
        <w:rPr>
          <w:rFonts w:eastAsia="Malgun Gothic"/>
        </w:rPr>
      </w:pPr>
      <w:bookmarkStart w:id="91"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91"/>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375E4C6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4F364ED7"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33E17C2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2A247F2D"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5468EA02"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0473111C"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27119D7D"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proofErr w:type="spellStart"/>
      <w:r w:rsidRPr="002551AD">
        <w:rPr>
          <w:i/>
        </w:rPr>
        <w:t>generateKey</w:t>
      </w:r>
      <w:proofErr w:type="spellEnd"/>
      <w:r w:rsidRPr="002551AD">
        <w:t xml:space="preserve">&gt; is created, the key to be used </w:t>
      </w:r>
      <w:r w:rsidR="003E4561"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92"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92"/>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00EF36CD"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4E6AC17B"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ABC12B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0E9BAF73"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03A4E3C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343FFEC2"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93" w:name="_Toc528748781"/>
      <w:r w:rsidRPr="002551AD">
        <w:rPr>
          <w:rFonts w:eastAsia="Malgun Gothic"/>
        </w:rPr>
        <w:lastRenderedPageBreak/>
        <w:t>7.</w:t>
      </w:r>
      <w:r w:rsidR="00193298" w:rsidRPr="002551AD">
        <w:rPr>
          <w:rFonts w:eastAsia="Malgun Gothic"/>
        </w:rPr>
        <w:t>5</w:t>
      </w:r>
      <w:r w:rsidRPr="002551AD">
        <w:rPr>
          <w:rFonts w:eastAsia="Malgun Gothic"/>
        </w:rPr>
        <w:t>.4.1.3</w:t>
      </w:r>
      <w:r w:rsidRPr="002551AD">
        <w:rPr>
          <w:rFonts w:eastAsia="Malgun Gothic"/>
        </w:rPr>
        <w:tab/>
        <w:t>UPDATE &lt;signature&gt;</w:t>
      </w:r>
      <w:bookmarkEnd w:id="93"/>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05B7EA4F"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FA97544"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5B54845F"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DD767BB"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1DE373AB"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5564303D"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94"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94"/>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3F754178"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22ED7042"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51DA253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65E76CB8"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35C2FD2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24439D3C"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95" w:name="_Toc528748783"/>
      <w:r w:rsidRPr="002551AD">
        <w:rPr>
          <w:rFonts w:eastAsia="Malgun Gothic"/>
        </w:rPr>
        <w:lastRenderedPageBreak/>
        <w:t>7.</w:t>
      </w:r>
      <w:r w:rsidR="00423E64" w:rsidRPr="002551AD">
        <w:rPr>
          <w:rFonts w:eastAsia="Malgun Gothic"/>
        </w:rPr>
        <w:t>5</w:t>
      </w:r>
      <w:r w:rsidRPr="002551AD">
        <w:rPr>
          <w:rFonts w:eastAsia="Malgun Gothic"/>
        </w:rPr>
        <w:t>.4.2</w:t>
      </w:r>
      <w:r w:rsidRPr="002551AD">
        <w:rPr>
          <w:rFonts w:eastAsia="Malgun Gothic"/>
        </w:rPr>
        <w:tab/>
        <w:t>&lt;</w:t>
      </w:r>
      <w:proofErr w:type="spellStart"/>
      <w:r w:rsidRPr="002551AD">
        <w:rPr>
          <w:rFonts w:eastAsia="Malgun Gothic"/>
        </w:rPr>
        <w:t>calculateSignature</w:t>
      </w:r>
      <w:proofErr w:type="spellEnd"/>
      <w:r w:rsidRPr="002551AD">
        <w:rPr>
          <w:rFonts w:eastAsia="Malgun Gothic"/>
        </w:rPr>
        <w:t>&gt; Resource</w:t>
      </w:r>
      <w:bookmarkEnd w:id="95"/>
    </w:p>
    <w:p w14:paraId="01E1023C"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calculateSignature</w:t>
      </w:r>
      <w:proofErr w:type="spellEnd"/>
      <w:r w:rsidRPr="002551AD">
        <w:t xml:space="preserv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96"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w:t>
      </w:r>
      <w:proofErr w:type="spellStart"/>
      <w:r w:rsidRPr="002551AD">
        <w:rPr>
          <w:rFonts w:eastAsia="Malgun Gothic"/>
        </w:rPr>
        <w:t>verifySignature</w:t>
      </w:r>
      <w:proofErr w:type="spellEnd"/>
      <w:r w:rsidRPr="002551AD">
        <w:rPr>
          <w:rFonts w:eastAsia="Malgun Gothic"/>
        </w:rPr>
        <w:t>&gt; Resource</w:t>
      </w:r>
      <w:bookmarkEnd w:id="96"/>
    </w:p>
    <w:p w14:paraId="12B198AA"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verifySignature</w:t>
      </w:r>
      <w:proofErr w:type="spellEnd"/>
      <w:r w:rsidRPr="002551AD">
        <w:t xml:space="preserv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proofErr w:type="spellStart"/>
      <w:r w:rsidRPr="002551AD">
        <w:rPr>
          <w:i/>
        </w:rPr>
        <w:t>verificationResult</w:t>
      </w:r>
      <w:proofErr w:type="spellEnd"/>
      <w:r w:rsidRPr="002551AD">
        <w:t>.</w:t>
      </w:r>
    </w:p>
    <w:p w14:paraId="423A7831"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97"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97"/>
    </w:p>
    <w:p w14:paraId="21C5FB53" w14:textId="14401D66"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3963DB"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2B30DA">
        <w:t>attr</w:t>
      </w:r>
      <w:r w:rsidR="002B30DA">
        <w:t>i</w:t>
      </w:r>
      <w:r w:rsidRPr="002B30DA">
        <w:t>bute</w:t>
      </w:r>
      <w:r w:rsidRPr="002551AD">
        <w:t>.</w:t>
      </w:r>
    </w:p>
    <w:p w14:paraId="43475912"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98"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98"/>
    </w:p>
    <w:p w14:paraId="279BDCE2" w14:textId="77777777" w:rsidR="00C10926" w:rsidRPr="002551AD" w:rsidRDefault="00C10926" w:rsidP="00C10926">
      <w:pPr>
        <w:pStyle w:val="Heading3"/>
        <w:rPr>
          <w:rFonts w:eastAsia="Malgun Gothic"/>
        </w:rPr>
      </w:pPr>
      <w:bookmarkStart w:id="99"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w:t>
      </w:r>
      <w:bookmarkEnd w:id="99"/>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w:t>
      </w:r>
      <w:proofErr w:type="spellStart"/>
      <w:r w:rsidRPr="002551AD">
        <w:rPr>
          <w:i/>
        </w:rPr>
        <w:t>secureConnection</w:t>
      </w:r>
      <w:proofErr w:type="spellEnd"/>
      <w:r w:rsidRPr="002551AD">
        <w:rPr>
          <w:i/>
        </w:rPr>
        <w:t>&gt;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w:t>
      </w:r>
      <w:proofErr w:type="spellStart"/>
      <w:r w:rsidR="00C10926" w:rsidRPr="002551AD">
        <w:rPr>
          <w:i/>
        </w:rPr>
        <w:t>secureConnection</w:t>
      </w:r>
      <w:proofErr w:type="spellEnd"/>
      <w:r w:rsidR="00C10926" w:rsidRPr="002551AD">
        <w:rPr>
          <w:i/>
        </w:rPr>
        <w:t>&gt;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proofErr w:type="spellStart"/>
            <w:r w:rsidRPr="002551AD">
              <w:rPr>
                <w:rFonts w:eastAsia="Arial"/>
                <w:i/>
              </w:rPr>
              <w:t>connectionInstance</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proofErr w:type="gramStart"/>
            <w:r w:rsidRPr="002551AD">
              <w:rPr>
                <w:rFonts w:eastAsia="Arial"/>
              </w:rPr>
              <w:t>0..n</w:t>
            </w:r>
            <w:proofErr w:type="gramEnd"/>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proofErr w:type="spellStart"/>
            <w:r w:rsidRPr="002551AD">
              <w:rPr>
                <w:rFonts w:eastAsia="Arial"/>
                <w:i/>
              </w:rPr>
              <w:t>generateKey</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w:t>
      </w:r>
      <w:proofErr w:type="spellStart"/>
      <w:r w:rsidRPr="002551AD">
        <w:rPr>
          <w:i/>
        </w:rPr>
        <w:t>secureConnection</w:t>
      </w:r>
      <w:proofErr w:type="spellEnd"/>
      <w:r w:rsidRPr="002551AD">
        <w:rPr>
          <w:i/>
        </w:rPr>
        <w:t>&gt;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proofErr w:type="spellStart"/>
      <w:r w:rsidRPr="002551AD">
        <w:rPr>
          <w:rFonts w:eastAsia="Arial"/>
          <w:i/>
        </w:rPr>
        <w:t>secureConnection</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proofErr w:type="spellStart"/>
            <w:r w:rsidRPr="002551AD">
              <w:rPr>
                <w:rFonts w:eastAsia="Arial"/>
                <w:i/>
                <w:lang w:eastAsia="ko-KR"/>
              </w:rPr>
              <w:lastRenderedPageBreak/>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maxNrOfInstances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006506AA">
              <w:rPr>
                <w:rFonts w:eastAsia="Arial" w:cs="Arial"/>
                <w:szCs w:val="18"/>
                <w:lang w:eastAsia="zh-CN"/>
              </w:rPr>
              <w:t xml:space="preserve"> </w:t>
            </w:r>
            <w:r w:rsidRPr="002551AD">
              <w:rPr>
                <w:rFonts w:eastAsia="Arial" w:cs="Arial"/>
                <w:i/>
                <w:szCs w:val="18"/>
              </w:rPr>
              <w:t>&lt;</w:t>
            </w:r>
            <w:proofErr w:type="spellStart"/>
            <w:r w:rsidRPr="002551AD">
              <w:rPr>
                <w:rFonts w:eastAsia="Arial" w:cs="Arial"/>
                <w:i/>
                <w:szCs w:val="18"/>
              </w:rPr>
              <w:t>connectionInstance</w:t>
            </w:r>
            <w:proofErr w:type="spellEnd"/>
            <w:r w:rsidRPr="002551AD">
              <w:rPr>
                <w:rFonts w:eastAsia="Arial" w:cs="Arial"/>
                <w:i/>
                <w:szCs w:val="18"/>
              </w:rPr>
              <w:t>&gt;</w:t>
            </w:r>
            <w:r w:rsidRPr="002551AD">
              <w:rPr>
                <w:rFonts w:eastAsia="Arial" w:cs="Arial"/>
                <w:szCs w:val="18"/>
              </w:rPr>
              <w:t xml:space="preserve"> resources</w:t>
            </w:r>
            <w:r w:rsidRPr="002551AD">
              <w:rPr>
                <w:rFonts w:eastAsia="Arial" w:cs="Arial"/>
                <w:szCs w:val="18"/>
                <w:lang w:eastAsia="zh-CN"/>
              </w:rPr>
              <w:t xml:space="preserve"> in the &lt;</w:t>
            </w:r>
            <w:proofErr w:type="spellStart"/>
            <w:r w:rsidRPr="002551AD">
              <w:rPr>
                <w:rFonts w:eastAsia="Arial" w:cs="Arial"/>
                <w:szCs w:val="18"/>
                <w:lang w:eastAsia="zh-CN"/>
              </w:rPr>
              <w:t>secureConnection</w:t>
            </w:r>
            <w:proofErr w:type="spellEnd"/>
            <w:r w:rsidRPr="002551AD">
              <w:rPr>
                <w:rFonts w:eastAsia="Arial" w:cs="Arial"/>
                <w:szCs w:val="18"/>
                <w:lang w:eastAsia="zh-CN"/>
              </w:rPr>
              <w:t>&gt;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currentNrOfInstances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Pr="002551AD">
              <w:rPr>
                <w:rFonts w:eastAsia="Arial" w:cs="Arial"/>
                <w:szCs w:val="18"/>
                <w:lang w:eastAsia="zh-CN"/>
              </w:rPr>
              <w:t xml:space="preserve"> &lt;</w:t>
            </w:r>
            <w:proofErr w:type="spellStart"/>
            <w:r w:rsidRPr="002551AD">
              <w:rPr>
                <w:rFonts w:eastAsia="Arial" w:cs="Arial"/>
                <w:i/>
                <w:szCs w:val="18"/>
                <w:lang w:eastAsia="zh-CN"/>
              </w:rPr>
              <w:t>connectionInstance</w:t>
            </w:r>
            <w:proofErr w:type="spellEnd"/>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w:t>
            </w:r>
            <w:proofErr w:type="spellStart"/>
            <w:r w:rsidRPr="002551AD">
              <w:rPr>
                <w:rFonts w:eastAsia="Arial" w:cs="Arial"/>
                <w:i/>
                <w:szCs w:val="18"/>
              </w:rPr>
              <w:t>secureConnection</w:t>
            </w:r>
            <w:proofErr w:type="spellEnd"/>
            <w:r w:rsidRPr="002551AD">
              <w:rPr>
                <w:rFonts w:eastAsia="Arial" w:cs="Arial"/>
                <w:i/>
                <w:szCs w:val="18"/>
              </w:rPr>
              <w:t>&gt;</w:t>
            </w:r>
            <w:r w:rsidRPr="002551AD">
              <w:rPr>
                <w:rFonts w:eastAsia="Arial" w:cs="Arial"/>
                <w:szCs w:val="18"/>
              </w:rPr>
              <w:t xml:space="preserve"> resource. It is limited by the </w:t>
            </w:r>
            <w:proofErr w:type="spellStart"/>
            <w:r w:rsidRPr="002551AD">
              <w:rPr>
                <w:rFonts w:eastAsia="Arial" w:cs="Arial"/>
                <w:i/>
                <w:szCs w:val="18"/>
              </w:rPr>
              <w:t>maxNrOfInstances</w:t>
            </w:r>
            <w:proofErr w:type="spellEnd"/>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proofErr w:type="spellStart"/>
            <w:r w:rsidRPr="002551AD">
              <w:rPr>
                <w:rFonts w:eastAsia="Arial"/>
                <w:i/>
              </w:rPr>
              <w:t>connectionType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TLS</w:t>
            </w:r>
            <w:r w:rsidR="004012F4" w:rsidRPr="002551AD">
              <w:rPr>
                <w:rFonts w:eastAsia="Arial"/>
              </w:rPr>
              <w:t>;</w:t>
            </w:r>
            <w:proofErr w:type="gramEnd"/>
          </w:p>
          <w:p w14:paraId="028375E4"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DTLS;</w:t>
            </w:r>
            <w:proofErr w:type="gramEnd"/>
          </w:p>
          <w:p w14:paraId="084E59C3"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SMS;</w:t>
            </w:r>
            <w:proofErr w:type="gramEnd"/>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 xml:space="preserve">Specifies the additional information required for the key and the </w:t>
            </w:r>
            <w:proofErr w:type="spellStart"/>
            <w:r w:rsidRPr="002551AD">
              <w:rPr>
                <w:rFonts w:eastAsia="Arial"/>
              </w:rPr>
              <w:t>ciphersuite</w:t>
            </w:r>
            <w:proofErr w:type="spellEnd"/>
            <w:r w:rsidRPr="002551AD">
              <w:rPr>
                <w:rFonts w:eastAsia="Arial"/>
              </w:rPr>
              <w:t xml:space="preserve">, </w:t>
            </w:r>
            <w:proofErr w:type="gramStart"/>
            <w:r w:rsidRPr="002551AD">
              <w:rPr>
                <w:rFonts w:eastAsia="Arial"/>
              </w:rPr>
              <w:t>e.g.</w:t>
            </w:r>
            <w:proofErr w:type="gramEnd"/>
            <w:r w:rsidRPr="002551AD">
              <w:rPr>
                <w:rFonts w:eastAsia="Arial"/>
              </w:rPr>
              <w:t xml:space="preserve"> Certificates, </w:t>
            </w:r>
            <w:proofErr w:type="spellStart"/>
            <w:r w:rsidRPr="002551AD">
              <w:rPr>
                <w:rFonts w:eastAsia="Arial"/>
              </w:rPr>
              <w:t>rootkeys</w:t>
            </w:r>
            <w:proofErr w:type="spellEnd"/>
            <w:r w:rsidRPr="002551AD">
              <w:rPr>
                <w:rFonts w:eastAsia="Arial"/>
              </w:rPr>
              <w:t xml:space="preserve">, the public part of </w:t>
            </w:r>
            <w:proofErr w:type="spellStart"/>
            <w:r w:rsidRPr="002551AD">
              <w:rPr>
                <w:rFonts w:eastAsia="Arial"/>
              </w:rPr>
              <w:t>keyData</w:t>
            </w:r>
            <w:proofErr w:type="spellEnd"/>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proofErr w:type="spellStart"/>
            <w:r w:rsidRPr="002551AD">
              <w:rPr>
                <w:rFonts w:eastAsia="Arial"/>
                <w:i/>
              </w:rPr>
              <w:t>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 xml:space="preserve">Specifies the </w:t>
            </w:r>
            <w:proofErr w:type="spellStart"/>
            <w:r w:rsidRPr="002551AD">
              <w:rPr>
                <w:rFonts w:eastAsia="Arial"/>
              </w:rPr>
              <w:t>ciphersuites</w:t>
            </w:r>
            <w:proofErr w:type="spellEnd"/>
            <w:r w:rsidRPr="002551AD">
              <w:rPr>
                <w:rFonts w:eastAsia="Arial"/>
              </w:rPr>
              <w:t xml:space="preserve"> that are supported.</w:t>
            </w:r>
          </w:p>
          <w:p w14:paraId="3F0EA492" w14:textId="1AC1C8F3"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w:t>
      </w:r>
      <w:proofErr w:type="spellStart"/>
      <w:r w:rsidRPr="002551AD">
        <w:t>secureConnection</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maxNrOfInstances</w:t>
            </w:r>
            <w:proofErr w:type="spellEnd"/>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currentNrOfInstances</w:t>
            </w:r>
            <w:proofErr w:type="spellEnd"/>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connectionType</w:t>
            </w:r>
            <w:proofErr w:type="spellEnd"/>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senv:connectionTypeID</w:t>
            </w:r>
            <w:proofErr w:type="spellEnd"/>
            <w:proofErr w:type="gramEnd"/>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cipherSuite</w:t>
            </w:r>
            <w:proofErr w:type="spellEnd"/>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100" w:name="_Toc528748788"/>
      <w:r w:rsidRPr="002551AD">
        <w:rPr>
          <w:rFonts w:eastAsia="Malgun Gothic"/>
        </w:rPr>
        <w:lastRenderedPageBreak/>
        <w:t>7.</w:t>
      </w:r>
      <w:r w:rsidR="00672B32" w:rsidRPr="002551AD">
        <w:rPr>
          <w:rFonts w:eastAsia="Malgun Gothic"/>
        </w:rPr>
        <w:t>6</w:t>
      </w:r>
      <w:r w:rsidRPr="002551AD">
        <w:rPr>
          <w:rFonts w:eastAsia="Malgun Gothic"/>
        </w:rPr>
        <w:t>.2</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 Procedures</w:t>
      </w:r>
      <w:bookmarkEnd w:id="100"/>
    </w:p>
    <w:p w14:paraId="4DEB2D43" w14:textId="77777777" w:rsidR="00C10926" w:rsidRPr="002551AD" w:rsidRDefault="00C10926" w:rsidP="00C10926">
      <w:pPr>
        <w:pStyle w:val="Heading4"/>
        <w:rPr>
          <w:rFonts w:eastAsia="Malgun Gothic"/>
        </w:rPr>
      </w:pPr>
      <w:bookmarkStart w:id="101"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w:t>
      </w:r>
      <w:proofErr w:type="spellStart"/>
      <w:r w:rsidRPr="002551AD">
        <w:rPr>
          <w:rFonts w:eastAsia="Malgun Gothic"/>
        </w:rPr>
        <w:t>secureConnection</w:t>
      </w:r>
      <w:proofErr w:type="spellEnd"/>
      <w:r w:rsidRPr="002551AD">
        <w:rPr>
          <w:rFonts w:eastAsia="Malgun Gothic"/>
        </w:rPr>
        <w:t>&gt;</w:t>
      </w:r>
      <w:bookmarkEnd w:id="101"/>
    </w:p>
    <w:p w14:paraId="52343D8D" w14:textId="3118E4B0" w:rsidR="00C10926" w:rsidRPr="002551AD" w:rsidRDefault="00C10926" w:rsidP="00C10926">
      <w:pPr>
        <w:keepNext/>
        <w:keepLines/>
      </w:pPr>
      <w:r w:rsidRPr="002551AD">
        <w:t>This procedure shall be used for creating a &lt;</w:t>
      </w:r>
      <w:proofErr w:type="spellStart"/>
      <w:r w:rsidRPr="002551AD">
        <w:t>secureConnection</w:t>
      </w:r>
      <w:proofErr w:type="spellEnd"/>
      <w:r w:rsidRPr="002551AD">
        <w:t>&gt;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proofErr w:type="spellStart"/>
      <w:r w:rsidR="00C10926" w:rsidRPr="002551AD">
        <w:rPr>
          <w:rFonts w:eastAsia="Malgun Gothic"/>
          <w:i/>
        </w:rPr>
        <w:t>secureConnection</w:t>
      </w:r>
      <w:proofErr w:type="spellEnd"/>
      <w:r w:rsidR="00C10926" w:rsidRPr="002551AD">
        <w:rPr>
          <w:rFonts w:eastAsia="Malgun Gothic"/>
          <w:i/>
        </w:rPr>
        <w:t>&gt;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6391387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72310784"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799A2F4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58E715C8"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3830DA0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w:t>
            </w:r>
            <w:proofErr w:type="gramStart"/>
            <w:r w:rsidR="00C10926"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0FAFB3E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7781B12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proofErr w:type="spellStart"/>
      <w:r w:rsidRPr="002551AD">
        <w:rPr>
          <w:i/>
        </w:rPr>
        <w:t>generateKey</w:t>
      </w:r>
      <w:proofErr w:type="spellEnd"/>
      <w:r w:rsidRPr="002551AD">
        <w:t xml:space="preserve">&gt; is created, the key to be used </w:t>
      </w:r>
      <w:r w:rsidR="008E6532" w:rsidRPr="002551AD">
        <w:t>sha</w:t>
      </w:r>
      <w:r w:rsidRPr="002551AD">
        <w:t>ll be generated</w:t>
      </w:r>
      <w:r w:rsidR="006506AA">
        <w:t xml:space="preserve"> </w:t>
      </w:r>
      <w:r w:rsidRPr="002551AD">
        <w:t xml:space="preserve">and stored in </w:t>
      </w:r>
      <w:proofErr w:type="spellStart"/>
      <w:r w:rsidRPr="002551AD">
        <w:rPr>
          <w:i/>
        </w:rPr>
        <w:t>keyData</w:t>
      </w:r>
      <w:proofErr w:type="spellEnd"/>
      <w:r w:rsidRPr="002551AD">
        <w:t xml:space="preserve">, in such a case </w:t>
      </w:r>
      <w:proofErr w:type="spellStart"/>
      <w:r w:rsidRPr="002551AD">
        <w:rPr>
          <w:i/>
        </w:rPr>
        <w:t>keyInformation</w:t>
      </w:r>
      <w:proofErr w:type="spellEnd"/>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102"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w:t>
      </w:r>
      <w:proofErr w:type="spellStart"/>
      <w:r w:rsidRPr="002551AD">
        <w:rPr>
          <w:rFonts w:eastAsia="Malgun Gothic"/>
        </w:rPr>
        <w:t>secureConnection</w:t>
      </w:r>
      <w:proofErr w:type="spellEnd"/>
      <w:r w:rsidRPr="002551AD">
        <w:rPr>
          <w:rFonts w:eastAsia="Malgun Gothic"/>
        </w:rPr>
        <w:t>&gt;</w:t>
      </w:r>
      <w:bookmarkEnd w:id="102"/>
    </w:p>
    <w:p w14:paraId="5D272D11" w14:textId="77777777" w:rsidR="00C10926" w:rsidRPr="002551AD" w:rsidRDefault="00C10926" w:rsidP="00C10926">
      <w:pPr>
        <w:keepNext/>
        <w:keepLines/>
      </w:pPr>
      <w:r w:rsidRPr="002551AD">
        <w:t>This procedure shall be used for retrieving information about the &lt;</w:t>
      </w:r>
      <w:proofErr w:type="spellStart"/>
      <w:r w:rsidRPr="002551AD">
        <w:t>secureConnection</w:t>
      </w:r>
      <w:proofErr w:type="spellEnd"/>
      <w:r w:rsidRPr="002551AD">
        <w:t>&gt;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4085E1FC"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2D6FE8EE"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7107AFB6"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6EF63AFB"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secureConnection</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4F95F81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1133A9D8"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103" w:name="_Toc528748791"/>
      <w:r w:rsidRPr="002551AD">
        <w:rPr>
          <w:rFonts w:eastAsia="Malgun Gothic"/>
        </w:rPr>
        <w:lastRenderedPageBreak/>
        <w:t>7.</w:t>
      </w:r>
      <w:r w:rsidR="00AC5DCE" w:rsidRPr="002551AD">
        <w:rPr>
          <w:rFonts w:eastAsia="Malgun Gothic"/>
        </w:rPr>
        <w:t>6</w:t>
      </w:r>
      <w:r w:rsidRPr="002551AD">
        <w:rPr>
          <w:rFonts w:eastAsia="Malgun Gothic"/>
        </w:rPr>
        <w:t>.2.3</w:t>
      </w:r>
      <w:r w:rsidRPr="002551AD">
        <w:rPr>
          <w:rFonts w:eastAsia="Malgun Gothic"/>
        </w:rPr>
        <w:tab/>
        <w:t>UPDATE &lt;</w:t>
      </w:r>
      <w:proofErr w:type="spellStart"/>
      <w:r w:rsidRPr="002551AD">
        <w:rPr>
          <w:rFonts w:eastAsia="Malgun Gothic"/>
        </w:rPr>
        <w:t>secureConnection</w:t>
      </w:r>
      <w:proofErr w:type="spellEnd"/>
      <w:r w:rsidRPr="002551AD">
        <w:rPr>
          <w:rFonts w:eastAsia="Malgun Gothic"/>
        </w:rPr>
        <w:t>&gt;</w:t>
      </w:r>
      <w:bookmarkEnd w:id="103"/>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84"/>
        <w:gridCol w:w="7535"/>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40231CA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514F8B08"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7CF6EF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60EFC35F"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227247D8"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3972C9C9"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104"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w:t>
      </w:r>
      <w:proofErr w:type="spellStart"/>
      <w:r w:rsidR="00C10926" w:rsidRPr="002551AD">
        <w:rPr>
          <w:rFonts w:eastAsia="Malgun Gothic"/>
        </w:rPr>
        <w:t>secureConnection</w:t>
      </w:r>
      <w:proofErr w:type="spellEnd"/>
      <w:r w:rsidR="00C10926" w:rsidRPr="002551AD">
        <w:rPr>
          <w:rFonts w:eastAsia="Malgun Gothic"/>
        </w:rPr>
        <w:t>&gt;</w:t>
      </w:r>
      <w:bookmarkEnd w:id="104"/>
    </w:p>
    <w:p w14:paraId="678FD258" w14:textId="77777777" w:rsidR="00C10926" w:rsidRPr="002551AD" w:rsidRDefault="00C10926" w:rsidP="00C10926">
      <w:pPr>
        <w:keepNext/>
        <w:keepLines/>
      </w:pPr>
      <w:r w:rsidRPr="002551AD">
        <w:t>This procedure shall be used for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3F86DBFD"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57D0B32A"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4B6FC0BF"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1305684"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35E43A70"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4DDE19B9"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105"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w:t>
      </w:r>
      <w:bookmarkEnd w:id="105"/>
    </w:p>
    <w:p w14:paraId="7BA53FA9" w14:textId="77777777" w:rsidR="00C10926" w:rsidRPr="002551AD" w:rsidRDefault="00C10926" w:rsidP="00C10926">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represents a data instance in the &lt;</w:t>
      </w:r>
      <w:proofErr w:type="spellStart"/>
      <w:r w:rsidRPr="002551AD">
        <w:rPr>
          <w:i/>
        </w:rPr>
        <w:t>secureConnection</w:t>
      </w:r>
      <w:proofErr w:type="spellEnd"/>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inherits the same access control policies of the parent </w:t>
      </w:r>
      <w:r w:rsidRPr="002551AD">
        <w:rPr>
          <w:i/>
        </w:rPr>
        <w:t>&lt;</w:t>
      </w:r>
      <w:proofErr w:type="spellStart"/>
      <w:r w:rsidRPr="00E23B4E">
        <w:rPr>
          <w:i/>
        </w:rPr>
        <w:t>secureCon</w:t>
      </w:r>
      <w:r w:rsidR="00E23B4E">
        <w:rPr>
          <w:i/>
        </w:rPr>
        <w:t>n</w:t>
      </w:r>
      <w:r w:rsidRPr="00E23B4E">
        <w:rPr>
          <w:i/>
        </w:rPr>
        <w:t>ection</w:t>
      </w:r>
      <w:proofErr w:type="spellEnd"/>
      <w:r w:rsidRPr="002551AD">
        <w:rPr>
          <w:i/>
        </w:rPr>
        <w:t>&gt;</w:t>
      </w:r>
      <w:r w:rsidRPr="002551AD">
        <w:t xml:space="preserve"> </w:t>
      </w:r>
      <w:proofErr w:type="gramStart"/>
      <w:r w:rsidRPr="002551AD">
        <w:t>resource, and</w:t>
      </w:r>
      <w:proofErr w:type="gramEnd"/>
      <w:r w:rsidRPr="002551AD">
        <w:t xml:space="preserve"> does not have its own </w:t>
      </w:r>
      <w:proofErr w:type="spellStart"/>
      <w:r w:rsidRPr="002551AD">
        <w:rPr>
          <w:i/>
        </w:rPr>
        <w:t>accessControlPolicyIDs</w:t>
      </w:r>
      <w:proofErr w:type="spellEnd"/>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lastRenderedPageBreak/>
        <w:t xml:space="preserve">The </w:t>
      </w:r>
      <w:r w:rsidRPr="002551AD">
        <w:rPr>
          <w:i/>
        </w:rPr>
        <w:t>&lt;</w:t>
      </w:r>
      <w:proofErr w:type="spellStart"/>
      <w:r w:rsidRPr="002551AD">
        <w:rPr>
          <w:i/>
        </w:rPr>
        <w:t>connectionInstance</w:t>
      </w:r>
      <w:proofErr w:type="spellEnd"/>
      <w:r w:rsidRPr="002551AD">
        <w:rPr>
          <w:i/>
        </w:rPr>
        <w:t>&gt;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w:t>
      </w:r>
      <w:proofErr w:type="spellStart"/>
      <w:r w:rsidRPr="002551AD">
        <w:rPr>
          <w:i/>
        </w:rPr>
        <w:t>connectionInstance</w:t>
      </w:r>
      <w:proofErr w:type="spellEnd"/>
      <w:r w:rsidRPr="002551AD">
        <w:rPr>
          <w:i/>
        </w:rPr>
        <w:t>&gt;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w:t>
      </w:r>
      <w:proofErr w:type="spellStart"/>
      <w:r w:rsidRPr="002551AD">
        <w:rPr>
          <w:i/>
        </w:rPr>
        <w:t>connectionInstance</w:t>
      </w:r>
      <w:proofErr w:type="spellEnd"/>
      <w:r w:rsidRPr="002551AD">
        <w:rPr>
          <w:i/>
        </w:rPr>
        <w:t>&gt;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w:t>
      </w:r>
      <w:proofErr w:type="spellStart"/>
      <w:r w:rsidRPr="002551AD">
        <w:t>c</w:t>
      </w:r>
      <w:r w:rsidRPr="002551AD">
        <w:rPr>
          <w:rFonts w:eastAsia="Arial"/>
          <w:i/>
        </w:rPr>
        <w:t>onnectionInstance</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proofErr w:type="spellStart"/>
            <w:r w:rsidRPr="002551AD">
              <w:rPr>
                <w:rFonts w:eastAsia="Arial"/>
                <w:i/>
              </w:rPr>
              <w:t>destinationURI</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proofErr w:type="spellStart"/>
            <w:r w:rsidRPr="002551AD">
              <w:rPr>
                <w:rFonts w:eastAsia="Arial"/>
                <w:i/>
              </w:rPr>
              <w:t>outgoingPayloadData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proofErr w:type="spellStart"/>
            <w:r w:rsidRPr="002551AD">
              <w:rPr>
                <w:rFonts w:eastAsia="Arial"/>
                <w:i/>
              </w:rPr>
              <w:t>incomingPayloadData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proofErr w:type="spellStart"/>
            <w:r w:rsidRPr="002551AD">
              <w:rPr>
                <w:rFonts w:eastAsia="Arial"/>
                <w:i/>
              </w:rPr>
              <w:t>negotiatedKey</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63A9B245" w:rsidR="00AC5DCE" w:rsidRPr="002551AD" w:rsidRDefault="00AC5DCE" w:rsidP="004012F4">
            <w:pPr>
              <w:pStyle w:val="TAL"/>
              <w:keepNext w:val="0"/>
              <w:keepLines w:val="0"/>
              <w:rPr>
                <w:rFonts w:eastAsia="Arial Unicode MS"/>
              </w:rPr>
            </w:pPr>
            <w:r w:rsidRPr="002551AD">
              <w:rPr>
                <w:rFonts w:eastAsia="Arial"/>
              </w:rPr>
              <w:t xml:space="preserve">Contains the negotiated key </w:t>
            </w:r>
            <w:proofErr w:type="gramStart"/>
            <w:r w:rsidRPr="002551AD">
              <w:rPr>
                <w:rFonts w:eastAsia="Arial"/>
              </w:rPr>
              <w:t>e</w:t>
            </w:r>
            <w:r w:rsidRPr="002551AD">
              <w:t>.g.</w:t>
            </w:r>
            <w:proofErr w:type="gramEnd"/>
            <w:r w:rsidRPr="002551AD">
              <w:t xml:space="preserve"> the </w:t>
            </w:r>
            <w:bookmarkStart w:id="106" w:name="EDM_Bookmark_"/>
            <w:r w:rsidRPr="002551AD">
              <w:t>pairwiseE2EKey</w:t>
            </w:r>
            <w:bookmarkEnd w:id="106"/>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E575E6">
              <w:rPr>
                <w:noProo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proofErr w:type="spellStart"/>
            <w:r w:rsidRPr="002551AD">
              <w:rPr>
                <w:rFonts w:eastAsia="Arial Unicode MS"/>
                <w:i/>
              </w:rPr>
              <w:t>negotiatedCipherSuite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w:t>
      </w:r>
      <w:proofErr w:type="spellStart"/>
      <w:r w:rsidRPr="002551AD">
        <w:t>connectionInstance</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proofErr w:type="spellStart"/>
            <w:r w:rsidRPr="002551AD">
              <w:rPr>
                <w:rFonts w:ascii="Arial" w:hAnsi="Arial"/>
                <w:i/>
                <w:sz w:val="18"/>
              </w:rPr>
              <w:t>destinationURI</w:t>
            </w:r>
            <w:proofErr w:type="spellEnd"/>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proofErr w:type="spellStart"/>
            <w:proofErr w:type="gramStart"/>
            <w:r w:rsidRPr="002551AD">
              <w:rPr>
                <w:rFonts w:ascii="Arial" w:hAnsi="Arial"/>
                <w:sz w:val="18"/>
              </w:rPr>
              <w:t>xs:anyURI</w:t>
            </w:r>
            <w:proofErr w:type="spellEnd"/>
            <w:proofErr w:type="gramEnd"/>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outgoingPayloadData</w:t>
            </w:r>
            <w:proofErr w:type="spellEnd"/>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incomingPayloadData</w:t>
            </w:r>
            <w:proofErr w:type="spellEnd"/>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negotiatedKey</w:t>
            </w:r>
            <w:proofErr w:type="spellEnd"/>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negotiatedCipherSuite</w:t>
            </w:r>
            <w:proofErr w:type="spellEnd"/>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107" w:name="_Toc528748794"/>
      <w:r w:rsidRPr="002551AD">
        <w:rPr>
          <w:rFonts w:eastAsia="Malgun Gothic"/>
        </w:rPr>
        <w:lastRenderedPageBreak/>
        <w:t>7.</w:t>
      </w:r>
      <w:r w:rsidR="000E35AE" w:rsidRPr="002551AD">
        <w:rPr>
          <w:rFonts w:eastAsia="Malgun Gothic"/>
        </w:rPr>
        <w:t>6</w:t>
      </w:r>
      <w:r w:rsidRPr="002551AD">
        <w:rPr>
          <w:rFonts w:eastAsia="Malgun Gothic"/>
        </w:rPr>
        <w:t>.4</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 Procedures</w:t>
      </w:r>
      <w:bookmarkEnd w:id="107"/>
    </w:p>
    <w:p w14:paraId="297C4B77" w14:textId="77777777" w:rsidR="00C10926" w:rsidRPr="002551AD" w:rsidRDefault="00C10926" w:rsidP="00C10926">
      <w:pPr>
        <w:pStyle w:val="Heading4"/>
        <w:rPr>
          <w:rFonts w:eastAsia="Malgun Gothic"/>
        </w:rPr>
      </w:pPr>
      <w:bookmarkStart w:id="108"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w:t>
      </w:r>
      <w:proofErr w:type="spellStart"/>
      <w:r w:rsidRPr="002551AD">
        <w:rPr>
          <w:rFonts w:eastAsia="Malgun Gothic"/>
        </w:rPr>
        <w:t>connectionInstance</w:t>
      </w:r>
      <w:proofErr w:type="spellEnd"/>
      <w:r w:rsidRPr="002551AD">
        <w:rPr>
          <w:rFonts w:eastAsia="Malgun Gothic"/>
        </w:rPr>
        <w:t>&gt;</w:t>
      </w:r>
      <w:bookmarkEnd w:id="108"/>
    </w:p>
    <w:p w14:paraId="2067CE9A" w14:textId="77777777" w:rsidR="00C10926" w:rsidRPr="002551AD" w:rsidRDefault="00C10926" w:rsidP="00C10926">
      <w:pPr>
        <w:keepNext/>
        <w:keepLines/>
      </w:pPr>
      <w:r w:rsidRPr="002551AD">
        <w:t>This procedure shall be used for creating a &lt;</w:t>
      </w:r>
      <w:proofErr w:type="spellStart"/>
      <w:r w:rsidRPr="002551AD">
        <w:t>connectionInstance</w:t>
      </w:r>
      <w:proofErr w:type="spellEnd"/>
      <w:r w:rsidRPr="002551AD">
        <w:t>&gt;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w:t>
      </w:r>
      <w:proofErr w:type="spellStart"/>
      <w:r w:rsidRPr="002551AD">
        <w:t>c</w:t>
      </w:r>
      <w:r w:rsidRPr="002551AD">
        <w:rPr>
          <w:rFonts w:eastAsia="Malgun Gothic"/>
          <w:i/>
        </w:rPr>
        <w:t>onnectionInstance</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21DDC7F3"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3079C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26CE707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62852129"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63054866"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w:t>
            </w:r>
            <w:proofErr w:type="spellStart"/>
            <w:r w:rsidR="00C10926" w:rsidRPr="002551AD">
              <w:rPr>
                <w:rFonts w:eastAsia="Arial"/>
                <w:iCs/>
                <w:szCs w:val="18"/>
              </w:rPr>
              <w:t>connectionInstance</w:t>
            </w:r>
            <w:proofErr w:type="spellEnd"/>
            <w:r w:rsidR="004012F4" w:rsidRPr="002551AD">
              <w:rPr>
                <w:rFonts w:eastAsia="Arial"/>
                <w:iCs/>
                <w:szCs w:val="18"/>
              </w:rPr>
              <w:t>&gt; resource, according to clause </w:t>
            </w:r>
            <w:r w:rsidR="00C10926" w:rsidRPr="002551AD">
              <w:rPr>
                <w:rFonts w:eastAsia="Arial"/>
                <w:iCs/>
                <w:szCs w:val="18"/>
              </w:rPr>
              <w:t>10.1.1.</w:t>
            </w:r>
            <w:proofErr w:type="gramStart"/>
            <w:r w:rsidR="00C10926" w:rsidRPr="002551AD">
              <w:rPr>
                <w:rFonts w:eastAsia="Arial"/>
                <w:iCs/>
                <w:szCs w:val="18"/>
              </w:rPr>
              <w:t>1.</w:t>
            </w:r>
            <w:r w:rsidR="00073EA0" w:rsidRPr="002551AD">
              <w:rPr>
                <w:rFonts w:eastAsia="Arial"/>
                <w:iCs/>
                <w:szCs w:val="18"/>
              </w:rPr>
              <w:t>of</w:t>
            </w:r>
            <w:proofErr w:type="gramEnd"/>
            <w:r w:rsidR="00073EA0" w:rsidRPr="002551AD">
              <w:rPr>
                <w:rFonts w:eastAsia="Arial"/>
                <w:iCs/>
                <w:szCs w:val="18"/>
              </w:rPr>
              <w:t xml:space="preserve">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62ADAD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71C08CF0"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109"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w:t>
      </w:r>
      <w:proofErr w:type="spellStart"/>
      <w:r w:rsidRPr="002551AD">
        <w:rPr>
          <w:rFonts w:eastAsia="Malgun Gothic"/>
        </w:rPr>
        <w:t>connectionInstance</w:t>
      </w:r>
      <w:proofErr w:type="spellEnd"/>
      <w:r w:rsidRPr="002551AD">
        <w:rPr>
          <w:rFonts w:eastAsia="Malgun Gothic"/>
        </w:rPr>
        <w:t>&gt;</w:t>
      </w:r>
      <w:bookmarkEnd w:id="109"/>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7B80C18F"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DAEC0B0"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6D78156B"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27C9FA8A"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connectionInstance</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22CDD7B0"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3D73EDF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110" w:name="_Toc528748797"/>
      <w:r w:rsidRPr="002551AD">
        <w:rPr>
          <w:rFonts w:eastAsia="Malgun Gothic"/>
        </w:rPr>
        <w:lastRenderedPageBreak/>
        <w:t>7.</w:t>
      </w:r>
      <w:r w:rsidR="00106C13" w:rsidRPr="002551AD">
        <w:rPr>
          <w:rFonts w:eastAsia="Malgun Gothic"/>
        </w:rPr>
        <w:t>6</w:t>
      </w:r>
      <w:r w:rsidRPr="002551AD">
        <w:rPr>
          <w:rFonts w:eastAsia="Malgun Gothic"/>
        </w:rPr>
        <w:t>.4.3</w:t>
      </w:r>
      <w:r w:rsidRPr="002551AD">
        <w:rPr>
          <w:rFonts w:eastAsia="Malgun Gothic"/>
        </w:rPr>
        <w:tab/>
        <w:t>UPDATE &lt;</w:t>
      </w:r>
      <w:proofErr w:type="spellStart"/>
      <w:r w:rsidRPr="002551AD">
        <w:rPr>
          <w:rFonts w:eastAsia="Malgun Gothic"/>
        </w:rPr>
        <w:t>connectionInstance</w:t>
      </w:r>
      <w:proofErr w:type="spellEnd"/>
      <w:r w:rsidRPr="002551AD">
        <w:rPr>
          <w:rFonts w:eastAsia="Malgun Gothic"/>
        </w:rPr>
        <w:t>&gt;</w:t>
      </w:r>
      <w:bookmarkEnd w:id="110"/>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proofErr w:type="spellStart"/>
            <w:r w:rsidR="004012F4" w:rsidRPr="002551AD">
              <w:rPr>
                <w:rFonts w:eastAsia="Malgun Gothic"/>
                <w:i/>
              </w:rPr>
              <w:t>co</w:t>
            </w:r>
            <w:r w:rsidRPr="002551AD">
              <w:rPr>
                <w:rFonts w:eastAsia="Malgun Gothic"/>
                <w:i/>
              </w:rPr>
              <w:t>nnectionInstance</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05B6D5A"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w:t>
            </w:r>
            <w:proofErr w:type="spellStart"/>
            <w:r w:rsidR="00C10926" w:rsidRPr="002551AD">
              <w:rPr>
                <w:rFonts w:eastAsia="Arial"/>
              </w:rPr>
              <w:t>connectionInstance</w:t>
            </w:r>
            <w:proofErr w:type="spellEnd"/>
            <w:r w:rsidR="00C10926" w:rsidRPr="002551AD">
              <w:rPr>
                <w:rFonts w:eastAsia="Arial"/>
              </w:rPr>
              <w:t xml:space="preserv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2B377717"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28AA60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21D624E9"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6C6FF062"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757066B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111"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w:t>
      </w:r>
      <w:proofErr w:type="spellStart"/>
      <w:r w:rsidR="00C10926" w:rsidRPr="002551AD">
        <w:rPr>
          <w:rFonts w:eastAsia="Malgun Gothic"/>
        </w:rPr>
        <w:t>connectionInstance</w:t>
      </w:r>
      <w:proofErr w:type="spellEnd"/>
      <w:r w:rsidR="00C10926" w:rsidRPr="002551AD">
        <w:rPr>
          <w:rFonts w:eastAsia="Malgun Gothic"/>
        </w:rPr>
        <w:t>&gt;</w:t>
      </w:r>
      <w:bookmarkEnd w:id="111"/>
    </w:p>
    <w:p w14:paraId="7286D5CD" w14:textId="77777777" w:rsidR="00C10926" w:rsidRPr="002551AD" w:rsidRDefault="00C10926" w:rsidP="00C10926">
      <w:pPr>
        <w:keepNext/>
        <w:keepLines/>
      </w:pPr>
      <w:r w:rsidRPr="002551AD">
        <w:t>This procedure shall be used for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proofErr w:type="spellStart"/>
      <w:r w:rsidR="00C10926" w:rsidRPr="002551AD">
        <w:rPr>
          <w:rFonts w:eastAsia="Malgun Gothic"/>
          <w:i/>
        </w:rPr>
        <w:t>connectionInstance</w:t>
      </w:r>
      <w:proofErr w:type="spellEnd"/>
      <w:r w:rsidR="00C10926" w:rsidRPr="002551AD">
        <w:rPr>
          <w:rFonts w:eastAsia="Malgun Gothic"/>
          <w:i/>
        </w:rPr>
        <w:t>&gt;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5EB76AE3"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2FAE5F85"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64518C0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3E0A67DF"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0F24B67C"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5743E3E4"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112" w:name="_Toc528748799"/>
      <w:r w:rsidRPr="002551AD">
        <w:rPr>
          <w:rFonts w:eastAsia="Malgun Gothic"/>
        </w:rPr>
        <w:lastRenderedPageBreak/>
        <w:t>7.</w:t>
      </w:r>
      <w:r w:rsidR="00106C13" w:rsidRPr="002551AD">
        <w:rPr>
          <w:rFonts w:eastAsia="Malgun Gothic"/>
        </w:rPr>
        <w:t>6</w:t>
      </w:r>
      <w:r w:rsidRPr="002551AD">
        <w:rPr>
          <w:rFonts w:eastAsia="Malgun Gothic"/>
        </w:rPr>
        <w:t>.5</w:t>
      </w:r>
      <w:r w:rsidRPr="002551AD">
        <w:rPr>
          <w:rFonts w:eastAsia="Malgun Gothic"/>
        </w:rPr>
        <w:tab/>
        <w:t>&lt;connect&gt; Resource</w:t>
      </w:r>
      <w:bookmarkEnd w:id="112"/>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w:t>
      </w:r>
      <w:proofErr w:type="spellStart"/>
      <w:r w:rsidRPr="002551AD">
        <w:t>negotiatedKey</w:t>
      </w:r>
      <w:proofErr w:type="spellEnd"/>
      <w:r w:rsidRPr="002551AD">
        <w:t>&gt;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113"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113"/>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proofErr w:type="spellStart"/>
      <w:r w:rsidRPr="002551AD">
        <w:rPr>
          <w:i/>
        </w:rPr>
        <w:t>outgoingPayloadData</w:t>
      </w:r>
      <w:proofErr w:type="spellEnd"/>
      <w:r w:rsidRPr="002551AD">
        <w:rPr>
          <w:i/>
        </w:rPr>
        <w:t xml:space="preserve">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114"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14"/>
    </w:p>
    <w:p w14:paraId="51873B86" w14:textId="1EBB8D08" w:rsidR="00C10926" w:rsidRPr="002551AD" w:rsidRDefault="00C10926" w:rsidP="00C10926">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116E35"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B3328A">
        <w:t>attr</w:t>
      </w:r>
      <w:r w:rsidR="00B3328A">
        <w:t>i</w:t>
      </w:r>
      <w:r w:rsidRPr="00B3328A">
        <w:t>bute</w:t>
      </w:r>
      <w:r w:rsidRPr="002551AD">
        <w:t>.</w:t>
      </w:r>
    </w:p>
    <w:p w14:paraId="4C03756C" w14:textId="77777777" w:rsidR="00B23828" w:rsidRPr="002551AD" w:rsidRDefault="00C10926" w:rsidP="00B23828">
      <w:pPr>
        <w:rPr>
          <w:rFonts w:eastAsia="Malgun Gothic"/>
        </w:rPr>
      </w:pPr>
      <w:r w:rsidRPr="002551AD">
        <w:t>The &lt;</w:t>
      </w:r>
      <w:proofErr w:type="spellStart"/>
      <w:r w:rsidRPr="002551AD">
        <w:t>generateKey</w:t>
      </w:r>
      <w:proofErr w:type="spellEnd"/>
      <w:r w:rsidRPr="002551AD">
        <w:t>&gt;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115"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115"/>
    </w:p>
    <w:p w14:paraId="497D1E6C" w14:textId="77777777" w:rsidR="00CA482E" w:rsidRPr="002551AD" w:rsidRDefault="00CA482E" w:rsidP="00CA482E">
      <w:pPr>
        <w:pStyle w:val="Heading3"/>
        <w:rPr>
          <w:rFonts w:eastAsia="Malgun Gothic"/>
        </w:rPr>
      </w:pPr>
      <w:bookmarkStart w:id="116"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116"/>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 xml:space="preserve">generation of an Identity and associated key material within the secure </w:t>
      </w:r>
      <w:proofErr w:type="gramStart"/>
      <w:r w:rsidRPr="002551AD">
        <w:rPr>
          <w:rFonts w:eastAsia="Malgun Gothic"/>
        </w:rPr>
        <w:t>environment</w:t>
      </w:r>
      <w:r w:rsidR="004012F4" w:rsidRPr="002551AD">
        <w:rPr>
          <w:rFonts w:eastAsia="Malgun Gothic"/>
        </w:rPr>
        <w:t>;</w:t>
      </w:r>
      <w:proofErr w:type="gramEnd"/>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r w:rsidR="002E2FD1">
        <w:t>.1</w:t>
      </w:r>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proofErr w:type="spellStart"/>
            <w:r w:rsidRPr="002551AD">
              <w:rPr>
                <w:rFonts w:eastAsia="Arial"/>
                <w:i/>
              </w:rPr>
              <w:t>generateKey</w:t>
            </w:r>
            <w:proofErr w:type="spellEnd"/>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proofErr w:type="spellStart"/>
            <w:r w:rsidRPr="002551AD">
              <w:rPr>
                <w:rFonts w:eastAsia="Arial"/>
                <w:i/>
              </w:rPr>
              <w:lastRenderedPageBreak/>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w:t>
            </w:r>
            <w:proofErr w:type="spellStart"/>
            <w:proofErr w:type="gramStart"/>
            <w:r w:rsidRPr="002551AD">
              <w:rPr>
                <w:rFonts w:eastAsia="Arial"/>
                <w:lang w:eastAsia="ko-KR"/>
              </w:rPr>
              <w:t>created,and</w:t>
            </w:r>
            <w:proofErr w:type="spellEnd"/>
            <w:proofErr w:type="gramEnd"/>
            <w:r w:rsidRPr="002551AD">
              <w:rPr>
                <w:rFonts w:eastAsia="Arial"/>
                <w:lang w:eastAsia="ko-KR"/>
              </w:rPr>
              <w:t xml:space="preserve">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proofErr w:type="spellStart"/>
            <w:r w:rsidRPr="002551AD">
              <w:rPr>
                <w:rFonts w:eastAsia="Arial"/>
                <w:i/>
              </w:rPr>
              <w:t>idName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proofErr w:type="spellStart"/>
            <w:r w:rsidRPr="002551AD">
              <w:rPr>
                <w:rFonts w:eastAsia="Arial"/>
                <w:i/>
              </w:rPr>
              <w:t>idData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proofErr w:type="spellStart"/>
            <w:r w:rsidRPr="002551AD">
              <w:rPr>
                <w:rFonts w:eastAsia="Arial"/>
                <w:i/>
              </w:rPr>
              <w:t>originatorAuthenticationData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proofErr w:type="spellStart"/>
            <w:r w:rsidRPr="002551AD">
              <w:rPr>
                <w:rFonts w:eastAsia="Arial"/>
                <w:i/>
              </w:rPr>
              <w:t>receiverAuthenticationData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idName</w:t>
            </w:r>
            <w:proofErr w:type="spellEnd"/>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xs:string</w:t>
            </w:r>
            <w:proofErr w:type="spellEnd"/>
            <w:proofErr w:type="gramEnd"/>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idData</w:t>
            </w:r>
            <w:proofErr w:type="spellEnd"/>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originatorAuthenticationData</w:t>
            </w:r>
            <w:proofErr w:type="spellEnd"/>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receiverAuthenticationData</w:t>
            </w:r>
            <w:proofErr w:type="spellEnd"/>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117" w:name="_Toc528748804"/>
      <w:r w:rsidRPr="002551AD">
        <w:rPr>
          <w:rFonts w:eastAsia="Malgun Gothic"/>
        </w:rPr>
        <w:lastRenderedPageBreak/>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117"/>
    </w:p>
    <w:p w14:paraId="4F0BD4C2" w14:textId="77777777" w:rsidR="00CA482E" w:rsidRPr="002551AD" w:rsidRDefault="00CA482E" w:rsidP="00CA482E">
      <w:pPr>
        <w:pStyle w:val="Heading4"/>
        <w:rPr>
          <w:rFonts w:eastAsia="Malgun Gothic"/>
        </w:rPr>
      </w:pPr>
      <w:bookmarkStart w:id="118"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118"/>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4"/>
        <w:gridCol w:w="7015"/>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4686C0E2"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00EE5A83"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07A0B80"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04C29031"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65AA2853"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77531A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00EB294D"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proofErr w:type="spellStart"/>
      <w:r w:rsidRPr="002551AD">
        <w:rPr>
          <w:i/>
        </w:rPr>
        <w:t>generateKey</w:t>
      </w:r>
      <w:proofErr w:type="spellEnd"/>
      <w:r w:rsidRPr="002551AD">
        <w:t xml:space="preserve">&gt; is created, the key to be used </w:t>
      </w:r>
      <w:r w:rsidR="00BD06ED"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119"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119"/>
    </w:p>
    <w:p w14:paraId="616D30D1" w14:textId="77777777" w:rsidR="00CA482E" w:rsidRPr="002551AD" w:rsidRDefault="00CA482E" w:rsidP="00CA482E">
      <w:pPr>
        <w:keepNext/>
        <w:keepLines/>
      </w:pPr>
      <w:r w:rsidRPr="002551AD">
        <w:t xml:space="preserve">This procedure shall be used for retrieving the identity and retrieve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69149444"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6C0C4DA4"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5200D3F5"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2A8EF883"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2F24A992"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B2357BD"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120" w:name="_Toc528748807"/>
      <w:r w:rsidRPr="002551AD">
        <w:rPr>
          <w:rFonts w:eastAsia="Malgun Gothic"/>
        </w:rPr>
        <w:lastRenderedPageBreak/>
        <w:t>7.</w:t>
      </w:r>
      <w:r w:rsidR="0075038D" w:rsidRPr="002551AD">
        <w:rPr>
          <w:rFonts w:eastAsia="Malgun Gothic"/>
        </w:rPr>
        <w:t>7</w:t>
      </w:r>
      <w:r w:rsidRPr="002551AD">
        <w:rPr>
          <w:rFonts w:eastAsia="Malgun Gothic"/>
        </w:rPr>
        <w:t>.2.3</w:t>
      </w:r>
      <w:r w:rsidRPr="002551AD">
        <w:rPr>
          <w:rFonts w:eastAsia="Malgun Gothic"/>
        </w:rPr>
        <w:tab/>
        <w:t>UPDATE &lt;identity&gt;</w:t>
      </w:r>
      <w:bookmarkEnd w:id="120"/>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36"/>
        <w:gridCol w:w="7383"/>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69CC4FEE"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16E8E0DD"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BA7C374"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09A54FDF"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76FB4365"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C08DCC6"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121"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121"/>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69003F4F"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66E762F2"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099E9A05"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3C36C54E"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1F5CD85D"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6E9F231F"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122"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122"/>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proofErr w:type="spellStart"/>
      <w:r w:rsidRPr="002551AD">
        <w:rPr>
          <w:i/>
        </w:rPr>
        <w:t>originatorAuthenticationData</w:t>
      </w:r>
      <w:proofErr w:type="spellEnd"/>
      <w:r w:rsidRPr="002551AD">
        <w:rPr>
          <w:i/>
        </w:rPr>
        <w:t xml:space="preserve">, </w:t>
      </w:r>
      <w:proofErr w:type="spellStart"/>
      <w:r w:rsidRPr="002551AD">
        <w:rPr>
          <w:i/>
        </w:rPr>
        <w:t>keyData</w:t>
      </w:r>
      <w:proofErr w:type="spellEnd"/>
      <w:r w:rsidRPr="002551AD">
        <w:rPr>
          <w:i/>
        </w:rPr>
        <w:t xml:space="preserve"> </w:t>
      </w:r>
      <w:r w:rsidRPr="002551AD">
        <w:t>and</w:t>
      </w:r>
      <w:r w:rsidRPr="002551AD">
        <w:rPr>
          <w:i/>
        </w:rPr>
        <w:t xml:space="preserve"> </w:t>
      </w:r>
      <w:proofErr w:type="spellStart"/>
      <w:r w:rsidRPr="002551AD">
        <w:rPr>
          <w:i/>
        </w:rPr>
        <w:t>idData</w:t>
      </w:r>
      <w:proofErr w:type="spellEnd"/>
      <w:r w:rsidRPr="002551AD">
        <w:rPr>
          <w:i/>
        </w:rPr>
        <w:t xml:space="preserve"> </w:t>
      </w:r>
      <w:r w:rsidR="006D4286" w:rsidRPr="002551AD">
        <w:t>shall be</w:t>
      </w:r>
      <w:r w:rsidRPr="002551AD">
        <w:t xml:space="preserve"> used to calculate a value which </w:t>
      </w:r>
      <w:r w:rsidR="00BD06ED" w:rsidRPr="002551AD">
        <w:t>shall be</w:t>
      </w:r>
      <w:r w:rsidRPr="002551AD">
        <w:t xml:space="preserve"> stored in </w:t>
      </w:r>
      <w:proofErr w:type="spellStart"/>
      <w:r w:rsidRPr="002551AD">
        <w:rPr>
          <w:i/>
        </w:rPr>
        <w:t>retrieverAuthenticationData</w:t>
      </w:r>
      <w:proofErr w:type="spellEnd"/>
      <w:r w:rsidRPr="002551AD">
        <w:rPr>
          <w:i/>
        </w:rPr>
        <w:t>.</w:t>
      </w:r>
    </w:p>
    <w:p w14:paraId="085F8FE9" w14:textId="58448753" w:rsidR="00CA482E" w:rsidRPr="002551AD" w:rsidRDefault="00CA482E" w:rsidP="004012F4">
      <w:r w:rsidRPr="002551AD">
        <w:t xml:space="preserve">Depending on the authentication protocol it may be necessary to repeat the process of UPDATE </w:t>
      </w:r>
      <w:proofErr w:type="spellStart"/>
      <w:proofErr w:type="gramStart"/>
      <w:r w:rsidRPr="002551AD">
        <w:rPr>
          <w:i/>
        </w:rPr>
        <w:t>originatorAuthenticationData</w:t>
      </w:r>
      <w:proofErr w:type="spellEnd"/>
      <w:r w:rsidRPr="002551AD">
        <w:t xml:space="preserve"> ,</w:t>
      </w:r>
      <w:proofErr w:type="gramEnd"/>
      <w:r w:rsidRPr="002551AD">
        <w:t xml:space="preserve"> RETRIEVE &lt;authenticate&gt; and RETRIEVE </w:t>
      </w:r>
      <w:proofErr w:type="spellStart"/>
      <w:r w:rsidRPr="002551AD">
        <w:rPr>
          <w:i/>
        </w:rPr>
        <w:t>retrieverAuthenticationData</w:t>
      </w:r>
      <w:proofErr w:type="spellEnd"/>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123"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23"/>
    </w:p>
    <w:p w14:paraId="551807F4" w14:textId="131DE0DF" w:rsidR="00CA482E" w:rsidRPr="002551AD" w:rsidRDefault="00CA482E" w:rsidP="004012F4">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6D4286"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301213">
        <w:t>attr</w:t>
      </w:r>
      <w:r w:rsidR="00301213">
        <w:t>i</w:t>
      </w:r>
      <w:r w:rsidRPr="00301213">
        <w:t>bute</w:t>
      </w:r>
      <w:r w:rsidRPr="002551AD">
        <w:t>.</w:t>
      </w:r>
    </w:p>
    <w:p w14:paraId="15F60272" w14:textId="77777777" w:rsidR="00B23828" w:rsidRPr="002551AD" w:rsidRDefault="00CA482E" w:rsidP="004012F4">
      <w:pPr>
        <w:rPr>
          <w:rFonts w:eastAsia="Malgun Gothic"/>
        </w:rPr>
      </w:pPr>
      <w:r w:rsidRPr="002551AD">
        <w:lastRenderedPageBreak/>
        <w:t>The &lt;</w:t>
      </w:r>
      <w:proofErr w:type="spellStart"/>
      <w:r w:rsidRPr="002551AD">
        <w:t>generateKey</w:t>
      </w:r>
      <w:proofErr w:type="spellEnd"/>
      <w:r w:rsidRPr="002551AD">
        <w:t>&gt; resource inherits access control policies that apply to the parent resource.</w:t>
      </w:r>
    </w:p>
    <w:p w14:paraId="19C88AFC" w14:textId="77777777" w:rsidR="002661B8" w:rsidRPr="002551AD" w:rsidRDefault="00072A76" w:rsidP="002661B8">
      <w:pPr>
        <w:pStyle w:val="Heading1"/>
      </w:pPr>
      <w:bookmarkStart w:id="124" w:name="_Toc528748811"/>
      <w:r w:rsidRPr="002551AD">
        <w:t>8</w:t>
      </w:r>
      <w:r w:rsidR="002661B8" w:rsidRPr="002551AD">
        <w:tab/>
        <w:t>Physical Interface</w:t>
      </w:r>
      <w:bookmarkEnd w:id="124"/>
    </w:p>
    <w:p w14:paraId="3D88A889" w14:textId="77777777" w:rsidR="000A027D" w:rsidRPr="002551AD" w:rsidRDefault="008F235D" w:rsidP="002661B8">
      <w:pPr>
        <w:keepNext/>
      </w:pPr>
      <w:r w:rsidRPr="002551AD">
        <w:t xml:space="preserve">The present release does not specify how the </w:t>
      </w:r>
      <w:proofErr w:type="spellStart"/>
      <w:r w:rsidRPr="002551AD">
        <w:t>Mcs</w:t>
      </w:r>
      <w:proofErr w:type="spellEnd"/>
      <w:r w:rsidRPr="002551AD">
        <w:t xml:space="preserve">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125" w:name="_Toc528748812"/>
      <w:r w:rsidRPr="002551AD">
        <w:t>9</w:t>
      </w:r>
      <w:r w:rsidRPr="002551AD">
        <w:tab/>
        <w:t xml:space="preserve">Resource type definitions for the </w:t>
      </w:r>
      <w:proofErr w:type="spellStart"/>
      <w:r w:rsidRPr="002551AD">
        <w:t>Mcs</w:t>
      </w:r>
      <w:proofErr w:type="spellEnd"/>
      <w:r w:rsidRPr="002551AD">
        <w:t xml:space="preserve"> reference point</w:t>
      </w:r>
      <w:bookmarkEnd w:id="125"/>
    </w:p>
    <w:p w14:paraId="7377BFF3" w14:textId="77777777" w:rsidR="00A442FB" w:rsidRPr="002551AD" w:rsidRDefault="00A442FB" w:rsidP="00A442FB">
      <w:pPr>
        <w:pStyle w:val="Heading2"/>
        <w:rPr>
          <w:rFonts w:eastAsia="Malgun Gothic"/>
        </w:rPr>
      </w:pPr>
      <w:bookmarkStart w:id="126" w:name="_Toc528748813"/>
      <w:r w:rsidRPr="002551AD">
        <w:rPr>
          <w:rFonts w:eastAsia="Malgun Gothic"/>
        </w:rPr>
        <w:t>9.</w:t>
      </w:r>
      <w:r w:rsidR="00FC66B7" w:rsidRPr="002551AD">
        <w:rPr>
          <w:rFonts w:eastAsia="Malgun Gothic"/>
        </w:rPr>
        <w:t>1</w:t>
      </w:r>
      <w:r w:rsidRPr="002551AD">
        <w:rPr>
          <w:rFonts w:eastAsia="Malgun Gothic"/>
        </w:rPr>
        <w:tab/>
      </w:r>
      <w:proofErr w:type="spellStart"/>
      <w:r w:rsidRPr="002551AD">
        <w:rPr>
          <w:rFonts w:eastAsia="Malgun Gothic"/>
        </w:rPr>
        <w:t>Mcs</w:t>
      </w:r>
      <w:proofErr w:type="spellEnd"/>
      <w:r w:rsidRPr="002551AD">
        <w:rPr>
          <w:rFonts w:eastAsia="Malgun Gothic"/>
        </w:rPr>
        <w:t xml:space="preserve"> specific enumeration values of m2</w:t>
      </w:r>
      <w:proofErr w:type="gramStart"/>
      <w:r w:rsidRPr="002551AD">
        <w:rPr>
          <w:rFonts w:eastAsia="Malgun Gothic"/>
        </w:rPr>
        <w:t>m:resourceType</w:t>
      </w:r>
      <w:bookmarkEnd w:id="126"/>
      <w:proofErr w:type="gramEnd"/>
    </w:p>
    <w:p w14:paraId="540BC2B0" w14:textId="5CA4DB96" w:rsidR="00A442FB" w:rsidRPr="002551AD" w:rsidRDefault="00A442FB" w:rsidP="00A442FB">
      <w:pPr>
        <w:rPr>
          <w:rFonts w:eastAsia="Malgun Gothic"/>
        </w:rPr>
      </w:pPr>
      <w:r w:rsidRPr="002551AD">
        <w:rPr>
          <w:rFonts w:eastAsia="Malgun Gothic"/>
        </w:rPr>
        <w:t xml:space="preserve">The following values are defined specifically for the </w:t>
      </w:r>
      <w:proofErr w:type="spellStart"/>
      <w:r w:rsidRPr="002551AD">
        <w:rPr>
          <w:rFonts w:eastAsia="Malgun Gothic"/>
        </w:rPr>
        <w:t>Mcs</w:t>
      </w:r>
      <w:proofErr w:type="spellEnd"/>
      <w:r w:rsidRPr="002551AD">
        <w:rPr>
          <w:rFonts w:eastAsia="Malgun Gothic"/>
        </w:rPr>
        <w:t xml:space="preserve">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 xml:space="preserve">Table 9.1-1: </w:t>
      </w:r>
      <w:proofErr w:type="spellStart"/>
      <w:r w:rsidRPr="002551AD">
        <w:t>Mcs</w:t>
      </w:r>
      <w:proofErr w:type="spellEnd"/>
      <w:r w:rsidRPr="002551AD">
        <w:t xml:space="preserve">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proofErr w:type="spellStart"/>
            <w:r w:rsidRPr="002551AD">
              <w:rPr>
                <w:rFonts w:eastAsia="Malgun Gothic"/>
              </w:rPr>
              <w:t>algorithmSpecificParameter</w:t>
            </w:r>
            <w:proofErr w:type="spellEnd"/>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proofErr w:type="spellStart"/>
            <w:r w:rsidRPr="002551AD">
              <w:rPr>
                <w:rFonts w:eastAsia="Malgun Gothic"/>
              </w:rPr>
              <w:t>connectionInstance</w:t>
            </w:r>
            <w:proofErr w:type="spellEnd"/>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proofErr w:type="spellStart"/>
            <w:r w:rsidRPr="002551AD">
              <w:rPr>
                <w:rFonts w:eastAsia="Malgun Gothic"/>
              </w:rPr>
              <w:t>secureConnection</w:t>
            </w:r>
            <w:proofErr w:type="spellEnd"/>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proofErr w:type="spellStart"/>
            <w:r w:rsidRPr="002551AD">
              <w:rPr>
                <w:rFonts w:eastAsia="Malgun Gothic"/>
              </w:rPr>
              <w:t>sensitiveDataObject</w:t>
            </w:r>
            <w:proofErr w:type="spellEnd"/>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proofErr w:type="spellStart"/>
            <w:r w:rsidRPr="002551AD">
              <w:rPr>
                <w:rFonts w:eastAsia="Malgun Gothic"/>
              </w:rPr>
              <w:t>SEReboot</w:t>
            </w:r>
            <w:proofErr w:type="spellEnd"/>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127" w:name="_Toc528748814"/>
      <w:r w:rsidRPr="002551AD">
        <w:rPr>
          <w:rFonts w:eastAsia="Malgun Gothic"/>
        </w:rPr>
        <w:t>9.</w:t>
      </w:r>
      <w:r w:rsidR="00FC66B7" w:rsidRPr="002551AD">
        <w:rPr>
          <w:rFonts w:eastAsia="Malgun Gothic"/>
        </w:rPr>
        <w:t>2</w:t>
      </w:r>
      <w:r w:rsidRPr="002551AD">
        <w:rPr>
          <w:rFonts w:eastAsia="Malgun Gothic"/>
        </w:rPr>
        <w:tab/>
      </w:r>
      <w:proofErr w:type="spellStart"/>
      <w:proofErr w:type="gramStart"/>
      <w:r w:rsidR="00FC66B7" w:rsidRPr="002551AD">
        <w:rPr>
          <w:rFonts w:eastAsia="Malgun Gothic"/>
        </w:rPr>
        <w:t>senv:</w:t>
      </w:r>
      <w:r w:rsidRPr="002551AD">
        <w:rPr>
          <w:rFonts w:eastAsia="Malgun Gothic"/>
        </w:rPr>
        <w:t>SEType</w:t>
      </w:r>
      <w:bookmarkEnd w:id="127"/>
      <w:proofErr w:type="spellEnd"/>
      <w:proofErr w:type="gramEnd"/>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 xml:space="preserve">Table 9.2-1: </w:t>
      </w:r>
      <w:proofErr w:type="spellStart"/>
      <w:r w:rsidRPr="002551AD">
        <w:t>SEType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128" w:name="_Toc528748815"/>
      <w:r w:rsidRPr="002551AD">
        <w:rPr>
          <w:rFonts w:eastAsia="Malgun Gothic"/>
        </w:rPr>
        <w:t>9.</w:t>
      </w:r>
      <w:r w:rsidR="00FC66B7" w:rsidRPr="002551AD">
        <w:rPr>
          <w:rFonts w:eastAsia="Malgun Gothic"/>
        </w:rPr>
        <w:t>3</w:t>
      </w:r>
      <w:r w:rsidRPr="002551AD">
        <w:rPr>
          <w:rFonts w:eastAsia="Malgun Gothic"/>
        </w:rPr>
        <w:tab/>
      </w:r>
      <w:proofErr w:type="spellStart"/>
      <w:proofErr w:type="gramStart"/>
      <w:r w:rsidR="00FC66B7" w:rsidRPr="002551AD">
        <w:rPr>
          <w:rFonts w:eastAsia="Malgun Gothic"/>
        </w:rPr>
        <w:t>senv:</w:t>
      </w:r>
      <w:r w:rsidR="008A053C" w:rsidRPr="002551AD">
        <w:rPr>
          <w:rFonts w:eastAsia="Malgun Gothic"/>
        </w:rPr>
        <w:t>securityLevel</w:t>
      </w:r>
      <w:bookmarkEnd w:id="128"/>
      <w:proofErr w:type="spellEnd"/>
      <w:proofErr w:type="gramEnd"/>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 xml:space="preserve">Table 9.3-1: </w:t>
      </w:r>
      <w:proofErr w:type="spellStart"/>
      <w:r w:rsidRPr="002551AD">
        <w:t>securityLevel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129" w:name="_Toc528748816"/>
      <w:r w:rsidRPr="002551AD">
        <w:rPr>
          <w:rFonts w:eastAsia="Malgun Gothic"/>
        </w:rPr>
        <w:lastRenderedPageBreak/>
        <w:t>9.</w:t>
      </w:r>
      <w:r w:rsidR="00FC66B7" w:rsidRPr="002551AD">
        <w:rPr>
          <w:rFonts w:eastAsia="Malgun Gothic"/>
        </w:rPr>
        <w:t>4</w:t>
      </w:r>
      <w:r w:rsidRPr="002551AD">
        <w:rPr>
          <w:rFonts w:eastAsia="Malgun Gothic"/>
        </w:rPr>
        <w:tab/>
      </w:r>
      <w:proofErr w:type="spellStart"/>
      <w:proofErr w:type="gramStart"/>
      <w:r w:rsidR="00FC66B7" w:rsidRPr="002551AD">
        <w:rPr>
          <w:rFonts w:eastAsia="Malgun Gothic"/>
        </w:rPr>
        <w:t>senv:</w:t>
      </w:r>
      <w:r w:rsidRPr="002551AD">
        <w:rPr>
          <w:rFonts w:eastAsia="Malgun Gothic"/>
        </w:rPr>
        <w:t>rebootType</w:t>
      </w:r>
      <w:bookmarkEnd w:id="129"/>
      <w:proofErr w:type="spellEnd"/>
      <w:proofErr w:type="gramEnd"/>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 xml:space="preserve">Table 9.4-1: </w:t>
      </w:r>
      <w:proofErr w:type="spellStart"/>
      <w:r w:rsidRPr="002551AD">
        <w:t>rebootType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15E26D5E"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595D19F9"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130" w:name="_Toc528748817"/>
      <w:r w:rsidRPr="002551AD">
        <w:rPr>
          <w:rFonts w:eastAsia="Malgun Gothic"/>
        </w:rPr>
        <w:t>9.</w:t>
      </w:r>
      <w:r w:rsidR="00FC66B7" w:rsidRPr="002551AD">
        <w:rPr>
          <w:rFonts w:eastAsia="Malgun Gothic"/>
        </w:rPr>
        <w:t>5</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cipherLabel</w:t>
      </w:r>
      <w:bookmarkEnd w:id="130"/>
      <w:proofErr w:type="spellEnd"/>
      <w:proofErr w:type="gramEnd"/>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 xml:space="preserve">Table 9.5-1: </w:t>
      </w:r>
      <w:proofErr w:type="spellStart"/>
      <w:r w:rsidRPr="002551AD">
        <w:t>cipherLabel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131" w:name="_Toc528748818"/>
      <w:r w:rsidRPr="002551AD">
        <w:rPr>
          <w:rFonts w:eastAsia="Malgun Gothic"/>
        </w:rPr>
        <w:t>9.</w:t>
      </w:r>
      <w:r w:rsidR="00FC66B7" w:rsidRPr="002551AD">
        <w:rPr>
          <w:rFonts w:eastAsia="Malgun Gothic"/>
        </w:rPr>
        <w:t>6</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cipherAlgorithm</w:t>
      </w:r>
      <w:bookmarkEnd w:id="131"/>
      <w:proofErr w:type="spellEnd"/>
      <w:proofErr w:type="gramEnd"/>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 xml:space="preserve">Table 9.6-1: </w:t>
      </w:r>
      <w:proofErr w:type="spellStart"/>
      <w:r w:rsidRPr="002551AD">
        <w:t>cipherAlgorithm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2551AD"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2551AD" w:rsidRDefault="00594992" w:rsidP="007C6918">
            <w:pPr>
              <w:pStyle w:val="TAL"/>
              <w:rPr>
                <w:rFonts w:eastAsia="Malgun Gothic"/>
              </w:rPr>
            </w:pPr>
            <w:r w:rsidRPr="002551AD">
              <w:rPr>
                <w:rFonts w:eastAsia="Malgun Gothic"/>
              </w:rPr>
              <w:t>ALG_AES_CBC_ISO9797_M1</w:t>
            </w:r>
          </w:p>
        </w:tc>
      </w:tr>
      <w:tr w:rsidR="00594992" w:rsidRPr="002551AD"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2551AD" w:rsidRDefault="00594992" w:rsidP="007C6918">
            <w:pPr>
              <w:pStyle w:val="TAL"/>
              <w:rPr>
                <w:rFonts w:eastAsia="Malgun Gothic"/>
              </w:rPr>
            </w:pPr>
            <w:r w:rsidRPr="002551AD">
              <w:rPr>
                <w:rFonts w:eastAsia="Malgun Gothic"/>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 xml:space="preserve">for AEAD algorithms were taken from IANA with an offset of 1000. Values for other algorithms were taken from </w:t>
      </w:r>
      <w:proofErr w:type="spellStart"/>
      <w:r w:rsidRPr="002551AD">
        <w:rPr>
          <w:rFonts w:eastAsia="Malgun Gothic"/>
        </w:rPr>
        <w:t>JavaCard</w:t>
      </w:r>
      <w:proofErr w:type="spellEnd"/>
      <w:r w:rsidRPr="002551AD">
        <w:rPr>
          <w:rFonts w:eastAsia="Malgun Gothic"/>
        </w:rPr>
        <w:t xml:space="preserve">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132" w:name="_Toc528748819"/>
      <w:r w:rsidRPr="002551AD">
        <w:rPr>
          <w:rFonts w:eastAsia="Malgun Gothic"/>
        </w:rPr>
        <w:t>9.</w:t>
      </w:r>
      <w:r w:rsidR="00594992" w:rsidRPr="002551AD">
        <w:rPr>
          <w:rFonts w:eastAsia="Malgun Gothic"/>
        </w:rPr>
        <w:t>7</w:t>
      </w:r>
      <w:r w:rsidRPr="002551AD">
        <w:rPr>
          <w:rFonts w:eastAsia="Malgun Gothic"/>
        </w:rPr>
        <w:tab/>
      </w:r>
      <w:proofErr w:type="spellStart"/>
      <w:proofErr w:type="gramStart"/>
      <w:r w:rsidR="00594992" w:rsidRPr="002551AD">
        <w:rPr>
          <w:rFonts w:eastAsia="Malgun Gothic"/>
        </w:rPr>
        <w:t>senv:</w:t>
      </w:r>
      <w:r w:rsidRPr="002551AD">
        <w:rPr>
          <w:rFonts w:eastAsia="Malgun Gothic"/>
        </w:rPr>
        <w:t>rngType</w:t>
      </w:r>
      <w:bookmarkEnd w:id="132"/>
      <w:proofErr w:type="spellEnd"/>
      <w:proofErr w:type="gramEnd"/>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 xml:space="preserve">Table 9.7-1: </w:t>
      </w:r>
      <w:proofErr w:type="spellStart"/>
      <w:r w:rsidRPr="002551AD">
        <w:t>rngType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133" w:name="_Toc528748820"/>
      <w:r w:rsidRPr="002551AD">
        <w:rPr>
          <w:rFonts w:eastAsia="Malgun Gothic"/>
        </w:rPr>
        <w:t>9.</w:t>
      </w:r>
      <w:r w:rsidR="00594992" w:rsidRPr="002551AD">
        <w:rPr>
          <w:rFonts w:eastAsia="Malgun Gothic"/>
        </w:rPr>
        <w:t>8</w:t>
      </w:r>
      <w:r w:rsidRPr="002551AD">
        <w:rPr>
          <w:rFonts w:eastAsia="Malgun Gothic"/>
        </w:rPr>
        <w:tab/>
      </w:r>
      <w:proofErr w:type="spellStart"/>
      <w:proofErr w:type="gramStart"/>
      <w:r w:rsidR="00594992" w:rsidRPr="002551AD">
        <w:rPr>
          <w:rFonts w:eastAsia="Malgun Gothic"/>
        </w:rPr>
        <w:t>senv:</w:t>
      </w:r>
      <w:r w:rsidRPr="002551AD">
        <w:rPr>
          <w:rFonts w:eastAsia="Malgun Gothic"/>
        </w:rPr>
        <w:t>hashAlgorithm</w:t>
      </w:r>
      <w:bookmarkEnd w:id="133"/>
      <w:proofErr w:type="spellEnd"/>
      <w:proofErr w:type="gramEnd"/>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lastRenderedPageBreak/>
        <w:t xml:space="preserve">Table 9.8-1: </w:t>
      </w:r>
      <w:proofErr w:type="spellStart"/>
      <w:r w:rsidRPr="002551AD">
        <w:t>hashAlgorithm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134" w:name="_Toc528748821"/>
      <w:r w:rsidRPr="002551AD">
        <w:rPr>
          <w:rFonts w:eastAsia="Malgun Gothic"/>
        </w:rPr>
        <w:t>9.</w:t>
      </w:r>
      <w:r w:rsidR="00594992" w:rsidRPr="002551AD">
        <w:rPr>
          <w:rFonts w:eastAsia="Malgun Gothic"/>
        </w:rPr>
        <w:t>9</w:t>
      </w:r>
      <w:r w:rsidRPr="002551AD">
        <w:rPr>
          <w:rFonts w:eastAsia="Malgun Gothic"/>
        </w:rPr>
        <w:tab/>
      </w:r>
      <w:proofErr w:type="spellStart"/>
      <w:proofErr w:type="gramStart"/>
      <w:r w:rsidR="00594992" w:rsidRPr="002551AD">
        <w:rPr>
          <w:rFonts w:eastAsia="Malgun Gothic"/>
        </w:rPr>
        <w:t>senv:</w:t>
      </w:r>
      <w:r w:rsidRPr="002551AD">
        <w:rPr>
          <w:rFonts w:eastAsia="Malgun Gothic"/>
        </w:rPr>
        <w:t>signatureAlgorithm</w:t>
      </w:r>
      <w:bookmarkEnd w:id="134"/>
      <w:proofErr w:type="spellEnd"/>
      <w:proofErr w:type="gramEnd"/>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 xml:space="preserve">Table 9.9-1: </w:t>
      </w:r>
      <w:proofErr w:type="spellStart"/>
      <w:r w:rsidRPr="002551AD">
        <w:t>signatureAlgorithm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135" w:name="_Toc528748822"/>
      <w:r w:rsidRPr="002551AD">
        <w:rPr>
          <w:rFonts w:eastAsia="Malgun Gothic"/>
        </w:rPr>
        <w:t>9.</w:t>
      </w:r>
      <w:r w:rsidR="00594992" w:rsidRPr="002551AD">
        <w:rPr>
          <w:rFonts w:eastAsia="Malgun Gothic"/>
        </w:rPr>
        <w:t>10</w:t>
      </w:r>
      <w:r w:rsidRPr="002551AD">
        <w:rPr>
          <w:rFonts w:eastAsia="Malgun Gothic"/>
        </w:rPr>
        <w:tab/>
      </w:r>
      <w:proofErr w:type="spellStart"/>
      <w:proofErr w:type="gramStart"/>
      <w:r w:rsidR="00594992" w:rsidRPr="002551AD">
        <w:rPr>
          <w:rFonts w:eastAsia="Malgun Gothic"/>
        </w:rPr>
        <w:t>senv:</w:t>
      </w:r>
      <w:r w:rsidRPr="002551AD">
        <w:rPr>
          <w:rFonts w:eastAsia="Malgun Gothic"/>
        </w:rPr>
        <w:t>connectionTypeID</w:t>
      </w:r>
      <w:bookmarkEnd w:id="135"/>
      <w:proofErr w:type="spellEnd"/>
      <w:proofErr w:type="gramEnd"/>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 xml:space="preserve">Table 9.10-1: </w:t>
      </w:r>
      <w:proofErr w:type="spellStart"/>
      <w:r w:rsidRPr="002551AD">
        <w:t>connectionTypeID</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136" w:name="_Toc528748823"/>
      <w:r w:rsidRPr="002551AD">
        <w:t>10</w:t>
      </w:r>
      <w:r w:rsidRPr="002551AD">
        <w:tab/>
        <w:t xml:space="preserve">Short Name definitions for the </w:t>
      </w:r>
      <w:proofErr w:type="spellStart"/>
      <w:r w:rsidRPr="002551AD">
        <w:t>Mcs</w:t>
      </w:r>
      <w:proofErr w:type="spellEnd"/>
      <w:r w:rsidRPr="002551AD">
        <w:t xml:space="preserve"> reference point</w:t>
      </w:r>
      <w:bookmarkEnd w:id="136"/>
    </w:p>
    <w:p w14:paraId="66AAF3EF" w14:textId="77777777" w:rsidR="00E44DF8" w:rsidRPr="002551AD" w:rsidRDefault="00E44DF8" w:rsidP="00596D08">
      <w:pPr>
        <w:pStyle w:val="Heading2"/>
        <w:rPr>
          <w:rFonts w:eastAsia="Malgun Gothic"/>
        </w:rPr>
      </w:pPr>
      <w:bookmarkStart w:id="137" w:name="_Toc528748824"/>
      <w:r w:rsidRPr="002551AD">
        <w:rPr>
          <w:rFonts w:eastAsia="Malgun Gothic"/>
        </w:rPr>
        <w:t>10.1</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attributes</w:t>
      </w:r>
      <w:bookmarkEnd w:id="137"/>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4A5F53C3"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E575E6">
        <w:rPr>
          <w:noProo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473373C2" w:rsidR="00E44DF8" w:rsidRPr="002551AD" w:rsidRDefault="00E44DF8" w:rsidP="005D07D3">
      <w:pPr>
        <w:pStyle w:val="TH"/>
        <w:rPr>
          <w:rFonts w:eastAsia="MS Mincho"/>
        </w:rPr>
      </w:pPr>
      <w:r w:rsidRPr="002551AD">
        <w:lastRenderedPageBreak/>
        <w:t>Table 10.1</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r w:rsidRPr="002551AD">
        <w:rPr>
          <w:rFonts w:eastAsia="MS Mincho"/>
        </w:rPr>
        <w:t xml:space="preserve">: </w:t>
      </w:r>
      <w:proofErr w:type="spellStart"/>
      <w:r w:rsidRPr="002551AD">
        <w:rPr>
          <w:rFonts w:eastAsia="MS Mincho"/>
        </w:rPr>
        <w:t>Mcs</w:t>
      </w:r>
      <w:proofErr w:type="spellEnd"/>
      <w:r w:rsidRPr="002551AD">
        <w:rPr>
          <w:rFonts w:eastAsia="MS Mincho"/>
        </w:rPr>
        <w:t xml:space="preserve">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proofErr w:type="spellStart"/>
            <w:r w:rsidRPr="002551AD">
              <w:rPr>
                <w:rFonts w:cs="Arial"/>
                <w:i/>
                <w:szCs w:val="18"/>
              </w:rPr>
              <w:t>SEType</w:t>
            </w:r>
            <w:proofErr w:type="spellEnd"/>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proofErr w:type="spellStart"/>
            <w:r w:rsidRPr="002551AD">
              <w:rPr>
                <w:rFonts w:eastAsia="MS Mincho"/>
                <w:b/>
                <w:i/>
              </w:rPr>
              <w:t>seT</w:t>
            </w:r>
            <w:proofErr w:type="spellEnd"/>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proofErr w:type="spellStart"/>
            <w:r w:rsidRPr="00E72BB9">
              <w:rPr>
                <w:i/>
              </w:rPr>
              <w:t>securityLevel</w:t>
            </w:r>
            <w:proofErr w:type="spellEnd"/>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seL</w:t>
            </w:r>
            <w:proofErr w:type="spellEnd"/>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proofErr w:type="spellStart"/>
            <w:r w:rsidRPr="00E72BB9">
              <w:rPr>
                <w:i/>
              </w:rPr>
              <w:t>rebootType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rbT</w:t>
            </w:r>
            <w:proofErr w:type="spellEnd"/>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proofErr w:type="spellStart"/>
            <w:r w:rsidRPr="00E72BB9">
              <w:rPr>
                <w:i/>
              </w:rPr>
              <w:t>SEReboot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w:t>
            </w:r>
            <w:proofErr w:type="spellEnd"/>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algorithmSpecificParameter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Clab</w:t>
            </w:r>
            <w:proofErr w:type="spellEnd"/>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Calg</w:t>
            </w:r>
            <w:proofErr w:type="spellEnd"/>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proofErr w:type="spellStart"/>
            <w:r w:rsidRPr="00E72BB9">
              <w:rPr>
                <w:i/>
              </w:rPr>
              <w:t>rngType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rgT</w:t>
            </w:r>
            <w:proofErr w:type="spellEnd"/>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proofErr w:type="spellStart"/>
            <w:r w:rsidRPr="00E72BB9">
              <w:rPr>
                <w:i/>
              </w:rPr>
              <w:t>randomData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rndD</w:t>
            </w:r>
            <w:proofErr w:type="spellEnd"/>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proofErr w:type="spellStart"/>
            <w:r w:rsidRPr="00E72BB9">
              <w:rPr>
                <w:i/>
              </w:rPr>
              <w:t>requestedDataSize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Dsz</w:t>
            </w:r>
            <w:proofErr w:type="spellEnd"/>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proofErr w:type="spellStart"/>
            <w:r w:rsidRPr="002551AD">
              <w:rPr>
                <w:b/>
                <w:i/>
              </w:rPr>
              <w:t>Halg</w:t>
            </w:r>
            <w:proofErr w:type="spellEnd"/>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Salg</w:t>
            </w:r>
            <w:proofErr w:type="spellEnd"/>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proofErr w:type="spellStart"/>
            <w:r w:rsidRPr="002551AD">
              <w:rPr>
                <w:rFonts w:cs="Arial"/>
                <w:i/>
                <w:szCs w:val="18"/>
              </w:rPr>
              <w:t>connectionType</w:t>
            </w:r>
            <w:proofErr w:type="spellEnd"/>
          </w:p>
        </w:tc>
        <w:tc>
          <w:tcPr>
            <w:tcW w:w="5245" w:type="dxa"/>
            <w:shd w:val="clear" w:color="auto" w:fill="auto"/>
          </w:tcPr>
          <w:p w14:paraId="6064AD67"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115D34F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proofErr w:type="spellStart"/>
            <w:r w:rsidRPr="002551AD">
              <w:rPr>
                <w:rFonts w:cs="Arial"/>
                <w:i/>
                <w:szCs w:val="18"/>
              </w:rPr>
              <w:t>idName</w:t>
            </w:r>
            <w:proofErr w:type="spellEnd"/>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idN</w:t>
            </w:r>
            <w:proofErr w:type="spellEnd"/>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proofErr w:type="spellStart"/>
            <w:r w:rsidRPr="002551AD">
              <w:rPr>
                <w:rFonts w:cs="Arial"/>
                <w:i/>
                <w:szCs w:val="18"/>
              </w:rPr>
              <w:t>keyData</w:t>
            </w:r>
            <w:proofErr w:type="spellEnd"/>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 xml:space="preserve">identity, </w:t>
            </w:r>
            <w:proofErr w:type="spellStart"/>
            <w:r w:rsidRPr="002551AD">
              <w:rPr>
                <w:rFonts w:eastAsia="MS Mincho"/>
                <w:lang w:eastAsia="ja-JP"/>
              </w:rPr>
              <w:t>secureConnection</w:t>
            </w:r>
            <w:proofErr w:type="spellEnd"/>
            <w:r w:rsidRPr="002551AD">
              <w:rPr>
                <w:rFonts w:eastAsia="MS Mincho"/>
                <w:lang w:eastAsia="ja-JP"/>
              </w:rPr>
              <w:t>,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kDt</w:t>
            </w:r>
            <w:proofErr w:type="spellEnd"/>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proofErr w:type="spellStart"/>
            <w:r w:rsidRPr="002551AD">
              <w:rPr>
                <w:rFonts w:cs="Arial"/>
                <w:i/>
                <w:szCs w:val="18"/>
              </w:rPr>
              <w:t>idData</w:t>
            </w:r>
            <w:proofErr w:type="spellEnd"/>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idDt</w:t>
            </w:r>
            <w:proofErr w:type="spellEnd"/>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proofErr w:type="spellStart"/>
            <w:r w:rsidRPr="002551AD">
              <w:rPr>
                <w:rFonts w:cs="Arial"/>
                <w:i/>
                <w:szCs w:val="18"/>
              </w:rPr>
              <w:t>originatorAuthenticationData</w:t>
            </w:r>
            <w:proofErr w:type="spellEnd"/>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oAD</w:t>
            </w:r>
            <w:proofErr w:type="spellEnd"/>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proofErr w:type="spellStart"/>
            <w:r w:rsidRPr="002551AD">
              <w:rPr>
                <w:rFonts w:cs="Arial"/>
                <w:i/>
                <w:szCs w:val="18"/>
              </w:rPr>
              <w:t>receiverAuthenticationData</w:t>
            </w:r>
            <w:proofErr w:type="spellEnd"/>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rAD</w:t>
            </w:r>
            <w:proofErr w:type="spellEnd"/>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proofErr w:type="spellStart"/>
            <w:r w:rsidRPr="002551AD">
              <w:rPr>
                <w:i/>
              </w:rPr>
              <w:t>destinationURI</w:t>
            </w:r>
            <w:proofErr w:type="spellEnd"/>
          </w:p>
        </w:tc>
        <w:tc>
          <w:tcPr>
            <w:tcW w:w="5245" w:type="dxa"/>
            <w:shd w:val="clear" w:color="auto" w:fill="auto"/>
          </w:tcPr>
          <w:p w14:paraId="6A48CF83"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064DCC5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dst</w:t>
            </w:r>
            <w:proofErr w:type="spellEnd"/>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proofErr w:type="spellStart"/>
            <w:r w:rsidRPr="002551AD">
              <w:rPr>
                <w:rFonts w:cs="Arial"/>
                <w:i/>
                <w:szCs w:val="18"/>
              </w:rPr>
              <w:t>outgoingPayloadData</w:t>
            </w:r>
            <w:proofErr w:type="spellEnd"/>
          </w:p>
        </w:tc>
        <w:tc>
          <w:tcPr>
            <w:tcW w:w="5245" w:type="dxa"/>
            <w:shd w:val="clear" w:color="auto" w:fill="auto"/>
          </w:tcPr>
          <w:p w14:paraId="369294A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305DA4B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oD</w:t>
            </w:r>
            <w:proofErr w:type="spellEnd"/>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proofErr w:type="spellStart"/>
            <w:r w:rsidRPr="002551AD">
              <w:rPr>
                <w:rFonts w:cs="Arial"/>
                <w:i/>
                <w:szCs w:val="18"/>
              </w:rPr>
              <w:t>incomingPayloadData</w:t>
            </w:r>
            <w:proofErr w:type="spellEnd"/>
          </w:p>
        </w:tc>
        <w:tc>
          <w:tcPr>
            <w:tcW w:w="5245" w:type="dxa"/>
            <w:shd w:val="clear" w:color="auto" w:fill="auto"/>
          </w:tcPr>
          <w:p w14:paraId="2991F2C0"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5F1A70F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w:t>
            </w:r>
            <w:proofErr w:type="spellEnd"/>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proofErr w:type="spellStart"/>
            <w:r w:rsidRPr="002551AD">
              <w:rPr>
                <w:rFonts w:cs="Arial"/>
                <w:i/>
                <w:szCs w:val="18"/>
              </w:rPr>
              <w:t>negotiatedKey</w:t>
            </w:r>
            <w:proofErr w:type="spellEnd"/>
          </w:p>
        </w:tc>
        <w:tc>
          <w:tcPr>
            <w:tcW w:w="5245" w:type="dxa"/>
            <w:shd w:val="clear" w:color="auto" w:fill="auto"/>
          </w:tcPr>
          <w:p w14:paraId="2B91D0D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14059BA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ngK</w:t>
            </w:r>
            <w:proofErr w:type="spellEnd"/>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proofErr w:type="spellStart"/>
            <w:r w:rsidRPr="002551AD">
              <w:rPr>
                <w:rFonts w:cs="Arial"/>
                <w:i/>
                <w:szCs w:val="18"/>
              </w:rPr>
              <w:t>negotiatedCipherSuite</w:t>
            </w:r>
            <w:proofErr w:type="spellEnd"/>
          </w:p>
        </w:tc>
        <w:tc>
          <w:tcPr>
            <w:tcW w:w="5245" w:type="dxa"/>
            <w:shd w:val="clear" w:color="auto" w:fill="auto"/>
          </w:tcPr>
          <w:p w14:paraId="5E3A244B"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778F384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ngCS</w:t>
            </w:r>
            <w:proofErr w:type="spellEnd"/>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proofErr w:type="spellStart"/>
            <w:r w:rsidRPr="002551AD">
              <w:rPr>
                <w:rFonts w:cs="Arial"/>
                <w:i/>
                <w:szCs w:val="18"/>
              </w:rPr>
              <w:t>maxNrOfInstances</w:t>
            </w:r>
            <w:proofErr w:type="spellEnd"/>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3F6D3A6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mni</w:t>
            </w:r>
            <w:proofErr w:type="spellEnd"/>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proofErr w:type="spellStart"/>
            <w:r w:rsidRPr="002551AD">
              <w:rPr>
                <w:rFonts w:cs="Arial"/>
                <w:i/>
                <w:szCs w:val="18"/>
              </w:rPr>
              <w:t>currentNrOfInstances</w:t>
            </w:r>
            <w:proofErr w:type="spellEnd"/>
          </w:p>
        </w:tc>
        <w:tc>
          <w:tcPr>
            <w:tcW w:w="5245" w:type="dxa"/>
            <w:shd w:val="clear" w:color="auto" w:fill="auto"/>
          </w:tcPr>
          <w:p w14:paraId="138DE87E"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61CE9F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cni</w:t>
            </w:r>
            <w:proofErr w:type="spellEnd"/>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proofErr w:type="spellStart"/>
            <w:r w:rsidRPr="002551AD">
              <w:rPr>
                <w:rFonts w:cs="Arial"/>
                <w:i/>
                <w:szCs w:val="18"/>
              </w:rPr>
              <w:t>connectionType</w:t>
            </w:r>
            <w:proofErr w:type="spellEnd"/>
          </w:p>
        </w:tc>
        <w:tc>
          <w:tcPr>
            <w:tcW w:w="5245" w:type="dxa"/>
            <w:shd w:val="clear" w:color="auto" w:fill="auto"/>
          </w:tcPr>
          <w:p w14:paraId="4E04D052"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29B8B4A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proofErr w:type="spellStart"/>
            <w:r w:rsidRPr="002551AD">
              <w:rPr>
                <w:rFonts w:cs="Arial"/>
                <w:i/>
                <w:szCs w:val="18"/>
              </w:rPr>
              <w:t>keyInformation</w:t>
            </w:r>
            <w:proofErr w:type="spellEnd"/>
          </w:p>
        </w:tc>
        <w:tc>
          <w:tcPr>
            <w:tcW w:w="5245" w:type="dxa"/>
            <w:shd w:val="clear" w:color="auto" w:fill="auto"/>
          </w:tcPr>
          <w:p w14:paraId="3AFDE896"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r w:rsidRPr="002551AD">
              <w:rPr>
                <w:rFonts w:eastAsia="MS Mincho"/>
                <w:lang w:eastAsia="ja-JP"/>
              </w:rPr>
              <w:t>,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kInf</w:t>
            </w:r>
            <w:proofErr w:type="spellEnd"/>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proofErr w:type="spellStart"/>
            <w:r w:rsidRPr="002551AD">
              <w:rPr>
                <w:rFonts w:cs="Arial"/>
                <w:i/>
                <w:szCs w:val="18"/>
              </w:rPr>
              <w:t>cipherSuite</w:t>
            </w:r>
            <w:proofErr w:type="spellEnd"/>
          </w:p>
        </w:tc>
        <w:tc>
          <w:tcPr>
            <w:tcW w:w="5245" w:type="dxa"/>
            <w:shd w:val="clear" w:color="auto" w:fill="auto"/>
          </w:tcPr>
          <w:p w14:paraId="79E10D88"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9D125D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aCS</w:t>
            </w:r>
            <w:proofErr w:type="spellEnd"/>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Sgn</w:t>
            </w:r>
            <w:proofErr w:type="spellEnd"/>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proofErr w:type="spellStart"/>
            <w:r w:rsidRPr="002551AD">
              <w:rPr>
                <w:rFonts w:cs="Arial"/>
                <w:i/>
                <w:szCs w:val="18"/>
              </w:rPr>
              <w:t>verificationResult</w:t>
            </w:r>
            <w:proofErr w:type="spellEnd"/>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vR</w:t>
            </w:r>
            <w:proofErr w:type="spellEnd"/>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proofErr w:type="spellStart"/>
            <w:r w:rsidRPr="002551AD">
              <w:rPr>
                <w:rFonts w:cs="Arial"/>
                <w:i/>
                <w:szCs w:val="18"/>
              </w:rPr>
              <w:t>hashValue</w:t>
            </w:r>
            <w:proofErr w:type="spellEnd"/>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proofErr w:type="spellStart"/>
            <w:r w:rsidRPr="002551AD">
              <w:rPr>
                <w:rFonts w:cs="Arial"/>
                <w:i/>
                <w:szCs w:val="18"/>
              </w:rPr>
              <w:t>initialVector</w:t>
            </w:r>
            <w:proofErr w:type="spellEnd"/>
          </w:p>
        </w:tc>
        <w:tc>
          <w:tcPr>
            <w:tcW w:w="5245" w:type="dxa"/>
            <w:shd w:val="clear" w:color="auto" w:fill="auto"/>
          </w:tcPr>
          <w:p w14:paraId="360197F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7630F47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iV</w:t>
            </w:r>
            <w:proofErr w:type="spellEnd"/>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61346B5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nc</w:t>
            </w:r>
            <w:proofErr w:type="spellEnd"/>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proofErr w:type="spellStart"/>
            <w:r w:rsidRPr="002551AD">
              <w:rPr>
                <w:rFonts w:cs="Arial"/>
                <w:i/>
                <w:szCs w:val="18"/>
              </w:rPr>
              <w:t>associatedData</w:t>
            </w:r>
            <w:proofErr w:type="spellEnd"/>
          </w:p>
        </w:tc>
        <w:tc>
          <w:tcPr>
            <w:tcW w:w="5245" w:type="dxa"/>
            <w:shd w:val="clear" w:color="auto" w:fill="auto"/>
          </w:tcPr>
          <w:p w14:paraId="6A34B56E"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0321327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aD</w:t>
            </w:r>
            <w:proofErr w:type="spellEnd"/>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proofErr w:type="spellStart"/>
            <w:r w:rsidRPr="002551AD">
              <w:rPr>
                <w:rFonts w:cs="Arial"/>
                <w:i/>
                <w:szCs w:val="18"/>
              </w:rPr>
              <w:t>sensitiveData</w:t>
            </w:r>
            <w:proofErr w:type="spellEnd"/>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7ED4E8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proofErr w:type="spellStart"/>
            <w:r w:rsidRPr="002551AD">
              <w:rPr>
                <w:rFonts w:cs="Arial"/>
                <w:i/>
                <w:szCs w:val="18"/>
              </w:rPr>
              <w:t>currentByteSize</w:t>
            </w:r>
            <w:proofErr w:type="spellEnd"/>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1E58B0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cbs</w:t>
            </w:r>
            <w:proofErr w:type="spellEnd"/>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proofErr w:type="spellStart"/>
            <w:r w:rsidRPr="002551AD">
              <w:rPr>
                <w:rFonts w:cs="Arial"/>
                <w:i/>
                <w:szCs w:val="18"/>
              </w:rPr>
              <w:t>maxByteSize</w:t>
            </w:r>
            <w:proofErr w:type="spellEnd"/>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mbs</w:t>
            </w:r>
            <w:proofErr w:type="spellEnd"/>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proofErr w:type="spellStart"/>
            <w:r w:rsidRPr="002551AD">
              <w:rPr>
                <w:rFonts w:cs="Arial"/>
                <w:i/>
                <w:szCs w:val="18"/>
              </w:rPr>
              <w:t>calculatedData</w:t>
            </w:r>
            <w:proofErr w:type="spellEnd"/>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cD</w:t>
            </w:r>
            <w:proofErr w:type="spellEnd"/>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sID</w:t>
            </w:r>
            <w:proofErr w:type="spellEnd"/>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proofErr w:type="spellStart"/>
            <w:r w:rsidRPr="002551AD">
              <w:rPr>
                <w:rFonts w:cs="Arial"/>
                <w:i/>
                <w:szCs w:val="18"/>
              </w:rPr>
              <w:t>supportedResourceType</w:t>
            </w:r>
            <w:proofErr w:type="spellEnd"/>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srt</w:t>
            </w:r>
            <w:proofErr w:type="spellEnd"/>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proofErr w:type="spellStart"/>
            <w:r w:rsidRPr="002551AD">
              <w:rPr>
                <w:rFonts w:cs="Arial"/>
                <w:i/>
                <w:szCs w:val="18"/>
              </w:rPr>
              <w:t>hostedCSELink</w:t>
            </w:r>
            <w:proofErr w:type="spellEnd"/>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hcl</w:t>
            </w:r>
            <w:proofErr w:type="spellEnd"/>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proofErr w:type="spellStart"/>
            <w:r w:rsidRPr="002551AD">
              <w:rPr>
                <w:rFonts w:cs="Arial"/>
                <w:i/>
                <w:szCs w:val="18"/>
              </w:rPr>
              <w:t>hostedAELinks</w:t>
            </w:r>
            <w:proofErr w:type="spellEnd"/>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hal</w:t>
            </w:r>
            <w:proofErr w:type="spellEnd"/>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esi</w:t>
            </w:r>
            <w:proofErr w:type="spellEnd"/>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138" w:name="_Toc528748825"/>
      <w:r w:rsidRPr="002551AD">
        <w:rPr>
          <w:rFonts w:eastAsia="Malgun Gothic"/>
        </w:rPr>
        <w:t>10.2</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types</w:t>
      </w:r>
      <w:bookmarkEnd w:id="138"/>
    </w:p>
    <w:p w14:paraId="78B44CDC" w14:textId="0D72FB9A"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E575E6" w:rsidRPr="002551AD">
        <w:t>table 10.2</w:t>
      </w:r>
      <w:r w:rsidR="00E575E6" w:rsidRPr="002551AD">
        <w:noBreakHyphen/>
      </w:r>
      <w:r w:rsidR="00E575E6">
        <w:rPr>
          <w:noProof/>
        </w:rPr>
        <w:t>1</w:t>
      </w:r>
      <w:r w:rsidR="002E2FD1">
        <w:rPr>
          <w:lang w:eastAsia="ja-JP"/>
        </w:rPr>
        <w:fldChar w:fldCharType="end"/>
      </w:r>
      <w:r w:rsidRPr="002551AD">
        <w:rPr>
          <w:lang w:eastAsia="ja-JP"/>
        </w:rPr>
        <w:t>.</w:t>
      </w:r>
    </w:p>
    <w:p w14:paraId="37F59ADE" w14:textId="75F95C88" w:rsidR="00E44DF8" w:rsidRPr="002551AD" w:rsidRDefault="00E44DF8" w:rsidP="002E50AC">
      <w:pPr>
        <w:pStyle w:val="TH"/>
        <w:rPr>
          <w:rFonts w:eastAsia="SimSun"/>
        </w:rPr>
      </w:pPr>
      <w:bookmarkStart w:id="139" w:name="_Ref409966964"/>
      <w:r w:rsidRPr="002551AD">
        <w:lastRenderedPageBreak/>
        <w:t>Table 10.2</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bookmarkEnd w:id="139"/>
      <w:r w:rsidRPr="002551AD">
        <w:rPr>
          <w:rFonts w:eastAsia="MS Mincho"/>
        </w:rPr>
        <w:t>:</w:t>
      </w:r>
      <w:r w:rsidRPr="002551AD">
        <w:rPr>
          <w:rFonts w:eastAsia="SimSun"/>
        </w:rPr>
        <w:t xml:space="preserve"> </w:t>
      </w:r>
      <w:proofErr w:type="spellStart"/>
      <w:r w:rsidRPr="002551AD">
        <w:rPr>
          <w:rFonts w:eastAsia="SimSun"/>
        </w:rPr>
        <w:t>Mcs</w:t>
      </w:r>
      <w:proofErr w:type="spellEnd"/>
      <w:r w:rsidRPr="002551AD">
        <w:rPr>
          <w:rFonts w:eastAsia="SimSun"/>
        </w:rPr>
        <w:t xml:space="preserve">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proofErr w:type="spellStart"/>
            <w:r w:rsidRPr="002551AD">
              <w:rPr>
                <w:b/>
                <w:i/>
              </w:rPr>
              <w:t>Senv</w:t>
            </w:r>
            <w:proofErr w:type="spellEnd"/>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proofErr w:type="spellStart"/>
            <w:r w:rsidRPr="002551AD">
              <w:t>SEReboot</w:t>
            </w:r>
            <w:proofErr w:type="spellEnd"/>
          </w:p>
        </w:tc>
        <w:tc>
          <w:tcPr>
            <w:tcW w:w="1207" w:type="dxa"/>
          </w:tcPr>
          <w:p w14:paraId="193D8ADA" w14:textId="77777777" w:rsidR="00E44DF8" w:rsidRPr="002551AD" w:rsidRDefault="00E44DF8" w:rsidP="007908E6">
            <w:pPr>
              <w:pStyle w:val="TAL"/>
              <w:rPr>
                <w:b/>
                <w:i/>
              </w:rPr>
            </w:pPr>
            <w:proofErr w:type="spellStart"/>
            <w:r w:rsidRPr="002551AD">
              <w:rPr>
                <w:b/>
                <w:i/>
              </w:rPr>
              <w:t>Srbt</w:t>
            </w:r>
            <w:proofErr w:type="spellEnd"/>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proofErr w:type="spellStart"/>
            <w:r w:rsidRPr="002551AD">
              <w:t>sensitiveDataObject</w:t>
            </w:r>
            <w:proofErr w:type="spellEnd"/>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proofErr w:type="spellStart"/>
            <w:r w:rsidRPr="002551AD">
              <w:rPr>
                <w:b/>
                <w:i/>
              </w:rPr>
              <w:t>Sdo</w:t>
            </w:r>
            <w:proofErr w:type="spellEnd"/>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proofErr w:type="spellStart"/>
            <w:r w:rsidRPr="002551AD">
              <w:rPr>
                <w:b/>
                <w:i/>
              </w:rPr>
              <w:t>Cph</w:t>
            </w:r>
            <w:proofErr w:type="spellEnd"/>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proofErr w:type="spellStart"/>
            <w:r w:rsidRPr="002551AD">
              <w:t>generateKey</w:t>
            </w:r>
            <w:proofErr w:type="spellEnd"/>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proofErr w:type="spellStart"/>
            <w:r w:rsidRPr="002551AD">
              <w:rPr>
                <w:b/>
                <w:i/>
              </w:rPr>
              <w:t>gnK</w:t>
            </w:r>
            <w:proofErr w:type="spellEnd"/>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proofErr w:type="spellStart"/>
            <w:r w:rsidRPr="002551AD">
              <w:t>algorithmSpecificParameter</w:t>
            </w:r>
            <w:proofErr w:type="spellEnd"/>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proofErr w:type="spellStart"/>
            <w:r w:rsidRPr="002551AD">
              <w:rPr>
                <w:b/>
                <w:i/>
              </w:rPr>
              <w:t>algP</w:t>
            </w:r>
            <w:proofErr w:type="spellEnd"/>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proofErr w:type="spellStart"/>
            <w:r w:rsidRPr="002551AD">
              <w:rPr>
                <w:b/>
                <w:i/>
              </w:rPr>
              <w:t>Rnd</w:t>
            </w:r>
            <w:proofErr w:type="spellEnd"/>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proofErr w:type="spellStart"/>
            <w:r w:rsidRPr="002551AD">
              <w:t>generateRand</w:t>
            </w:r>
            <w:proofErr w:type="spellEnd"/>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proofErr w:type="spellStart"/>
            <w:r w:rsidRPr="002551AD">
              <w:rPr>
                <w:b/>
                <w:i/>
              </w:rPr>
              <w:t>gnR</w:t>
            </w:r>
            <w:proofErr w:type="spellEnd"/>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proofErr w:type="spellStart"/>
            <w:r w:rsidRPr="002551AD">
              <w:rPr>
                <w:b/>
                <w:i/>
              </w:rPr>
              <w:t>Hsh</w:t>
            </w:r>
            <w:proofErr w:type="spellEnd"/>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proofErr w:type="spellStart"/>
            <w:r w:rsidRPr="002551AD">
              <w:t>calculateHash</w:t>
            </w:r>
            <w:proofErr w:type="spellEnd"/>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proofErr w:type="spellStart"/>
            <w:r w:rsidRPr="002551AD">
              <w:rPr>
                <w:b/>
                <w:i/>
              </w:rPr>
              <w:t>cHsh</w:t>
            </w:r>
            <w:proofErr w:type="spellEnd"/>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proofErr w:type="spellStart"/>
            <w:r w:rsidRPr="002551AD">
              <w:rPr>
                <w:b/>
                <w:i/>
              </w:rPr>
              <w:t>Sgn</w:t>
            </w:r>
            <w:proofErr w:type="spellEnd"/>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proofErr w:type="spellStart"/>
            <w:r w:rsidRPr="002551AD">
              <w:t>calculateSignature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proofErr w:type="spellStart"/>
            <w:r w:rsidRPr="002551AD">
              <w:rPr>
                <w:b/>
                <w:i/>
              </w:rPr>
              <w:t>cSgn</w:t>
            </w:r>
            <w:proofErr w:type="spellEnd"/>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proofErr w:type="spellStart"/>
            <w:r w:rsidRPr="002551AD">
              <w:t>verifySignature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proofErr w:type="spellStart"/>
            <w:r w:rsidRPr="002551AD">
              <w:rPr>
                <w:b/>
                <w:i/>
              </w:rPr>
              <w:t>vSgn</w:t>
            </w:r>
            <w:proofErr w:type="spellEnd"/>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proofErr w:type="spellStart"/>
            <w:r w:rsidRPr="002551AD">
              <w:t>secureConnection</w:t>
            </w:r>
            <w:proofErr w:type="spellEnd"/>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proofErr w:type="spellStart"/>
            <w:r w:rsidRPr="002551AD">
              <w:rPr>
                <w:b/>
                <w:i/>
              </w:rPr>
              <w:t>Ssc</w:t>
            </w:r>
            <w:proofErr w:type="spellEnd"/>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proofErr w:type="spellStart"/>
            <w:r w:rsidRPr="002551AD">
              <w:t>connectionInstance</w:t>
            </w:r>
            <w:proofErr w:type="spellEnd"/>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proofErr w:type="spellStart"/>
            <w:r w:rsidRPr="002551AD">
              <w:rPr>
                <w:b/>
                <w:i/>
              </w:rPr>
              <w:t>Isc</w:t>
            </w:r>
            <w:proofErr w:type="spellEnd"/>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proofErr w:type="spellStart"/>
            <w:r w:rsidRPr="002551AD">
              <w:rPr>
                <w:b/>
                <w:i/>
              </w:rPr>
              <w:t>cnt</w:t>
            </w:r>
            <w:proofErr w:type="spellEnd"/>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proofErr w:type="spellStart"/>
            <w:r w:rsidRPr="002551AD">
              <w:rPr>
                <w:b/>
                <w:i/>
              </w:rPr>
              <w:t>snd</w:t>
            </w:r>
            <w:proofErr w:type="spellEnd"/>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proofErr w:type="spellStart"/>
            <w:r w:rsidRPr="002551AD">
              <w:rPr>
                <w:b/>
                <w:i/>
              </w:rPr>
              <w:t>Sidn</w:t>
            </w:r>
            <w:proofErr w:type="spellEnd"/>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proofErr w:type="spellStart"/>
            <w:r w:rsidRPr="002551AD">
              <w:rPr>
                <w:b/>
                <w:i/>
              </w:rPr>
              <w:t>Sauth</w:t>
            </w:r>
            <w:proofErr w:type="spellEnd"/>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140" w:name="_Toc528748826"/>
      <w:r w:rsidR="00B65F51" w:rsidRPr="002551AD">
        <w:lastRenderedPageBreak/>
        <w:t>History</w:t>
      </w:r>
      <w:bookmarkEnd w:id="14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2DFD71E8" w:rsidR="00B65F51" w:rsidRPr="002551AD" w:rsidRDefault="00096CE5" w:rsidP="00F36696">
            <w:pPr>
              <w:pStyle w:val="FP"/>
              <w:keepNext/>
              <w:spacing w:before="80" w:after="80"/>
              <w:ind w:left="57"/>
            </w:pPr>
            <w:r>
              <w:t>V3.0.2</w:t>
            </w:r>
          </w:p>
        </w:tc>
        <w:tc>
          <w:tcPr>
            <w:tcW w:w="1588" w:type="dxa"/>
            <w:tcBorders>
              <w:top w:val="single" w:sz="6" w:space="0" w:color="auto"/>
              <w:left w:val="single" w:sz="6" w:space="0" w:color="auto"/>
              <w:bottom w:val="single" w:sz="6" w:space="0" w:color="auto"/>
              <w:right w:val="single" w:sz="6" w:space="0" w:color="auto"/>
            </w:tcBorders>
          </w:tcPr>
          <w:p w14:paraId="2ED157E4" w14:textId="1D3EE204" w:rsidR="00B65F51" w:rsidRPr="002551AD" w:rsidRDefault="00096CE5" w:rsidP="00F36696">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302588F7" w14:textId="31672FA7" w:rsidR="00B65F51" w:rsidRPr="002551AD" w:rsidRDefault="00096CE5" w:rsidP="00F36696">
            <w:pPr>
              <w:pStyle w:val="FP"/>
              <w:keepNext/>
              <w:tabs>
                <w:tab w:val="left" w:pos="3118"/>
              </w:tabs>
              <w:spacing w:before="80" w:after="80"/>
              <w:ind w:left="57"/>
            </w:pPr>
            <w:r>
              <w:t>Release 3 - Publication</w:t>
            </w: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2CC657D6" w:rsidR="00B65F51" w:rsidRPr="002551AD" w:rsidRDefault="0018039F" w:rsidP="00F36696">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62450480" w14:textId="39BB8808" w:rsidR="00B65F51" w:rsidRPr="002551AD" w:rsidRDefault="0018039F" w:rsidP="00F36696">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0CCA8D80" w14:textId="7638B9D8" w:rsidR="00B65F51" w:rsidRPr="002551AD" w:rsidRDefault="0018039F" w:rsidP="00F36696">
            <w:pPr>
              <w:pStyle w:val="FP"/>
              <w:keepNext/>
              <w:tabs>
                <w:tab w:val="left" w:pos="3261"/>
                <w:tab w:val="left" w:pos="4395"/>
              </w:tabs>
              <w:spacing w:before="80" w:after="80"/>
              <w:ind w:left="57"/>
            </w:pPr>
            <w:r>
              <w:t>Release 4 - Publication</w:t>
            </w:r>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p w14:paraId="30DC187A" w14:textId="77777777" w:rsidR="00B65F51" w:rsidRPr="002551AD" w:rsidRDefault="00B65F51" w:rsidP="00B65F51"/>
    <w:sectPr w:rsidR="00B65F51" w:rsidRPr="002551AD" w:rsidSect="008A1243">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4C3B" w14:textId="77777777" w:rsidR="000A4A7F" w:rsidRDefault="000A4A7F">
      <w:r>
        <w:separator/>
      </w:r>
    </w:p>
  </w:endnote>
  <w:endnote w:type="continuationSeparator" w:id="0">
    <w:p w14:paraId="72162D16" w14:textId="77777777" w:rsidR="000A4A7F" w:rsidRDefault="000A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D0B9" w14:textId="77777777" w:rsidR="008129CC" w:rsidRDefault="008129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E1898">
      <w:t>2</w:t>
    </w:r>
    <w:r>
      <w:fldChar w:fldCharType="end"/>
    </w:r>
    <w:r>
      <w:t xml:space="preserve"> of </w:t>
    </w:r>
    <w:r w:rsidR="005A6B54">
      <w:fldChar w:fldCharType="begin"/>
    </w:r>
    <w:r w:rsidR="005A6B54">
      <w:instrText xml:space="preserve"> NUMPAGES   \* MERGEFORMAT </w:instrText>
    </w:r>
    <w:r w:rsidR="005A6B54">
      <w:fldChar w:fldCharType="separate"/>
    </w:r>
    <w:r w:rsidR="00FE1898">
      <w:t>52</w:t>
    </w:r>
    <w:r w:rsidR="005A6B54">
      <w:fldChar w:fldCharType="end"/>
    </w:r>
  </w:p>
  <w:p w14:paraId="2A811257" w14:textId="77777777" w:rsidR="008129CC" w:rsidRPr="00424964" w:rsidRDefault="008129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C4F9" w14:textId="77777777" w:rsidR="000A4A7F" w:rsidRDefault="000A4A7F">
      <w:r>
        <w:separator/>
      </w:r>
    </w:p>
  </w:footnote>
  <w:footnote w:type="continuationSeparator" w:id="0">
    <w:p w14:paraId="6FAA741C" w14:textId="77777777" w:rsidR="000A4A7F" w:rsidRDefault="000A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26109864">
    <w:abstractNumId w:val="21"/>
  </w:num>
  <w:num w:numId="2" w16cid:durableId="1508207542">
    <w:abstractNumId w:val="39"/>
  </w:num>
  <w:num w:numId="3" w16cid:durableId="1416585766">
    <w:abstractNumId w:val="12"/>
  </w:num>
  <w:num w:numId="4" w16cid:durableId="4989445">
    <w:abstractNumId w:val="23"/>
  </w:num>
  <w:num w:numId="5" w16cid:durableId="1759864498">
    <w:abstractNumId w:val="30"/>
  </w:num>
  <w:num w:numId="6" w16cid:durableId="1086616468">
    <w:abstractNumId w:val="2"/>
  </w:num>
  <w:num w:numId="7" w16cid:durableId="468210120">
    <w:abstractNumId w:val="1"/>
  </w:num>
  <w:num w:numId="8" w16cid:durableId="158423535">
    <w:abstractNumId w:val="0"/>
  </w:num>
  <w:num w:numId="9" w16cid:durableId="1963271144">
    <w:abstractNumId w:val="15"/>
  </w:num>
  <w:num w:numId="10" w16cid:durableId="551501489">
    <w:abstractNumId w:val="20"/>
  </w:num>
  <w:num w:numId="11" w16cid:durableId="1400513635">
    <w:abstractNumId w:val="13"/>
  </w:num>
  <w:num w:numId="12" w16cid:durableId="419714260">
    <w:abstractNumId w:val="37"/>
  </w:num>
  <w:num w:numId="13" w16cid:durableId="928080275">
    <w:abstractNumId w:val="37"/>
  </w:num>
  <w:num w:numId="14" w16cid:durableId="382798314">
    <w:abstractNumId w:val="29"/>
  </w:num>
  <w:num w:numId="15" w16cid:durableId="711154905">
    <w:abstractNumId w:val="15"/>
  </w:num>
  <w:num w:numId="16" w16cid:durableId="1073897731">
    <w:abstractNumId w:val="14"/>
  </w:num>
  <w:num w:numId="17" w16cid:durableId="1556165548">
    <w:abstractNumId w:val="3"/>
  </w:num>
  <w:num w:numId="18" w16cid:durableId="1647707741">
    <w:abstractNumId w:val="8"/>
  </w:num>
  <w:num w:numId="19" w16cid:durableId="1509321989">
    <w:abstractNumId w:val="7"/>
  </w:num>
  <w:num w:numId="20" w16cid:durableId="1138381942">
    <w:abstractNumId w:val="5"/>
  </w:num>
  <w:num w:numId="21" w16cid:durableId="1676611184">
    <w:abstractNumId w:val="4"/>
  </w:num>
  <w:num w:numId="22" w16cid:durableId="507720621">
    <w:abstractNumId w:val="28"/>
  </w:num>
  <w:num w:numId="23" w16cid:durableId="2097746413">
    <w:abstractNumId w:val="32"/>
  </w:num>
  <w:num w:numId="24" w16cid:durableId="681013565">
    <w:abstractNumId w:val="9"/>
  </w:num>
  <w:num w:numId="25" w16cid:durableId="1204515602">
    <w:abstractNumId w:val="6"/>
  </w:num>
  <w:num w:numId="26" w16cid:durableId="1476410974">
    <w:abstractNumId w:val="19"/>
  </w:num>
  <w:num w:numId="27" w16cid:durableId="1654724522">
    <w:abstractNumId w:val="33"/>
  </w:num>
  <w:num w:numId="28" w16cid:durableId="1559315308">
    <w:abstractNumId w:val="26"/>
  </w:num>
  <w:num w:numId="29" w16cid:durableId="1809935056">
    <w:abstractNumId w:val="31"/>
  </w:num>
  <w:num w:numId="30" w16cid:durableId="1886335891">
    <w:abstractNumId w:val="18"/>
  </w:num>
  <w:num w:numId="31" w16cid:durableId="181169886">
    <w:abstractNumId w:val="11"/>
  </w:num>
  <w:num w:numId="32" w16cid:durableId="1056004360">
    <w:abstractNumId w:val="16"/>
  </w:num>
  <w:num w:numId="33" w16cid:durableId="926690847">
    <w:abstractNumId w:val="27"/>
  </w:num>
  <w:num w:numId="34" w16cid:durableId="1929776447">
    <w:abstractNumId w:val="36"/>
  </w:num>
  <w:num w:numId="35" w16cid:durableId="1197696117">
    <w:abstractNumId w:val="24"/>
  </w:num>
  <w:num w:numId="36" w16cid:durableId="2135253025">
    <w:abstractNumId w:val="10"/>
  </w:num>
  <w:num w:numId="37" w16cid:durableId="1762334217">
    <w:abstractNumId w:val="25"/>
  </w:num>
  <w:num w:numId="38" w16cid:durableId="47922229">
    <w:abstractNumId w:val="17"/>
  </w:num>
  <w:num w:numId="39" w16cid:durableId="681476014">
    <w:abstractNumId w:val="22"/>
  </w:num>
  <w:num w:numId="40" w16cid:durableId="46415077">
    <w:abstractNumId w:val="34"/>
  </w:num>
  <w:num w:numId="41" w16cid:durableId="1899903346">
    <w:abstractNumId w:val="38"/>
  </w:num>
  <w:num w:numId="42" w16cid:durableId="1221356521">
    <w:abstractNumId w:val="40"/>
  </w:num>
  <w:num w:numId="43" w16cid:durableId="19123446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96CE5"/>
    <w:rsid w:val="000A027D"/>
    <w:rsid w:val="000A1D14"/>
    <w:rsid w:val="000A4A7F"/>
    <w:rsid w:val="000A4C0D"/>
    <w:rsid w:val="000C1E0E"/>
    <w:rsid w:val="000C7C9A"/>
    <w:rsid w:val="000D0168"/>
    <w:rsid w:val="000D6511"/>
    <w:rsid w:val="000E35AE"/>
    <w:rsid w:val="001038EC"/>
    <w:rsid w:val="00106C13"/>
    <w:rsid w:val="00110B0E"/>
    <w:rsid w:val="00116E35"/>
    <w:rsid w:val="0013372C"/>
    <w:rsid w:val="00137661"/>
    <w:rsid w:val="001411F2"/>
    <w:rsid w:val="00145747"/>
    <w:rsid w:val="00147924"/>
    <w:rsid w:val="0015074B"/>
    <w:rsid w:val="00163B4D"/>
    <w:rsid w:val="001747F5"/>
    <w:rsid w:val="00176535"/>
    <w:rsid w:val="0018039F"/>
    <w:rsid w:val="00182023"/>
    <w:rsid w:val="0018523B"/>
    <w:rsid w:val="00193298"/>
    <w:rsid w:val="001A7892"/>
    <w:rsid w:val="001B2C6E"/>
    <w:rsid w:val="001C5D2C"/>
    <w:rsid w:val="001D07C3"/>
    <w:rsid w:val="001E2A31"/>
    <w:rsid w:val="001E5327"/>
    <w:rsid w:val="001E5F05"/>
    <w:rsid w:val="001E7509"/>
    <w:rsid w:val="001F3880"/>
    <w:rsid w:val="001F3CA9"/>
    <w:rsid w:val="001F590E"/>
    <w:rsid w:val="00200735"/>
    <w:rsid w:val="00213CEE"/>
    <w:rsid w:val="00215224"/>
    <w:rsid w:val="00217670"/>
    <w:rsid w:val="002275F3"/>
    <w:rsid w:val="00232FBB"/>
    <w:rsid w:val="002541BF"/>
    <w:rsid w:val="00254AF1"/>
    <w:rsid w:val="002551AD"/>
    <w:rsid w:val="0025715B"/>
    <w:rsid w:val="00261063"/>
    <w:rsid w:val="00261071"/>
    <w:rsid w:val="00264C55"/>
    <w:rsid w:val="002657D8"/>
    <w:rsid w:val="002661B8"/>
    <w:rsid w:val="002669AD"/>
    <w:rsid w:val="00273F1D"/>
    <w:rsid w:val="002767B8"/>
    <w:rsid w:val="00277B7E"/>
    <w:rsid w:val="00282294"/>
    <w:rsid w:val="00284366"/>
    <w:rsid w:val="00294EAD"/>
    <w:rsid w:val="002B08C2"/>
    <w:rsid w:val="002B1076"/>
    <w:rsid w:val="002B30DA"/>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17B1"/>
    <w:rsid w:val="00347E50"/>
    <w:rsid w:val="00357FB4"/>
    <w:rsid w:val="00367C81"/>
    <w:rsid w:val="00370C33"/>
    <w:rsid w:val="003752F8"/>
    <w:rsid w:val="0037713F"/>
    <w:rsid w:val="00383F77"/>
    <w:rsid w:val="003963DB"/>
    <w:rsid w:val="003A0E0F"/>
    <w:rsid w:val="003A4202"/>
    <w:rsid w:val="003A452F"/>
    <w:rsid w:val="003C2AD1"/>
    <w:rsid w:val="003D06A2"/>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67CC"/>
    <w:rsid w:val="00513AE8"/>
    <w:rsid w:val="00514993"/>
    <w:rsid w:val="00523B6A"/>
    <w:rsid w:val="0053000E"/>
    <w:rsid w:val="005339EC"/>
    <w:rsid w:val="00533A0F"/>
    <w:rsid w:val="005356B1"/>
    <w:rsid w:val="0054162A"/>
    <w:rsid w:val="00541D7D"/>
    <w:rsid w:val="005440BC"/>
    <w:rsid w:val="005453D4"/>
    <w:rsid w:val="005475BE"/>
    <w:rsid w:val="00555B84"/>
    <w:rsid w:val="00564D7A"/>
    <w:rsid w:val="0056624A"/>
    <w:rsid w:val="005726D2"/>
    <w:rsid w:val="00581333"/>
    <w:rsid w:val="0059055D"/>
    <w:rsid w:val="0059474F"/>
    <w:rsid w:val="00594992"/>
    <w:rsid w:val="00596098"/>
    <w:rsid w:val="00596D08"/>
    <w:rsid w:val="005A2CEC"/>
    <w:rsid w:val="005A6B54"/>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4530"/>
    <w:rsid w:val="0073585C"/>
    <w:rsid w:val="007362A8"/>
    <w:rsid w:val="00743F24"/>
    <w:rsid w:val="00745924"/>
    <w:rsid w:val="007462C1"/>
    <w:rsid w:val="0075038D"/>
    <w:rsid w:val="00751842"/>
    <w:rsid w:val="00755B41"/>
    <w:rsid w:val="00764712"/>
    <w:rsid w:val="0077025A"/>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0489"/>
    <w:rsid w:val="0081161E"/>
    <w:rsid w:val="008129CC"/>
    <w:rsid w:val="008130F2"/>
    <w:rsid w:val="0082591E"/>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28FB"/>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0BA"/>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D60D9"/>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2AE6"/>
    <w:rsid w:val="00C77927"/>
    <w:rsid w:val="00C813A8"/>
    <w:rsid w:val="00C92841"/>
    <w:rsid w:val="00C95A3B"/>
    <w:rsid w:val="00CA1505"/>
    <w:rsid w:val="00CA257B"/>
    <w:rsid w:val="00CA26BF"/>
    <w:rsid w:val="00CA326D"/>
    <w:rsid w:val="00CA482E"/>
    <w:rsid w:val="00CB563F"/>
    <w:rsid w:val="00CC519E"/>
    <w:rsid w:val="00CD211D"/>
    <w:rsid w:val="00CD386D"/>
    <w:rsid w:val="00CD4340"/>
    <w:rsid w:val="00CE407D"/>
    <w:rsid w:val="00CF1486"/>
    <w:rsid w:val="00CF6106"/>
    <w:rsid w:val="00D00CAE"/>
    <w:rsid w:val="00D02B9B"/>
    <w:rsid w:val="00D02EC1"/>
    <w:rsid w:val="00D1329D"/>
    <w:rsid w:val="00D25BD0"/>
    <w:rsid w:val="00D35D58"/>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425C"/>
    <w:rsid w:val="00E15FED"/>
    <w:rsid w:val="00E16F20"/>
    <w:rsid w:val="00E23B4E"/>
    <w:rsid w:val="00E278AD"/>
    <w:rsid w:val="00E31F02"/>
    <w:rsid w:val="00E339B6"/>
    <w:rsid w:val="00E44DF8"/>
    <w:rsid w:val="00E45753"/>
    <w:rsid w:val="00E50E02"/>
    <w:rsid w:val="00E575E6"/>
    <w:rsid w:val="00E6127A"/>
    <w:rsid w:val="00E632F6"/>
    <w:rsid w:val="00E63DDB"/>
    <w:rsid w:val="00E677AB"/>
    <w:rsid w:val="00E71FC8"/>
    <w:rsid w:val="00E72BB9"/>
    <w:rsid w:val="00E74C29"/>
    <w:rsid w:val="00E75B57"/>
    <w:rsid w:val="00E76A83"/>
    <w:rsid w:val="00E77DE4"/>
    <w:rsid w:val="00E94EF2"/>
    <w:rsid w:val="00E95952"/>
    <w:rsid w:val="00EA45D8"/>
    <w:rsid w:val="00EA530F"/>
    <w:rsid w:val="00EC4581"/>
    <w:rsid w:val="00ED6F38"/>
    <w:rsid w:val="00EE42CD"/>
    <w:rsid w:val="00EF078D"/>
    <w:rsid w:val="00EF0957"/>
    <w:rsid w:val="00EF1972"/>
    <w:rsid w:val="00F12DD3"/>
    <w:rsid w:val="00F140D5"/>
    <w:rsid w:val="00F156EC"/>
    <w:rsid w:val="00F17507"/>
    <w:rsid w:val="00F2529C"/>
    <w:rsid w:val="00F338C3"/>
    <w:rsid w:val="00F36696"/>
    <w:rsid w:val="00F4236C"/>
    <w:rsid w:val="00F50810"/>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66B7"/>
    <w:rsid w:val="00FD4016"/>
    <w:rsid w:val="00FD625F"/>
    <w:rsid w:val="00FD75E8"/>
    <w:rsid w:val="00FE189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402436"/>
  <w15:docId w15:val="{CC8B5A5F-82B8-4ECA-933B-92B5488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 w:type="character" w:styleId="UnresolvedMention">
    <w:name w:val="Unresolved Mention"/>
    <w:basedOn w:val="DefaultParagraphFont"/>
    <w:uiPriority w:val="99"/>
    <w:semiHidden/>
    <w:unhideWhenUsed/>
    <w:rsid w:val="00CF14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734C6-E6EF-4480-9182-5A456D37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52</Pages>
  <Words>15009</Words>
  <Characters>102543</Characters>
  <Application>Microsoft Office Word</Application>
  <DocSecurity>0</DocSecurity>
  <Lines>854</Lines>
  <Paragraphs>234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117318</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3</cp:revision>
  <cp:lastPrinted>2019-04-18T12:48:00Z</cp:lastPrinted>
  <dcterms:created xsi:type="dcterms:W3CDTF">2023-02-21T11:47:00Z</dcterms:created>
  <dcterms:modified xsi:type="dcterms:W3CDTF">2023-02-21T11:47:00Z</dcterms:modified>
</cp:coreProperties>
</file>