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bookmarkStart w:id="1" w:name="_GoBack"/>
            <w:bookmarkEnd w:id="1"/>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39A42E7B"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C52119">
              <w:rPr>
                <w:rFonts w:ascii="Myriad Pro" w:eastAsia="BatangChe" w:hAnsi="Myriad Pro"/>
                <w:sz w:val="22"/>
                <w:szCs w:val="24"/>
              </w:rPr>
              <w:t>1.</w:t>
            </w:r>
            <w:r w:rsidR="00A64BEF">
              <w:rPr>
                <w:rFonts w:ascii="Myriad Pro" w:eastAsia="BatangChe" w:hAnsi="Myriad Pro"/>
                <w:sz w:val="22"/>
                <w:szCs w:val="24"/>
              </w:rPr>
              <w:t>1</w:t>
            </w:r>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r w:rsidRPr="00C564C2">
              <w:rPr>
                <w:rFonts w:ascii="Myriad Pro" w:eastAsia="BatangChe" w:hAnsi="Myriad Pro" w:hint="eastAsia"/>
                <w:sz w:val="22"/>
                <w:szCs w:val="24"/>
              </w:rPr>
              <w:t>eXtra</w:t>
            </w:r>
            <w:proofErr w:type="spell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1D30B63B"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A64BEF">
              <w:rPr>
                <w:rFonts w:ascii="Myriad Pro" w:eastAsia="BatangChe" w:hAnsi="Myriad Pro"/>
                <w:sz w:val="22"/>
                <w:szCs w:val="24"/>
              </w:rPr>
              <w:t>9</w:t>
            </w:r>
            <w:r>
              <w:rPr>
                <w:rFonts w:ascii="Myriad Pro" w:eastAsia="BatangChe" w:hAnsi="Myriad Pro"/>
                <w:sz w:val="22"/>
                <w:szCs w:val="24"/>
              </w:rPr>
              <w:t xml:space="preserve"> </w:t>
            </w:r>
            <w:r w:rsidR="003F01B4">
              <w:rPr>
                <w:rFonts w:ascii="Myriad Pro" w:eastAsia="BatangChe" w:hAnsi="Myriad Pro"/>
                <w:sz w:val="22"/>
                <w:szCs w:val="24"/>
              </w:rPr>
              <w:t>April 25</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2" w:name="_Toc509911528"/>
      <w:r w:rsidR="00927DA2" w:rsidRPr="00C564C2">
        <w:rPr>
          <w:szCs w:val="36"/>
        </w:rPr>
        <w:lastRenderedPageBreak/>
        <w:t>C</w:t>
      </w:r>
      <w:r w:rsidR="00BB6418" w:rsidRPr="00C564C2">
        <w:t>ontents</w:t>
      </w:r>
      <w:bookmarkEnd w:id="2"/>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3" w:name="_Toc509911529"/>
      <w:bookmarkStart w:id="4" w:name="_Toc509921422"/>
      <w:bookmarkStart w:id="5" w:name="_Toc509921572"/>
      <w:bookmarkStart w:id="6" w:name="_Toc509921615"/>
      <w:bookmarkStart w:id="7" w:name="_Toc509998331"/>
      <w:bookmarkStart w:id="8" w:name="_Toc512330094"/>
      <w:r w:rsidR="00BB6418" w:rsidRPr="00C564C2">
        <w:lastRenderedPageBreak/>
        <w:t>1</w:t>
      </w:r>
      <w:r w:rsidRPr="00C564C2">
        <w:tab/>
      </w:r>
      <w:r w:rsidR="00BB6418" w:rsidRPr="00C564C2">
        <w:t>Scope</w:t>
      </w:r>
      <w:bookmarkEnd w:id="3"/>
      <w:bookmarkEnd w:id="4"/>
      <w:bookmarkEnd w:id="5"/>
      <w:bookmarkEnd w:id="6"/>
      <w:bookmarkEnd w:id="7"/>
      <w:bookmarkEnd w:id="8"/>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9" w:name="_Toc481503926"/>
      <w:bookmarkStart w:id="10" w:name="_Toc487612128"/>
      <w:bookmarkStart w:id="11" w:name="_Toc509921423"/>
      <w:bookmarkStart w:id="12" w:name="_Toc509921573"/>
      <w:bookmarkStart w:id="13" w:name="_Toc509921616"/>
      <w:bookmarkStart w:id="14" w:name="_Toc509998332"/>
      <w:bookmarkStart w:id="15" w:name="_Toc512330095"/>
      <w:bookmarkStart w:id="16" w:name="_Toc481503927"/>
      <w:bookmarkStart w:id="17" w:name="_Toc487612129"/>
      <w:r w:rsidRPr="00C564C2">
        <w:t>2</w:t>
      </w:r>
      <w:r w:rsidRPr="00C564C2">
        <w:tab/>
        <w:t>References</w:t>
      </w:r>
      <w:bookmarkEnd w:id="9"/>
      <w:bookmarkEnd w:id="10"/>
      <w:bookmarkEnd w:id="11"/>
      <w:bookmarkEnd w:id="12"/>
      <w:bookmarkEnd w:id="13"/>
      <w:bookmarkEnd w:id="14"/>
      <w:bookmarkEnd w:id="15"/>
    </w:p>
    <w:p w14:paraId="29FDDCF1" w14:textId="77777777" w:rsidR="00DA57DD" w:rsidRPr="00C564C2" w:rsidRDefault="00DA57DD" w:rsidP="00DA57DD">
      <w:pPr>
        <w:pStyle w:val="Heading2"/>
      </w:pPr>
      <w:bookmarkStart w:id="18" w:name="_Toc509921424"/>
      <w:bookmarkStart w:id="19" w:name="_Toc509921574"/>
      <w:bookmarkStart w:id="20" w:name="_Toc509921617"/>
      <w:bookmarkStart w:id="21" w:name="_Toc509998333"/>
      <w:bookmarkStart w:id="22" w:name="_Toc512330096"/>
      <w:r w:rsidRPr="00C564C2">
        <w:t>2.1</w:t>
      </w:r>
      <w:r w:rsidRPr="00C564C2">
        <w:tab/>
        <w:t>Normative references</w:t>
      </w:r>
      <w:bookmarkEnd w:id="16"/>
      <w:bookmarkEnd w:id="17"/>
      <w:bookmarkEnd w:id="18"/>
      <w:bookmarkEnd w:id="19"/>
      <w:bookmarkEnd w:id="20"/>
      <w:bookmarkEnd w:id="21"/>
      <w:bookmarkEnd w:id="22"/>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3" w:name="REF_ONEM2MTS_0001"/>
      <w:r w:rsidRPr="00C564C2">
        <w:fldChar w:fldCharType="begin"/>
      </w:r>
      <w:r w:rsidRPr="00C564C2">
        <w:instrText>SEQ REF</w:instrText>
      </w:r>
      <w:r w:rsidRPr="00C564C2">
        <w:fldChar w:fldCharType="separate"/>
      </w:r>
      <w:r w:rsidRPr="00C564C2">
        <w:t>1</w:t>
      </w:r>
      <w:r w:rsidRPr="00C564C2">
        <w:fldChar w:fldCharType="end"/>
      </w:r>
      <w:bookmarkEnd w:id="23"/>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4" w:name="REF_ONEM2MTS_0004"/>
      <w:r w:rsidRPr="00C564C2">
        <w:fldChar w:fldCharType="begin"/>
      </w:r>
      <w:r w:rsidRPr="00C564C2">
        <w:instrText>SEQ REF</w:instrText>
      </w:r>
      <w:r w:rsidRPr="00C564C2">
        <w:fldChar w:fldCharType="separate"/>
      </w:r>
      <w:r w:rsidRPr="00C564C2">
        <w:t>2</w:t>
      </w:r>
      <w:r w:rsidRPr="00C564C2">
        <w:fldChar w:fldCharType="end"/>
      </w:r>
      <w:bookmarkEnd w:id="24"/>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5" w:name="REF_ISOIEC9646_1"/>
      <w:r w:rsidRPr="00C564C2">
        <w:fldChar w:fldCharType="begin"/>
      </w:r>
      <w:r w:rsidRPr="00C564C2">
        <w:instrText>SEQ REF</w:instrText>
      </w:r>
      <w:r w:rsidRPr="00C564C2">
        <w:fldChar w:fldCharType="separate"/>
      </w:r>
      <w:r w:rsidRPr="00C564C2">
        <w:t>3</w:t>
      </w:r>
      <w:r w:rsidRPr="00C564C2">
        <w:fldChar w:fldCharType="end"/>
      </w:r>
      <w:bookmarkEnd w:id="25"/>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6" w:name="REF_ISOIEC9646_2"/>
      <w:r w:rsidRPr="00C564C2">
        <w:fldChar w:fldCharType="begin"/>
      </w:r>
      <w:r w:rsidRPr="00C564C2">
        <w:instrText>SEQ REF</w:instrText>
      </w:r>
      <w:r w:rsidRPr="00C564C2">
        <w:fldChar w:fldCharType="separate"/>
      </w:r>
      <w:r w:rsidRPr="00C564C2">
        <w:t>4</w:t>
      </w:r>
      <w:r w:rsidRPr="00C564C2">
        <w:fldChar w:fldCharType="end"/>
      </w:r>
      <w:bookmarkEnd w:id="26"/>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7" w:name="REF_ISOIEC9646_7"/>
      <w:r w:rsidRPr="00C564C2">
        <w:fldChar w:fldCharType="begin"/>
      </w:r>
      <w:r w:rsidRPr="00C564C2">
        <w:instrText>SEQ REF</w:instrText>
      </w:r>
      <w:r w:rsidRPr="00C564C2">
        <w:fldChar w:fldCharType="separate"/>
      </w:r>
      <w:r w:rsidRPr="00C564C2">
        <w:t>6</w:t>
      </w:r>
      <w:r w:rsidRPr="00C564C2">
        <w:fldChar w:fldCharType="end"/>
      </w:r>
      <w:bookmarkEnd w:id="27"/>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8" w:name="REF_ES201873_1"/>
      <w:r w:rsidRPr="00C564C2">
        <w:fldChar w:fldCharType="begin"/>
      </w:r>
      <w:r w:rsidRPr="00C564C2">
        <w:instrText>SEQ REF</w:instrText>
      </w:r>
      <w:r w:rsidRPr="00C564C2">
        <w:fldChar w:fldCharType="separate"/>
      </w:r>
      <w:r w:rsidRPr="00C564C2">
        <w:t>7</w:t>
      </w:r>
      <w:r w:rsidRPr="00C564C2">
        <w:fldChar w:fldCharType="end"/>
      </w:r>
      <w:bookmarkEnd w:id="28"/>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9" w:name="REF_ONEM2MTS_0018"/>
      <w:r w:rsidRPr="00C564C2">
        <w:fldChar w:fldCharType="begin"/>
      </w:r>
      <w:r w:rsidRPr="00C564C2">
        <w:instrText>SEQ REF</w:instrText>
      </w:r>
      <w:r w:rsidRPr="00C564C2">
        <w:fldChar w:fldCharType="separate"/>
      </w:r>
      <w:r w:rsidRPr="00C564C2">
        <w:t>9</w:t>
      </w:r>
      <w:r w:rsidRPr="00C564C2">
        <w:fldChar w:fldCharType="end"/>
      </w:r>
      <w:bookmarkEnd w:id="29"/>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0" w:name="_Toc509911532"/>
      <w:bookmarkStart w:id="31" w:name="_Toc509921425"/>
      <w:bookmarkStart w:id="32" w:name="_Toc509921575"/>
      <w:bookmarkStart w:id="33" w:name="_Toc509921618"/>
      <w:bookmarkStart w:id="34" w:name="_Toc509998334"/>
      <w:bookmarkStart w:id="35" w:name="_Toc512330097"/>
      <w:r w:rsidRPr="00C564C2">
        <w:t>2.2</w:t>
      </w:r>
      <w:r w:rsidRPr="00C564C2">
        <w:tab/>
        <w:t>Informative references</w:t>
      </w:r>
      <w:bookmarkEnd w:id="30"/>
      <w:bookmarkEnd w:id="31"/>
      <w:bookmarkEnd w:id="32"/>
      <w:bookmarkEnd w:id="33"/>
      <w:bookmarkEnd w:id="34"/>
      <w:bookmarkEnd w:id="35"/>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6"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6"/>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7"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7"/>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8"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8"/>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9" w:name="_Toc509911533"/>
      <w:bookmarkStart w:id="40" w:name="_Toc509921427"/>
      <w:bookmarkStart w:id="41" w:name="_Toc509921577"/>
      <w:bookmarkStart w:id="42" w:name="_Toc509921620"/>
      <w:bookmarkStart w:id="43" w:name="_Toc509998335"/>
      <w:bookmarkStart w:id="44"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9"/>
      <w:bookmarkEnd w:id="40"/>
      <w:bookmarkEnd w:id="41"/>
      <w:bookmarkEnd w:id="42"/>
      <w:bookmarkEnd w:id="43"/>
      <w:bookmarkEnd w:id="44"/>
    </w:p>
    <w:p w14:paraId="79053B81" w14:textId="77777777" w:rsidR="00787554" w:rsidRPr="00C564C2" w:rsidRDefault="00787554" w:rsidP="00787554">
      <w:pPr>
        <w:pStyle w:val="Heading2"/>
      </w:pPr>
      <w:bookmarkStart w:id="45" w:name="_Toc509911534"/>
      <w:bookmarkStart w:id="46" w:name="_Toc509921428"/>
      <w:bookmarkStart w:id="47" w:name="_Toc509921578"/>
      <w:bookmarkStart w:id="48" w:name="_Toc509921621"/>
      <w:bookmarkStart w:id="49" w:name="_Toc509998336"/>
      <w:bookmarkStart w:id="50" w:name="_Toc512330099"/>
      <w:r w:rsidRPr="00C564C2">
        <w:t>3.1</w:t>
      </w:r>
      <w:r w:rsidRPr="00C564C2">
        <w:tab/>
        <w:t>Definitions</w:t>
      </w:r>
      <w:bookmarkEnd w:id="45"/>
      <w:bookmarkEnd w:id="46"/>
      <w:bookmarkEnd w:id="47"/>
      <w:bookmarkEnd w:id="48"/>
      <w:bookmarkEnd w:id="49"/>
      <w:bookmarkEnd w:id="50"/>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1" w:name="_Toc509911535"/>
      <w:bookmarkStart w:id="52" w:name="_Toc509921429"/>
      <w:bookmarkStart w:id="53" w:name="_Toc509921579"/>
      <w:bookmarkStart w:id="54" w:name="_Toc509921622"/>
      <w:bookmarkStart w:id="55" w:name="_Toc509998337"/>
      <w:bookmarkStart w:id="56" w:name="_Toc512330100"/>
      <w:r w:rsidRPr="00C564C2">
        <w:t>3.</w:t>
      </w:r>
      <w:r w:rsidR="007A4BD5" w:rsidRPr="00C564C2">
        <w:t>2</w:t>
      </w:r>
      <w:r w:rsidRPr="00C564C2">
        <w:tab/>
        <w:t>Abbreviations</w:t>
      </w:r>
      <w:bookmarkEnd w:id="51"/>
      <w:bookmarkEnd w:id="52"/>
      <w:bookmarkEnd w:id="53"/>
      <w:bookmarkEnd w:id="54"/>
      <w:bookmarkEnd w:id="55"/>
      <w:bookmarkEnd w:id="56"/>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6F4B2D" w:rsidRDefault="007A4BD5" w:rsidP="007A4BD5">
      <w:pPr>
        <w:pStyle w:val="EW"/>
        <w:rPr>
          <w:lang w:val="fr-FR"/>
        </w:rPr>
      </w:pPr>
      <w:r w:rsidRPr="006F4B2D">
        <w:rPr>
          <w:lang w:val="fr-FR"/>
        </w:rPr>
        <w:t>PICS</w:t>
      </w:r>
      <w:r w:rsidRPr="006F4B2D">
        <w:rPr>
          <w:lang w:val="fr-FR"/>
        </w:rPr>
        <w:tab/>
        <w:t xml:space="preserve">Protocol </w:t>
      </w:r>
      <w:proofErr w:type="spellStart"/>
      <w:r w:rsidRPr="006F4B2D">
        <w:rPr>
          <w:lang w:val="fr-FR"/>
        </w:rPr>
        <w:t>Implementation</w:t>
      </w:r>
      <w:proofErr w:type="spellEnd"/>
      <w:r w:rsidRPr="006F4B2D">
        <w:rPr>
          <w:lang w:val="fr-FR"/>
        </w:rPr>
        <w:t xml:space="preserve"> </w:t>
      </w:r>
      <w:proofErr w:type="spellStart"/>
      <w:r w:rsidRPr="006F4B2D">
        <w:rPr>
          <w:lang w:val="fr-FR"/>
        </w:rPr>
        <w:t>Conformance</w:t>
      </w:r>
      <w:proofErr w:type="spellEnd"/>
      <w:r w:rsidRPr="006F4B2D">
        <w:rPr>
          <w:lang w:val="fr-FR"/>
        </w:rPr>
        <w:t xml:space="preserve"> </w:t>
      </w:r>
      <w:proofErr w:type="spellStart"/>
      <w:r w:rsidRPr="006F4B2D">
        <w:rPr>
          <w:lang w:val="fr-FR"/>
        </w:rPr>
        <w:t>Statement</w:t>
      </w:r>
      <w:proofErr w:type="spellEnd"/>
    </w:p>
    <w:p w14:paraId="2559D92A" w14:textId="77777777" w:rsidR="007A4BD5" w:rsidRPr="006F4B2D" w:rsidRDefault="007A4BD5" w:rsidP="007A4BD5">
      <w:pPr>
        <w:pStyle w:val="EW"/>
        <w:rPr>
          <w:lang w:val="fr-FR"/>
        </w:rPr>
      </w:pPr>
      <w:r w:rsidRPr="006F4B2D">
        <w:rPr>
          <w:lang w:val="fr-FR"/>
        </w:rPr>
        <w:t>PX</w:t>
      </w:r>
      <w:r w:rsidRPr="006F4B2D">
        <w:rPr>
          <w:lang w:val="fr-FR"/>
        </w:rPr>
        <w:tab/>
      </w:r>
      <w:proofErr w:type="spellStart"/>
      <w:r w:rsidRPr="006F4B2D">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7" w:name="_Toc509921430"/>
      <w:bookmarkStart w:id="58" w:name="_Toc509921580"/>
      <w:bookmarkStart w:id="59" w:name="_Toc509921623"/>
      <w:bookmarkStart w:id="60" w:name="_Toc509998338"/>
      <w:bookmarkStart w:id="61" w:name="_Toc512330101"/>
      <w:bookmarkStart w:id="62" w:name="_Toc509911536"/>
      <w:r w:rsidRPr="00C564C2">
        <w:t>4</w:t>
      </w:r>
      <w:r w:rsidRPr="00C564C2">
        <w:tab/>
        <w:t>Conventions</w:t>
      </w:r>
      <w:bookmarkEnd w:id="57"/>
      <w:bookmarkEnd w:id="58"/>
      <w:bookmarkEnd w:id="59"/>
      <w:bookmarkEnd w:id="60"/>
      <w:bookmarkEnd w:id="61"/>
      <w:r w:rsidRPr="00C564C2">
        <w:t xml:space="preserve"> </w:t>
      </w:r>
      <w:bookmarkEnd w:id="62"/>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3" w:name="_Toc509911537"/>
      <w:bookmarkStart w:id="64" w:name="_Toc509921431"/>
      <w:bookmarkStart w:id="65" w:name="_Toc509921581"/>
      <w:bookmarkStart w:id="66" w:name="_Toc509921624"/>
      <w:bookmarkStart w:id="67" w:name="_Toc509998339"/>
      <w:bookmarkStart w:id="68"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3"/>
      <w:bookmarkEnd w:id="64"/>
      <w:bookmarkEnd w:id="65"/>
      <w:bookmarkEnd w:id="66"/>
      <w:bookmarkEnd w:id="67"/>
      <w:bookmarkEnd w:id="68"/>
    </w:p>
    <w:p w14:paraId="048932B5" w14:textId="77777777" w:rsidR="00BB6418" w:rsidRPr="00C564C2" w:rsidRDefault="000C1E0E">
      <w:pPr>
        <w:pStyle w:val="Heading2"/>
        <w:rPr>
          <w:rFonts w:cs="Arial"/>
          <w:szCs w:val="32"/>
          <w:lang w:eastAsia="en-GB"/>
        </w:rPr>
      </w:pPr>
      <w:bookmarkStart w:id="69" w:name="_Toc509911538"/>
      <w:bookmarkStart w:id="70" w:name="_Toc509921432"/>
      <w:bookmarkStart w:id="71" w:name="_Toc509921582"/>
      <w:bookmarkStart w:id="72" w:name="_Toc509921625"/>
      <w:bookmarkStart w:id="73" w:name="_Toc509998340"/>
      <w:bookmarkStart w:id="74"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9"/>
      <w:bookmarkEnd w:id="70"/>
      <w:bookmarkEnd w:id="71"/>
      <w:bookmarkEnd w:id="72"/>
      <w:bookmarkEnd w:id="73"/>
      <w:bookmarkEnd w:id="74"/>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24800AB3" w:rsidR="00905E53" w:rsidRPr="00C564C2" w:rsidRDefault="00DB6073" w:rsidP="00927DA2">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55F1172" w14:textId="77777777" w:rsidR="00905E53" w:rsidRPr="00C564C2" w:rsidRDefault="00905E53" w:rsidP="00905E53">
      <w:pPr>
        <w:pStyle w:val="TF"/>
      </w:pPr>
      <w:r w:rsidRPr="00C564C2">
        <w:t>Figure</w:t>
      </w:r>
      <w:bookmarkStart w:id="75" w:name="fig_AbstractProtolTester_GeoNetworking"/>
      <w:r w:rsidR="00200D78" w:rsidRPr="00C564C2">
        <w:t xml:space="preserve"> 5.1-1</w:t>
      </w:r>
      <w:bookmarkEnd w:id="75"/>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6" w:name="_Toc509911539"/>
      <w:bookmarkStart w:id="77" w:name="_Toc509921433"/>
      <w:bookmarkStart w:id="78" w:name="_Toc509921583"/>
      <w:bookmarkStart w:id="79" w:name="_Toc509921626"/>
      <w:bookmarkStart w:id="80" w:name="_Toc509998341"/>
      <w:bookmarkStart w:id="81" w:name="_Toc512330104"/>
      <w:r w:rsidRPr="00C564C2">
        <w:t>5.2</w:t>
      </w:r>
      <w:r w:rsidRPr="00C564C2">
        <w:tab/>
      </w:r>
      <w:r w:rsidRPr="00C564C2">
        <w:rPr>
          <w:rFonts w:cs="Arial"/>
          <w:szCs w:val="32"/>
          <w:lang w:eastAsia="en-GB"/>
        </w:rPr>
        <w:t>Test Configuration</w:t>
      </w:r>
      <w:bookmarkEnd w:id="76"/>
      <w:bookmarkEnd w:id="77"/>
      <w:bookmarkEnd w:id="78"/>
      <w:bookmarkEnd w:id="79"/>
      <w:bookmarkEnd w:id="80"/>
      <w:bookmarkEnd w:id="81"/>
    </w:p>
    <w:p w14:paraId="6A401BB8" w14:textId="77777777" w:rsidR="003417BF" w:rsidRPr="00C564C2" w:rsidRDefault="00DA57DD" w:rsidP="003417BF">
      <w:pPr>
        <w:pStyle w:val="Heading3"/>
      </w:pPr>
      <w:bookmarkStart w:id="82" w:name="_Toc509911540"/>
      <w:bookmarkStart w:id="83" w:name="_Toc509921434"/>
      <w:bookmarkStart w:id="84" w:name="_Toc509921584"/>
      <w:bookmarkStart w:id="85" w:name="_Toc509921627"/>
      <w:bookmarkStart w:id="86" w:name="_Toc509998342"/>
      <w:bookmarkStart w:id="87"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2"/>
      <w:bookmarkEnd w:id="83"/>
      <w:bookmarkEnd w:id="84"/>
      <w:bookmarkEnd w:id="85"/>
      <w:bookmarkEnd w:id="86"/>
      <w:bookmarkEnd w:id="87"/>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8" w:name="_Toc509911541"/>
      <w:bookmarkStart w:id="89" w:name="_Toc509921435"/>
      <w:bookmarkStart w:id="90" w:name="_Toc509921585"/>
      <w:bookmarkStart w:id="91" w:name="_Toc509921628"/>
      <w:bookmarkStart w:id="92" w:name="_Toc509998343"/>
      <w:bookmarkStart w:id="93" w:name="_Toc512330106"/>
      <w:r w:rsidRPr="00C564C2">
        <w:lastRenderedPageBreak/>
        <w:t>5.3</w:t>
      </w:r>
      <w:r w:rsidRPr="00C564C2">
        <w:tab/>
      </w:r>
      <w:r w:rsidRPr="00C564C2">
        <w:rPr>
          <w:lang w:eastAsia="en-GB"/>
        </w:rPr>
        <w:t>Test architecture</w:t>
      </w:r>
      <w:bookmarkEnd w:id="88"/>
      <w:bookmarkEnd w:id="89"/>
      <w:bookmarkEnd w:id="90"/>
      <w:bookmarkEnd w:id="91"/>
      <w:bookmarkEnd w:id="92"/>
      <w:bookmarkEnd w:id="93"/>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3">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xml:space="preserve">, mcc) </w:t>
      </w:r>
      <w:proofErr w:type="gramStart"/>
      <w:r w:rsidRPr="00C564C2">
        <w:t>in order to</w:t>
      </w:r>
      <w:proofErr w:type="gramEnd"/>
      <w:r w:rsidRPr="00C564C2">
        <w:t>:</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w:t>
      </w:r>
      <w:proofErr w:type="gramStart"/>
      <w:r w:rsidRPr="00C564C2">
        <w:t>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94" w:name="_Toc509911542"/>
      <w:bookmarkStart w:id="95" w:name="_Toc509921436"/>
      <w:bookmarkStart w:id="96" w:name="_Toc509921586"/>
      <w:bookmarkStart w:id="97" w:name="_Toc509921629"/>
      <w:bookmarkStart w:id="98" w:name="_Toc509998344"/>
      <w:bookmarkStart w:id="99" w:name="_Toc512330107"/>
      <w:r w:rsidRPr="00BE543E">
        <w:lastRenderedPageBreak/>
        <w:t>5.4</w:t>
      </w:r>
      <w:r w:rsidRPr="00BE543E">
        <w:tab/>
        <w:t>Ports and ASPs (Abstract Services Primitives)</w:t>
      </w:r>
      <w:bookmarkEnd w:id="94"/>
      <w:bookmarkEnd w:id="95"/>
      <w:bookmarkEnd w:id="96"/>
      <w:bookmarkEnd w:id="97"/>
      <w:bookmarkEnd w:id="98"/>
      <w:bookmarkEnd w:id="99"/>
    </w:p>
    <w:p w14:paraId="08453D8C" w14:textId="51487BD1" w:rsidR="00BE543E" w:rsidRPr="00BE543E" w:rsidRDefault="00BE543E" w:rsidP="00BE543E">
      <w:pPr>
        <w:pStyle w:val="Heading3"/>
      </w:pPr>
      <w:bookmarkStart w:id="100" w:name="_Toc512330108"/>
      <w:r w:rsidRPr="00BE543E">
        <w:t>5.4.0</w:t>
      </w:r>
      <w:r w:rsidRPr="00BE543E">
        <w:tab/>
        <w:t>Introduction</w:t>
      </w:r>
      <w:bookmarkEnd w:id="100"/>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1" w:name="_Toc509911543"/>
      <w:bookmarkStart w:id="102" w:name="_Toc509921437"/>
      <w:bookmarkStart w:id="103" w:name="_Toc509921587"/>
      <w:bookmarkStart w:id="104" w:name="_Toc509921630"/>
      <w:bookmarkStart w:id="105" w:name="_Toc509998345"/>
      <w:bookmarkStart w:id="106"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1"/>
      <w:bookmarkEnd w:id="102"/>
      <w:bookmarkEnd w:id="103"/>
      <w:bookmarkEnd w:id="104"/>
      <w:bookmarkEnd w:id="105"/>
      <w:bookmarkEnd w:id="106"/>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7" w:name="_Toc509911544"/>
      <w:bookmarkStart w:id="108" w:name="_Toc509921438"/>
      <w:bookmarkStart w:id="109" w:name="_Toc509921588"/>
      <w:bookmarkStart w:id="110" w:name="_Toc509921631"/>
      <w:bookmarkStart w:id="111" w:name="_Toc509998346"/>
      <w:bookmarkStart w:id="112" w:name="_Toc512330110"/>
      <w:r w:rsidRPr="00C564C2">
        <w:t>5.4</w:t>
      </w:r>
      <w:r w:rsidR="00D52549" w:rsidRPr="00C564C2">
        <w:t>.2</w:t>
      </w:r>
      <w:r w:rsidR="00904FBA" w:rsidRPr="00C564C2">
        <w:tab/>
      </w:r>
      <w:proofErr w:type="spellStart"/>
      <w:r w:rsidR="00D52549" w:rsidRPr="00C564C2">
        <w:t>utPort</w:t>
      </w:r>
      <w:bookmarkEnd w:id="107"/>
      <w:bookmarkEnd w:id="108"/>
      <w:bookmarkEnd w:id="109"/>
      <w:bookmarkEnd w:id="110"/>
      <w:bookmarkEnd w:id="111"/>
      <w:bookmarkEnd w:id="112"/>
      <w:proofErr w:type="spellEnd"/>
    </w:p>
    <w:p w14:paraId="4F9DAD31" w14:textId="77777777" w:rsidR="00D57D73" w:rsidRPr="00C564C2" w:rsidRDefault="00D57D73" w:rsidP="00D57D73">
      <w:pPr>
        <w:pStyle w:val="Heading4"/>
      </w:pPr>
      <w:bookmarkStart w:id="113" w:name="_Toc509911545"/>
      <w:bookmarkStart w:id="114" w:name="_Toc509921439"/>
      <w:bookmarkStart w:id="115" w:name="_Toc509921589"/>
      <w:bookmarkStart w:id="116" w:name="_Toc509921632"/>
      <w:bookmarkStart w:id="117" w:name="_Toc509998347"/>
      <w:bookmarkStart w:id="118" w:name="_Toc512330111"/>
      <w:r w:rsidRPr="00C564C2">
        <w:t>5.4.2</w:t>
      </w:r>
      <w:r w:rsidR="00904FBA" w:rsidRPr="00C564C2">
        <w:t>.0</w:t>
      </w:r>
      <w:r w:rsidR="00904FBA" w:rsidRPr="00C564C2">
        <w:tab/>
      </w:r>
      <w:r w:rsidRPr="00C564C2">
        <w:t>Introduction</w:t>
      </w:r>
      <w:bookmarkEnd w:id="113"/>
      <w:bookmarkEnd w:id="114"/>
      <w:bookmarkEnd w:id="115"/>
      <w:bookmarkEnd w:id="116"/>
      <w:bookmarkEnd w:id="117"/>
      <w:bookmarkEnd w:id="118"/>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9" w:name="_Toc509911546"/>
      <w:bookmarkStart w:id="120" w:name="_Toc509921440"/>
      <w:bookmarkStart w:id="121" w:name="_Toc509921590"/>
      <w:bookmarkStart w:id="122" w:name="_Toc509921633"/>
      <w:bookmarkStart w:id="123" w:name="_Toc509998348"/>
      <w:bookmarkStart w:id="124"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9"/>
      <w:bookmarkEnd w:id="120"/>
      <w:bookmarkEnd w:id="121"/>
      <w:bookmarkEnd w:id="122"/>
      <w:bookmarkEnd w:id="123"/>
      <w:bookmarkEnd w:id="124"/>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5" w:name="_Toc509911547"/>
      <w:bookmarkStart w:id="126" w:name="_Toc509921441"/>
      <w:bookmarkStart w:id="127" w:name="_Toc509921591"/>
      <w:bookmarkStart w:id="128" w:name="_Toc509921634"/>
      <w:bookmarkStart w:id="129" w:name="_Toc509998349"/>
      <w:bookmarkStart w:id="130" w:name="_Toc512330113"/>
      <w:r w:rsidRPr="00C564C2">
        <w:t>5.4.2.2</w:t>
      </w:r>
      <w:r w:rsidR="00BD30A0" w:rsidRPr="00C564C2">
        <w:tab/>
      </w:r>
      <w:r w:rsidRPr="00C564C2">
        <w:t>Upper Tester Control Primitives</w:t>
      </w:r>
      <w:bookmarkEnd w:id="125"/>
      <w:bookmarkEnd w:id="126"/>
      <w:bookmarkEnd w:id="127"/>
      <w:bookmarkEnd w:id="128"/>
      <w:bookmarkEnd w:id="129"/>
      <w:bookmarkEnd w:id="130"/>
    </w:p>
    <w:p w14:paraId="2BD581D1" w14:textId="77777777" w:rsidR="001E73A3" w:rsidRPr="00C564C2" w:rsidRDefault="00BD30A0" w:rsidP="002C411B">
      <w:pPr>
        <w:pStyle w:val="Heading5"/>
      </w:pPr>
      <w:bookmarkStart w:id="131" w:name="_Toc509911548"/>
      <w:bookmarkStart w:id="132" w:name="_Toc509921442"/>
      <w:bookmarkStart w:id="133" w:name="_Toc509921592"/>
      <w:bookmarkStart w:id="134" w:name="_Toc509921635"/>
      <w:bookmarkStart w:id="135" w:name="_Toc509998350"/>
      <w:bookmarkStart w:id="136" w:name="_Toc512330114"/>
      <w:r w:rsidRPr="00C564C2">
        <w:t>5.4.2.2.1</w:t>
      </w:r>
      <w:r w:rsidRPr="00C564C2">
        <w:tab/>
      </w:r>
      <w:r w:rsidR="001E73A3" w:rsidRPr="00C564C2">
        <w:t>Introduction</w:t>
      </w:r>
      <w:bookmarkEnd w:id="131"/>
      <w:bookmarkEnd w:id="132"/>
      <w:bookmarkEnd w:id="133"/>
      <w:bookmarkEnd w:id="134"/>
      <w:bookmarkEnd w:id="135"/>
      <w:bookmarkEnd w:id="136"/>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7" w:name="_Toc509921443"/>
      <w:bookmarkStart w:id="138" w:name="_Toc509921593"/>
      <w:bookmarkStart w:id="139" w:name="_Toc509921636"/>
      <w:bookmarkStart w:id="140" w:name="_Toc509998351"/>
      <w:bookmarkStart w:id="141" w:name="_Toc512330115"/>
      <w:bookmarkStart w:id="142"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37"/>
      <w:bookmarkEnd w:id="138"/>
      <w:bookmarkEnd w:id="139"/>
      <w:bookmarkEnd w:id="140"/>
      <w:bookmarkEnd w:id="141"/>
      <w:r w:rsidR="001E73A3" w:rsidRPr="00C564C2">
        <w:t xml:space="preserve"> </w:t>
      </w:r>
      <w:bookmarkEnd w:id="142"/>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119.25pt" o:ole="">
            <v:imagedata r:id="rId16" o:title="" cropbottom="8994f" cropright="13397f"/>
          </v:shape>
          <o:OLEObject Type="Embed" ProgID="Visio.Drawing.15" ShapeID="_x0000_i1025" DrawAspect="Content" ObjectID="_1617713230" r:id="rId17"/>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8"/>
          <w:footerReference w:type="default" r:id="rId19"/>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3" w:name="_Toc509911550"/>
    </w:p>
    <w:p w14:paraId="1917D848" w14:textId="77777777" w:rsidR="006F2B62" w:rsidRPr="00C564C2" w:rsidRDefault="006F2B62" w:rsidP="002C411B">
      <w:pPr>
        <w:pStyle w:val="Heading5"/>
      </w:pPr>
      <w:bookmarkStart w:id="144" w:name="_Toc509921444"/>
      <w:bookmarkStart w:id="145" w:name="_Toc509921594"/>
      <w:bookmarkStart w:id="146" w:name="_Toc509921637"/>
      <w:bookmarkStart w:id="147" w:name="_Toc509998352"/>
      <w:bookmarkStart w:id="148" w:name="_Toc512330116"/>
      <w:r w:rsidRPr="00C564C2">
        <w:t>5.4.2.2.3</w:t>
      </w:r>
      <w:r w:rsidR="00BD30A0" w:rsidRPr="00C564C2">
        <w:tab/>
      </w:r>
      <w:r w:rsidRPr="00C564C2">
        <w:t>Control Communication Protocol</w:t>
      </w:r>
      <w:bookmarkEnd w:id="143"/>
      <w:bookmarkEnd w:id="144"/>
      <w:bookmarkEnd w:id="145"/>
      <w:bookmarkEnd w:id="146"/>
      <w:bookmarkEnd w:id="147"/>
      <w:bookmarkEnd w:id="148"/>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9" w:name="_Toc509911551"/>
      <w:bookmarkStart w:id="150" w:name="_Toc509921445"/>
      <w:bookmarkStart w:id="151" w:name="_Toc509921595"/>
      <w:bookmarkStart w:id="152" w:name="_Toc509921638"/>
      <w:bookmarkStart w:id="153" w:name="_Toc509998353"/>
      <w:bookmarkStart w:id="154" w:name="_Toc512330117"/>
      <w:r w:rsidRPr="00C564C2">
        <w:t>5.4.2.2.4</w:t>
      </w:r>
      <w:r w:rsidR="00BD30A0" w:rsidRPr="00C564C2">
        <w:tab/>
      </w:r>
      <w:r w:rsidRPr="00C564C2">
        <w:t>Control Message Serialization</w:t>
      </w:r>
      <w:bookmarkEnd w:id="149"/>
      <w:bookmarkEnd w:id="150"/>
      <w:bookmarkEnd w:id="151"/>
      <w:bookmarkEnd w:id="152"/>
      <w:bookmarkEnd w:id="153"/>
      <w:bookmarkEnd w:id="154"/>
    </w:p>
    <w:p w14:paraId="303CC30F" w14:textId="74033FCF"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p w14:paraId="2613D2EB" w14:textId="65B6A533" w:rsidR="00D52549" w:rsidRPr="00C564C2" w:rsidRDefault="00FF41EA" w:rsidP="00DA57DD">
      <w:pPr>
        <w:pStyle w:val="Heading3"/>
      </w:pPr>
      <w:bookmarkStart w:id="155" w:name="_Toc509921446"/>
      <w:bookmarkStart w:id="156" w:name="_Toc509921596"/>
      <w:bookmarkStart w:id="157" w:name="_Toc509921639"/>
      <w:bookmarkStart w:id="158" w:name="_Toc509911552"/>
      <w:bookmarkStart w:id="159" w:name="_Toc509998354"/>
      <w:bookmarkStart w:id="160" w:name="_Toc512330118"/>
      <w:r w:rsidRPr="00C564C2">
        <w:t>5.4</w:t>
      </w:r>
      <w:r w:rsidR="00D52549" w:rsidRPr="00C564C2">
        <w:t>.3</w:t>
      </w:r>
      <w:r w:rsidR="00904FBA" w:rsidRPr="00C564C2">
        <w:tab/>
      </w:r>
      <w:proofErr w:type="spellStart"/>
      <w:r w:rsidR="00D52549" w:rsidRPr="00C564C2">
        <w:t>acPort</w:t>
      </w:r>
      <w:bookmarkEnd w:id="155"/>
      <w:bookmarkEnd w:id="156"/>
      <w:bookmarkEnd w:id="157"/>
      <w:bookmarkEnd w:id="158"/>
      <w:bookmarkEnd w:id="159"/>
      <w:bookmarkEnd w:id="160"/>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1" w:name="_Toc509911553"/>
      <w:bookmarkStart w:id="162" w:name="_Toc509921447"/>
      <w:bookmarkStart w:id="163" w:name="_Toc509921597"/>
      <w:bookmarkStart w:id="164" w:name="_Toc509921640"/>
      <w:bookmarkStart w:id="165" w:name="_Toc509998355"/>
      <w:bookmarkStart w:id="166" w:name="_Toc512330119"/>
      <w:r w:rsidRPr="00C564C2">
        <w:t>5.4.4</w:t>
      </w:r>
      <w:r w:rsidRPr="00C564C2">
        <w:tab/>
      </w:r>
      <w:proofErr w:type="spellStart"/>
      <w:r w:rsidRPr="00C564C2">
        <w:t>infoPort</w:t>
      </w:r>
      <w:bookmarkEnd w:id="161"/>
      <w:bookmarkEnd w:id="162"/>
      <w:bookmarkEnd w:id="163"/>
      <w:bookmarkEnd w:id="164"/>
      <w:bookmarkEnd w:id="165"/>
      <w:bookmarkEnd w:id="166"/>
      <w:proofErr w:type="spellEnd"/>
    </w:p>
    <w:p w14:paraId="206DED90" w14:textId="5AB29384"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FD221D2" w14:textId="0B683A3A" w:rsidR="006F4B2D" w:rsidRDefault="006F4B2D" w:rsidP="001F4D0C"/>
    <w:p w14:paraId="4D07A34A" w14:textId="4F363A64" w:rsidR="006F4B2D" w:rsidRDefault="006F4B2D" w:rsidP="006F4B2D">
      <w:pPr>
        <w:pStyle w:val="Heading2"/>
      </w:pPr>
      <w:r>
        <w:t>5.5</w:t>
      </w:r>
      <w:r w:rsidRPr="00BE543E">
        <w:tab/>
      </w:r>
      <w:r>
        <w:t>Test components</w:t>
      </w:r>
    </w:p>
    <w:p w14:paraId="18FA2D09" w14:textId="49998D9F" w:rsidR="006F4B2D" w:rsidRDefault="006F4B2D" w:rsidP="006A6E8F">
      <w:pPr>
        <w:pStyle w:val="Heading3"/>
      </w:pPr>
      <w:r>
        <w:t>5.5.1</w:t>
      </w:r>
      <w:r w:rsidRPr="00BE543E">
        <w:tab/>
      </w:r>
      <w:r>
        <w:t>Tester</w:t>
      </w:r>
    </w:p>
    <w:p w14:paraId="2796E20A" w14:textId="08F966C2" w:rsidR="006F4B2D" w:rsidRDefault="006F4B2D" w:rsidP="006A6E8F">
      <w:r>
        <w:t>The Tester test component includes a set of ports, timers and variables that are common to the other defined components</w:t>
      </w:r>
      <w:r w:rsidR="00293375">
        <w:t xml:space="preserve">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293375" w14:paraId="112480AE" w14:textId="77777777" w:rsidTr="006A6E8F">
        <w:tc>
          <w:tcPr>
            <w:tcW w:w="2830" w:type="dxa"/>
          </w:tcPr>
          <w:p w14:paraId="417B9536" w14:textId="383A3F3E" w:rsidR="00293375" w:rsidRPr="006A6E8F" w:rsidRDefault="00293375" w:rsidP="006A6E8F">
            <w:pPr>
              <w:jc w:val="center"/>
              <w:rPr>
                <w:b/>
              </w:rPr>
            </w:pPr>
            <w:r w:rsidRPr="006A6E8F">
              <w:rPr>
                <w:b/>
              </w:rPr>
              <w:t>Name</w:t>
            </w:r>
          </w:p>
        </w:tc>
        <w:tc>
          <w:tcPr>
            <w:tcW w:w="1134" w:type="dxa"/>
          </w:tcPr>
          <w:p w14:paraId="3D180CD6" w14:textId="29D8CE41" w:rsidR="00293375" w:rsidRPr="006A6E8F" w:rsidRDefault="00293375" w:rsidP="006A6E8F">
            <w:pPr>
              <w:jc w:val="center"/>
              <w:rPr>
                <w:b/>
              </w:rPr>
            </w:pPr>
            <w:r w:rsidRPr="006A6E8F">
              <w:rPr>
                <w:b/>
              </w:rPr>
              <w:t>Instance type</w:t>
            </w:r>
          </w:p>
        </w:tc>
        <w:tc>
          <w:tcPr>
            <w:tcW w:w="1843" w:type="dxa"/>
          </w:tcPr>
          <w:p w14:paraId="5EB14DE0" w14:textId="7E0A844B" w:rsidR="00293375" w:rsidRPr="006A6E8F" w:rsidRDefault="00293375" w:rsidP="006A6E8F">
            <w:pPr>
              <w:jc w:val="center"/>
              <w:rPr>
                <w:b/>
              </w:rPr>
            </w:pPr>
            <w:r w:rsidRPr="006A6E8F">
              <w:rPr>
                <w:b/>
              </w:rPr>
              <w:t>Element type</w:t>
            </w:r>
          </w:p>
        </w:tc>
        <w:tc>
          <w:tcPr>
            <w:tcW w:w="3822" w:type="dxa"/>
          </w:tcPr>
          <w:p w14:paraId="530565F0" w14:textId="6A1698C8" w:rsidR="00293375" w:rsidRPr="006A6E8F" w:rsidRDefault="00293375" w:rsidP="006A6E8F">
            <w:pPr>
              <w:jc w:val="center"/>
              <w:rPr>
                <w:b/>
              </w:rPr>
            </w:pPr>
            <w:r w:rsidRPr="006A6E8F">
              <w:rPr>
                <w:b/>
              </w:rPr>
              <w:t>Description</w:t>
            </w:r>
          </w:p>
        </w:tc>
      </w:tr>
      <w:tr w:rsidR="00293375" w14:paraId="1C36C53F" w14:textId="77777777" w:rsidTr="006A6E8F">
        <w:tc>
          <w:tcPr>
            <w:tcW w:w="2830" w:type="dxa"/>
          </w:tcPr>
          <w:p w14:paraId="40695A8B" w14:textId="76126E09" w:rsidR="00293375" w:rsidRDefault="00293375" w:rsidP="006A6E8F">
            <w:pPr>
              <w:jc w:val="center"/>
            </w:pPr>
            <w:proofErr w:type="spellStart"/>
            <w:r>
              <w:t>acPort</w:t>
            </w:r>
            <w:proofErr w:type="spellEnd"/>
          </w:p>
        </w:tc>
        <w:tc>
          <w:tcPr>
            <w:tcW w:w="1134" w:type="dxa"/>
          </w:tcPr>
          <w:p w14:paraId="24C35D57" w14:textId="2B23397C" w:rsidR="00293375" w:rsidRDefault="00293375" w:rsidP="006A6E8F">
            <w:pPr>
              <w:jc w:val="center"/>
            </w:pPr>
            <w:r>
              <w:t>port</w:t>
            </w:r>
          </w:p>
        </w:tc>
        <w:tc>
          <w:tcPr>
            <w:tcW w:w="1843" w:type="dxa"/>
          </w:tcPr>
          <w:p w14:paraId="75E09A16" w14:textId="5C9C548F" w:rsidR="00293375" w:rsidRDefault="00B7558E" w:rsidP="006A6E8F">
            <w:pPr>
              <w:jc w:val="center"/>
            </w:pPr>
            <w:proofErr w:type="spellStart"/>
            <w:r w:rsidRPr="006A6E8F">
              <w:t>AdapterControlPort</w:t>
            </w:r>
            <w:proofErr w:type="spellEnd"/>
          </w:p>
        </w:tc>
        <w:tc>
          <w:tcPr>
            <w:tcW w:w="3822" w:type="dxa"/>
          </w:tcPr>
          <w:p w14:paraId="448422C5" w14:textId="3A2B756F" w:rsidR="00293375" w:rsidRDefault="0074417C" w:rsidP="006A6E8F">
            <w:pPr>
              <w:jc w:val="center"/>
            </w:pPr>
            <w:r>
              <w:t>Port that communicates with the adapter for sending configuration parameters</w:t>
            </w:r>
          </w:p>
        </w:tc>
      </w:tr>
      <w:tr w:rsidR="00293375" w14:paraId="3641AF65" w14:textId="77777777" w:rsidTr="006A6E8F">
        <w:tc>
          <w:tcPr>
            <w:tcW w:w="2830" w:type="dxa"/>
          </w:tcPr>
          <w:p w14:paraId="7C39C804" w14:textId="1F3030D5" w:rsidR="00293375" w:rsidRDefault="00293375" w:rsidP="006A6E8F">
            <w:pPr>
              <w:jc w:val="center"/>
            </w:pPr>
            <w:proofErr w:type="spellStart"/>
            <w:r>
              <w:lastRenderedPageBreak/>
              <w:t>infoPort</w:t>
            </w:r>
            <w:proofErr w:type="spellEnd"/>
          </w:p>
        </w:tc>
        <w:tc>
          <w:tcPr>
            <w:tcW w:w="1134" w:type="dxa"/>
          </w:tcPr>
          <w:p w14:paraId="4FBB4241" w14:textId="70D7EFC1" w:rsidR="00293375" w:rsidRDefault="00293375" w:rsidP="006A6E8F">
            <w:pPr>
              <w:jc w:val="center"/>
            </w:pPr>
            <w:r>
              <w:t>port</w:t>
            </w:r>
          </w:p>
        </w:tc>
        <w:tc>
          <w:tcPr>
            <w:tcW w:w="1843" w:type="dxa"/>
          </w:tcPr>
          <w:p w14:paraId="5DE99ABE" w14:textId="5C68F958" w:rsidR="00293375" w:rsidRDefault="00B7558E" w:rsidP="006A6E8F">
            <w:pPr>
              <w:jc w:val="center"/>
            </w:pPr>
            <w:proofErr w:type="spellStart"/>
            <w:r w:rsidRPr="006A6E8F">
              <w:t>InfoPort</w:t>
            </w:r>
            <w:proofErr w:type="spellEnd"/>
          </w:p>
        </w:tc>
        <w:tc>
          <w:tcPr>
            <w:tcW w:w="3822" w:type="dxa"/>
          </w:tcPr>
          <w:p w14:paraId="65E250C6" w14:textId="0D74DE0E" w:rsidR="00293375" w:rsidRDefault="0074417C" w:rsidP="006A6E8F">
            <w:pPr>
              <w:jc w:val="center"/>
            </w:pPr>
            <w:r>
              <w:t xml:space="preserve">Port between test components for exchanging information </w:t>
            </w:r>
          </w:p>
        </w:tc>
      </w:tr>
      <w:tr w:rsidR="00293375" w14:paraId="4B93AA63" w14:textId="77777777" w:rsidTr="006A6E8F">
        <w:tc>
          <w:tcPr>
            <w:tcW w:w="2830" w:type="dxa"/>
          </w:tcPr>
          <w:p w14:paraId="10F28C03" w14:textId="26C78082" w:rsidR="00293375" w:rsidRDefault="00293375" w:rsidP="006A6E8F">
            <w:pPr>
              <w:jc w:val="center"/>
            </w:pPr>
            <w:proofErr w:type="spellStart"/>
            <w:r>
              <w:t>utPort</w:t>
            </w:r>
            <w:proofErr w:type="spellEnd"/>
          </w:p>
        </w:tc>
        <w:tc>
          <w:tcPr>
            <w:tcW w:w="1134" w:type="dxa"/>
          </w:tcPr>
          <w:p w14:paraId="43F20C28" w14:textId="456C5F61" w:rsidR="00293375" w:rsidRDefault="00293375" w:rsidP="006A6E8F">
            <w:pPr>
              <w:jc w:val="center"/>
            </w:pPr>
            <w:r>
              <w:t>port</w:t>
            </w:r>
          </w:p>
        </w:tc>
        <w:tc>
          <w:tcPr>
            <w:tcW w:w="1843" w:type="dxa"/>
          </w:tcPr>
          <w:p w14:paraId="37C935CB" w14:textId="27069390" w:rsidR="00293375" w:rsidRDefault="00B7558E" w:rsidP="006A6E8F">
            <w:pPr>
              <w:jc w:val="center"/>
            </w:pPr>
            <w:proofErr w:type="spellStart"/>
            <w:r w:rsidRPr="006A6E8F">
              <w:t>UpperTesterPort</w:t>
            </w:r>
            <w:proofErr w:type="spellEnd"/>
          </w:p>
        </w:tc>
        <w:tc>
          <w:tcPr>
            <w:tcW w:w="3822" w:type="dxa"/>
          </w:tcPr>
          <w:p w14:paraId="3D218FBA" w14:textId="7F50ABC3" w:rsidR="00293375" w:rsidRDefault="0074417C" w:rsidP="006A6E8F">
            <w:pPr>
              <w:jc w:val="center"/>
            </w:pPr>
            <w:r>
              <w:t>Port that communicates with the UT Application for triggering actions on the IUT</w:t>
            </w:r>
          </w:p>
        </w:tc>
      </w:tr>
      <w:tr w:rsidR="00293375" w14:paraId="59D17385" w14:textId="77777777" w:rsidTr="006A6E8F">
        <w:tc>
          <w:tcPr>
            <w:tcW w:w="2830" w:type="dxa"/>
          </w:tcPr>
          <w:p w14:paraId="7AFC6D4E" w14:textId="596C3247" w:rsidR="00293375" w:rsidRDefault="00293375" w:rsidP="006A6E8F">
            <w:pPr>
              <w:jc w:val="center"/>
            </w:pPr>
            <w:proofErr w:type="spellStart"/>
            <w:r>
              <w:t>tc_ac</w:t>
            </w:r>
            <w:proofErr w:type="spellEnd"/>
          </w:p>
        </w:tc>
        <w:tc>
          <w:tcPr>
            <w:tcW w:w="1134" w:type="dxa"/>
          </w:tcPr>
          <w:p w14:paraId="40FA4545" w14:textId="4488FCA6" w:rsidR="00293375" w:rsidRDefault="00293375" w:rsidP="006A6E8F">
            <w:pPr>
              <w:jc w:val="center"/>
            </w:pPr>
            <w:r>
              <w:t>timer</w:t>
            </w:r>
          </w:p>
        </w:tc>
        <w:tc>
          <w:tcPr>
            <w:tcW w:w="1843" w:type="dxa"/>
          </w:tcPr>
          <w:p w14:paraId="5C402C53" w14:textId="032FB144" w:rsidR="00293375" w:rsidRDefault="00B7558E" w:rsidP="006A6E8F">
            <w:pPr>
              <w:jc w:val="center"/>
            </w:pPr>
            <w:r>
              <w:t>N/A</w:t>
            </w:r>
          </w:p>
        </w:tc>
        <w:tc>
          <w:tcPr>
            <w:tcW w:w="3822" w:type="dxa"/>
          </w:tcPr>
          <w:p w14:paraId="24F15833" w14:textId="599220A7" w:rsidR="00293375" w:rsidRDefault="00B3671A" w:rsidP="006A6E8F">
            <w:pPr>
              <w:jc w:val="center"/>
            </w:pPr>
            <w:r>
              <w:t>Timer for the reception of a message</w:t>
            </w:r>
          </w:p>
        </w:tc>
      </w:tr>
      <w:tr w:rsidR="00293375" w14:paraId="69E9A395" w14:textId="77777777" w:rsidTr="006A6E8F">
        <w:tc>
          <w:tcPr>
            <w:tcW w:w="2830" w:type="dxa"/>
          </w:tcPr>
          <w:p w14:paraId="53498ABC" w14:textId="0843FFD3" w:rsidR="00293375" w:rsidRDefault="00293375" w:rsidP="006A6E8F">
            <w:pPr>
              <w:jc w:val="center"/>
            </w:pPr>
            <w:proofErr w:type="spellStart"/>
            <w:r>
              <w:t>tc_wait</w:t>
            </w:r>
            <w:proofErr w:type="spellEnd"/>
          </w:p>
        </w:tc>
        <w:tc>
          <w:tcPr>
            <w:tcW w:w="1134" w:type="dxa"/>
          </w:tcPr>
          <w:p w14:paraId="475C2AD5" w14:textId="7E034909" w:rsidR="00293375" w:rsidRDefault="00293375" w:rsidP="006A6E8F">
            <w:pPr>
              <w:jc w:val="center"/>
            </w:pPr>
            <w:r>
              <w:t>timer</w:t>
            </w:r>
          </w:p>
        </w:tc>
        <w:tc>
          <w:tcPr>
            <w:tcW w:w="1843" w:type="dxa"/>
          </w:tcPr>
          <w:p w14:paraId="35E413BB" w14:textId="3095016E" w:rsidR="00293375" w:rsidRDefault="00B7558E" w:rsidP="006A6E8F">
            <w:pPr>
              <w:jc w:val="center"/>
            </w:pPr>
            <w:r>
              <w:t>N/A</w:t>
            </w:r>
          </w:p>
        </w:tc>
        <w:tc>
          <w:tcPr>
            <w:tcW w:w="3822" w:type="dxa"/>
          </w:tcPr>
          <w:p w14:paraId="09D5CB6C" w14:textId="42FBE8AB" w:rsidR="00293375" w:rsidRDefault="00B3671A" w:rsidP="006A6E8F">
            <w:pPr>
              <w:jc w:val="center"/>
            </w:pPr>
            <w:r>
              <w:t>Timer for the reaction of the IUT to an upper tester primitive</w:t>
            </w:r>
          </w:p>
        </w:tc>
      </w:tr>
      <w:tr w:rsidR="00293375" w14:paraId="2F1BBB08" w14:textId="77777777" w:rsidTr="006A6E8F">
        <w:tc>
          <w:tcPr>
            <w:tcW w:w="2830" w:type="dxa"/>
          </w:tcPr>
          <w:p w14:paraId="4335718E" w14:textId="54E1FA78" w:rsidR="00293375" w:rsidRDefault="00293375" w:rsidP="006A6E8F">
            <w:pPr>
              <w:jc w:val="center"/>
            </w:pPr>
            <w:proofErr w:type="spellStart"/>
            <w:r w:rsidRPr="006A6E8F">
              <w:t>vc_protocolBinding</w:t>
            </w:r>
            <w:proofErr w:type="spellEnd"/>
          </w:p>
        </w:tc>
        <w:tc>
          <w:tcPr>
            <w:tcW w:w="1134" w:type="dxa"/>
          </w:tcPr>
          <w:p w14:paraId="74523A09" w14:textId="6A90C60B" w:rsidR="00293375" w:rsidRDefault="00293375" w:rsidP="006A6E8F">
            <w:pPr>
              <w:jc w:val="center"/>
            </w:pPr>
            <w:r>
              <w:t>variable</w:t>
            </w:r>
          </w:p>
        </w:tc>
        <w:tc>
          <w:tcPr>
            <w:tcW w:w="1843" w:type="dxa"/>
          </w:tcPr>
          <w:p w14:paraId="1189693A" w14:textId="362928C4" w:rsidR="00293375" w:rsidRDefault="00B7558E" w:rsidP="006A6E8F">
            <w:pPr>
              <w:jc w:val="center"/>
            </w:pPr>
            <w:proofErr w:type="spellStart"/>
            <w:r w:rsidRPr="006A6E8F">
              <w:t>charstring</w:t>
            </w:r>
            <w:proofErr w:type="spellEnd"/>
          </w:p>
        </w:tc>
        <w:tc>
          <w:tcPr>
            <w:tcW w:w="3822" w:type="dxa"/>
          </w:tcPr>
          <w:p w14:paraId="5F969695" w14:textId="645EC49C" w:rsidR="00293375" w:rsidRDefault="00AB1D54" w:rsidP="006A6E8F">
            <w:pPr>
              <w:jc w:val="center"/>
            </w:pPr>
            <w:r>
              <w:t>Protocol binding to be used between IUT and the test component. Different components can have different protocol bindings</w:t>
            </w:r>
          </w:p>
        </w:tc>
      </w:tr>
      <w:tr w:rsidR="00293375" w14:paraId="7F21B1A9" w14:textId="77777777" w:rsidTr="006A6E8F">
        <w:tc>
          <w:tcPr>
            <w:tcW w:w="2830" w:type="dxa"/>
          </w:tcPr>
          <w:p w14:paraId="55E2E0C5" w14:textId="0C9FFFF6" w:rsidR="00293375" w:rsidRDefault="00293375" w:rsidP="006A6E8F">
            <w:pPr>
              <w:jc w:val="center"/>
            </w:pPr>
            <w:proofErr w:type="spellStart"/>
            <w:r w:rsidRPr="006A6E8F">
              <w:t>vc_config</w:t>
            </w:r>
            <w:proofErr w:type="spellEnd"/>
          </w:p>
        </w:tc>
        <w:tc>
          <w:tcPr>
            <w:tcW w:w="1134" w:type="dxa"/>
          </w:tcPr>
          <w:p w14:paraId="7BD5CE9D" w14:textId="5FC88207" w:rsidR="00293375" w:rsidRDefault="00293375" w:rsidP="006A6E8F">
            <w:pPr>
              <w:jc w:val="center"/>
            </w:pPr>
            <w:r>
              <w:t>variable</w:t>
            </w:r>
          </w:p>
        </w:tc>
        <w:tc>
          <w:tcPr>
            <w:tcW w:w="1843" w:type="dxa"/>
          </w:tcPr>
          <w:p w14:paraId="54645033" w14:textId="7C077372" w:rsidR="00293375" w:rsidRDefault="00B7558E" w:rsidP="006A6E8F">
            <w:pPr>
              <w:jc w:val="center"/>
            </w:pPr>
            <w:r w:rsidRPr="006A6E8F">
              <w:t>Configurations</w:t>
            </w:r>
          </w:p>
        </w:tc>
        <w:tc>
          <w:tcPr>
            <w:tcW w:w="3822" w:type="dxa"/>
          </w:tcPr>
          <w:p w14:paraId="27659569" w14:textId="03F140B3" w:rsidR="00293375" w:rsidRDefault="00AB1D54" w:rsidP="006A6E8F">
            <w:pPr>
              <w:jc w:val="center"/>
            </w:pPr>
            <w:r>
              <w:t>Configuration being used for the given test case</w:t>
            </w:r>
          </w:p>
        </w:tc>
      </w:tr>
      <w:tr w:rsidR="00293375" w14:paraId="1C2B2E26" w14:textId="77777777" w:rsidTr="006A6E8F">
        <w:tc>
          <w:tcPr>
            <w:tcW w:w="2830" w:type="dxa"/>
          </w:tcPr>
          <w:p w14:paraId="4AA99C67" w14:textId="22A7292D" w:rsidR="00293375" w:rsidRDefault="00293375" w:rsidP="006A6E8F">
            <w:pPr>
              <w:jc w:val="center"/>
            </w:pPr>
            <w:proofErr w:type="spellStart"/>
            <w:r w:rsidRPr="006A6E8F">
              <w:t>vc_testSystemRole</w:t>
            </w:r>
            <w:proofErr w:type="spellEnd"/>
          </w:p>
        </w:tc>
        <w:tc>
          <w:tcPr>
            <w:tcW w:w="1134" w:type="dxa"/>
          </w:tcPr>
          <w:p w14:paraId="67E1E692" w14:textId="40051169" w:rsidR="00293375" w:rsidRDefault="00293375" w:rsidP="006A6E8F">
            <w:pPr>
              <w:jc w:val="center"/>
            </w:pPr>
            <w:r>
              <w:t>variable</w:t>
            </w:r>
          </w:p>
        </w:tc>
        <w:tc>
          <w:tcPr>
            <w:tcW w:w="1843" w:type="dxa"/>
          </w:tcPr>
          <w:p w14:paraId="60574FFF" w14:textId="186108A2" w:rsidR="00293375" w:rsidRDefault="00B7558E" w:rsidP="006A6E8F">
            <w:pPr>
              <w:jc w:val="center"/>
            </w:pPr>
            <w:proofErr w:type="spellStart"/>
            <w:r w:rsidRPr="006A6E8F">
              <w:t>TestSystemRole</w:t>
            </w:r>
            <w:proofErr w:type="spellEnd"/>
          </w:p>
        </w:tc>
        <w:tc>
          <w:tcPr>
            <w:tcW w:w="3822" w:type="dxa"/>
          </w:tcPr>
          <w:p w14:paraId="10A4C521" w14:textId="3E959103" w:rsidR="00293375" w:rsidRDefault="00AB1D54" w:rsidP="006A6E8F">
            <w:pPr>
              <w:jc w:val="center"/>
            </w:pPr>
            <w:r>
              <w:t>Role of the test component</w:t>
            </w:r>
          </w:p>
        </w:tc>
      </w:tr>
      <w:tr w:rsidR="00293375" w14:paraId="04E7D0F3" w14:textId="77777777" w:rsidTr="006A6E8F">
        <w:tc>
          <w:tcPr>
            <w:tcW w:w="2830" w:type="dxa"/>
          </w:tcPr>
          <w:p w14:paraId="3F963342" w14:textId="0BC59476" w:rsidR="00293375" w:rsidRDefault="00293375" w:rsidP="006A6E8F">
            <w:pPr>
              <w:jc w:val="center"/>
            </w:pPr>
            <w:proofErr w:type="spellStart"/>
            <w:r w:rsidRPr="006A6E8F">
              <w:t>vc_resourcesList</w:t>
            </w:r>
            <w:proofErr w:type="spellEnd"/>
          </w:p>
        </w:tc>
        <w:tc>
          <w:tcPr>
            <w:tcW w:w="1134" w:type="dxa"/>
          </w:tcPr>
          <w:p w14:paraId="00394173" w14:textId="7B160739" w:rsidR="00293375" w:rsidRDefault="00293375" w:rsidP="006A6E8F">
            <w:pPr>
              <w:jc w:val="center"/>
            </w:pPr>
            <w:r>
              <w:t>variable</w:t>
            </w:r>
          </w:p>
        </w:tc>
        <w:tc>
          <w:tcPr>
            <w:tcW w:w="1843" w:type="dxa"/>
          </w:tcPr>
          <w:p w14:paraId="2F907D6B" w14:textId="3789F659" w:rsidR="00293375" w:rsidRDefault="00B7558E" w:rsidP="006A6E8F">
            <w:pPr>
              <w:jc w:val="center"/>
            </w:pPr>
            <w:proofErr w:type="spellStart"/>
            <w:r w:rsidRPr="006A6E8F">
              <w:t>MyResourcesList</w:t>
            </w:r>
            <w:proofErr w:type="spellEnd"/>
          </w:p>
        </w:tc>
        <w:tc>
          <w:tcPr>
            <w:tcW w:w="3822" w:type="dxa"/>
          </w:tcPr>
          <w:p w14:paraId="552844E4" w14:textId="3E0E8766" w:rsidR="00293375" w:rsidRDefault="00AB1D54" w:rsidP="006A6E8F">
            <w:pPr>
              <w:jc w:val="center"/>
            </w:pPr>
            <w:r>
              <w:t xml:space="preserve">List of all resources created by the test system on the IUT </w:t>
            </w:r>
          </w:p>
        </w:tc>
      </w:tr>
      <w:tr w:rsidR="00293375" w14:paraId="24262D01" w14:textId="77777777" w:rsidTr="006A6E8F">
        <w:tc>
          <w:tcPr>
            <w:tcW w:w="2830" w:type="dxa"/>
          </w:tcPr>
          <w:p w14:paraId="4C479FE4" w14:textId="02FA8546" w:rsidR="00293375" w:rsidRDefault="00293375" w:rsidP="006A6E8F">
            <w:pPr>
              <w:jc w:val="center"/>
            </w:pPr>
            <w:proofErr w:type="spellStart"/>
            <w:r w:rsidRPr="006A6E8F">
              <w:t>vc_resourcesIndexToBeDeleted</w:t>
            </w:r>
            <w:proofErr w:type="spellEnd"/>
          </w:p>
        </w:tc>
        <w:tc>
          <w:tcPr>
            <w:tcW w:w="1134" w:type="dxa"/>
          </w:tcPr>
          <w:p w14:paraId="72CDCEB5" w14:textId="123FEF94" w:rsidR="00293375" w:rsidRDefault="00293375" w:rsidP="006A6E8F">
            <w:pPr>
              <w:jc w:val="center"/>
            </w:pPr>
            <w:r>
              <w:t>variable</w:t>
            </w:r>
          </w:p>
        </w:tc>
        <w:tc>
          <w:tcPr>
            <w:tcW w:w="1843" w:type="dxa"/>
          </w:tcPr>
          <w:p w14:paraId="5C7FF0A3" w14:textId="54317BFA" w:rsidR="00293375" w:rsidRDefault="00B7558E" w:rsidP="006A6E8F">
            <w:pPr>
              <w:jc w:val="center"/>
            </w:pPr>
            <w:proofErr w:type="spellStart"/>
            <w:r w:rsidRPr="006A6E8F">
              <w:t>IntegerList</w:t>
            </w:r>
            <w:proofErr w:type="spellEnd"/>
          </w:p>
        </w:tc>
        <w:tc>
          <w:tcPr>
            <w:tcW w:w="3822" w:type="dxa"/>
          </w:tcPr>
          <w:p w14:paraId="333F72DC" w14:textId="694D9645" w:rsidR="00293375" w:rsidRDefault="00AB1D54" w:rsidP="006A6E8F">
            <w:pPr>
              <w:jc w:val="center"/>
            </w:pPr>
            <w:r>
              <w:t>List of indexes of resources created by the test system on the IUT that need to be deleted</w:t>
            </w:r>
          </w:p>
        </w:tc>
      </w:tr>
      <w:tr w:rsidR="00293375" w14:paraId="537FDFD5" w14:textId="77777777" w:rsidTr="006A6E8F">
        <w:tc>
          <w:tcPr>
            <w:tcW w:w="2830" w:type="dxa"/>
          </w:tcPr>
          <w:p w14:paraId="679932FD" w14:textId="1B2B6A79" w:rsidR="00293375" w:rsidRDefault="00B7558E" w:rsidP="006A6E8F">
            <w:pPr>
              <w:jc w:val="center"/>
            </w:pPr>
            <w:proofErr w:type="spellStart"/>
            <w:r w:rsidRPr="006A6E8F">
              <w:t>vc_acpAuxIndex</w:t>
            </w:r>
            <w:proofErr w:type="spellEnd"/>
          </w:p>
        </w:tc>
        <w:tc>
          <w:tcPr>
            <w:tcW w:w="1134" w:type="dxa"/>
          </w:tcPr>
          <w:p w14:paraId="7B45F384" w14:textId="39D6C540" w:rsidR="00293375" w:rsidRDefault="00293375" w:rsidP="006A6E8F">
            <w:pPr>
              <w:jc w:val="center"/>
            </w:pPr>
            <w:r>
              <w:t>variable</w:t>
            </w:r>
          </w:p>
        </w:tc>
        <w:tc>
          <w:tcPr>
            <w:tcW w:w="1843" w:type="dxa"/>
          </w:tcPr>
          <w:p w14:paraId="459C0677" w14:textId="5EE9C60D" w:rsidR="00293375" w:rsidRDefault="00B7558E" w:rsidP="006A6E8F">
            <w:pPr>
              <w:jc w:val="center"/>
            </w:pPr>
            <w:r w:rsidRPr="006A6E8F">
              <w:t>integer</w:t>
            </w:r>
          </w:p>
        </w:tc>
        <w:tc>
          <w:tcPr>
            <w:tcW w:w="3822" w:type="dxa"/>
          </w:tcPr>
          <w:p w14:paraId="0DB0D249" w14:textId="77777777" w:rsidR="00293375" w:rsidRDefault="00293375" w:rsidP="006A6E8F">
            <w:pPr>
              <w:jc w:val="center"/>
            </w:pPr>
          </w:p>
        </w:tc>
      </w:tr>
      <w:tr w:rsidR="00B7558E" w14:paraId="1D2DA4DB" w14:textId="77777777" w:rsidTr="006A6E8F">
        <w:tc>
          <w:tcPr>
            <w:tcW w:w="2830" w:type="dxa"/>
          </w:tcPr>
          <w:p w14:paraId="12E96CC4" w14:textId="0AD049A5" w:rsidR="00B7558E" w:rsidRDefault="00B7558E">
            <w:pPr>
              <w:jc w:val="center"/>
            </w:pPr>
            <w:proofErr w:type="spellStart"/>
            <w:r w:rsidRPr="006A6E8F">
              <w:t>vc_request</w:t>
            </w:r>
            <w:proofErr w:type="spellEnd"/>
          </w:p>
        </w:tc>
        <w:tc>
          <w:tcPr>
            <w:tcW w:w="1134" w:type="dxa"/>
          </w:tcPr>
          <w:p w14:paraId="1FFE48B0" w14:textId="0F2F065E" w:rsidR="00B7558E" w:rsidRDefault="00B7558E">
            <w:pPr>
              <w:jc w:val="center"/>
            </w:pPr>
            <w:r>
              <w:t>variable</w:t>
            </w:r>
          </w:p>
        </w:tc>
        <w:tc>
          <w:tcPr>
            <w:tcW w:w="1843" w:type="dxa"/>
          </w:tcPr>
          <w:p w14:paraId="7937453A" w14:textId="7CC0A73A" w:rsidR="00B7558E" w:rsidRDefault="00B7558E">
            <w:pPr>
              <w:jc w:val="center"/>
            </w:pPr>
            <w:proofErr w:type="spellStart"/>
            <w:r w:rsidRPr="006A6E8F">
              <w:t>MsgIn</w:t>
            </w:r>
            <w:proofErr w:type="spellEnd"/>
          </w:p>
        </w:tc>
        <w:tc>
          <w:tcPr>
            <w:tcW w:w="3822" w:type="dxa"/>
          </w:tcPr>
          <w:p w14:paraId="5867B23D" w14:textId="6BB2BFB0" w:rsidR="00B7558E" w:rsidRDefault="00AB1D54">
            <w:pPr>
              <w:jc w:val="center"/>
            </w:pPr>
            <w:r>
              <w:t>Latest request primitive received/sent</w:t>
            </w:r>
          </w:p>
        </w:tc>
      </w:tr>
      <w:tr w:rsidR="00B7558E" w14:paraId="52CA7FE3" w14:textId="77777777" w:rsidTr="006A6E8F">
        <w:tc>
          <w:tcPr>
            <w:tcW w:w="2830" w:type="dxa"/>
          </w:tcPr>
          <w:p w14:paraId="257FECD4" w14:textId="42572D44" w:rsidR="00B7558E" w:rsidRDefault="00B7558E">
            <w:pPr>
              <w:jc w:val="center"/>
            </w:pPr>
            <w:proofErr w:type="spellStart"/>
            <w:r w:rsidRPr="006A6E8F">
              <w:t>vc_response</w:t>
            </w:r>
            <w:proofErr w:type="spellEnd"/>
          </w:p>
        </w:tc>
        <w:tc>
          <w:tcPr>
            <w:tcW w:w="1134" w:type="dxa"/>
          </w:tcPr>
          <w:p w14:paraId="37AD456D" w14:textId="2C2B2B76" w:rsidR="00B7558E" w:rsidRDefault="00B7558E">
            <w:pPr>
              <w:jc w:val="center"/>
            </w:pPr>
            <w:r>
              <w:t>variable</w:t>
            </w:r>
          </w:p>
        </w:tc>
        <w:tc>
          <w:tcPr>
            <w:tcW w:w="1843" w:type="dxa"/>
          </w:tcPr>
          <w:p w14:paraId="0D4D3A39" w14:textId="6EDE7D01" w:rsidR="00B7558E" w:rsidRDefault="00B7558E">
            <w:pPr>
              <w:jc w:val="center"/>
            </w:pPr>
            <w:proofErr w:type="spellStart"/>
            <w:r w:rsidRPr="006A6E8F">
              <w:t>MsgIn</w:t>
            </w:r>
            <w:proofErr w:type="spellEnd"/>
          </w:p>
        </w:tc>
        <w:tc>
          <w:tcPr>
            <w:tcW w:w="3822" w:type="dxa"/>
          </w:tcPr>
          <w:p w14:paraId="66BF4517" w14:textId="1B67C40A" w:rsidR="00B7558E" w:rsidRDefault="00AB1D54">
            <w:pPr>
              <w:jc w:val="center"/>
            </w:pPr>
            <w:r>
              <w:t>Latest response primitive received/sent</w:t>
            </w:r>
          </w:p>
        </w:tc>
      </w:tr>
      <w:tr w:rsidR="00293375" w14:paraId="2C6808A2" w14:textId="77777777" w:rsidTr="006A6E8F">
        <w:tc>
          <w:tcPr>
            <w:tcW w:w="2830" w:type="dxa"/>
          </w:tcPr>
          <w:p w14:paraId="6BBAD9C0" w14:textId="61ADB3ED" w:rsidR="00293375" w:rsidRDefault="00B7558E" w:rsidP="006A6E8F">
            <w:pPr>
              <w:jc w:val="center"/>
            </w:pPr>
            <w:proofErr w:type="spellStart"/>
            <w:r w:rsidRPr="006A6E8F">
              <w:t>vc_aeSimu</w:t>
            </w:r>
            <w:proofErr w:type="spellEnd"/>
          </w:p>
        </w:tc>
        <w:tc>
          <w:tcPr>
            <w:tcW w:w="1134" w:type="dxa"/>
          </w:tcPr>
          <w:p w14:paraId="7A407FC0" w14:textId="7F5A02D6" w:rsidR="00293375" w:rsidRDefault="00293375" w:rsidP="006A6E8F">
            <w:pPr>
              <w:jc w:val="center"/>
            </w:pPr>
            <w:r>
              <w:t>variable</w:t>
            </w:r>
          </w:p>
        </w:tc>
        <w:tc>
          <w:tcPr>
            <w:tcW w:w="1843" w:type="dxa"/>
          </w:tcPr>
          <w:p w14:paraId="1771E343" w14:textId="7102C7F9" w:rsidR="00293375" w:rsidRDefault="00B7558E" w:rsidP="006A6E8F">
            <w:pPr>
              <w:jc w:val="center"/>
            </w:pPr>
            <w:r w:rsidRPr="006A6E8F">
              <w:t>default</w:t>
            </w:r>
          </w:p>
        </w:tc>
        <w:tc>
          <w:tcPr>
            <w:tcW w:w="3822" w:type="dxa"/>
          </w:tcPr>
          <w:p w14:paraId="07283438" w14:textId="300EF542" w:rsidR="00293375" w:rsidRDefault="008460CE" w:rsidP="006A6E8F">
            <w:pPr>
              <w:jc w:val="center"/>
            </w:pPr>
            <w:r>
              <w:t xml:space="preserve">Reference to the default behaviour for an </w:t>
            </w:r>
            <w:proofErr w:type="spellStart"/>
            <w:r>
              <w:t>AeSimu</w:t>
            </w:r>
            <w:proofErr w:type="spellEnd"/>
            <w:r>
              <w:t xml:space="preserve"> component</w:t>
            </w:r>
          </w:p>
        </w:tc>
      </w:tr>
      <w:tr w:rsidR="00B7558E" w14:paraId="6C2D1AF3" w14:textId="77777777" w:rsidTr="006A6E8F">
        <w:tc>
          <w:tcPr>
            <w:tcW w:w="2830" w:type="dxa"/>
          </w:tcPr>
          <w:p w14:paraId="01A095A4" w14:textId="7309DE26" w:rsidR="00B7558E" w:rsidRPr="006A6E8F" w:rsidRDefault="00B7558E" w:rsidP="00B7558E">
            <w:pPr>
              <w:jc w:val="center"/>
            </w:pPr>
            <w:proofErr w:type="spellStart"/>
            <w:r w:rsidRPr="00B7558E">
              <w:t>vc_cs</w:t>
            </w:r>
            <w:r w:rsidRPr="006A6E8F">
              <w:t>eSimu</w:t>
            </w:r>
            <w:proofErr w:type="spellEnd"/>
          </w:p>
        </w:tc>
        <w:tc>
          <w:tcPr>
            <w:tcW w:w="1134" w:type="dxa"/>
          </w:tcPr>
          <w:p w14:paraId="08995A58" w14:textId="354D88DF" w:rsidR="00B7558E" w:rsidRDefault="00B7558E" w:rsidP="00B7558E">
            <w:pPr>
              <w:jc w:val="center"/>
            </w:pPr>
            <w:r>
              <w:t>variable</w:t>
            </w:r>
          </w:p>
        </w:tc>
        <w:tc>
          <w:tcPr>
            <w:tcW w:w="1843" w:type="dxa"/>
          </w:tcPr>
          <w:p w14:paraId="7E2BAA6C" w14:textId="354115E6" w:rsidR="00B7558E" w:rsidRDefault="00B7558E" w:rsidP="00B7558E">
            <w:pPr>
              <w:jc w:val="center"/>
            </w:pPr>
            <w:r w:rsidRPr="006A6E8F">
              <w:t>default</w:t>
            </w:r>
          </w:p>
        </w:tc>
        <w:tc>
          <w:tcPr>
            <w:tcW w:w="3822" w:type="dxa"/>
          </w:tcPr>
          <w:p w14:paraId="6C35EF60" w14:textId="385BF6EF" w:rsidR="00B7558E" w:rsidRDefault="008460CE" w:rsidP="00B7558E">
            <w:pPr>
              <w:jc w:val="center"/>
            </w:pPr>
            <w:r>
              <w:t xml:space="preserve">Reference to the default behaviour for an </w:t>
            </w:r>
            <w:proofErr w:type="spellStart"/>
            <w:r>
              <w:t>CseSimu</w:t>
            </w:r>
            <w:proofErr w:type="spellEnd"/>
            <w:r>
              <w:t xml:space="preserve"> component</w:t>
            </w:r>
          </w:p>
        </w:tc>
      </w:tr>
      <w:tr w:rsidR="00B3671A" w14:paraId="3F0B509B" w14:textId="77777777" w:rsidTr="0074417C">
        <w:tc>
          <w:tcPr>
            <w:tcW w:w="2830" w:type="dxa"/>
          </w:tcPr>
          <w:p w14:paraId="27E77230" w14:textId="69982F6B" w:rsidR="00B3671A" w:rsidRPr="00B7558E" w:rsidRDefault="00B3671A" w:rsidP="00B3671A">
            <w:pPr>
              <w:jc w:val="center"/>
            </w:pPr>
            <w:proofErr w:type="spellStart"/>
            <w:r w:rsidRPr="00A03D00">
              <w:t>vc_</w:t>
            </w:r>
            <w:r>
              <w:t>primitiveContentRetrievedResource</w:t>
            </w:r>
            <w:proofErr w:type="spellEnd"/>
          </w:p>
        </w:tc>
        <w:tc>
          <w:tcPr>
            <w:tcW w:w="1134" w:type="dxa"/>
          </w:tcPr>
          <w:p w14:paraId="75147054" w14:textId="0E601495" w:rsidR="00B3671A" w:rsidRDefault="00B3671A" w:rsidP="00B3671A">
            <w:pPr>
              <w:jc w:val="center"/>
            </w:pPr>
            <w:r>
              <w:t>variable</w:t>
            </w:r>
          </w:p>
        </w:tc>
        <w:tc>
          <w:tcPr>
            <w:tcW w:w="1843" w:type="dxa"/>
          </w:tcPr>
          <w:p w14:paraId="2C263F00" w14:textId="17026382" w:rsidR="00B3671A" w:rsidRPr="00B3671A" w:rsidRDefault="00B3671A" w:rsidP="00B3671A">
            <w:pPr>
              <w:jc w:val="center"/>
            </w:pPr>
            <w:proofErr w:type="spellStart"/>
            <w:r>
              <w:t>PrimitiveContent</w:t>
            </w:r>
            <w:proofErr w:type="spellEnd"/>
          </w:p>
        </w:tc>
        <w:tc>
          <w:tcPr>
            <w:tcW w:w="3822" w:type="dxa"/>
          </w:tcPr>
          <w:p w14:paraId="524BBFD6" w14:textId="51B041BA" w:rsidR="00B3671A" w:rsidRDefault="00B3671A" w:rsidP="00B3671A">
            <w:pPr>
              <w:jc w:val="center"/>
            </w:pPr>
            <w:r>
              <w:t>Latest content of a RETRIEVE operation</w:t>
            </w:r>
          </w:p>
        </w:tc>
      </w:tr>
    </w:tbl>
    <w:p w14:paraId="62E7D5AD" w14:textId="6B205E9E" w:rsidR="00293375" w:rsidRDefault="00293375" w:rsidP="00E03711"/>
    <w:p w14:paraId="53DAD16D" w14:textId="1FD87DA2" w:rsidR="00B3671A" w:rsidRPr="006F4B2D" w:rsidRDefault="00B3671A" w:rsidP="00E03711">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those variables are required in Tester for the correct activation/deactivation of default behaviours.</w:t>
      </w:r>
    </w:p>
    <w:p w14:paraId="23DAB44F" w14:textId="4F58692C" w:rsidR="006F4B2D" w:rsidRDefault="006F4B2D" w:rsidP="006F4B2D">
      <w:pPr>
        <w:pStyle w:val="Heading3"/>
      </w:pPr>
      <w:r>
        <w:t>5.5.2</w:t>
      </w:r>
      <w:r w:rsidRPr="00BE543E">
        <w:tab/>
      </w:r>
      <w:proofErr w:type="spellStart"/>
      <w:r>
        <w:t>AeSimu</w:t>
      </w:r>
      <w:proofErr w:type="spellEnd"/>
    </w:p>
    <w:p w14:paraId="0DC7951A" w14:textId="60A48B71" w:rsidR="00B3671A" w:rsidRPr="00B3671A" w:rsidRDefault="00B3671A" w:rsidP="00E03711">
      <w:r>
        <w:t xml:space="preserve">The </w:t>
      </w:r>
      <w:proofErr w:type="spellStart"/>
      <w:r>
        <w:t>AeSimu</w:t>
      </w:r>
      <w:proofErr w:type="spellEnd"/>
      <w:r>
        <w:t xml:space="preserve">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318DC64B" w14:textId="77777777" w:rsidTr="00A03D00">
        <w:tc>
          <w:tcPr>
            <w:tcW w:w="2830" w:type="dxa"/>
          </w:tcPr>
          <w:p w14:paraId="024471D8" w14:textId="77777777" w:rsidR="00B3671A" w:rsidRPr="00A03D00" w:rsidRDefault="00B3671A" w:rsidP="00A03D00">
            <w:pPr>
              <w:jc w:val="center"/>
              <w:rPr>
                <w:b/>
              </w:rPr>
            </w:pPr>
            <w:r w:rsidRPr="00A03D00">
              <w:rPr>
                <w:b/>
              </w:rPr>
              <w:t>Name</w:t>
            </w:r>
          </w:p>
        </w:tc>
        <w:tc>
          <w:tcPr>
            <w:tcW w:w="1134" w:type="dxa"/>
          </w:tcPr>
          <w:p w14:paraId="16D015F5" w14:textId="77777777" w:rsidR="00B3671A" w:rsidRPr="00A03D00" w:rsidRDefault="00B3671A" w:rsidP="00A03D00">
            <w:pPr>
              <w:jc w:val="center"/>
              <w:rPr>
                <w:b/>
              </w:rPr>
            </w:pPr>
            <w:r w:rsidRPr="00A03D00">
              <w:rPr>
                <w:b/>
              </w:rPr>
              <w:t>Instance type</w:t>
            </w:r>
          </w:p>
        </w:tc>
        <w:tc>
          <w:tcPr>
            <w:tcW w:w="1843" w:type="dxa"/>
          </w:tcPr>
          <w:p w14:paraId="47E70B1B" w14:textId="77777777" w:rsidR="00B3671A" w:rsidRPr="00A03D00" w:rsidRDefault="00B3671A" w:rsidP="00A03D00">
            <w:pPr>
              <w:jc w:val="center"/>
              <w:rPr>
                <w:b/>
              </w:rPr>
            </w:pPr>
            <w:r w:rsidRPr="00A03D00">
              <w:rPr>
                <w:b/>
              </w:rPr>
              <w:t>Element type</w:t>
            </w:r>
          </w:p>
        </w:tc>
        <w:tc>
          <w:tcPr>
            <w:tcW w:w="3822" w:type="dxa"/>
          </w:tcPr>
          <w:p w14:paraId="05A1F702" w14:textId="77777777" w:rsidR="00B3671A" w:rsidRPr="00A03D00" w:rsidRDefault="00B3671A" w:rsidP="00A03D00">
            <w:pPr>
              <w:jc w:val="center"/>
              <w:rPr>
                <w:b/>
              </w:rPr>
            </w:pPr>
            <w:r w:rsidRPr="00A03D00">
              <w:rPr>
                <w:b/>
              </w:rPr>
              <w:t>Description</w:t>
            </w:r>
          </w:p>
        </w:tc>
      </w:tr>
      <w:tr w:rsidR="00B3671A" w14:paraId="1F83224D" w14:textId="77777777" w:rsidTr="00A03D00">
        <w:tc>
          <w:tcPr>
            <w:tcW w:w="2830" w:type="dxa"/>
          </w:tcPr>
          <w:p w14:paraId="26FCF86D" w14:textId="090BDB75" w:rsidR="00B3671A" w:rsidRDefault="00B3671A" w:rsidP="00A03D00">
            <w:pPr>
              <w:jc w:val="center"/>
            </w:pPr>
            <w:proofErr w:type="spellStart"/>
            <w:r>
              <w:t>mcaPort</w:t>
            </w:r>
            <w:proofErr w:type="spellEnd"/>
          </w:p>
        </w:tc>
        <w:tc>
          <w:tcPr>
            <w:tcW w:w="1134" w:type="dxa"/>
          </w:tcPr>
          <w:p w14:paraId="51D32485" w14:textId="77777777" w:rsidR="00B3671A" w:rsidRDefault="00B3671A" w:rsidP="00A03D00">
            <w:pPr>
              <w:jc w:val="center"/>
            </w:pPr>
            <w:r>
              <w:t>port</w:t>
            </w:r>
          </w:p>
        </w:tc>
        <w:tc>
          <w:tcPr>
            <w:tcW w:w="1843" w:type="dxa"/>
          </w:tcPr>
          <w:p w14:paraId="2C2CE1A0" w14:textId="4ED1E272" w:rsidR="00B3671A" w:rsidRDefault="00B3671A" w:rsidP="00A03D00">
            <w:pPr>
              <w:jc w:val="center"/>
            </w:pPr>
            <w:r>
              <w:t>OneM2MPort</w:t>
            </w:r>
          </w:p>
        </w:tc>
        <w:tc>
          <w:tcPr>
            <w:tcW w:w="3822" w:type="dxa"/>
          </w:tcPr>
          <w:p w14:paraId="50D892C3" w14:textId="5876AD79" w:rsidR="00B3671A" w:rsidRDefault="00B3671A" w:rsidP="00A03D00">
            <w:pPr>
              <w:jc w:val="center"/>
            </w:pPr>
            <w:r>
              <w:t xml:space="preserve">Port that implements the </w:t>
            </w:r>
            <w:proofErr w:type="spellStart"/>
            <w:r>
              <w:t>mca</w:t>
            </w:r>
            <w:proofErr w:type="spellEnd"/>
            <w:r>
              <w:t xml:space="preserve"> interface when test system is the client (sending requests)</w:t>
            </w:r>
          </w:p>
        </w:tc>
      </w:tr>
      <w:tr w:rsidR="00B3671A" w14:paraId="3509C3F2" w14:textId="77777777" w:rsidTr="00A03D00">
        <w:tc>
          <w:tcPr>
            <w:tcW w:w="2830" w:type="dxa"/>
          </w:tcPr>
          <w:p w14:paraId="04C7A730" w14:textId="46FA5048" w:rsidR="00B3671A" w:rsidRDefault="00B3671A" w:rsidP="00B3671A">
            <w:pPr>
              <w:jc w:val="center"/>
            </w:pPr>
            <w:proofErr w:type="spellStart"/>
            <w:r>
              <w:t>mcaPortIn</w:t>
            </w:r>
            <w:proofErr w:type="spellEnd"/>
          </w:p>
        </w:tc>
        <w:tc>
          <w:tcPr>
            <w:tcW w:w="1134" w:type="dxa"/>
          </w:tcPr>
          <w:p w14:paraId="7A658D4A" w14:textId="77777777" w:rsidR="00B3671A" w:rsidRDefault="00B3671A" w:rsidP="00B3671A">
            <w:pPr>
              <w:jc w:val="center"/>
            </w:pPr>
            <w:r>
              <w:t>port</w:t>
            </w:r>
          </w:p>
        </w:tc>
        <w:tc>
          <w:tcPr>
            <w:tcW w:w="1843" w:type="dxa"/>
          </w:tcPr>
          <w:p w14:paraId="24EA3A35" w14:textId="17C1D3B6" w:rsidR="00B3671A" w:rsidRDefault="00B3671A" w:rsidP="00B3671A">
            <w:pPr>
              <w:jc w:val="center"/>
            </w:pPr>
            <w:r>
              <w:t>OneM2MPort</w:t>
            </w:r>
          </w:p>
        </w:tc>
        <w:tc>
          <w:tcPr>
            <w:tcW w:w="3822" w:type="dxa"/>
          </w:tcPr>
          <w:p w14:paraId="48C7D380" w14:textId="4B5515D3" w:rsidR="00B3671A" w:rsidRDefault="00B3671A" w:rsidP="00B3671A">
            <w:pPr>
              <w:jc w:val="center"/>
            </w:pPr>
            <w:r>
              <w:t xml:space="preserve">Port that implements the </w:t>
            </w:r>
            <w:proofErr w:type="spellStart"/>
            <w:r>
              <w:t>mca</w:t>
            </w:r>
            <w:proofErr w:type="spellEnd"/>
            <w:r>
              <w:t xml:space="preserve"> interface when test system is the server (receiving requests)</w:t>
            </w:r>
          </w:p>
        </w:tc>
      </w:tr>
      <w:tr w:rsidR="00B3671A" w14:paraId="37E226F4" w14:textId="77777777" w:rsidTr="00A03D00">
        <w:tc>
          <w:tcPr>
            <w:tcW w:w="2830" w:type="dxa"/>
          </w:tcPr>
          <w:p w14:paraId="5BB94237" w14:textId="7F7CBD4A" w:rsidR="00B3671A" w:rsidRDefault="00B3671A" w:rsidP="00A03D00">
            <w:pPr>
              <w:jc w:val="center"/>
            </w:pPr>
            <w:r>
              <w:lastRenderedPageBreak/>
              <w:t>vc_ae2</w:t>
            </w:r>
          </w:p>
        </w:tc>
        <w:tc>
          <w:tcPr>
            <w:tcW w:w="1134" w:type="dxa"/>
          </w:tcPr>
          <w:p w14:paraId="6D2E2A65" w14:textId="2FB2486A" w:rsidR="00B3671A" w:rsidRDefault="00B3671A" w:rsidP="00A03D00">
            <w:pPr>
              <w:jc w:val="center"/>
            </w:pPr>
            <w:r>
              <w:t>test component</w:t>
            </w:r>
          </w:p>
        </w:tc>
        <w:tc>
          <w:tcPr>
            <w:tcW w:w="1843" w:type="dxa"/>
          </w:tcPr>
          <w:p w14:paraId="1F1D4C8B" w14:textId="0617A501" w:rsidR="00B3671A" w:rsidRDefault="00B3671A" w:rsidP="00A03D00">
            <w:pPr>
              <w:jc w:val="center"/>
            </w:pPr>
            <w:proofErr w:type="spellStart"/>
            <w:r>
              <w:t>AeSimu</w:t>
            </w:r>
            <w:proofErr w:type="spellEnd"/>
          </w:p>
        </w:tc>
        <w:tc>
          <w:tcPr>
            <w:tcW w:w="3822" w:type="dxa"/>
          </w:tcPr>
          <w:p w14:paraId="420E410B" w14:textId="375E3DE9" w:rsidR="00B3671A" w:rsidRDefault="00B3671A" w:rsidP="00A03D00">
            <w:pPr>
              <w:jc w:val="center"/>
            </w:pPr>
            <w:r>
              <w:t>Reference to the AE2 component when required</w:t>
            </w:r>
          </w:p>
        </w:tc>
      </w:tr>
      <w:tr w:rsidR="00B3671A" w14:paraId="4441F75D" w14:textId="77777777" w:rsidTr="00A03D00">
        <w:tc>
          <w:tcPr>
            <w:tcW w:w="2830" w:type="dxa"/>
          </w:tcPr>
          <w:p w14:paraId="79FD1DF4" w14:textId="0804089F" w:rsidR="00B3671A" w:rsidRDefault="00B3671A" w:rsidP="00B3671A">
            <w:pPr>
              <w:jc w:val="center"/>
            </w:pPr>
            <w:r>
              <w:t>vc_cse1</w:t>
            </w:r>
          </w:p>
        </w:tc>
        <w:tc>
          <w:tcPr>
            <w:tcW w:w="1134" w:type="dxa"/>
          </w:tcPr>
          <w:p w14:paraId="7E730622" w14:textId="67DE8BED" w:rsidR="00B3671A" w:rsidRDefault="00B3671A" w:rsidP="00B3671A">
            <w:pPr>
              <w:jc w:val="center"/>
            </w:pPr>
            <w:r>
              <w:t>test component</w:t>
            </w:r>
          </w:p>
        </w:tc>
        <w:tc>
          <w:tcPr>
            <w:tcW w:w="1843" w:type="dxa"/>
          </w:tcPr>
          <w:p w14:paraId="1DBF4728" w14:textId="2FEEFF87" w:rsidR="00B3671A" w:rsidRDefault="00B3671A" w:rsidP="00B3671A">
            <w:pPr>
              <w:jc w:val="center"/>
            </w:pPr>
            <w:proofErr w:type="spellStart"/>
            <w:r>
              <w:t>CseSimu</w:t>
            </w:r>
            <w:proofErr w:type="spellEnd"/>
          </w:p>
        </w:tc>
        <w:tc>
          <w:tcPr>
            <w:tcW w:w="3822" w:type="dxa"/>
          </w:tcPr>
          <w:p w14:paraId="4E19864C" w14:textId="253CF937" w:rsidR="00B3671A" w:rsidRDefault="00B3671A" w:rsidP="00B3671A">
            <w:pPr>
              <w:jc w:val="center"/>
            </w:pPr>
            <w:r>
              <w:t>Reference to the CSE1 component when CF02 is used</w:t>
            </w:r>
          </w:p>
        </w:tc>
      </w:tr>
      <w:tr w:rsidR="00B3671A" w14:paraId="29FBD077" w14:textId="77777777" w:rsidTr="00A03D00">
        <w:tc>
          <w:tcPr>
            <w:tcW w:w="2830" w:type="dxa"/>
          </w:tcPr>
          <w:p w14:paraId="31BB77E3" w14:textId="41750CA8" w:rsidR="00B3671A" w:rsidRDefault="00B3671A" w:rsidP="00A03D00">
            <w:pPr>
              <w:jc w:val="center"/>
            </w:pPr>
            <w:r w:rsidRPr="00A03D00">
              <w:t>vc_</w:t>
            </w:r>
            <w:r>
              <w:t>auxiliaryAe2Up</w:t>
            </w:r>
          </w:p>
        </w:tc>
        <w:tc>
          <w:tcPr>
            <w:tcW w:w="1134" w:type="dxa"/>
          </w:tcPr>
          <w:p w14:paraId="7FF315C7" w14:textId="77777777" w:rsidR="00B3671A" w:rsidRDefault="00B3671A" w:rsidP="00A03D00">
            <w:pPr>
              <w:jc w:val="center"/>
            </w:pPr>
            <w:r>
              <w:t>variable</w:t>
            </w:r>
          </w:p>
        </w:tc>
        <w:tc>
          <w:tcPr>
            <w:tcW w:w="1843" w:type="dxa"/>
          </w:tcPr>
          <w:p w14:paraId="2B977D16" w14:textId="0B1C7EB2" w:rsidR="00B3671A" w:rsidRDefault="00B3671A" w:rsidP="00A03D00">
            <w:pPr>
              <w:jc w:val="center"/>
            </w:pPr>
            <w:proofErr w:type="spellStart"/>
            <w:r>
              <w:t>boolean</w:t>
            </w:r>
            <w:proofErr w:type="spellEnd"/>
          </w:p>
        </w:tc>
        <w:tc>
          <w:tcPr>
            <w:tcW w:w="3822" w:type="dxa"/>
          </w:tcPr>
          <w:p w14:paraId="6DA69054" w14:textId="2D3F8026" w:rsidR="00B3671A" w:rsidRDefault="00B3671A" w:rsidP="00A03D00">
            <w:pPr>
              <w:jc w:val="center"/>
            </w:pPr>
            <w:r>
              <w:t>Flag to indicate that AE2 component has been started</w:t>
            </w:r>
          </w:p>
        </w:tc>
      </w:tr>
      <w:tr w:rsidR="00B3671A" w14:paraId="4524421C" w14:textId="77777777" w:rsidTr="00A03D00">
        <w:tc>
          <w:tcPr>
            <w:tcW w:w="2830" w:type="dxa"/>
          </w:tcPr>
          <w:p w14:paraId="46F2647F" w14:textId="0D3651D4" w:rsidR="00B3671A" w:rsidRPr="00E03711" w:rsidRDefault="00B3671A" w:rsidP="00B3671A">
            <w:pPr>
              <w:jc w:val="center"/>
              <w:rPr>
                <w:b/>
              </w:rPr>
            </w:pPr>
            <w:proofErr w:type="spellStart"/>
            <w:r w:rsidRPr="00A03D00">
              <w:t>vc_</w:t>
            </w:r>
            <w:r>
              <w:t>ae</w:t>
            </w:r>
            <w:r w:rsidRPr="00A03D00">
              <w:t>AuxIndex</w:t>
            </w:r>
            <w:proofErr w:type="spellEnd"/>
          </w:p>
        </w:tc>
        <w:tc>
          <w:tcPr>
            <w:tcW w:w="1134" w:type="dxa"/>
          </w:tcPr>
          <w:p w14:paraId="5C0644F6" w14:textId="2B2ADA8C" w:rsidR="00B3671A" w:rsidRDefault="00B3671A" w:rsidP="00B3671A">
            <w:pPr>
              <w:jc w:val="center"/>
            </w:pPr>
            <w:r>
              <w:t>variable</w:t>
            </w:r>
          </w:p>
        </w:tc>
        <w:tc>
          <w:tcPr>
            <w:tcW w:w="1843" w:type="dxa"/>
          </w:tcPr>
          <w:p w14:paraId="77906FA0" w14:textId="260EE907" w:rsidR="00B3671A" w:rsidRDefault="00B3671A" w:rsidP="00B3671A">
            <w:pPr>
              <w:jc w:val="center"/>
            </w:pPr>
            <w:r w:rsidRPr="00A03D00">
              <w:t>integer</w:t>
            </w:r>
          </w:p>
        </w:tc>
        <w:tc>
          <w:tcPr>
            <w:tcW w:w="3822" w:type="dxa"/>
          </w:tcPr>
          <w:p w14:paraId="7B173A4B" w14:textId="15A644D8" w:rsidR="00B3671A" w:rsidRDefault="00B3671A" w:rsidP="00B3671A">
            <w:pPr>
              <w:jc w:val="center"/>
            </w:pPr>
            <w:r>
              <w:t xml:space="preserve">Index of the AE resource in </w:t>
            </w:r>
            <w:proofErr w:type="spellStart"/>
            <w:r>
              <w:t>vc_resourcesList</w:t>
            </w:r>
            <w:proofErr w:type="spellEnd"/>
          </w:p>
        </w:tc>
      </w:tr>
      <w:tr w:rsidR="00B3671A" w14:paraId="7293E0A3" w14:textId="77777777" w:rsidTr="00A03D00">
        <w:tc>
          <w:tcPr>
            <w:tcW w:w="2830" w:type="dxa"/>
          </w:tcPr>
          <w:p w14:paraId="224AE118" w14:textId="4ACB10E3" w:rsidR="00B3671A" w:rsidRDefault="00B3671A" w:rsidP="00B3671A">
            <w:pPr>
              <w:jc w:val="center"/>
            </w:pPr>
          </w:p>
        </w:tc>
        <w:tc>
          <w:tcPr>
            <w:tcW w:w="1134" w:type="dxa"/>
          </w:tcPr>
          <w:p w14:paraId="2DAA11AA" w14:textId="7D4CE5F2" w:rsidR="00B3671A" w:rsidRDefault="00B3671A" w:rsidP="00B3671A">
            <w:pPr>
              <w:jc w:val="center"/>
            </w:pPr>
          </w:p>
        </w:tc>
        <w:tc>
          <w:tcPr>
            <w:tcW w:w="1843" w:type="dxa"/>
          </w:tcPr>
          <w:p w14:paraId="70746638" w14:textId="68BB8792" w:rsidR="00B3671A" w:rsidRDefault="00B3671A" w:rsidP="00B3671A">
            <w:pPr>
              <w:jc w:val="center"/>
            </w:pPr>
          </w:p>
        </w:tc>
        <w:tc>
          <w:tcPr>
            <w:tcW w:w="3822" w:type="dxa"/>
          </w:tcPr>
          <w:p w14:paraId="3C826CC7" w14:textId="397C1843" w:rsidR="00B3671A" w:rsidRDefault="00B3671A" w:rsidP="00B3671A">
            <w:pPr>
              <w:jc w:val="center"/>
            </w:pPr>
          </w:p>
        </w:tc>
      </w:tr>
    </w:tbl>
    <w:p w14:paraId="5B9F1DBB" w14:textId="77777777" w:rsidR="00B3671A" w:rsidRPr="00B3671A" w:rsidRDefault="00B3671A" w:rsidP="00E03711"/>
    <w:p w14:paraId="59748425" w14:textId="4683C97F" w:rsidR="006F4B2D" w:rsidRDefault="006F4B2D" w:rsidP="006F4B2D">
      <w:pPr>
        <w:pStyle w:val="Heading3"/>
      </w:pPr>
      <w:r>
        <w:t>5.5.3</w:t>
      </w:r>
      <w:r w:rsidRPr="00BE543E">
        <w:tab/>
      </w:r>
      <w:proofErr w:type="spellStart"/>
      <w:r>
        <w:t>CseSimu</w:t>
      </w:r>
      <w:proofErr w:type="spellEnd"/>
    </w:p>
    <w:p w14:paraId="514453E8" w14:textId="615B46D0" w:rsidR="00B3671A" w:rsidRPr="00B3671A" w:rsidRDefault="00B3671A" w:rsidP="00B3671A">
      <w:r>
        <w:t xml:space="preserve">The </w:t>
      </w:r>
      <w:proofErr w:type="spellStart"/>
      <w:r>
        <w:t>CseSimu</w:t>
      </w:r>
      <w:proofErr w:type="spellEnd"/>
      <w:r>
        <w:t xml:space="preserve"> test component extends the Tester component by adding elements specific to an CSE entity. The following table summarizes those elements:</w:t>
      </w:r>
    </w:p>
    <w:p w14:paraId="48D5E879" w14:textId="77777777" w:rsidR="00B3671A" w:rsidRPr="00B3671A" w:rsidRDefault="00B3671A" w:rsidP="00E03711"/>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682F1BE5" w14:textId="77777777" w:rsidTr="00A03D00">
        <w:tc>
          <w:tcPr>
            <w:tcW w:w="2830" w:type="dxa"/>
          </w:tcPr>
          <w:p w14:paraId="3F37CDDB" w14:textId="77777777" w:rsidR="00B3671A" w:rsidRPr="00A03D00" w:rsidRDefault="00B3671A" w:rsidP="00A03D00">
            <w:pPr>
              <w:jc w:val="center"/>
              <w:rPr>
                <w:b/>
              </w:rPr>
            </w:pPr>
            <w:r w:rsidRPr="00A03D00">
              <w:rPr>
                <w:b/>
              </w:rPr>
              <w:t>Name</w:t>
            </w:r>
          </w:p>
        </w:tc>
        <w:tc>
          <w:tcPr>
            <w:tcW w:w="1134" w:type="dxa"/>
          </w:tcPr>
          <w:p w14:paraId="5AE11C61" w14:textId="77777777" w:rsidR="00B3671A" w:rsidRPr="00A03D00" w:rsidRDefault="00B3671A" w:rsidP="00A03D00">
            <w:pPr>
              <w:jc w:val="center"/>
              <w:rPr>
                <w:b/>
              </w:rPr>
            </w:pPr>
            <w:r w:rsidRPr="00A03D00">
              <w:rPr>
                <w:b/>
              </w:rPr>
              <w:t>Instance type</w:t>
            </w:r>
          </w:p>
        </w:tc>
        <w:tc>
          <w:tcPr>
            <w:tcW w:w="1843" w:type="dxa"/>
          </w:tcPr>
          <w:p w14:paraId="090A9C91" w14:textId="77777777" w:rsidR="00B3671A" w:rsidRPr="00A03D00" w:rsidRDefault="00B3671A" w:rsidP="00A03D00">
            <w:pPr>
              <w:jc w:val="center"/>
              <w:rPr>
                <w:b/>
              </w:rPr>
            </w:pPr>
            <w:r w:rsidRPr="00A03D00">
              <w:rPr>
                <w:b/>
              </w:rPr>
              <w:t>Element type</w:t>
            </w:r>
          </w:p>
        </w:tc>
        <w:tc>
          <w:tcPr>
            <w:tcW w:w="3822" w:type="dxa"/>
          </w:tcPr>
          <w:p w14:paraId="77252CA8" w14:textId="77777777" w:rsidR="00B3671A" w:rsidRPr="00A03D00" w:rsidRDefault="00B3671A" w:rsidP="00A03D00">
            <w:pPr>
              <w:jc w:val="center"/>
              <w:rPr>
                <w:b/>
              </w:rPr>
            </w:pPr>
            <w:r w:rsidRPr="00A03D00">
              <w:rPr>
                <w:b/>
              </w:rPr>
              <w:t>Description</w:t>
            </w:r>
          </w:p>
        </w:tc>
      </w:tr>
      <w:tr w:rsidR="00B3671A" w14:paraId="659B8392" w14:textId="77777777" w:rsidTr="00A03D00">
        <w:tc>
          <w:tcPr>
            <w:tcW w:w="2830" w:type="dxa"/>
          </w:tcPr>
          <w:p w14:paraId="724E0B90" w14:textId="77777777" w:rsidR="00B3671A" w:rsidRDefault="00B3671A" w:rsidP="00A03D00">
            <w:pPr>
              <w:jc w:val="center"/>
            </w:pPr>
            <w:proofErr w:type="spellStart"/>
            <w:r>
              <w:t>mcaPort</w:t>
            </w:r>
            <w:proofErr w:type="spellEnd"/>
          </w:p>
        </w:tc>
        <w:tc>
          <w:tcPr>
            <w:tcW w:w="1134" w:type="dxa"/>
          </w:tcPr>
          <w:p w14:paraId="371E7851" w14:textId="77777777" w:rsidR="00B3671A" w:rsidRDefault="00B3671A" w:rsidP="00A03D00">
            <w:pPr>
              <w:jc w:val="center"/>
            </w:pPr>
            <w:r>
              <w:t>port</w:t>
            </w:r>
          </w:p>
        </w:tc>
        <w:tc>
          <w:tcPr>
            <w:tcW w:w="1843" w:type="dxa"/>
          </w:tcPr>
          <w:p w14:paraId="26FA8F92" w14:textId="77777777" w:rsidR="00B3671A" w:rsidRDefault="00B3671A" w:rsidP="00A03D00">
            <w:pPr>
              <w:jc w:val="center"/>
            </w:pPr>
            <w:r>
              <w:t>OneM2MPort</w:t>
            </w:r>
          </w:p>
        </w:tc>
        <w:tc>
          <w:tcPr>
            <w:tcW w:w="3822" w:type="dxa"/>
          </w:tcPr>
          <w:p w14:paraId="7562AD33" w14:textId="77777777" w:rsidR="00B3671A" w:rsidRDefault="00B3671A" w:rsidP="00A03D00">
            <w:pPr>
              <w:jc w:val="center"/>
            </w:pPr>
            <w:r>
              <w:t xml:space="preserve">Port that implements the </w:t>
            </w:r>
            <w:proofErr w:type="spellStart"/>
            <w:r>
              <w:t>mca</w:t>
            </w:r>
            <w:proofErr w:type="spellEnd"/>
            <w:r>
              <w:t xml:space="preserve"> interface when test system is the client (sending requests)</w:t>
            </w:r>
          </w:p>
        </w:tc>
      </w:tr>
      <w:tr w:rsidR="00B3671A" w14:paraId="248AC912" w14:textId="77777777" w:rsidTr="00A03D00">
        <w:tc>
          <w:tcPr>
            <w:tcW w:w="2830" w:type="dxa"/>
          </w:tcPr>
          <w:p w14:paraId="1A137698" w14:textId="77777777" w:rsidR="00B3671A" w:rsidRDefault="00B3671A" w:rsidP="00A03D00">
            <w:pPr>
              <w:jc w:val="center"/>
            </w:pPr>
            <w:proofErr w:type="spellStart"/>
            <w:r>
              <w:t>mcaPortIn</w:t>
            </w:r>
            <w:proofErr w:type="spellEnd"/>
          </w:p>
        </w:tc>
        <w:tc>
          <w:tcPr>
            <w:tcW w:w="1134" w:type="dxa"/>
          </w:tcPr>
          <w:p w14:paraId="77B9770A" w14:textId="77777777" w:rsidR="00B3671A" w:rsidRDefault="00B3671A" w:rsidP="00A03D00">
            <w:pPr>
              <w:jc w:val="center"/>
            </w:pPr>
            <w:r>
              <w:t>port</w:t>
            </w:r>
          </w:p>
        </w:tc>
        <w:tc>
          <w:tcPr>
            <w:tcW w:w="1843" w:type="dxa"/>
          </w:tcPr>
          <w:p w14:paraId="2118A1F6" w14:textId="77777777" w:rsidR="00B3671A" w:rsidRDefault="00B3671A" w:rsidP="00A03D00">
            <w:pPr>
              <w:jc w:val="center"/>
            </w:pPr>
            <w:r>
              <w:t>OneM2MPort</w:t>
            </w:r>
          </w:p>
        </w:tc>
        <w:tc>
          <w:tcPr>
            <w:tcW w:w="3822" w:type="dxa"/>
          </w:tcPr>
          <w:p w14:paraId="490A206D" w14:textId="77777777" w:rsidR="00B3671A" w:rsidRDefault="00B3671A" w:rsidP="00A03D00">
            <w:pPr>
              <w:jc w:val="center"/>
            </w:pPr>
            <w:r>
              <w:t xml:space="preserve">Port that implements the </w:t>
            </w:r>
            <w:proofErr w:type="spellStart"/>
            <w:r>
              <w:t>mca</w:t>
            </w:r>
            <w:proofErr w:type="spellEnd"/>
            <w:r>
              <w:t xml:space="preserve"> interface when test system is the server (receiving requests)</w:t>
            </w:r>
          </w:p>
        </w:tc>
      </w:tr>
      <w:tr w:rsidR="00B3671A" w14:paraId="6C8185FE" w14:textId="77777777" w:rsidTr="00A03D00">
        <w:tc>
          <w:tcPr>
            <w:tcW w:w="2830" w:type="dxa"/>
          </w:tcPr>
          <w:p w14:paraId="2CA14890" w14:textId="713B708C" w:rsidR="00B3671A" w:rsidRDefault="00B3671A" w:rsidP="00B3671A">
            <w:pPr>
              <w:jc w:val="center"/>
            </w:pPr>
            <w:proofErr w:type="spellStart"/>
            <w:r>
              <w:t>mccPort</w:t>
            </w:r>
            <w:proofErr w:type="spellEnd"/>
          </w:p>
        </w:tc>
        <w:tc>
          <w:tcPr>
            <w:tcW w:w="1134" w:type="dxa"/>
          </w:tcPr>
          <w:p w14:paraId="42699195" w14:textId="5AB94248" w:rsidR="00B3671A" w:rsidRDefault="00B3671A" w:rsidP="00B3671A">
            <w:pPr>
              <w:jc w:val="center"/>
            </w:pPr>
            <w:r>
              <w:t>port</w:t>
            </w:r>
          </w:p>
        </w:tc>
        <w:tc>
          <w:tcPr>
            <w:tcW w:w="1843" w:type="dxa"/>
          </w:tcPr>
          <w:p w14:paraId="6702CFBA" w14:textId="10309F59" w:rsidR="00B3671A" w:rsidRDefault="00B3671A" w:rsidP="00B3671A">
            <w:pPr>
              <w:jc w:val="center"/>
            </w:pPr>
            <w:r>
              <w:t>OneM2MPort</w:t>
            </w:r>
          </w:p>
        </w:tc>
        <w:tc>
          <w:tcPr>
            <w:tcW w:w="3822" w:type="dxa"/>
          </w:tcPr>
          <w:p w14:paraId="71E80129" w14:textId="0BD3737E" w:rsidR="00B3671A" w:rsidRDefault="00B3671A" w:rsidP="00B3671A">
            <w:pPr>
              <w:jc w:val="center"/>
            </w:pPr>
            <w:r>
              <w:t>Port that implements the mcc interface when test system is the client (sending requests)</w:t>
            </w:r>
          </w:p>
        </w:tc>
      </w:tr>
      <w:tr w:rsidR="00B3671A" w14:paraId="63C53837" w14:textId="77777777" w:rsidTr="00A03D00">
        <w:tc>
          <w:tcPr>
            <w:tcW w:w="2830" w:type="dxa"/>
          </w:tcPr>
          <w:p w14:paraId="717C80DA" w14:textId="58B38DF7" w:rsidR="00B3671A" w:rsidRDefault="00B3671A" w:rsidP="00B3671A">
            <w:pPr>
              <w:jc w:val="center"/>
            </w:pPr>
            <w:proofErr w:type="spellStart"/>
            <w:r>
              <w:t>mccPortIn</w:t>
            </w:r>
            <w:proofErr w:type="spellEnd"/>
          </w:p>
        </w:tc>
        <w:tc>
          <w:tcPr>
            <w:tcW w:w="1134" w:type="dxa"/>
          </w:tcPr>
          <w:p w14:paraId="50682EFE" w14:textId="0B1A2D3C" w:rsidR="00B3671A" w:rsidRDefault="00B3671A" w:rsidP="00B3671A">
            <w:pPr>
              <w:jc w:val="center"/>
            </w:pPr>
            <w:r>
              <w:t>port</w:t>
            </w:r>
          </w:p>
        </w:tc>
        <w:tc>
          <w:tcPr>
            <w:tcW w:w="1843" w:type="dxa"/>
          </w:tcPr>
          <w:p w14:paraId="47DFB398" w14:textId="06460987" w:rsidR="00B3671A" w:rsidRDefault="00B3671A" w:rsidP="00B3671A">
            <w:pPr>
              <w:jc w:val="center"/>
            </w:pPr>
            <w:r>
              <w:t>OneM2MPort</w:t>
            </w:r>
          </w:p>
        </w:tc>
        <w:tc>
          <w:tcPr>
            <w:tcW w:w="3822" w:type="dxa"/>
          </w:tcPr>
          <w:p w14:paraId="6BF9A894" w14:textId="23C5B9EE" w:rsidR="00B3671A" w:rsidRDefault="00B3671A" w:rsidP="00B3671A">
            <w:pPr>
              <w:jc w:val="center"/>
            </w:pPr>
            <w:r>
              <w:t>Port that implements the mcc interface when test system is the server (receiving requests)</w:t>
            </w:r>
          </w:p>
        </w:tc>
      </w:tr>
      <w:tr w:rsidR="00B3671A" w14:paraId="52F2E1FE" w14:textId="77777777" w:rsidTr="00A03D00">
        <w:tc>
          <w:tcPr>
            <w:tcW w:w="2830" w:type="dxa"/>
          </w:tcPr>
          <w:p w14:paraId="2D387D0E" w14:textId="54D9BAC1" w:rsidR="00B3671A" w:rsidRDefault="00B3671A" w:rsidP="00B3671A">
            <w:pPr>
              <w:jc w:val="center"/>
            </w:pPr>
            <w:r>
              <w:t>vc_ae1</w:t>
            </w:r>
          </w:p>
        </w:tc>
        <w:tc>
          <w:tcPr>
            <w:tcW w:w="1134" w:type="dxa"/>
          </w:tcPr>
          <w:p w14:paraId="6B225721" w14:textId="77777777" w:rsidR="00B3671A" w:rsidRDefault="00B3671A" w:rsidP="00B3671A">
            <w:pPr>
              <w:jc w:val="center"/>
            </w:pPr>
            <w:r>
              <w:t>test component</w:t>
            </w:r>
          </w:p>
        </w:tc>
        <w:tc>
          <w:tcPr>
            <w:tcW w:w="1843" w:type="dxa"/>
          </w:tcPr>
          <w:p w14:paraId="1F756D0C" w14:textId="77777777" w:rsidR="00B3671A" w:rsidRDefault="00B3671A" w:rsidP="00B3671A">
            <w:pPr>
              <w:jc w:val="center"/>
            </w:pPr>
            <w:proofErr w:type="spellStart"/>
            <w:r>
              <w:t>CseSimu</w:t>
            </w:r>
            <w:proofErr w:type="spellEnd"/>
          </w:p>
        </w:tc>
        <w:tc>
          <w:tcPr>
            <w:tcW w:w="3822" w:type="dxa"/>
          </w:tcPr>
          <w:p w14:paraId="76E53A1A" w14:textId="713ED363" w:rsidR="00B3671A" w:rsidRDefault="00B3671A" w:rsidP="00B3671A">
            <w:pPr>
              <w:jc w:val="center"/>
            </w:pPr>
            <w:r>
              <w:t>Reference to the CSE1 component when CF02 (</w:t>
            </w:r>
            <w:proofErr w:type="spellStart"/>
            <w:r>
              <w:t>CseSimu</w:t>
            </w:r>
            <w:proofErr w:type="spellEnd"/>
            <w:r>
              <w:t xml:space="preserve"> as master) is used</w:t>
            </w:r>
          </w:p>
        </w:tc>
      </w:tr>
      <w:tr w:rsidR="00B3671A" w14:paraId="60CD4876" w14:textId="77777777" w:rsidTr="00A03D00">
        <w:tc>
          <w:tcPr>
            <w:tcW w:w="2830" w:type="dxa"/>
          </w:tcPr>
          <w:p w14:paraId="4AD4B280" w14:textId="00A187BF" w:rsidR="00B3671A" w:rsidRDefault="00B3671A" w:rsidP="00B3671A">
            <w:pPr>
              <w:jc w:val="center"/>
            </w:pPr>
            <w:proofErr w:type="spellStart"/>
            <w:r w:rsidRPr="00A03D00">
              <w:t>vc_</w:t>
            </w:r>
            <w:r>
              <w:t>localR</w:t>
            </w:r>
            <w:r w:rsidRPr="00A03D00">
              <w:t>esourcesList</w:t>
            </w:r>
            <w:proofErr w:type="spellEnd"/>
          </w:p>
        </w:tc>
        <w:tc>
          <w:tcPr>
            <w:tcW w:w="1134" w:type="dxa"/>
          </w:tcPr>
          <w:p w14:paraId="5CD0C18C" w14:textId="30A6FCC7" w:rsidR="00B3671A" w:rsidRDefault="00B3671A" w:rsidP="00B3671A">
            <w:pPr>
              <w:jc w:val="center"/>
            </w:pPr>
            <w:r>
              <w:t>variable</w:t>
            </w:r>
          </w:p>
        </w:tc>
        <w:tc>
          <w:tcPr>
            <w:tcW w:w="1843" w:type="dxa"/>
          </w:tcPr>
          <w:p w14:paraId="4F9E0B06" w14:textId="4F33B729" w:rsidR="00B3671A" w:rsidRDefault="00B3671A" w:rsidP="00B3671A">
            <w:pPr>
              <w:jc w:val="center"/>
            </w:pPr>
            <w:proofErr w:type="spellStart"/>
            <w:r w:rsidRPr="00A03D00">
              <w:t>MyResourcesList</w:t>
            </w:r>
            <w:proofErr w:type="spellEnd"/>
          </w:p>
        </w:tc>
        <w:tc>
          <w:tcPr>
            <w:tcW w:w="3822" w:type="dxa"/>
          </w:tcPr>
          <w:p w14:paraId="7D19C5FC" w14:textId="349B7D41" w:rsidR="00B3671A" w:rsidRDefault="00B3671A" w:rsidP="00B3671A">
            <w:pPr>
              <w:jc w:val="center"/>
            </w:pPr>
            <w:r>
              <w:t>List of all resources created by the IUT on the test system</w:t>
            </w:r>
          </w:p>
        </w:tc>
      </w:tr>
      <w:tr w:rsidR="00B3671A" w14:paraId="454E6578" w14:textId="77777777" w:rsidTr="00A03D00">
        <w:tc>
          <w:tcPr>
            <w:tcW w:w="2830" w:type="dxa"/>
          </w:tcPr>
          <w:p w14:paraId="3E61B0B5" w14:textId="263B5A5E" w:rsidR="00B3671A" w:rsidRDefault="00B3671A" w:rsidP="00B3671A">
            <w:pPr>
              <w:jc w:val="center"/>
            </w:pPr>
            <w:proofErr w:type="spellStart"/>
            <w:r w:rsidRPr="00A03D00">
              <w:t>vc_</w:t>
            </w:r>
            <w:r>
              <w:t>localRemoteCse</w:t>
            </w:r>
            <w:r w:rsidRPr="00A03D00">
              <w:t>Index</w:t>
            </w:r>
            <w:proofErr w:type="spellEnd"/>
          </w:p>
        </w:tc>
        <w:tc>
          <w:tcPr>
            <w:tcW w:w="1134" w:type="dxa"/>
          </w:tcPr>
          <w:p w14:paraId="44C4E16D" w14:textId="571E7C32" w:rsidR="00B3671A" w:rsidRDefault="00B3671A" w:rsidP="00B3671A">
            <w:pPr>
              <w:jc w:val="center"/>
            </w:pPr>
            <w:r>
              <w:t>variable</w:t>
            </w:r>
          </w:p>
        </w:tc>
        <w:tc>
          <w:tcPr>
            <w:tcW w:w="1843" w:type="dxa"/>
          </w:tcPr>
          <w:p w14:paraId="5008EBFD" w14:textId="64C55778" w:rsidR="00B3671A" w:rsidRDefault="00B3671A" w:rsidP="00B3671A">
            <w:pPr>
              <w:jc w:val="center"/>
            </w:pPr>
            <w:r w:rsidRPr="00A03D00">
              <w:t>integer</w:t>
            </w:r>
          </w:p>
        </w:tc>
        <w:tc>
          <w:tcPr>
            <w:tcW w:w="3822" w:type="dxa"/>
          </w:tcPr>
          <w:p w14:paraId="01521724" w14:textId="3E12FFCD" w:rsidR="00B3671A" w:rsidRDefault="00B3671A" w:rsidP="00B3671A">
            <w:pPr>
              <w:jc w:val="center"/>
            </w:pPr>
            <w:r>
              <w:t xml:space="preserve">Index of the </w:t>
            </w:r>
            <w:proofErr w:type="spellStart"/>
            <w:r>
              <w:t>remoteCSE</w:t>
            </w:r>
            <w:proofErr w:type="spellEnd"/>
            <w:r>
              <w:t xml:space="preserve"> resource in </w:t>
            </w:r>
            <w:proofErr w:type="spellStart"/>
            <w:r>
              <w:t>vc_localResourcesList</w:t>
            </w:r>
            <w:proofErr w:type="spellEnd"/>
            <w:r>
              <w:t xml:space="preserve"> representing the IUT (CSE)</w:t>
            </w:r>
          </w:p>
        </w:tc>
      </w:tr>
      <w:tr w:rsidR="00B3671A" w14:paraId="09CC77F0" w14:textId="77777777" w:rsidTr="00A03D00">
        <w:tc>
          <w:tcPr>
            <w:tcW w:w="2830" w:type="dxa"/>
          </w:tcPr>
          <w:p w14:paraId="768ACB0F" w14:textId="22D35511" w:rsidR="00B3671A" w:rsidRPr="00A03D00" w:rsidRDefault="00B3671A" w:rsidP="00B3671A">
            <w:pPr>
              <w:jc w:val="center"/>
            </w:pPr>
            <w:proofErr w:type="spellStart"/>
            <w:r w:rsidRPr="00A03D00">
              <w:t>vc_</w:t>
            </w:r>
            <w:r>
              <w:t>remoteCse</w:t>
            </w:r>
            <w:r w:rsidRPr="00A03D00">
              <w:t>Index</w:t>
            </w:r>
            <w:proofErr w:type="spellEnd"/>
          </w:p>
        </w:tc>
        <w:tc>
          <w:tcPr>
            <w:tcW w:w="1134" w:type="dxa"/>
          </w:tcPr>
          <w:p w14:paraId="459CF343" w14:textId="581357F9" w:rsidR="00B3671A" w:rsidRDefault="00B3671A" w:rsidP="00B3671A">
            <w:pPr>
              <w:jc w:val="center"/>
            </w:pPr>
            <w:r>
              <w:t>variable</w:t>
            </w:r>
          </w:p>
        </w:tc>
        <w:tc>
          <w:tcPr>
            <w:tcW w:w="1843" w:type="dxa"/>
          </w:tcPr>
          <w:p w14:paraId="312D3213" w14:textId="7922D255" w:rsidR="00B3671A" w:rsidRPr="00A03D00" w:rsidRDefault="00B3671A" w:rsidP="00B3671A">
            <w:pPr>
              <w:jc w:val="center"/>
            </w:pPr>
            <w:r w:rsidRPr="00A03D00">
              <w:t>integer</w:t>
            </w:r>
          </w:p>
        </w:tc>
        <w:tc>
          <w:tcPr>
            <w:tcW w:w="3822" w:type="dxa"/>
          </w:tcPr>
          <w:p w14:paraId="2DE6C97C" w14:textId="05320617" w:rsidR="00B3671A" w:rsidRDefault="00B3671A" w:rsidP="00B3671A">
            <w:pPr>
              <w:jc w:val="center"/>
            </w:pPr>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p>
        </w:tc>
      </w:tr>
      <w:tr w:rsidR="00B3671A" w14:paraId="5C1FD430" w14:textId="77777777" w:rsidTr="00A03D00">
        <w:tc>
          <w:tcPr>
            <w:tcW w:w="2830" w:type="dxa"/>
          </w:tcPr>
          <w:p w14:paraId="419A0F1B" w14:textId="3C726527" w:rsidR="00B3671A" w:rsidRPr="00A03D00" w:rsidRDefault="00B3671A" w:rsidP="00B3671A">
            <w:pPr>
              <w:jc w:val="center"/>
            </w:pPr>
            <w:proofErr w:type="spellStart"/>
            <w:r w:rsidRPr="00A03D00">
              <w:t>vc_</w:t>
            </w:r>
            <w:r>
              <w:t>cSEBase</w:t>
            </w:r>
            <w:r w:rsidRPr="00A03D00">
              <w:t>Index</w:t>
            </w:r>
            <w:proofErr w:type="spellEnd"/>
          </w:p>
        </w:tc>
        <w:tc>
          <w:tcPr>
            <w:tcW w:w="1134" w:type="dxa"/>
          </w:tcPr>
          <w:p w14:paraId="4E4251C1" w14:textId="14DB86E1" w:rsidR="00B3671A" w:rsidRDefault="00B3671A" w:rsidP="00B3671A">
            <w:pPr>
              <w:jc w:val="center"/>
            </w:pPr>
            <w:r>
              <w:t>variable</w:t>
            </w:r>
          </w:p>
        </w:tc>
        <w:tc>
          <w:tcPr>
            <w:tcW w:w="1843" w:type="dxa"/>
          </w:tcPr>
          <w:p w14:paraId="614735DF" w14:textId="44D210E6" w:rsidR="00B3671A" w:rsidRPr="00A03D00" w:rsidRDefault="00B3671A" w:rsidP="00B3671A">
            <w:pPr>
              <w:jc w:val="center"/>
            </w:pPr>
            <w:r w:rsidRPr="00A03D00">
              <w:t>integer</w:t>
            </w:r>
          </w:p>
        </w:tc>
        <w:tc>
          <w:tcPr>
            <w:tcW w:w="3822" w:type="dxa"/>
          </w:tcPr>
          <w:p w14:paraId="03EAA746" w14:textId="16C50B4E" w:rsidR="00B3671A" w:rsidRDefault="00B3671A" w:rsidP="00B3671A">
            <w:pPr>
              <w:jc w:val="center"/>
            </w:pPr>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p>
        </w:tc>
      </w:tr>
      <w:tr w:rsidR="00B3671A" w14:paraId="79636B00" w14:textId="77777777" w:rsidTr="00A03D00">
        <w:tc>
          <w:tcPr>
            <w:tcW w:w="2830" w:type="dxa"/>
          </w:tcPr>
          <w:p w14:paraId="79AEB7C9" w14:textId="5E216288" w:rsidR="00B3671A" w:rsidRPr="00A03D00" w:rsidRDefault="00B3671A" w:rsidP="00B3671A">
            <w:pPr>
              <w:jc w:val="center"/>
            </w:pPr>
            <w:proofErr w:type="spellStart"/>
            <w:r>
              <w:t>vc_cseType</w:t>
            </w:r>
            <w:proofErr w:type="spellEnd"/>
          </w:p>
        </w:tc>
        <w:tc>
          <w:tcPr>
            <w:tcW w:w="1134" w:type="dxa"/>
          </w:tcPr>
          <w:p w14:paraId="3ECD8072" w14:textId="56CC8C74" w:rsidR="00B3671A" w:rsidRDefault="00B3671A" w:rsidP="00B3671A">
            <w:pPr>
              <w:jc w:val="center"/>
            </w:pPr>
            <w:r>
              <w:t>variable</w:t>
            </w:r>
          </w:p>
        </w:tc>
        <w:tc>
          <w:tcPr>
            <w:tcW w:w="1843" w:type="dxa"/>
          </w:tcPr>
          <w:p w14:paraId="6CC57AF1" w14:textId="1A5D4203" w:rsidR="00B3671A" w:rsidRPr="00A03D00" w:rsidRDefault="00B3671A" w:rsidP="00B3671A">
            <w:pPr>
              <w:jc w:val="center"/>
            </w:pPr>
            <w:proofErr w:type="spellStart"/>
            <w:r>
              <w:t>CseTypeID</w:t>
            </w:r>
            <w:proofErr w:type="spellEnd"/>
          </w:p>
        </w:tc>
        <w:tc>
          <w:tcPr>
            <w:tcW w:w="3822" w:type="dxa"/>
          </w:tcPr>
          <w:p w14:paraId="6F0A4E1C" w14:textId="73F1DB36" w:rsidR="00B3671A" w:rsidRDefault="00B3671A" w:rsidP="00B3671A">
            <w:pPr>
              <w:jc w:val="center"/>
            </w:pPr>
            <w:r>
              <w:t>CSE type of the test system (default is MN)</w:t>
            </w:r>
          </w:p>
        </w:tc>
      </w:tr>
    </w:tbl>
    <w:p w14:paraId="6E6AF9B3" w14:textId="77777777" w:rsidR="006F4B2D" w:rsidRPr="006F4B2D" w:rsidRDefault="006F4B2D" w:rsidP="00E03711"/>
    <w:p w14:paraId="79AD52B9" w14:textId="4248B190" w:rsidR="006F4B2D" w:rsidRDefault="006F4B2D" w:rsidP="006F4B2D">
      <w:pPr>
        <w:pStyle w:val="Heading2"/>
      </w:pPr>
      <w:r>
        <w:t>5.6</w:t>
      </w:r>
      <w:r w:rsidRPr="00BE543E">
        <w:tab/>
      </w:r>
      <w:r>
        <w:t>Test strategy</w:t>
      </w:r>
    </w:p>
    <w:p w14:paraId="388E7ABE" w14:textId="77777777" w:rsidR="006F4B2D" w:rsidRPr="00C564C2" w:rsidRDefault="006F4B2D" w:rsidP="001F4D0C"/>
    <w:p w14:paraId="343F7877" w14:textId="77777777" w:rsidR="0007148F" w:rsidRPr="00C564C2" w:rsidRDefault="0007148F" w:rsidP="0007148F">
      <w:pPr>
        <w:pStyle w:val="Heading1"/>
      </w:pPr>
      <w:bookmarkStart w:id="167" w:name="_Toc509911554"/>
      <w:bookmarkStart w:id="168" w:name="_Toc509921448"/>
      <w:bookmarkStart w:id="169" w:name="_Toc509921598"/>
      <w:bookmarkStart w:id="170" w:name="_Toc509921641"/>
      <w:bookmarkStart w:id="171" w:name="_Toc509998356"/>
      <w:bookmarkStart w:id="172" w:name="_Toc512330120"/>
      <w:r w:rsidRPr="00C564C2">
        <w:lastRenderedPageBreak/>
        <w:t>6</w:t>
      </w:r>
      <w:r w:rsidRPr="00C564C2">
        <w:tab/>
      </w:r>
      <w:r w:rsidR="000C6C0F" w:rsidRPr="00C564C2">
        <w:rPr>
          <w:rFonts w:cs="Arial"/>
          <w:szCs w:val="36"/>
          <w:lang w:eastAsia="en-GB"/>
        </w:rPr>
        <w:t>Untestable Test Purposes</w:t>
      </w:r>
      <w:bookmarkEnd w:id="167"/>
      <w:bookmarkEnd w:id="168"/>
      <w:bookmarkEnd w:id="169"/>
      <w:bookmarkEnd w:id="170"/>
      <w:bookmarkEnd w:id="171"/>
      <w:bookmarkEnd w:id="172"/>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173" w:name="_Toc509911555"/>
      <w:bookmarkStart w:id="174" w:name="_Toc509921449"/>
      <w:bookmarkStart w:id="175" w:name="_Toc509921599"/>
      <w:bookmarkStart w:id="176" w:name="_Toc509921642"/>
      <w:bookmarkStart w:id="177" w:name="_Toc509998357"/>
      <w:bookmarkStart w:id="178" w:name="_Toc512330121"/>
      <w:r w:rsidRPr="00C564C2">
        <w:t>7</w:t>
      </w:r>
      <w:r w:rsidRPr="00C564C2">
        <w:tab/>
      </w:r>
      <w:r w:rsidR="000C6C0F" w:rsidRPr="002E1D92">
        <w:t>ATS</w:t>
      </w:r>
      <w:r w:rsidR="000C6C0F" w:rsidRPr="00C564C2">
        <w:t xml:space="preserve"> Convention</w:t>
      </w:r>
      <w:r w:rsidR="0015170D" w:rsidRPr="00C564C2">
        <w:t>s</w:t>
      </w:r>
      <w:bookmarkEnd w:id="173"/>
      <w:bookmarkEnd w:id="174"/>
      <w:bookmarkEnd w:id="175"/>
      <w:bookmarkEnd w:id="176"/>
      <w:bookmarkEnd w:id="177"/>
      <w:bookmarkEnd w:id="178"/>
    </w:p>
    <w:p w14:paraId="2FB8EFA0" w14:textId="77777777" w:rsidR="0037012F" w:rsidRPr="00C564C2" w:rsidRDefault="0037012F" w:rsidP="002C411B">
      <w:pPr>
        <w:pStyle w:val="Heading2"/>
      </w:pPr>
      <w:bookmarkStart w:id="179" w:name="_Toc509911556"/>
      <w:bookmarkStart w:id="180" w:name="_Toc509921450"/>
      <w:bookmarkStart w:id="181" w:name="_Toc509921600"/>
      <w:bookmarkStart w:id="182" w:name="_Toc509921643"/>
      <w:bookmarkStart w:id="183" w:name="_Toc509998358"/>
      <w:bookmarkStart w:id="184" w:name="_Toc512330122"/>
      <w:r w:rsidRPr="00C564C2">
        <w:t>7.0</w:t>
      </w:r>
      <w:r w:rsidRPr="00C564C2">
        <w:tab/>
        <w:t>Introduction</w:t>
      </w:r>
      <w:bookmarkEnd w:id="179"/>
      <w:bookmarkEnd w:id="180"/>
      <w:bookmarkEnd w:id="181"/>
      <w:bookmarkEnd w:id="182"/>
      <w:bookmarkEnd w:id="183"/>
      <w:bookmarkEnd w:id="184"/>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185" w:name="_Toc509911557"/>
      <w:bookmarkStart w:id="186" w:name="_Toc509921451"/>
      <w:bookmarkStart w:id="187" w:name="_Toc509921601"/>
      <w:bookmarkStart w:id="188" w:name="_Toc509921644"/>
      <w:bookmarkStart w:id="189" w:name="_Toc509998359"/>
      <w:bookmarkStart w:id="190" w:name="_Toc512330123"/>
      <w:r w:rsidRPr="00C564C2">
        <w:t>7.1</w:t>
      </w:r>
      <w:r w:rsidRPr="00C564C2">
        <w:tab/>
        <w:t>Testing conventions</w:t>
      </w:r>
      <w:bookmarkEnd w:id="185"/>
      <w:bookmarkEnd w:id="186"/>
      <w:bookmarkEnd w:id="187"/>
      <w:bookmarkEnd w:id="188"/>
      <w:bookmarkEnd w:id="189"/>
      <w:bookmarkEnd w:id="190"/>
    </w:p>
    <w:p w14:paraId="6BF9D93A" w14:textId="77777777" w:rsidR="00DC7E33" w:rsidRPr="00C564C2" w:rsidRDefault="00DC7E33" w:rsidP="00DC7E33">
      <w:pPr>
        <w:pStyle w:val="Heading3"/>
      </w:pPr>
      <w:bookmarkStart w:id="191" w:name="_Toc509911558"/>
      <w:bookmarkStart w:id="192" w:name="_Toc509921452"/>
      <w:bookmarkStart w:id="193" w:name="_Toc509921602"/>
      <w:bookmarkStart w:id="194" w:name="_Toc509921645"/>
      <w:bookmarkStart w:id="195" w:name="_Toc509998360"/>
      <w:bookmarkStart w:id="196" w:name="_Toc512330124"/>
      <w:r w:rsidRPr="00C564C2">
        <w:t>7.1.1</w:t>
      </w:r>
      <w:r w:rsidRPr="00C564C2">
        <w:tab/>
        <w:t>Testing states</w:t>
      </w:r>
      <w:bookmarkEnd w:id="191"/>
      <w:bookmarkEnd w:id="192"/>
      <w:bookmarkEnd w:id="193"/>
      <w:bookmarkEnd w:id="194"/>
      <w:bookmarkEnd w:id="195"/>
      <w:bookmarkEnd w:id="196"/>
    </w:p>
    <w:p w14:paraId="6B0F6CB8" w14:textId="77777777" w:rsidR="00DC7E33" w:rsidRPr="00C564C2" w:rsidRDefault="00DC7E33" w:rsidP="00DC7E33">
      <w:pPr>
        <w:pStyle w:val="Heading4"/>
      </w:pPr>
      <w:bookmarkStart w:id="197" w:name="_Toc509911559"/>
      <w:bookmarkStart w:id="198" w:name="_Toc509921453"/>
      <w:bookmarkStart w:id="199" w:name="_Toc509921603"/>
      <w:bookmarkStart w:id="200" w:name="_Toc509921646"/>
      <w:bookmarkStart w:id="201" w:name="_Toc509998361"/>
      <w:bookmarkStart w:id="202" w:name="_Toc512330125"/>
      <w:r w:rsidRPr="00C564C2">
        <w:t>7.1.1.1</w:t>
      </w:r>
      <w:r w:rsidRPr="00C564C2">
        <w:tab/>
        <w:t>Initial state</w:t>
      </w:r>
      <w:bookmarkEnd w:id="197"/>
      <w:bookmarkEnd w:id="198"/>
      <w:bookmarkEnd w:id="199"/>
      <w:bookmarkEnd w:id="200"/>
      <w:bookmarkEnd w:id="201"/>
      <w:bookmarkEnd w:id="202"/>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03" w:name="_Toc509911560"/>
      <w:bookmarkStart w:id="204" w:name="_Toc509921454"/>
      <w:bookmarkStart w:id="205" w:name="_Toc509921604"/>
      <w:bookmarkStart w:id="206" w:name="_Toc509921647"/>
      <w:bookmarkStart w:id="207" w:name="_Toc509998362"/>
      <w:bookmarkStart w:id="208" w:name="_Toc512330126"/>
      <w:r w:rsidRPr="00C564C2">
        <w:t>7</w:t>
      </w:r>
      <w:r w:rsidR="00DC7E33" w:rsidRPr="00C564C2">
        <w:t>.1.1.2</w:t>
      </w:r>
      <w:r w:rsidR="00DC7E33" w:rsidRPr="00C564C2">
        <w:tab/>
        <w:t>Final state</w:t>
      </w:r>
      <w:bookmarkEnd w:id="203"/>
      <w:bookmarkEnd w:id="204"/>
      <w:bookmarkEnd w:id="205"/>
      <w:bookmarkEnd w:id="206"/>
      <w:bookmarkEnd w:id="207"/>
      <w:bookmarkEnd w:id="208"/>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209" w:name="_Toc509911561"/>
      <w:bookmarkStart w:id="210" w:name="_Toc509921455"/>
      <w:bookmarkStart w:id="211" w:name="_Toc509921605"/>
      <w:bookmarkStart w:id="212" w:name="_Toc509921648"/>
      <w:bookmarkStart w:id="213" w:name="_Toc509998363"/>
      <w:bookmarkStart w:id="214" w:name="_Toc512330127"/>
      <w:r w:rsidRPr="00C564C2">
        <w:t>7</w:t>
      </w:r>
      <w:r w:rsidR="00DC7E33" w:rsidRPr="00C564C2">
        <w:t>.2</w:t>
      </w:r>
      <w:r w:rsidR="00DC7E33" w:rsidRPr="00C564C2">
        <w:tab/>
        <w:t>Naming conventions</w:t>
      </w:r>
      <w:bookmarkEnd w:id="209"/>
      <w:bookmarkEnd w:id="210"/>
      <w:bookmarkEnd w:id="211"/>
      <w:bookmarkEnd w:id="212"/>
      <w:bookmarkEnd w:id="213"/>
      <w:bookmarkEnd w:id="214"/>
    </w:p>
    <w:p w14:paraId="6C9A4D76" w14:textId="77777777" w:rsidR="00DC7E33" w:rsidRPr="00C564C2" w:rsidRDefault="00856B59" w:rsidP="00DC7E33">
      <w:pPr>
        <w:pStyle w:val="Heading3"/>
      </w:pPr>
      <w:bookmarkStart w:id="215" w:name="_Toc509911562"/>
      <w:bookmarkStart w:id="216" w:name="_Toc509921456"/>
      <w:bookmarkStart w:id="217" w:name="_Toc509921606"/>
      <w:bookmarkStart w:id="218" w:name="_Toc509921649"/>
      <w:bookmarkStart w:id="219" w:name="_Toc509998364"/>
      <w:bookmarkStart w:id="220" w:name="_Toc512330128"/>
      <w:r w:rsidRPr="00C564C2">
        <w:t>7</w:t>
      </w:r>
      <w:r w:rsidR="00DC7E33" w:rsidRPr="00C564C2">
        <w:t>.2.1</w:t>
      </w:r>
      <w:r w:rsidR="00DC7E33" w:rsidRPr="00C564C2">
        <w:tab/>
        <w:t>General guidelines</w:t>
      </w:r>
      <w:bookmarkEnd w:id="215"/>
      <w:bookmarkEnd w:id="216"/>
      <w:bookmarkEnd w:id="217"/>
      <w:bookmarkEnd w:id="218"/>
      <w:bookmarkEnd w:id="219"/>
      <w:bookmarkEnd w:id="220"/>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lastRenderedPageBreak/>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221" w:name="tab_TTCN3_generic_naming_convention"/>
      <w:r w:rsidR="008133FB" w:rsidRPr="00C564C2">
        <w:t>7.2.1-1</w:t>
      </w:r>
      <w:bookmarkEnd w:id="221"/>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22" w:name="_Toc509911563"/>
      <w:bookmarkStart w:id="223" w:name="_Toc509921457"/>
      <w:bookmarkStart w:id="224" w:name="_Toc509921607"/>
      <w:bookmarkStart w:id="225" w:name="_Toc509921650"/>
      <w:bookmarkStart w:id="226" w:name="_Toc509998365"/>
      <w:bookmarkStart w:id="227"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22"/>
      <w:bookmarkEnd w:id="223"/>
      <w:bookmarkEnd w:id="224"/>
      <w:bookmarkEnd w:id="225"/>
      <w:bookmarkEnd w:id="226"/>
      <w:bookmarkEnd w:id="227"/>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228" w:name="tab_ITS_specific_naming_convention"/>
      <w:r w:rsidR="001F4D0C" w:rsidRPr="00C564C2">
        <w:t> </w:t>
      </w:r>
      <w:r w:rsidR="008133FB" w:rsidRPr="00C564C2">
        <w:t>7.2.2-1</w:t>
      </w:r>
      <w:bookmarkEnd w:id="228"/>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29" w:name="_Toc509911564"/>
      <w:bookmarkStart w:id="230" w:name="_Toc509921458"/>
      <w:bookmarkStart w:id="231" w:name="_Toc509921608"/>
      <w:bookmarkStart w:id="232" w:name="_Toc509921651"/>
      <w:bookmarkStart w:id="233" w:name="_Toc509998366"/>
      <w:bookmarkStart w:id="234" w:name="_Toc512330130"/>
      <w:r w:rsidRPr="00C564C2">
        <w:t>7</w:t>
      </w:r>
      <w:r w:rsidR="00DC7E33" w:rsidRPr="00C564C2">
        <w:t>.2.3</w:t>
      </w:r>
      <w:r w:rsidR="00DC7E33" w:rsidRPr="00C564C2">
        <w:tab/>
        <w:t>Usage of Log statements</w:t>
      </w:r>
      <w:bookmarkEnd w:id="229"/>
      <w:bookmarkEnd w:id="230"/>
      <w:bookmarkEnd w:id="231"/>
      <w:bookmarkEnd w:id="232"/>
      <w:bookmarkEnd w:id="233"/>
      <w:bookmarkEnd w:id="234"/>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35" w:name="_Toc509911565"/>
      <w:bookmarkStart w:id="236" w:name="_Toc509921459"/>
      <w:bookmarkStart w:id="237" w:name="_Toc509921609"/>
      <w:bookmarkStart w:id="238" w:name="_Toc509921652"/>
      <w:bookmarkStart w:id="239" w:name="_Toc509998367"/>
      <w:bookmarkStart w:id="240"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235"/>
      <w:bookmarkEnd w:id="236"/>
      <w:bookmarkEnd w:id="237"/>
      <w:bookmarkEnd w:id="238"/>
      <w:bookmarkEnd w:id="239"/>
      <w:bookmarkEnd w:id="240"/>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41" w:name="_Toc509911566"/>
      <w:bookmarkStart w:id="242" w:name="_Toc509921460"/>
      <w:bookmarkStart w:id="243" w:name="_Toc509921610"/>
      <w:bookmarkStart w:id="244" w:name="_Toc509921653"/>
      <w:bookmarkStart w:id="245" w:name="_Toc509998368"/>
      <w:bookmarkStart w:id="246" w:name="_Toc512330132"/>
      <w:r w:rsidRPr="00C564C2">
        <w:t>7.3</w:t>
      </w:r>
      <w:r w:rsidRPr="00C564C2">
        <w:tab/>
      </w:r>
      <w:r w:rsidRPr="00C564C2">
        <w:rPr>
          <w:rFonts w:cs="Arial"/>
          <w:szCs w:val="32"/>
          <w:lang w:eastAsia="en-GB"/>
        </w:rPr>
        <w:t>IXIT</w:t>
      </w:r>
      <w:bookmarkEnd w:id="241"/>
      <w:bookmarkEnd w:id="242"/>
      <w:bookmarkEnd w:id="243"/>
      <w:bookmarkEnd w:id="244"/>
      <w:bookmarkEnd w:id="245"/>
      <w:bookmarkEnd w:id="246"/>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proofErr w:type="spellStart"/>
            <w:r w:rsidRPr="00C564C2">
              <w:t>IutParameters</w:t>
            </w:r>
            <w:proofErr w:type="spellEnd"/>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proofErr w:type="spellStart"/>
            <w:r w:rsidR="0069368B" w:rsidRPr="00C564C2">
              <w:t>cseName</w:t>
            </w:r>
            <w:proofErr w:type="spellEnd"/>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w:t>
            </w:r>
            <w:proofErr w:type="spellStart"/>
            <w:r w:rsidR="0069368B" w:rsidRPr="00C564C2">
              <w:t>cseId</w:t>
            </w:r>
            <w:proofErr w:type="spellEnd"/>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proofErr w:type="spellStart"/>
            <w:r w:rsidR="0069368B" w:rsidRPr="00C564C2">
              <w:t>cseResourceId</w:t>
            </w:r>
            <w:proofErr w:type="spellEnd"/>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proofErr w:type="spellStart"/>
            <w:proofErr w:type="gramStart"/>
            <w:r w:rsidR="0069368B" w:rsidRPr="00C564C2">
              <w:t>admin:admin</w:t>
            </w:r>
            <w:proofErr w:type="spellEnd"/>
            <w:proofErr w:type="gramEnd"/>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w:t>
            </w:r>
            <w:proofErr w:type="spellStart"/>
            <w:proofErr w:type="gramStart"/>
            <w:r w:rsidR="0069368B" w:rsidRPr="00C564C2">
              <w:t>admin:admin</w:t>
            </w:r>
            <w:proofErr w:type="spellEnd"/>
            <w:proofErr w:type="gramEnd"/>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w:t>
            </w:r>
            <w:proofErr w:type="spellStart"/>
            <w:r w:rsidRPr="00C564C2">
              <w:t>AllowedAeId</w:t>
            </w:r>
            <w:proofErr w:type="spellEnd"/>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w:t>
            </w:r>
            <w:proofErr w:type="spellStart"/>
            <w:r w:rsidRPr="00C564C2">
              <w:t>NotAllowedAeId</w:t>
            </w:r>
            <w:proofErr w:type="spellEnd"/>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w:t>
            </w:r>
            <w:proofErr w:type="spellStart"/>
            <w:r w:rsidRPr="00C564C2">
              <w:t>AllowedAeId</w:t>
            </w:r>
            <w:proofErr w:type="spellEnd"/>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w:t>
            </w:r>
            <w:proofErr w:type="spellStart"/>
            <w:r w:rsidRPr="00C564C2">
              <w:t>NotAllowedAeId</w:t>
            </w:r>
            <w:proofErr w:type="spellEnd"/>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proofErr w:type="spellStart"/>
            <w:r w:rsidRPr="00C564C2">
              <w:t>e_hierarchical</w:t>
            </w:r>
            <w:proofErr w:type="spellEnd"/>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proofErr w:type="spellStart"/>
            <w:r w:rsidRPr="00C564C2">
              <w:t>e_cseRelative</w:t>
            </w:r>
            <w:proofErr w:type="spellEnd"/>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247" w:name="_Toc509911567"/>
      <w:bookmarkStart w:id="248" w:name="_Toc509921461"/>
      <w:bookmarkStart w:id="249" w:name="_Toc509921611"/>
      <w:bookmarkStart w:id="250" w:name="_Toc509921654"/>
      <w:bookmarkStart w:id="251" w:name="_Toc509998369"/>
      <w:bookmarkStart w:id="252" w:name="_Toc512330133"/>
      <w:r w:rsidRPr="00C564C2">
        <w:lastRenderedPageBreak/>
        <w:t>8</w:t>
      </w:r>
      <w:r w:rsidRPr="00C564C2">
        <w:tab/>
      </w:r>
      <w:r w:rsidRPr="002E1D92">
        <w:t>TTCN</w:t>
      </w:r>
      <w:r w:rsidRPr="00C564C2">
        <w:t>-3 Verifications</w:t>
      </w:r>
      <w:bookmarkEnd w:id="247"/>
      <w:bookmarkEnd w:id="248"/>
      <w:bookmarkEnd w:id="249"/>
      <w:bookmarkEnd w:id="250"/>
      <w:bookmarkEnd w:id="251"/>
      <w:bookmarkEnd w:id="252"/>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253" w:name="_Toc509911568"/>
      <w:r w:rsidRPr="00C564C2">
        <w:br w:type="page"/>
      </w:r>
      <w:bookmarkStart w:id="254" w:name="_Toc509921462"/>
      <w:bookmarkStart w:id="255" w:name="_Toc509921612"/>
      <w:bookmarkStart w:id="256" w:name="_Toc509921655"/>
      <w:bookmarkStart w:id="257" w:name="_Toc509998370"/>
      <w:bookmarkStart w:id="258"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253"/>
      <w:bookmarkEnd w:id="254"/>
      <w:bookmarkEnd w:id="255"/>
      <w:bookmarkEnd w:id="256"/>
      <w:bookmarkEnd w:id="257"/>
      <w:bookmarkEnd w:id="258"/>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E03711" w:rsidP="00DA57DD">
      <w:hyperlink r:id="rId20"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259" w:name="_Toc512330136"/>
      <w:r>
        <w:lastRenderedPageBreak/>
        <w:t>Annex</w:t>
      </w:r>
      <w:r w:rsidR="00F6184E">
        <w:t xml:space="preserve"> B</w:t>
      </w:r>
      <w:r>
        <w:t xml:space="preserve"> (informative):</w:t>
      </w:r>
      <w:r>
        <w:br/>
        <w:t>Bibliography</w:t>
      </w:r>
      <w:bookmarkEnd w:id="25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260" w:name="_Toc509911569"/>
      <w:bookmarkStart w:id="261" w:name="_Toc509921463"/>
      <w:bookmarkStart w:id="262" w:name="_Toc509921613"/>
      <w:bookmarkStart w:id="263" w:name="_Toc509921656"/>
      <w:bookmarkStart w:id="264" w:name="_Toc509998371"/>
      <w:bookmarkStart w:id="265" w:name="_Toc512330137"/>
      <w:r w:rsidRPr="00C564C2">
        <w:lastRenderedPageBreak/>
        <w:t>History</w:t>
      </w:r>
      <w:bookmarkEnd w:id="260"/>
      <w:bookmarkEnd w:id="261"/>
      <w:bookmarkEnd w:id="262"/>
      <w:bookmarkEnd w:id="263"/>
      <w:bookmarkEnd w:id="264"/>
      <w:bookmarkEnd w:id="26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6F4B2D">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37D42843" w:rsidR="00BD5BBA" w:rsidRDefault="00BD5BBA" w:rsidP="006F4B2D">
            <w:pPr>
              <w:pStyle w:val="FP"/>
              <w:keepNext/>
              <w:spacing w:before="80" w:after="80"/>
              <w:ind w:left="57"/>
            </w:pPr>
            <w:r>
              <w:t>V1.0.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77777777" w:rsidR="00BD5BBA" w:rsidRDefault="00BD5BBA" w:rsidP="006F4B2D">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67011F5F" w14:textId="77777777" w:rsidR="00BD5BBA" w:rsidRDefault="00BD5BBA" w:rsidP="006F4B2D">
            <w:pPr>
              <w:pStyle w:val="FP"/>
              <w:keepNext/>
              <w:tabs>
                <w:tab w:val="left" w:pos="3118"/>
              </w:tabs>
              <w:spacing w:before="80" w:after="80"/>
              <w:ind w:left="57"/>
            </w:pPr>
            <w:r>
              <w:t>Release 2A Publication</w:t>
            </w:r>
          </w:p>
        </w:tc>
      </w:tr>
      <w:tr w:rsidR="00BD5BBA"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2F9D0A3" w:rsidR="00BD5BBA" w:rsidRDefault="007516F3" w:rsidP="006F4B2D">
            <w:pPr>
              <w:pStyle w:val="FP"/>
              <w:keepNext/>
              <w:spacing w:before="80" w:after="80"/>
              <w:ind w:left="57"/>
            </w:pPr>
            <w:r>
              <w:t>V</w:t>
            </w:r>
            <w:r w:rsidR="002646F5">
              <w:t>1.1.0</w:t>
            </w:r>
          </w:p>
        </w:tc>
        <w:tc>
          <w:tcPr>
            <w:tcW w:w="1588" w:type="dxa"/>
            <w:tcBorders>
              <w:top w:val="single" w:sz="6" w:space="0" w:color="auto"/>
              <w:left w:val="single" w:sz="6" w:space="0" w:color="auto"/>
              <w:bottom w:val="single" w:sz="6" w:space="0" w:color="auto"/>
              <w:right w:val="single" w:sz="6" w:space="0" w:color="auto"/>
            </w:tcBorders>
          </w:tcPr>
          <w:p w14:paraId="66F953DF" w14:textId="6E1D83F1" w:rsidR="00BD5BBA" w:rsidRDefault="002646F5" w:rsidP="006F4B2D">
            <w:pPr>
              <w:pStyle w:val="FP"/>
              <w:keepNext/>
              <w:spacing w:before="80" w:after="80"/>
              <w:ind w:left="57"/>
            </w:pPr>
            <w:r>
              <w:t>2019-04-25</w:t>
            </w:r>
          </w:p>
        </w:tc>
        <w:tc>
          <w:tcPr>
            <w:tcW w:w="6804" w:type="dxa"/>
            <w:tcBorders>
              <w:top w:val="single" w:sz="6" w:space="0" w:color="auto"/>
              <w:left w:val="nil"/>
              <w:bottom w:val="single" w:sz="6" w:space="0" w:color="auto"/>
              <w:right w:val="single" w:sz="6" w:space="0" w:color="auto"/>
            </w:tcBorders>
          </w:tcPr>
          <w:p w14:paraId="4C5ECD46" w14:textId="77777777" w:rsidR="00BD5BBA" w:rsidRDefault="002646F5" w:rsidP="006F4B2D">
            <w:pPr>
              <w:pStyle w:val="FP"/>
              <w:keepNext/>
              <w:tabs>
                <w:tab w:val="left" w:pos="3118"/>
              </w:tabs>
              <w:spacing w:before="80" w:after="80"/>
              <w:ind w:left="57"/>
            </w:pPr>
            <w:r>
              <w:t>Contributions implemented:</w:t>
            </w:r>
          </w:p>
          <w:p w14:paraId="061380AF" w14:textId="6930322D" w:rsidR="002646F5" w:rsidRDefault="0092520A" w:rsidP="00E03711">
            <w:pPr>
              <w:pStyle w:val="FP"/>
              <w:keepNext/>
              <w:tabs>
                <w:tab w:val="left" w:pos="3118"/>
              </w:tabs>
              <w:spacing w:before="80" w:after="80"/>
            </w:pPr>
            <w:hyperlink r:id="rId21" w:history="1">
              <w:r w:rsidR="002E399C">
                <w:rPr>
                  <w:rStyle w:val="Hyperlink"/>
                </w:rPr>
                <w:t>TST-2018-0159-TS-0019_Test_strategy_and_test_component_details_R1</w:t>
              </w:r>
            </w:hyperlink>
          </w:p>
        </w:tc>
      </w:tr>
      <w:tr w:rsidR="00BD5BBA"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BD5BBA" w:rsidRDefault="00BD5BBA" w:rsidP="006F4B2D">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BD5BBA" w:rsidRDefault="00BD5BBA" w:rsidP="006F4B2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BD5BBA" w:rsidRDefault="00BD5BBA" w:rsidP="006F4B2D">
            <w:pPr>
              <w:pStyle w:val="FP"/>
              <w:keepNext/>
              <w:tabs>
                <w:tab w:val="left" w:pos="3261"/>
                <w:tab w:val="left" w:pos="4395"/>
              </w:tabs>
              <w:spacing w:before="80" w:after="80"/>
              <w:ind w:left="57"/>
            </w:pPr>
          </w:p>
        </w:tc>
      </w:tr>
      <w:tr w:rsidR="00BD5BBA"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BD5BBA" w:rsidRDefault="00BD5BBA" w:rsidP="006F4B2D">
            <w:pPr>
              <w:pStyle w:val="FP"/>
              <w:tabs>
                <w:tab w:val="left" w:pos="3261"/>
                <w:tab w:val="left" w:pos="4395"/>
              </w:tabs>
              <w:spacing w:before="80" w:after="80"/>
              <w:ind w:left="57"/>
            </w:pPr>
          </w:p>
        </w:tc>
      </w:tr>
      <w:tr w:rsidR="00BD5BBA"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BD5BBA" w:rsidRDefault="00BD5BBA" w:rsidP="006F4B2D">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B7558E" w:rsidRDefault="00B7558E">
      <w:r>
        <w:separator/>
      </w:r>
    </w:p>
  </w:endnote>
  <w:endnote w:type="continuationSeparator" w:id="0">
    <w:p w14:paraId="5A63744E" w14:textId="77777777" w:rsidR="00B7558E" w:rsidRDefault="00B7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B7558E" w:rsidRPr="00A143E3" w:rsidRDefault="00B7558E"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B7558E" w:rsidRDefault="00B7558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E03711">
      <w:fldChar w:fldCharType="begin"/>
    </w:r>
    <w:r w:rsidR="00E03711">
      <w:instrText xml:space="preserve"> NUMPAGES   \* MERGEFORMAT </w:instrText>
    </w:r>
    <w:r w:rsidR="00E03711">
      <w:fldChar w:fldCharType="separate"/>
    </w:r>
    <w:r>
      <w:t>22</w:t>
    </w:r>
    <w:r w:rsidR="00E03711">
      <w:fldChar w:fldCharType="end"/>
    </w:r>
  </w:p>
  <w:p w14:paraId="2E85E951" w14:textId="77777777" w:rsidR="00B7558E" w:rsidRPr="00424964" w:rsidRDefault="00B7558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B7558E" w:rsidRDefault="00B7558E">
      <w:r>
        <w:separator/>
      </w:r>
    </w:p>
  </w:footnote>
  <w:footnote w:type="continuationSeparator" w:id="0">
    <w:p w14:paraId="7D011D22" w14:textId="77777777" w:rsidR="00B7558E" w:rsidRDefault="00B7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515D34DF" w:rsidR="00B7558E" w:rsidRPr="003016BB" w:rsidRDefault="00B7558E" w:rsidP="001F4D0C">
    <w:pPr>
      <w:tabs>
        <w:tab w:val="left" w:pos="284"/>
        <w:tab w:val="center" w:pos="4680"/>
        <w:tab w:val="right" w:pos="9360"/>
      </w:tabs>
      <w:overflowPunct/>
      <w:autoSpaceDE/>
      <w:autoSpaceDN/>
      <w:adjustRightInd/>
      <w:spacing w:before="120" w:after="0"/>
      <w:textAlignment w:val="auto"/>
      <w:rPr>
        <w:rFonts w:eastAsia="DengXian"/>
        <w:sz w:val="22"/>
        <w:szCs w:val="22"/>
        <w:lang w:val="en-US" w:eastAsia="zh-CN"/>
      </w:rPr>
    </w:pPr>
    <w:r w:rsidRPr="003016BB">
      <w:rPr>
        <w:bCs/>
        <w:sz w:val="22"/>
        <w:szCs w:val="22"/>
        <w:shd w:val="clear" w:color="auto" w:fill="FFFFFF"/>
      </w:rPr>
      <w:t>TS-0019-Abstract_Test_Suite_&amp;_implementation_eXtra_Information_for_Test_v1_</w:t>
    </w:r>
    <w:r w:rsidR="00A64BEF">
      <w:rPr>
        <w:bCs/>
        <w:sz w:val="22"/>
        <w:szCs w:val="22"/>
        <w:shd w:val="clear" w:color="auto" w:fill="FFFFFF"/>
      </w:rPr>
      <w:t>1</w:t>
    </w:r>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17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B602A"/>
    <w:rsid w:val="001C5D2C"/>
    <w:rsid w:val="001C67C6"/>
    <w:rsid w:val="001E10CB"/>
    <w:rsid w:val="001E5F05"/>
    <w:rsid w:val="001E73A3"/>
    <w:rsid w:val="001E7509"/>
    <w:rsid w:val="001F3880"/>
    <w:rsid w:val="001F4D0C"/>
    <w:rsid w:val="001F6248"/>
    <w:rsid w:val="00200D78"/>
    <w:rsid w:val="00212A56"/>
    <w:rsid w:val="00213CEE"/>
    <w:rsid w:val="00235EE1"/>
    <w:rsid w:val="00236786"/>
    <w:rsid w:val="00251B91"/>
    <w:rsid w:val="002646F5"/>
    <w:rsid w:val="002669AD"/>
    <w:rsid w:val="002904EF"/>
    <w:rsid w:val="00293375"/>
    <w:rsid w:val="002C31BD"/>
    <w:rsid w:val="002C3FAB"/>
    <w:rsid w:val="002C411B"/>
    <w:rsid w:val="002D1521"/>
    <w:rsid w:val="002D2A2D"/>
    <w:rsid w:val="002E1D92"/>
    <w:rsid w:val="002E399C"/>
    <w:rsid w:val="002E6A4E"/>
    <w:rsid w:val="002E7566"/>
    <w:rsid w:val="002F28F5"/>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1B4"/>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0177"/>
    <w:rsid w:val="004D440D"/>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4D7A"/>
    <w:rsid w:val="0056624A"/>
    <w:rsid w:val="005726D2"/>
    <w:rsid w:val="00572E1C"/>
    <w:rsid w:val="00582898"/>
    <w:rsid w:val="005843E2"/>
    <w:rsid w:val="00584B97"/>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6E8F"/>
    <w:rsid w:val="006A7443"/>
    <w:rsid w:val="006B6334"/>
    <w:rsid w:val="006B7B76"/>
    <w:rsid w:val="006C294E"/>
    <w:rsid w:val="006C7924"/>
    <w:rsid w:val="006D4E50"/>
    <w:rsid w:val="006E5D06"/>
    <w:rsid w:val="006F2B62"/>
    <w:rsid w:val="006F4B2D"/>
    <w:rsid w:val="00700DFD"/>
    <w:rsid w:val="00703E81"/>
    <w:rsid w:val="007048F5"/>
    <w:rsid w:val="00705A81"/>
    <w:rsid w:val="00740E26"/>
    <w:rsid w:val="00743F24"/>
    <w:rsid w:val="0074417C"/>
    <w:rsid w:val="00745924"/>
    <w:rsid w:val="007462C1"/>
    <w:rsid w:val="007516F3"/>
    <w:rsid w:val="00755B41"/>
    <w:rsid w:val="00763891"/>
    <w:rsid w:val="00764625"/>
    <w:rsid w:val="007656C4"/>
    <w:rsid w:val="00770308"/>
    <w:rsid w:val="00787554"/>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460CE"/>
    <w:rsid w:val="008501D1"/>
    <w:rsid w:val="00855B78"/>
    <w:rsid w:val="00856B59"/>
    <w:rsid w:val="008628ED"/>
    <w:rsid w:val="00866A3B"/>
    <w:rsid w:val="00866A69"/>
    <w:rsid w:val="008849A4"/>
    <w:rsid w:val="00904FBA"/>
    <w:rsid w:val="00905E53"/>
    <w:rsid w:val="00912B83"/>
    <w:rsid w:val="0092520A"/>
    <w:rsid w:val="00927ACF"/>
    <w:rsid w:val="00927DA2"/>
    <w:rsid w:val="00930B49"/>
    <w:rsid w:val="0094131F"/>
    <w:rsid w:val="00946D60"/>
    <w:rsid w:val="009475E6"/>
    <w:rsid w:val="00951E49"/>
    <w:rsid w:val="009546CA"/>
    <w:rsid w:val="00957F4F"/>
    <w:rsid w:val="00964903"/>
    <w:rsid w:val="0096626B"/>
    <w:rsid w:val="009709E5"/>
    <w:rsid w:val="00974394"/>
    <w:rsid w:val="00992DD5"/>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4BEF"/>
    <w:rsid w:val="00A6678C"/>
    <w:rsid w:val="00A66B95"/>
    <w:rsid w:val="00A73DF4"/>
    <w:rsid w:val="00AA1091"/>
    <w:rsid w:val="00AA1793"/>
    <w:rsid w:val="00AB1D54"/>
    <w:rsid w:val="00AC5735"/>
    <w:rsid w:val="00AC6D30"/>
    <w:rsid w:val="00AE2D24"/>
    <w:rsid w:val="00AF3504"/>
    <w:rsid w:val="00B07A64"/>
    <w:rsid w:val="00B12C88"/>
    <w:rsid w:val="00B1314D"/>
    <w:rsid w:val="00B2124E"/>
    <w:rsid w:val="00B3671A"/>
    <w:rsid w:val="00B519BD"/>
    <w:rsid w:val="00B522D2"/>
    <w:rsid w:val="00B553EE"/>
    <w:rsid w:val="00B55770"/>
    <w:rsid w:val="00B6424A"/>
    <w:rsid w:val="00B65F20"/>
    <w:rsid w:val="00B72423"/>
    <w:rsid w:val="00B73DE0"/>
    <w:rsid w:val="00B7558E"/>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3711"/>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member.onem2m.org/Application/documentApp/documentinfo/?documentId=28242&amp;fromList=Y" TargetMode="Externa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yperlink" Target="https://git.onem2m.org/TST/ATS/tags/TST-2018-0021-TS-0019_TTCN-3_Test_cas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TotalTime>
  <Pages>25</Pages>
  <Words>5291</Words>
  <Characters>35319</Characters>
  <Application>Microsoft Office Word</Application>
  <DocSecurity>0</DocSecurity>
  <Lines>294</Lines>
  <Paragraphs>81</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40529</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4</cp:revision>
  <cp:lastPrinted>2010-05-07T15:32:00Z</cp:lastPrinted>
  <dcterms:created xsi:type="dcterms:W3CDTF">2019-04-25T13:59:00Z</dcterms:created>
  <dcterms:modified xsi:type="dcterms:W3CDTF">2019-04-25T14:00:00Z</dcterms:modified>
</cp:coreProperties>
</file>