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B052FCB" w:rsidR="00C20D2D" w:rsidRPr="00C43ACB" w:rsidRDefault="008C0176" w:rsidP="00F2341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7F39CA" w:rsidRPr="00A07773">
              <w:rPr>
                <w:rFonts w:eastAsia="BatangChe"/>
                <w:sz w:val="22"/>
                <w:szCs w:val="24"/>
              </w:rPr>
              <w:t>1</w:t>
            </w:r>
            <w:r w:rsidR="00F23417" w:rsidRPr="00A07773">
              <w:rPr>
                <w:rFonts w:eastAsia="BatangChe"/>
                <w:sz w:val="22"/>
                <w:szCs w:val="24"/>
              </w:rPr>
              <w:t>9</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B976C74" w:rsidR="00424964" w:rsidRPr="00C43ACB"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r w:rsidR="004E164A">
              <w:rPr>
                <w:rFonts w:eastAsia="BatangChe"/>
                <w:sz w:val="22"/>
                <w:szCs w:val="24"/>
              </w:rPr>
              <w:t>-</w:t>
            </w:r>
            <w:r w:rsidR="00C12762" w:rsidRPr="004E164A">
              <w:rPr>
                <w:rFonts w:eastAsia="BatangChe"/>
                <w:sz w:val="22"/>
                <w:szCs w:val="24"/>
              </w:rPr>
              <w:t>0</w:t>
            </w:r>
            <w:r w:rsidR="00F23417" w:rsidRPr="00A07773">
              <w:rPr>
                <w:rFonts w:eastAsia="BatangChe"/>
                <w:sz w:val="22"/>
                <w:szCs w:val="24"/>
              </w:rPr>
              <w:t>3</w:t>
            </w:r>
            <w:r w:rsidR="00C12762" w:rsidRPr="004E164A">
              <w:rPr>
                <w:rFonts w:eastAsia="BatangChe"/>
                <w:sz w:val="22"/>
                <w:szCs w:val="24"/>
              </w:rPr>
              <w:t>-</w:t>
            </w:r>
            <w:r w:rsidR="006F43DC">
              <w:rPr>
                <w:rFonts w:eastAsia="BatangChe"/>
                <w:sz w:val="22"/>
                <w:szCs w:val="24"/>
              </w:rPr>
              <w:t>2</w:t>
            </w:r>
            <w:r w:rsidR="00F23417" w:rsidRPr="00A07773">
              <w:rPr>
                <w:rFonts w:eastAsia="BatangChe"/>
                <w:sz w:val="22"/>
                <w:szCs w:val="24"/>
              </w:rPr>
              <w:t>9</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7777777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宋体"/>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lastRenderedPageBreak/>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宋体"/>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宋体"/>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宋体"/>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宋体"/>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16</w:t>
      </w:r>
      <w:r w:rsidRPr="003E0683">
        <w:rPr>
          <w:rFonts w:eastAsia="宋体"/>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lastRenderedPageBreak/>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宋体"/>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宋体"/>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宋体"/>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宋体"/>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宋体"/>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宋体"/>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宋体"/>
          <w:lang w:eastAsia="zh-CN"/>
        </w:rPr>
        <w:tab/>
      </w:r>
      <w:r>
        <w:t xml:space="preserve">General procedure for Configuration of Traffic </w:t>
      </w:r>
      <w:r w:rsidRPr="003E0683">
        <w:rPr>
          <w:rFonts w:eastAsia="宋体"/>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宋体"/>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lastRenderedPageBreak/>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宋体"/>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宋体"/>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宋体"/>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宋体"/>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宋体"/>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宋体"/>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宋体"/>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宋体"/>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宋体"/>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宋体"/>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宋体"/>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宋体"/>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宋体"/>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宋体"/>
          <w:lang w:eastAsia="zh-CN"/>
        </w:rPr>
        <w:t>1</w:t>
      </w:r>
      <w:r w:rsidRPr="003E0683">
        <w:rPr>
          <w:rFonts w:eastAsia="宋体"/>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lastRenderedPageBreak/>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宋体"/>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宋体"/>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宋体"/>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宋体"/>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宋体"/>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宋体"/>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宋体"/>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宋体"/>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10.2.26.3</w:t>
      </w:r>
      <w:r w:rsidRPr="003E0683">
        <w:rPr>
          <w:rFonts w:eastAsia="宋体"/>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t>10.2.26.4</w:t>
      </w:r>
      <w:r w:rsidRPr="003E0683">
        <w:rPr>
          <w:rFonts w:eastAsia="宋体"/>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宋体"/>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宋体"/>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宋体"/>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宋体"/>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宋体"/>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宋体"/>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宋体"/>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宋体"/>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宋体"/>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宋体"/>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宋体"/>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10.2.29.1</w:t>
      </w:r>
      <w:r w:rsidRPr="003E0683">
        <w:rPr>
          <w:rFonts w:eastAsia="宋体"/>
          <w:lang w:eastAsia="zh-CN"/>
        </w:rPr>
        <w:tab/>
        <w:t>Create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10.2.29.2</w:t>
      </w:r>
      <w:r w:rsidRPr="003E0683">
        <w:rPr>
          <w:rFonts w:eastAsia="宋体"/>
          <w:lang w:eastAsia="zh-CN"/>
        </w:rPr>
        <w:tab/>
        <w:t>Retrieve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10.2.29.3</w:t>
      </w:r>
      <w:r w:rsidRPr="003E0683">
        <w:rPr>
          <w:rFonts w:eastAsia="宋体"/>
          <w:lang w:eastAsia="zh-CN"/>
        </w:rPr>
        <w:tab/>
        <w:t>Update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10.2.29.4</w:t>
      </w:r>
      <w:r w:rsidRPr="003E0683">
        <w:rPr>
          <w:rFonts w:eastAsia="宋体"/>
          <w:lang w:eastAsia="zh-CN"/>
        </w:rPr>
        <w:tab/>
        <w:t>Delete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10.2.30</w:t>
      </w:r>
      <w:r w:rsidRPr="003E0683">
        <w:rPr>
          <w:rFonts w:eastAsia="宋体"/>
          <w:lang w:eastAsia="zh-CN"/>
        </w:rPr>
        <w:tab/>
        <w:t>&lt;</w:t>
      </w:r>
      <w:r w:rsidRPr="003E0683">
        <w:rPr>
          <w:rFonts w:eastAsia="宋体"/>
          <w:i/>
          <w:lang w:eastAsia="zh-CN"/>
        </w:rPr>
        <w:t>timeSeries</w:t>
      </w:r>
      <w:r w:rsidRPr="003E0683">
        <w:rPr>
          <w:rFonts w:eastAsia="宋体"/>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10.2.30.1</w:t>
      </w:r>
      <w:r w:rsidRPr="003E0683">
        <w:rPr>
          <w:rFonts w:eastAsia="宋体"/>
          <w:lang w:eastAsia="zh-CN"/>
        </w:rPr>
        <w:tab/>
        <w:t>Create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10.2.30.2</w:t>
      </w:r>
      <w:r w:rsidRPr="003E0683">
        <w:rPr>
          <w:rFonts w:eastAsia="宋体"/>
          <w:lang w:eastAsia="zh-CN"/>
        </w:rPr>
        <w:tab/>
        <w:t>Retrieve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10.2.30.3</w:t>
      </w:r>
      <w:r w:rsidRPr="003E0683">
        <w:rPr>
          <w:rFonts w:eastAsia="宋体"/>
          <w:lang w:eastAsia="zh-CN"/>
        </w:rPr>
        <w:tab/>
        <w:t>Update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10.2.30.4</w:t>
      </w:r>
      <w:r w:rsidRPr="003E0683">
        <w:rPr>
          <w:rFonts w:eastAsia="宋体"/>
          <w:lang w:eastAsia="zh-CN"/>
        </w:rPr>
        <w:tab/>
        <w:t>Delete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10.2.31</w:t>
      </w:r>
      <w:r w:rsidRPr="003E0683">
        <w:rPr>
          <w:rFonts w:eastAsia="宋体"/>
          <w:lang w:eastAsia="zh-CN"/>
        </w:rPr>
        <w:tab/>
        <w:t>&lt;</w:t>
      </w:r>
      <w:r w:rsidRPr="003E0683">
        <w:rPr>
          <w:rFonts w:eastAsia="宋体"/>
          <w:i/>
          <w:lang w:eastAsia="zh-CN"/>
        </w:rPr>
        <w:t>timeSeriesInstance</w:t>
      </w:r>
      <w:r w:rsidRPr="003E0683">
        <w:rPr>
          <w:rFonts w:eastAsia="宋体"/>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10.2.31.1</w:t>
      </w:r>
      <w:r w:rsidRPr="003E0683">
        <w:rPr>
          <w:rFonts w:eastAsia="宋体"/>
          <w:lang w:eastAsia="zh-CN"/>
        </w:rPr>
        <w:tab/>
        <w:t>Create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10.2.31.2</w:t>
      </w:r>
      <w:r w:rsidRPr="003E0683">
        <w:rPr>
          <w:rFonts w:eastAsia="宋体"/>
          <w:lang w:eastAsia="zh-CN"/>
        </w:rPr>
        <w:tab/>
        <w:t>Retrieve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10.2.31.3</w:t>
      </w:r>
      <w:r w:rsidRPr="003E0683">
        <w:rPr>
          <w:rFonts w:eastAsia="宋体"/>
          <w:lang w:eastAsia="zh-CN"/>
        </w:rPr>
        <w:tab/>
        <w:t>Update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10.2.31.4</w:t>
      </w:r>
      <w:r w:rsidRPr="003E0683">
        <w:rPr>
          <w:rFonts w:eastAsia="宋体"/>
          <w:lang w:eastAsia="zh-CN"/>
        </w:rPr>
        <w:tab/>
        <w:t>Delete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宋体"/>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宋体"/>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宋体"/>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宋体"/>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宋体"/>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宋体"/>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宋体"/>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宋体"/>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宋体"/>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宋体"/>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宋体"/>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宋体"/>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宋体"/>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宋体"/>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宋体"/>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宋体"/>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宋体"/>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宋体"/>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宋体"/>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10.3.1</w:t>
      </w:r>
      <w:r w:rsidRPr="003E0683">
        <w:rPr>
          <w:rFonts w:eastAsia="宋体"/>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宋体"/>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宋体"/>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宋体"/>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宋体"/>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宋体"/>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宋体"/>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宋体"/>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宋体"/>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lastRenderedPageBreak/>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I.2</w:t>
      </w:r>
      <w:r w:rsidRPr="003E0683">
        <w:rPr>
          <w:rFonts w:eastAsia="宋体"/>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507495830"/>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507495831"/>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507495832"/>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507495833"/>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lastRenderedPageBreak/>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507495835"/>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507495836"/>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lastRenderedPageBreak/>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lastRenderedPageBreak/>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lastRenderedPageBreak/>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507495837"/>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507495838"/>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507495839"/>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15pt;height:175.3pt" o:ole="">
            <v:imagedata r:id="rId12" o:title=""/>
          </v:shape>
          <o:OLEObject Type="Embed" ProgID="VisioViewer.Viewer.1" ShapeID="_x0000_i1033" DrawAspect="Content" ObjectID="_1583839500"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507495840"/>
      <w:r w:rsidRPr="00C43ACB">
        <w:lastRenderedPageBreak/>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507495841"/>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34" type="#_x0000_t75" style="width:445.15pt;height:264.85pt" o:ole="">
            <v:imagedata r:id="rId14" o:title=""/>
          </v:shape>
          <o:OLEObject Type="Embed" ProgID="VisioViewer.Viewer.1" ShapeID="_x0000_i1034" DrawAspect="Content" ObjectID="_1583839501"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507495842"/>
      <w:r w:rsidRPr="00C43ACB">
        <w:lastRenderedPageBreak/>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507495843"/>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507495844"/>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507495845"/>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507495846"/>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507495847"/>
      <w:r w:rsidRPr="00C43ACB">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507495848"/>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507495849"/>
      <w:r w:rsidRPr="00C43ACB">
        <w:lastRenderedPageBreak/>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507495850"/>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lastRenderedPageBreak/>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507495851"/>
      <w:r w:rsidRPr="00C43ACB">
        <w:lastRenderedPageBreak/>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507495852"/>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35" type="#_x0000_t75" style="width:477.7pt;height:257.95pt" o:ole="">
            <v:imagedata r:id="rId17" o:title=""/>
          </v:shape>
          <o:OLEObject Type="Embed" ProgID="VisioViewer.Viewer.1" ShapeID="_x0000_i1035" DrawAspect="Content" ObjectID="_1583839502"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507495853"/>
      <w:r w:rsidRPr="00C43ACB">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507495854"/>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507495855"/>
      <w:r w:rsidRPr="00C43ACB">
        <w:lastRenderedPageBreak/>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507495856"/>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36" type="#_x0000_t75" style="width:191.6pt;height:116.45pt" o:ole="">
            <v:imagedata r:id="rId19" o:title=""/>
          </v:shape>
          <o:OLEObject Type="Embed" ProgID="VisioViewer.Viewer.1" ShapeID="_x0000_i1036" DrawAspect="Content" ObjectID="_1583839503"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507495857"/>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507495858"/>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507495859"/>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507495860"/>
      <w:r w:rsidRPr="00C43ACB">
        <w:lastRenderedPageBreak/>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507495861"/>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507495862"/>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507495863"/>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507495864"/>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507495865"/>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507495866"/>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507495867"/>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37" type="#_x0000_t75" style="width:467.7pt;height:211pt" o:ole="">
            <v:imagedata r:id="rId21" o:title=""/>
          </v:shape>
          <o:OLEObject Type="Embed" ProgID="VisioViewer.Viewer.1" ShapeID="_x0000_i1037" DrawAspect="Content" ObjectID="_1583839504"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507495868"/>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lastRenderedPageBreak/>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8" type="#_x0000_t75" style="width:473.3pt;height:165.9pt" o:ole="">
            <v:imagedata r:id="rId23" o:title=""/>
          </v:shape>
          <o:OLEObject Type="Embed" ProgID="VisioViewer.Viewer.1" ShapeID="_x0000_i1038" DrawAspect="Content" ObjectID="_1583839505"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9" type="#_x0000_t75" style="width:477.7pt;height:174.05pt" o:ole="">
            <v:imagedata r:id="rId25" o:title=""/>
          </v:shape>
          <o:OLEObject Type="Embed" ProgID="VisioViewer.Viewer.1" ShapeID="_x0000_i1039" DrawAspect="Content" ObjectID="_1583839506"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507495869"/>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40" type="#_x0000_t75" style="width:466.45pt;height:170.3pt" o:ole="">
            <v:imagedata r:id="rId27" o:title=""/>
          </v:shape>
          <o:OLEObject Type="Embed" ProgID="VisioViewer.Viewer.1" ShapeID="_x0000_i1040" DrawAspect="Content" ObjectID="_1583839507"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507495870"/>
      <w:r w:rsidRPr="00C43ACB">
        <w:lastRenderedPageBreak/>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507495871"/>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507495872"/>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41" type="#_x0000_t75" style="width:458.3pt;height:194.1pt" o:ole="">
            <v:imagedata r:id="rId29" o:title=""/>
          </v:shape>
          <o:OLEObject Type="Embed" ProgID="VisioViewer.Viewer.1" ShapeID="_x0000_i1041" DrawAspect="Content" ObjectID="_1583839508"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507495873"/>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lastRenderedPageBreak/>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507495877"/>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507495878"/>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507495879"/>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507495880"/>
      <w:r w:rsidRPr="00C43ACB">
        <w:lastRenderedPageBreak/>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507495881"/>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507495882"/>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507495883"/>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507495884"/>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lastRenderedPageBreak/>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507495885"/>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507495887"/>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507495888"/>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lastRenderedPageBreak/>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507495889"/>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507495890"/>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507495891"/>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507495892"/>
      <w:r w:rsidRPr="00C43ACB">
        <w:lastRenderedPageBreak/>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507495893"/>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507495894"/>
      <w:r w:rsidRPr="00C43ACB">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lastRenderedPageBreak/>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507495895"/>
      <w:r w:rsidRPr="00C43ACB">
        <w:lastRenderedPageBreak/>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507495896"/>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507495897"/>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507495898"/>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507495899"/>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507495900"/>
      <w:r w:rsidRPr="00C43ACB">
        <w:lastRenderedPageBreak/>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507495901"/>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198" w:name="_Toc507429663"/>
      <w:bookmarkStart w:id="199" w:name="_Toc507495902"/>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507495903"/>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507495905"/>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507495906"/>
      <w:r w:rsidRPr="00C43ACB">
        <w:lastRenderedPageBreak/>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507495907"/>
      <w:r w:rsidRPr="00C43ACB">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507495908"/>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lastRenderedPageBreak/>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507495912"/>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507495913"/>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507495914"/>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507495915"/>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lastRenderedPageBreak/>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507495916"/>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507495917"/>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507495918"/>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507495919"/>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507495920"/>
      <w:r w:rsidRPr="00C43ACB">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lastRenderedPageBreak/>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507495922"/>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507495923"/>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507495924"/>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507495925"/>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507495926"/>
      <w:r w:rsidRPr="00C43ACB">
        <w:lastRenderedPageBreak/>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507495927"/>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507495928"/>
      <w:r w:rsidRPr="00C43ACB">
        <w:lastRenderedPageBreak/>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507495929"/>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507495930"/>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507495931"/>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507495932"/>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507495933"/>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507495934"/>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lastRenderedPageBreak/>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507495935"/>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lastRenderedPageBreak/>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w:t>
            </w:r>
            <w:r w:rsidRPr="00C43ACB">
              <w:rPr>
                <w:rFonts w:ascii="Arial" w:hAnsi="Arial"/>
                <w:sz w:val="18"/>
              </w:rPr>
              <w:lastRenderedPageBreak/>
              <w:t xml:space="preserve">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w:t>
            </w:r>
            <w:r w:rsidRPr="00C43ACB">
              <w:lastRenderedPageBreak/>
              <w:t xml:space="preserve">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lastRenderedPageBreak/>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507495937"/>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507495938"/>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507495939"/>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507495940"/>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42" type="#_x0000_t75" style="width:242.9pt;height:133.35pt" o:ole="">
            <v:imagedata r:id="rId32" o:title=""/>
          </v:shape>
          <o:OLEObject Type="Embed" ProgID="VisioViewer.Viewer.1" ShapeID="_x0000_i1042" DrawAspect="Content" ObjectID="_1583839509"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lastRenderedPageBreak/>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lastRenderedPageBreak/>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lastRenderedPageBreak/>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w:t>
            </w:r>
            <w:r w:rsidRPr="00C43ACB">
              <w:rPr>
                <w:lang w:eastAsia="zh-CN"/>
              </w:rPr>
              <w:lastRenderedPageBreak/>
              <w:t>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lastRenderedPageBreak/>
              <w:t>M</w:t>
            </w:r>
          </w:p>
          <w:p w14:paraId="05EB64B3"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lastRenderedPageBreak/>
              <w:t>M</w:t>
            </w:r>
          </w:p>
          <w:p w14:paraId="62024D27"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507495944"/>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507495945"/>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507495947"/>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43" type="#_x0000_t75" style="width:313.65pt;height:298.65pt" o:ole="">
            <v:imagedata r:id="rId34" o:title=""/>
          </v:shape>
          <o:OLEObject Type="Embed" ProgID="VisioViewer.Viewer.1" ShapeID="_x0000_i1043" DrawAspect="Content" ObjectID="_1583839510"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44" type="#_x0000_t75" style="width:370.65pt;height:414.45pt" o:ole="">
            <v:imagedata r:id="rId36" o:title=""/>
          </v:shape>
          <o:OLEObject Type="Embed" ProgID="VisioViewer.Viewer.1" ShapeID="_x0000_i1044" DrawAspect="Content" ObjectID="_1583839511"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45" type="#_x0000_t75" style="width:472.7pt;height:619.85pt" o:ole="">
            <v:imagedata r:id="rId38" o:title=""/>
          </v:shape>
          <o:OLEObject Type="Embed" ProgID="VisioViewer.Viewer.1" ShapeID="_x0000_i1045" DrawAspect="Content" ObjectID="_1583839512"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507495948"/>
      <w:r w:rsidRPr="00C43ACB">
        <w:lastRenderedPageBreak/>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507495951"/>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46" type="#_x0000_t75" style="width:306.15pt;height:400.7pt" o:ole="">
            <v:imagedata r:id="rId40" o:title=""/>
          </v:shape>
          <o:OLEObject Type="Embed" ProgID="VisioViewer.Viewer.1" ShapeID="_x0000_i1046" DrawAspect="Content" ObjectID="_1583839513"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47" type="#_x0000_t75" style="width:316.15pt;height:589.15pt" o:ole="">
            <v:imagedata r:id="rId42" o:title=""/>
          </v:shape>
          <o:OLEObject Type="Embed" ProgID="VisioViewer.Viewer.1" ShapeID="_x0000_i1047" DrawAspect="Content" ObjectID="_1583839514"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507495952"/>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8" type="#_x0000_t75" style="width:437.65pt;height:478.35pt" o:ole="">
            <v:imagedata r:id="rId44" o:title="" croptop="2090f" cropbottom="2019f" cropleft="2722f" cropright="3482f"/>
          </v:shape>
          <o:OLEObject Type="Embed" ProgID="Visio.Drawing.11" ShapeID="_x0000_i1048" DrawAspect="Content" ObjectID="_1583839515"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507495953"/>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507495954"/>
      <w:r w:rsidRPr="00C43ACB">
        <w:rPr>
          <w:rFonts w:hint="eastAsia"/>
        </w:rPr>
        <w:t>8.3.1</w:t>
      </w:r>
      <w:r w:rsidR="009A4A02" w:rsidRPr="00C43ACB">
        <w:rPr>
          <w:rFonts w:eastAsia="宋体"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507495955"/>
      <w:r w:rsidRPr="00C43ACB">
        <w:rPr>
          <w:rFonts w:hint="eastAsia"/>
        </w:rPr>
        <w:lastRenderedPageBreak/>
        <w:t>8.3.2</w:t>
      </w:r>
      <w:r w:rsidR="009A4A02" w:rsidRPr="00C43ACB">
        <w:rPr>
          <w:rFonts w:eastAsia="宋体"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507495956"/>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507495959"/>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507495960"/>
      <w:r w:rsidRPr="00C43ACB">
        <w:lastRenderedPageBreak/>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9" type="#_x0000_t75" style="width:457.65pt;height:405.7pt" o:ole="">
            <v:imagedata r:id="rId46" o:title=""/>
          </v:shape>
          <o:OLEObject Type="Embed" ProgID="VisioViewer.Viewer.1" ShapeID="_x0000_i1049" DrawAspect="Content" ObjectID="_1583839516"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lastRenderedPageBreak/>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507495961"/>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50" type="#_x0000_t75" style="width:482.1pt;height:427pt" o:ole="">
            <v:imagedata r:id="rId48" o:title=""/>
          </v:shape>
          <o:OLEObject Type="Embed" ProgID="VisioViewer.Viewer.1" ShapeID="_x0000_i1050" DrawAspect="Content" ObjectID="_1583839517"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507495962"/>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507495963"/>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507495964"/>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51" type="#_x0000_t75" style="width:375.05pt;height:266.1pt" o:ole="">
            <v:imagedata r:id="rId50" o:title=""/>
          </v:shape>
          <o:OLEObject Type="Embed" ProgID="VisioViewer.Viewer.1" ShapeID="_x0000_i1051" DrawAspect="Content" ObjectID="_1583839518"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507495965"/>
      <w:r w:rsidRPr="00C43ACB">
        <w:rPr>
          <w:rFonts w:hint="eastAsia"/>
        </w:rPr>
        <w:lastRenderedPageBreak/>
        <w:t>8.3.5</w:t>
      </w:r>
      <w:r w:rsidR="009A4A02" w:rsidRPr="00C43ACB">
        <w:rPr>
          <w:rFonts w:eastAsia="宋体"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507495966"/>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507495967"/>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507495968"/>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77777777" w:rsidR="006579E3" w:rsidRPr="00C43ACB" w:rsidRDefault="00392622" w:rsidP="00B244D4">
      <w:pPr>
        <w:pStyle w:val="FL"/>
        <w:rPr>
          <w:lang w:eastAsia="ja-JP"/>
        </w:rPr>
      </w:pPr>
      <w:r>
        <w:rPr>
          <w:lang w:eastAsia="en-GB"/>
        </w:rPr>
      </w:r>
      <w:r>
        <w:rPr>
          <w:lang w:eastAsia="en-GB"/>
        </w:rPr>
        <w:pict w14:anchorId="35C38A14">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1AED0656" w14:textId="77777777" w:rsidR="00F23417" w:rsidRDefault="00F23417"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C39AD43" w14:textId="77777777" w:rsidR="00F23417" w:rsidRDefault="00F2341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6CF014D5" w14:textId="77777777" w:rsidR="00F23417" w:rsidRDefault="00F2341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5691F05C" w14:textId="77777777" w:rsidR="00F23417" w:rsidRDefault="00F2341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2D8DB098" w14:textId="77777777" w:rsidR="00F23417" w:rsidRDefault="00F2341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BDFCE9E" w14:textId="77777777" w:rsidR="00F23417" w:rsidRDefault="00F23417"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04C34D02" w14:textId="77777777" w:rsidR="00F23417" w:rsidRDefault="00F23417"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3F6815C2" w14:textId="77777777" w:rsidR="00F23417" w:rsidRPr="006A248E" w:rsidRDefault="00F2341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7CF71535" w14:textId="77777777" w:rsidR="00F23417" w:rsidRDefault="00F23417"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40680B2E" w14:textId="77777777" w:rsidR="00F23417" w:rsidRDefault="00F23417"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7693B8EB" w14:textId="77777777" w:rsidR="00F23417" w:rsidRDefault="00F23417"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11E12BF7" w14:textId="77777777" w:rsidR="00F23417" w:rsidRDefault="00F2341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C44B97B" w14:textId="77777777" w:rsidR="00F23417" w:rsidRPr="006A248E" w:rsidRDefault="00F2341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3102E07B" w14:textId="77777777" w:rsidR="00F23417" w:rsidRDefault="00F2341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507495969"/>
      <w:r w:rsidRPr="00C43ACB">
        <w:t>8.</w:t>
      </w:r>
      <w:r w:rsidR="00B16AE5" w:rsidRPr="00C43ACB">
        <w:rPr>
          <w:rFonts w:eastAsia="宋体"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507495970"/>
      <w:r w:rsidRPr="00C43ACB">
        <w:t>8.</w:t>
      </w:r>
      <w:r w:rsidR="00B16AE5" w:rsidRPr="00C43ACB">
        <w:rPr>
          <w:rFonts w:eastAsia="宋体"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507495971"/>
      <w:r w:rsidRPr="00C43ACB">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507495972"/>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507495973"/>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507495974"/>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507495975"/>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lastRenderedPageBreak/>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507495976"/>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507495977"/>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507495978"/>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77777777" w:rsidR="00426BFB" w:rsidRPr="00C43ACB" w:rsidRDefault="00426BFB" w:rsidP="00426BFB">
      <w:r w:rsidRPr="00C43ACB">
        <w:t>An announced resource is a resource at a remote CSE that is linked to the original resource that has been announced, and it maintains some of the characteri</w:t>
      </w:r>
      <w:r w:rsidR="00D11574" w:rsidRPr="00C43ACB">
        <w:t>stics of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507495979"/>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507495980"/>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59" w:name="_Toc507429742"/>
      <w:bookmarkStart w:id="360" w:name="_Toc507495981"/>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507495982"/>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507495983"/>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507495984"/>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507495985"/>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507495986"/>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507495987"/>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507495988"/>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52" type="#_x0000_t75" style="width:368.75pt;height:323.05pt" o:ole="">
            <v:imagedata r:id="rId52" o:title=""/>
          </v:shape>
          <o:OLEObject Type="Embed" ProgID="VisioViewer.Viewer.1" ShapeID="_x0000_i1052" DrawAspect="Content" ObjectID="_1583839519"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507495989"/>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53" type="#_x0000_t75" style="width:314.9pt;height:207.25pt" o:ole="">
            <v:imagedata r:id="rId54" o:title=""/>
          </v:shape>
          <o:OLEObject Type="Embed" ProgID="VisioViewer.Viewer.1" ShapeID="_x0000_i1053" DrawAspect="Content" ObjectID="_1583839520"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507495991"/>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507495993"/>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lastRenderedPageBreak/>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54" type="#_x0000_t75" style="width:303.65pt;height:265.45pt" o:ole="">
            <v:imagedata r:id="rId56" o:title=""/>
          </v:shape>
          <o:OLEObject Type="Embed" ProgID="VisioViewer.Viewer.1" ShapeID="_x0000_i1054" DrawAspect="Content" ObjectID="_1583839521"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507495994"/>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507495995"/>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507495996"/>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507495997"/>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lastRenderedPageBreak/>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7777777" w:rsidR="00CA62E1" w:rsidRPr="00C43ACB" w:rsidRDefault="00CA62E1" w:rsidP="00D211EF">
            <w:pPr>
              <w:pStyle w:val="TAL"/>
              <w:rPr>
                <w:rFonts w:eastAsia="Arial Unicode MS"/>
                <w:i/>
              </w:rPr>
            </w:pPr>
            <w:r w:rsidRPr="00C43ACB">
              <w:rPr>
                <w:rFonts w:eastAsia="Arial Unicode MS"/>
                <w:i/>
              </w:rPr>
              <w:t>subscription, mgmtObj, schedule</w:t>
            </w:r>
          </w:p>
        </w:tc>
        <w:tc>
          <w:tcPr>
            <w:tcW w:w="2268" w:type="dxa"/>
            <w:shd w:val="clear" w:color="auto" w:fill="auto"/>
          </w:tcPr>
          <w:p w14:paraId="14853ECE" w14:textId="77777777" w:rsidR="00CA62E1" w:rsidRPr="00C43ACB" w:rsidRDefault="00CA62E1" w:rsidP="00D211EF">
            <w:pPr>
              <w:pStyle w:val="TAL"/>
              <w:rPr>
                <w:rFonts w:eastAsia="Arial Unicode MS"/>
                <w:i/>
              </w:rPr>
            </w:pPr>
            <w:r w:rsidRPr="00C43ACB">
              <w:rPr>
                <w:rFonts w:eastAsia="Arial Unicode MS"/>
                <w:i/>
              </w:rPr>
              <w:t>node, mgmtObj,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77777777"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215008B3" w14:textId="77777777" w:rsidR="000C259B" w:rsidRPr="00C43ACB" w:rsidRDefault="000C259B" w:rsidP="001C13B4">
            <w:pPr>
              <w:spacing w:after="0"/>
              <w:rPr>
                <w:rFonts w:ascii="Arial" w:eastAsia="Arial Unicode MS" w:hAnsi="Arial"/>
                <w:i/>
                <w:sz w:val="18"/>
                <w:lang w:eastAsia="zh-CN"/>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77777777" w:rsidR="00CA62E1" w:rsidRPr="00C43ACB" w:rsidRDefault="00CA62E1" w:rsidP="00231697">
            <w:pPr>
              <w:pStyle w:val="TAL"/>
              <w:rPr>
                <w:rFonts w:eastAsia="Arial Unicode MS"/>
                <w:i/>
              </w:rPr>
            </w:pPr>
            <w:r w:rsidRPr="00C43ACB">
              <w:rPr>
                <w:rFonts w:eastAsia="Arial Unicode MS"/>
                <w:i/>
              </w:rPr>
              <w:t>AE, container, contentInstance</w:t>
            </w:r>
            <w:r w:rsidR="0055762E" w:rsidRPr="00C43ACB">
              <w:rPr>
                <w:rFonts w:eastAsia="Arial Unicode MS" w:hint="eastAsia"/>
                <w:i/>
                <w:lang w:eastAsia="zh-CN"/>
              </w:rPr>
              <w:t>，</w:t>
            </w:r>
            <w:r w:rsidR="0055762E" w:rsidRPr="00C43ACB">
              <w:rPr>
                <w:rFonts w:eastAsia="Arial Unicode MS"/>
                <w:i/>
              </w:rPr>
              <w:t>group, node, flexContainer, timeSeries</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507495998"/>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507495999"/>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3" w:name="_Toc507429765"/>
      <w:bookmarkStart w:id="404" w:name="_Toc507496000"/>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 xml:space="preserve">binarySwitch, </w:t>
            </w:r>
            <w:r w:rsidRPr="00C43ACB">
              <w:rPr>
                <w:i/>
              </w:rPr>
              <w:lastRenderedPageBreak/>
              <w:t>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lastRenderedPageBreak/>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lastRenderedPageBreak/>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8" w:name="_Toc507429769"/>
      <w:bookmarkStart w:id="409" w:name="_Toc507496001"/>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507496002"/>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507496003"/>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507496004"/>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7777777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 is not set, or it is set to a value that does not correspond to a valid, existing </w:t>
            </w:r>
            <w:r w:rsidRPr="00C43ACB">
              <w:rPr>
                <w:rFonts w:eastAsia="Arial Unicode MS"/>
                <w:i/>
              </w:rPr>
              <w:t>&lt;accessControlPolicy&gt;</w:t>
            </w:r>
            <w:r w:rsidRPr="00C43ACB">
              <w:rPr>
                <w:rFonts w:eastAsia="Arial Unicode MS"/>
              </w:rPr>
              <w:t xml:space="preserve"> resource, or it refers to an </w:t>
            </w:r>
            <w:r w:rsidRPr="00C43ACB">
              <w:rPr>
                <w:rFonts w:eastAsia="Arial Unicode MS"/>
                <w:i/>
              </w:rPr>
              <w:t>&lt;accessControlPolicy&gt;</w:t>
            </w:r>
            <w:r w:rsidRPr="00C43ACB">
              <w:rPr>
                <w:rFonts w:eastAsia="Arial Unicode MS"/>
              </w:rPr>
              <w:t xml:space="preserve"> resource that is not reachable (e.g. because it is located on a remote CSE that is offline or not reachable), then the </w:t>
            </w:r>
            <w:r w:rsidR="00D75C9A" w:rsidRPr="00C43ACB">
              <w:rPr>
                <w:rFonts w:eastAsia="Arial Unicode MS"/>
              </w:rPr>
              <w:t>Hosting CSE shall support a default access privilege.</w:t>
            </w:r>
            <w:r w:rsidR="00BF1D3C" w:rsidRPr="00C43ACB">
              <w:rPr>
                <w:rFonts w:eastAsia="Arial Unicode MS"/>
              </w:rPr>
              <w:t xml:space="preserve"> </w:t>
            </w:r>
            <w:r w:rsidR="00D75C9A" w:rsidRPr="00C43ACB">
              <w:rPr>
                <w:rFonts w:eastAsia="Arial Unicode MS"/>
              </w:rPr>
              <w:t>This default shall provide access privileges to only the creator of the resource.</w:t>
            </w:r>
            <w:r w:rsidR="00BF1D3C" w:rsidRPr="00C43ACB">
              <w:rPr>
                <w:rFonts w:eastAsia="Arial Unicode MS"/>
              </w:rPr>
              <w:t xml:space="preserve"> </w:t>
            </w:r>
            <w:r w:rsidR="00D75C9A" w:rsidRPr="00C43ACB">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sidRPr="00C43ACB">
              <w:rPr>
                <w:rFonts w:eastAsia="Arial Unicode MS"/>
              </w:rPr>
              <w:t xml:space="preserve"> </w:t>
            </w:r>
            <w:r w:rsidR="00D75C9A" w:rsidRPr="00C43ACB">
              <w:rPr>
                <w:rFonts w:eastAsia="Arial Unicode MS"/>
              </w:rPr>
              <w:t>All other entities shall be denied access by default.</w:t>
            </w:r>
            <w:r w:rsidRPr="00C43ACB">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lastRenderedPageBreak/>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507496005"/>
      <w:r w:rsidRPr="00C43ACB">
        <w:lastRenderedPageBreak/>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宋体"/>
          <w:lang w:eastAsia="zh-CN"/>
        </w:rPr>
      </w:pPr>
      <w:bookmarkStart w:id="418" w:name="_Toc507429774"/>
      <w:bookmarkStart w:id="419" w:name="_Toc507496006"/>
      <w:r w:rsidRPr="00C43ACB">
        <w:rPr>
          <w:rFonts w:hint="eastAsia"/>
        </w:rPr>
        <w:t>9.6.2.0</w:t>
      </w:r>
      <w:r w:rsidRPr="00C43ACB">
        <w:rPr>
          <w:rFonts w:hint="eastAsia"/>
        </w:rPr>
        <w:tab/>
      </w:r>
      <w:r w:rsidRPr="00C43ACB">
        <w:rPr>
          <w:rFonts w:eastAsia="宋体"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55" type="#_x0000_t75" style="width:230.4pt;height:128.95pt" o:ole="">
            <v:imagedata r:id="rId58" o:title=""/>
          </v:shape>
          <o:OLEObject Type="Embed" ProgID="VisioViewer.Viewer.1" ShapeID="_x0000_i1055" DrawAspect="Content" ObjectID="_1583839522"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507496007"/>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507496008"/>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6"/>
        <w:gridCol w:w="7019"/>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507496009"/>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6" w:name="_Toc507429778"/>
      <w:bookmarkStart w:id="427" w:name="_Toc507496010"/>
      <w:r w:rsidRPr="00C43ACB">
        <w:rPr>
          <w:rFonts w:hint="eastAsia"/>
        </w:rPr>
        <w:lastRenderedPageBreak/>
        <w:t>9.6.2.4</w:t>
      </w:r>
      <w:r w:rsidR="009A4A02" w:rsidRPr="00C43ACB">
        <w:rPr>
          <w:rFonts w:eastAsia="宋体"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507496011"/>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507496012"/>
      <w:r w:rsidRPr="00C43ACB">
        <w:t>9.6.</w:t>
      </w:r>
      <w:r w:rsidR="00666C32" w:rsidRPr="00C43ACB">
        <w:t>3</w:t>
      </w:r>
      <w:r w:rsidRPr="00C43ACB">
        <w:tab/>
        <w:t xml:space="preserve">Resource Type </w:t>
      </w:r>
      <w:r w:rsidRPr="00C43ACB">
        <w:rPr>
          <w:i/>
        </w:rPr>
        <w:t>CSEBase</w:t>
      </w:r>
      <w:bookmarkEnd w:id="430"/>
      <w:bookmarkEnd w:id="431"/>
    </w:p>
    <w:p w14:paraId="402B19FF" w14:textId="77777777"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p>
    <w:p w14:paraId="50911AAF" w14:textId="507FC6E5" w:rsidR="00661159" w:rsidRPr="00C43ACB" w:rsidRDefault="00DD4E65" w:rsidP="006734D1">
      <w:pPr>
        <w:pStyle w:val="FL"/>
      </w:pPr>
      <w:r w:rsidRPr="00C43ACB">
        <w:object w:dxaOrig="7400" w:dyaOrig="14250" w14:anchorId="3CF19D6C">
          <v:shape id="_x0000_i1056" type="#_x0000_t75" style="width:340.6pt;height:671.8pt" o:ole="">
            <v:imagedata r:id="rId60" o:title="" croptop="1261f" cropbottom="639f" cropleft="2485f" cropright="822f"/>
          </v:shape>
          <o:OLEObject Type="Embed" ProgID="Visio.Drawing.11" ShapeID="_x0000_i1056" DrawAspect="Content" ObjectID="_1583839523"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507496013"/>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57" type="#_x0000_t75" style="width:169.65pt;height:692.45pt" o:ole="">
            <v:imagedata r:id="rId62" o:title="" croptop="805f" cropbottom="805f" cropleft="2994f"/>
          </v:shape>
          <o:OLEObject Type="Embed" ProgID="Visio.Drawing.11" ShapeID="_x0000_i1057" DrawAspect="Content" ObjectID="_1583839524"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507496014"/>
      <w:r w:rsidRPr="00C43ACB">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8" type="#_x0000_t75" style="width:236.05pt;height:507.75pt" o:ole="">
            <v:imagedata r:id="rId64" o:title="" croptop="1289f" cropbottom="1608f" cropleft="3054f" cropright="2366f"/>
          </v:shape>
          <o:OLEObject Type="Embed" ProgID="Visio.Drawing.11" ShapeID="_x0000_i1058" DrawAspect="Content" ObjectID="_1583839525"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77777777"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9" type="#_x0000_t75" style="width:231.05pt;height:497.1pt" o:ole="">
            <v:imagedata r:id="rId66" o:title=""/>
          </v:shape>
          <o:OLEObject Type="Embed" ProgID="VisioViewer.Viewer.1" ShapeID="_x0000_i1059" DrawAspect="Content" ObjectID="_1583839526"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77777777" w:rsidR="006F1F08" w:rsidRPr="00C43ACB" w:rsidRDefault="006F1F08" w:rsidP="005C5F6F">
            <w:pPr>
              <w:pStyle w:val="TAC"/>
              <w:rPr>
                <w:rFonts w:eastAsia="Arial Unicode MS" w:cs="Arial"/>
                <w:szCs w:val="18"/>
              </w:rPr>
            </w:pPr>
            <w:r w:rsidRPr="00C43ACB">
              <w:rPr>
                <w:rFonts w:eastAsia="Arial Unicode MS" w:cs="Arial"/>
                <w:szCs w:val="18"/>
              </w:rPr>
              <w:t>RW</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60" type="#_x0000_t75" style="width:229.75pt;height:242.9pt" o:ole="">
            <v:imagedata r:id="rId68" o:title=""/>
          </v:shape>
          <o:OLEObject Type="Embed" ProgID="VisioViewer.Viewer.1" ShapeID="_x0000_i1060" DrawAspect="Content" ObjectID="_1583839527"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507496017"/>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61" type="#_x0000_t75" style="width:230.4pt;height:601.05pt" o:ole="">
            <v:imagedata r:id="rId70" o:title=""/>
          </v:shape>
          <o:OLEObject Type="Embed" ProgID="VisioViewer.Viewer.1" ShapeID="_x0000_i1061" DrawAspect="Content" ObjectID="_1583839528"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4" w:name="_Toc507429786"/>
      <w:bookmarkStart w:id="445" w:name="_Toc507496018"/>
      <w:r w:rsidRPr="00C43ACB">
        <w:t>9.6.</w:t>
      </w:r>
      <w:r w:rsidR="003A1AA8" w:rsidRPr="00C43ACB">
        <w:t>9</w:t>
      </w:r>
      <w:r w:rsidR="003A1AA8" w:rsidRPr="00C43ACB">
        <w:tab/>
        <w:t xml:space="preserve">Resource Type </w:t>
      </w:r>
      <w:r w:rsidR="003A1AA8" w:rsidRPr="00C43ACB">
        <w:rPr>
          <w:i/>
        </w:rPr>
        <w:t>schedule</w:t>
      </w:r>
      <w:bookmarkEnd w:id="444"/>
      <w:bookmarkEnd w:id="44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62" type="#_x0000_t75" style="width:230.4pt;height:98.9pt" o:ole="">
            <v:imagedata r:id="rId72" o:title=""/>
          </v:shape>
          <o:OLEObject Type="Embed" ProgID="VisioViewer.Viewer.1" ShapeID="_x0000_i1062" DrawAspect="Content" ObjectID="_1583839529"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6" w:name="_Toc507429787"/>
      <w:bookmarkStart w:id="447" w:name="_Toc507496019"/>
      <w:r w:rsidRPr="00C43ACB">
        <w:t>9.6.10</w:t>
      </w:r>
      <w:r w:rsidRPr="00C43ACB">
        <w:tab/>
        <w:t xml:space="preserve">Resource Type </w:t>
      </w:r>
      <w:r w:rsidRPr="00C43ACB">
        <w:rPr>
          <w:i/>
        </w:rPr>
        <w:t>locationPolicy</w:t>
      </w:r>
      <w:bookmarkEnd w:id="446"/>
      <w:bookmarkEnd w:id="44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lastRenderedPageBreak/>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77777777" w:rsidR="004634E7" w:rsidRPr="00C43ACB" w:rsidRDefault="001232C7" w:rsidP="0047585C">
      <w:pPr>
        <w:pStyle w:val="FL"/>
      </w:pPr>
      <w:r w:rsidRPr="00C43ACB">
        <w:object w:dxaOrig="4610" w:dyaOrig="7932" w14:anchorId="1333A158">
          <v:shape id="_x0000_i1063" type="#_x0000_t75" style="width:230.4pt;height:395.7pt" o:ole="">
            <v:imagedata r:id="rId75" o:title=""/>
          </v:shape>
          <o:OLEObject Type="Embed" ProgID="VisioViewer.Viewer.1" ShapeID="_x0000_i1063" DrawAspect="Content" ObjectID="_1583839530"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312C367C" w14:textId="77777777" w:rsidTr="00196C3B">
        <w:trPr>
          <w:jc w:val="center"/>
        </w:trPr>
        <w:tc>
          <w:tcPr>
            <w:tcW w:w="2304" w:type="dxa"/>
          </w:tcPr>
          <w:p w14:paraId="51067C86"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aggregationForward</w:t>
            </w:r>
          </w:p>
        </w:tc>
        <w:tc>
          <w:tcPr>
            <w:tcW w:w="1077" w:type="dxa"/>
          </w:tcPr>
          <w:p w14:paraId="00E3FE32"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459B6BA7"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767DB4F1"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how Geo-fence relevant information (</w:t>
            </w:r>
            <w:r w:rsidR="008A0240" w:rsidRPr="00C43ACB">
              <w:rPr>
                <w:lang w:eastAsia="ko-KR"/>
              </w:rPr>
              <w:t>e.g.</w:t>
            </w:r>
            <w:r w:rsidRPr="00C43ACB">
              <w:rPr>
                <w:lang w:eastAsia="ko-KR"/>
              </w:rPr>
              <w:t xml:space="preserve"> measurement or position fix) from the target node is forwarded to </w:t>
            </w:r>
            <w:r w:rsidRPr="00C43ACB">
              <w:rPr>
                <w:rFonts w:eastAsia="宋体" w:hint="eastAsia"/>
                <w:lang w:eastAsia="zh-CN"/>
              </w:rPr>
              <w:t>G</w:t>
            </w:r>
            <w:r w:rsidRPr="00C43ACB">
              <w:rPr>
                <w:lang w:eastAsia="ko-KR"/>
              </w:rPr>
              <w:t>eo-fence server</w:t>
            </w:r>
            <w:r w:rsidR="0047585C" w:rsidRPr="00C43ACB">
              <w:rPr>
                <w:lang w:eastAsia="ko-KR"/>
              </w:rPr>
              <w:t>:</w:t>
            </w:r>
          </w:p>
          <w:p w14:paraId="4F936D99"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True/False</w:t>
            </w:r>
            <w:r w:rsidR="0047585C" w:rsidRPr="00C43ACB">
              <w:rPr>
                <w:lang w:eastAsia="ko-KR"/>
              </w:rPr>
              <w:t>;</w:t>
            </w:r>
          </w:p>
          <w:p w14:paraId="65E05DB9"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Number of Events</w:t>
            </w:r>
            <w:r w:rsidR="0047585C" w:rsidRPr="00C43ACB">
              <w:rPr>
                <w:lang w:eastAsia="ko-KR"/>
              </w:rPr>
              <w:t>;</w:t>
            </w:r>
          </w:p>
          <w:p w14:paraId="6B78658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 xml:space="preserve">Time-based </w:t>
            </w:r>
            <w:r w:rsidR="00BF1D3C" w:rsidRPr="00C43ACB">
              <w:rPr>
                <w:lang w:eastAsia="ko-KR"/>
              </w:rPr>
              <w:t>Accumulation</w:t>
            </w:r>
            <w:r w:rsidR="0047585C" w:rsidRPr="00C43ACB">
              <w:rPr>
                <w:lang w:eastAsia="ko-KR"/>
              </w:rPr>
              <w:t>.</w:t>
            </w:r>
          </w:p>
        </w:tc>
        <w:tc>
          <w:tcPr>
            <w:tcW w:w="2232" w:type="dxa"/>
          </w:tcPr>
          <w:p w14:paraId="04DD199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8" w:name="_Toc507429788"/>
      <w:bookmarkStart w:id="449"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448"/>
      <w:bookmarkEnd w:id="44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lastRenderedPageBreak/>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64" type="#_x0000_t75" style="width:230.4pt;height:257.95pt" o:ole="">
            <v:imagedata r:id="rId77" o:title=""/>
          </v:shape>
          <o:OLEObject Type="Embed" ProgID="VisioViewer.Viewer.1" ShapeID="_x0000_i1064" DrawAspect="Content" ObjectID="_1583839531"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0" w:name="_Toc507429789"/>
      <w:bookmarkStart w:id="451" w:name="_Toc507496021"/>
      <w:r w:rsidRPr="00C43ACB">
        <w:t>9.6.</w:t>
      </w:r>
      <w:r w:rsidR="00167E8B" w:rsidRPr="00C43ACB">
        <w:t>12</w:t>
      </w:r>
      <w:r w:rsidRPr="00C43ACB">
        <w:tab/>
        <w:t xml:space="preserve">Resource Type </w:t>
      </w:r>
      <w:r w:rsidRPr="00C43ACB">
        <w:rPr>
          <w:i/>
        </w:rPr>
        <w:t>request</w:t>
      </w:r>
      <w:bookmarkEnd w:id="450"/>
      <w:bookmarkEnd w:id="45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65" type="#_x0000_t75" style="width:226pt;height:325.55pt" o:ole="">
            <v:imagedata r:id="rId79" o:title=""/>
          </v:shape>
          <o:OLEObject Type="Embed" ProgID="Visio.Drawing.11" ShapeID="_x0000_i1065" DrawAspect="Content" ObjectID="_1583839532"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2" w:name="_Toc507429790"/>
      <w:bookmarkStart w:id="453" w:name="_Toc507496022"/>
      <w:r w:rsidRPr="00C43ACB">
        <w:lastRenderedPageBreak/>
        <w:t>9.6.</w:t>
      </w:r>
      <w:r w:rsidR="00167E8B" w:rsidRPr="00C43ACB">
        <w:t>13</w:t>
      </w:r>
      <w:r w:rsidRPr="00C43ACB">
        <w:tab/>
        <w:t xml:space="preserve">Resource Type </w:t>
      </w:r>
      <w:r w:rsidRPr="00C43ACB">
        <w:rPr>
          <w:i/>
        </w:rPr>
        <w:t>group</w:t>
      </w:r>
      <w:bookmarkEnd w:id="452"/>
      <w:bookmarkEnd w:id="45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66" type="#_x0000_t75" style="width:230.4pt;height:472.05pt" o:ole="">
            <v:imagedata r:id="rId81" o:title=""/>
          </v:shape>
          <o:OLEObject Type="Embed" ProgID="Visio.Drawing.11" ShapeID="_x0000_i1066" DrawAspect="Content" ObjectID="_1583839533"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4" w:name="_Toc507429791"/>
      <w:bookmarkStart w:id="455" w:name="_Toc507496023"/>
      <w:r w:rsidRPr="00C43ACB">
        <w:t>9.6.14</w:t>
      </w:r>
      <w:r w:rsidR="00791853" w:rsidRPr="00C43ACB">
        <w:tab/>
        <w:t xml:space="preserve">Resource Type </w:t>
      </w:r>
      <w:r w:rsidR="000D3A9C" w:rsidRPr="00C43ACB">
        <w:rPr>
          <w:i/>
        </w:rPr>
        <w:t>fanOutPoint</w:t>
      </w:r>
      <w:bookmarkEnd w:id="454"/>
      <w:bookmarkEnd w:id="45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6" w:name="_Toc507429792"/>
      <w:bookmarkStart w:id="457" w:name="_Toc507496024"/>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6"/>
      <w:bookmarkEnd w:id="45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8" w:name="_Toc507429793"/>
      <w:bookmarkStart w:id="459" w:name="_Toc507496025"/>
      <w:r w:rsidRPr="00C43ACB">
        <w:lastRenderedPageBreak/>
        <w:t>9.6.1</w:t>
      </w:r>
      <w:r w:rsidR="00167E8B" w:rsidRPr="00C43ACB">
        <w:t>5</w:t>
      </w:r>
      <w:r w:rsidRPr="00C43ACB">
        <w:tab/>
        <w:t xml:space="preserve">Resource Type </w:t>
      </w:r>
      <w:r w:rsidRPr="00C43ACB">
        <w:rPr>
          <w:i/>
        </w:rPr>
        <w:t>mgmtObj</w:t>
      </w:r>
      <w:bookmarkEnd w:id="458"/>
      <w:bookmarkEnd w:id="45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7" type="#_x0000_t75" style="width:236.65pt;height:292.4pt" o:ole="">
            <v:imagedata r:id="rId83" o:title="" croptop="2800f" cropbottom="3106f" cropleft="3079f" cropright="4163f"/>
          </v:shape>
          <o:OLEObject Type="Embed" ProgID="Visio.Drawing.11" ShapeID="_x0000_i1067" DrawAspect="Content" ObjectID="_1583839534"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0"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1" w:name="_Toc507429794"/>
      <w:bookmarkStart w:id="462" w:name="_Toc507496026"/>
      <w:r w:rsidRPr="00C43ACB">
        <w:t>9.6.1</w:t>
      </w:r>
      <w:r w:rsidR="00E903A4" w:rsidRPr="00C43ACB">
        <w:t>6</w:t>
      </w:r>
      <w:r w:rsidRPr="00C43ACB">
        <w:tab/>
        <w:t xml:space="preserve">Resource Type </w:t>
      </w:r>
      <w:r w:rsidRPr="00C43ACB">
        <w:rPr>
          <w:i/>
        </w:rPr>
        <w:t>mgmtCmd</w:t>
      </w:r>
      <w:bookmarkEnd w:id="461"/>
      <w:bookmarkEnd w:id="46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8" type="#_x0000_t75" style="width:229.75pt;height:389.45pt" o:ole="">
            <v:imagedata r:id="rId85" o:title=""/>
          </v:shape>
          <o:OLEObject Type="Embed" ProgID="VisioViewer.Viewer.1" ShapeID="_x0000_i1068" DrawAspect="Content" ObjectID="_1583839535"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3" w:name="_Toc507429795"/>
      <w:bookmarkStart w:id="464" w:name="_Toc507496027"/>
      <w:r w:rsidRPr="00C43ACB">
        <w:lastRenderedPageBreak/>
        <w:t>9.6.1</w:t>
      </w:r>
      <w:r w:rsidR="00677029" w:rsidRPr="00C43ACB">
        <w:t>7</w:t>
      </w:r>
      <w:r w:rsidRPr="00C43ACB">
        <w:tab/>
        <w:t xml:space="preserve">Resource Type </w:t>
      </w:r>
      <w:r w:rsidRPr="00C43ACB">
        <w:rPr>
          <w:i/>
        </w:rPr>
        <w:t>execInstance</w:t>
      </w:r>
      <w:bookmarkEnd w:id="463"/>
      <w:bookmarkEnd w:id="46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9" type="#_x0000_t75" style="width:230.4pt;height:363.15pt" o:ole="">
            <v:imagedata r:id="rId87" o:title=""/>
          </v:shape>
          <o:OLEObject Type="Embed" ProgID="VisioViewer.Viewer.1" ShapeID="_x0000_i1069" DrawAspect="Content" ObjectID="_1583839536"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5" w:name="OLE_LINK9"/>
            <w:bookmarkStart w:id="46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5"/>
      <w:bookmarkEnd w:id="466"/>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7" w:name="_Toc507429796"/>
      <w:bookmarkStart w:id="468" w:name="_Toc507496028"/>
      <w:r w:rsidRPr="00C43ACB">
        <w:t>9.6.</w:t>
      </w:r>
      <w:r w:rsidR="00167E8B" w:rsidRPr="00C43ACB">
        <w:t>1</w:t>
      </w:r>
      <w:r w:rsidR="00677029" w:rsidRPr="00C43ACB">
        <w:t>8</w:t>
      </w:r>
      <w:r w:rsidRPr="00C43ACB">
        <w:tab/>
        <w:t xml:space="preserve">Resource Type </w:t>
      </w:r>
      <w:r w:rsidRPr="00C43ACB">
        <w:rPr>
          <w:i/>
        </w:rPr>
        <w:t>node</w:t>
      </w:r>
      <w:bookmarkEnd w:id="467"/>
      <w:bookmarkEnd w:id="46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70" type="#_x0000_t75" style="width:393.2pt;height:189.1pt" o:ole="">
            <v:imagedata r:id="rId89" o:title=""/>
          </v:shape>
          <o:OLEObject Type="Embed" ProgID="Word.Document.12" ShapeID="_x0000_i1070" DrawAspect="Content" ObjectID="_1583839537"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71" type="#_x0000_t75" style="width:228.5pt;height:563.5pt" o:ole="">
            <v:imagedata r:id="rId91" o:title=""/>
          </v:shape>
          <o:OLEObject Type="Embed" ProgID="VisioViewer.Viewer.1" ShapeID="_x0000_i1071" DrawAspect="Content" ObjectID="_1583839538"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lastRenderedPageBreak/>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69" w:name="_Toc507429797"/>
      <w:bookmarkStart w:id="470"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69"/>
      <w:bookmarkEnd w:id="470"/>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72" type="#_x0000_t75" style="width:237.3pt;height:130.25pt" o:ole="">
            <v:imagedata r:id="rId93" o:title=""/>
          </v:shape>
          <o:OLEObject Type="Embed" ProgID="VisioViewer.Viewer.1" ShapeID="_x0000_i1072" DrawAspect="Content" ObjectID="_1583839539"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73" type="#_x0000_t75" style="width:333.1pt;height:298pt" o:ole="">
            <v:imagedata r:id="rId95" o:title=""/>
          </v:shape>
          <o:OLEObject Type="Embed" ProgID="Visio.Drawing.15" ShapeID="_x0000_i1073" DrawAspect="Content" ObjectID="_1583839540"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1" w:name="_Toc507429798"/>
      <w:bookmarkStart w:id="472"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471"/>
      <w:bookmarkEnd w:id="47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74" type="#_x0000_t75" style="width:235.4pt;height:196.6pt" o:ole="">
            <v:imagedata r:id="rId97" o:title=""/>
          </v:shape>
          <o:OLEObject Type="Embed" ProgID="VisioViewer.Viewer.1" ShapeID="_x0000_i1074" DrawAspect="Content" ObjectID="_1583839541"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3" w:name="_Toc507429799"/>
      <w:bookmarkStart w:id="474"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3"/>
      <w:bookmarkEnd w:id="47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75" type="#_x0000_t75" style="width:229.75pt;height:63.25pt" o:ole="">
            <v:imagedata r:id="rId99" o:title=""/>
          </v:shape>
          <o:OLEObject Type="Embed" ProgID="VisioViewer.Viewer.1" ShapeID="_x0000_i1075" DrawAspect="Content" ObjectID="_1583839542"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5" w:name="_Toc507429800"/>
      <w:bookmarkStart w:id="476" w:name="_Toc507496032"/>
      <w:r w:rsidRPr="00C43ACB">
        <w:t>9.6.22</w:t>
      </w:r>
      <w:r w:rsidRPr="00C43ACB">
        <w:tab/>
        <w:t xml:space="preserve">Resource Type </w:t>
      </w:r>
      <w:r w:rsidRPr="00C43ACB">
        <w:rPr>
          <w:i/>
        </w:rPr>
        <w:t>pollingChannelURI</w:t>
      </w:r>
      <w:bookmarkEnd w:id="475"/>
      <w:bookmarkEnd w:id="476"/>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76" type="#_x0000_t75" style="width:128.95pt;height:26.3pt" o:ole="">
            <v:imagedata r:id="rId101" o:title=""/>
          </v:shape>
          <o:OLEObject Type="Embed" ProgID="VisioViewer.Viewer.1" ShapeID="_x0000_i1076" DrawAspect="Content" ObjectID="_1583839543"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7" w:name="_Toc507429801"/>
      <w:bookmarkStart w:id="478"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477"/>
      <w:bookmarkEnd w:id="47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77" type="#_x0000_t75" style="width:230.4pt;height:95.15pt" o:ole="">
            <v:imagedata r:id="rId103" o:title=""/>
          </v:shape>
          <o:OLEObject Type="Embed" ProgID="VisioViewer.Viewer.1" ShapeID="_x0000_i1077" DrawAspect="Content" ObjectID="_1583839544"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79" w:name="_Toc507429802"/>
      <w:bookmarkStart w:id="480" w:name="_Toc507496034"/>
      <w:r w:rsidRPr="00C43ACB">
        <w:t>9.6.</w:t>
      </w:r>
      <w:r w:rsidR="009A22CC" w:rsidRPr="00C43ACB">
        <w:t>2</w:t>
      </w:r>
      <w:r w:rsidR="002C40B2" w:rsidRPr="00C43ACB">
        <w:t>4</w:t>
      </w:r>
      <w:r w:rsidRPr="00C43ACB">
        <w:tab/>
        <w:t xml:space="preserve">Resource Type </w:t>
      </w:r>
      <w:r w:rsidRPr="00C43ACB">
        <w:rPr>
          <w:i/>
        </w:rPr>
        <w:t>eventConfig</w:t>
      </w:r>
      <w:bookmarkEnd w:id="479"/>
      <w:bookmarkEnd w:id="48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8" type="#_x0000_t75" style="width:230.4pt;height:267.35pt" o:ole="">
            <v:imagedata r:id="rId105" o:title=""/>
          </v:shape>
          <o:OLEObject Type="Embed" ProgID="VisioViewer.Viewer.1" ShapeID="_x0000_i1078" DrawAspect="Content" ObjectID="_1583839545"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1" w:name="_Toc507429803"/>
      <w:bookmarkStart w:id="482"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1"/>
      <w:bookmarkEnd w:id="48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9" type="#_x0000_t75" style="width:229.75pt;height:286.75pt" o:ole="">
            <v:imagedata r:id="rId107" o:title=""/>
          </v:shape>
          <o:OLEObject Type="Embed" ProgID="Visio.Drawing.11" ShapeID="_x0000_i1079" DrawAspect="Content" ObjectID="_1583839546"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3" w:name="_Toc507429804"/>
      <w:bookmarkStart w:id="484" w:name="_Toc507496036"/>
      <w:r w:rsidRPr="00C43ACB">
        <w:t>9.6.</w:t>
      </w:r>
      <w:r w:rsidR="009A22CC" w:rsidRPr="00C43ACB">
        <w:t>2</w:t>
      </w:r>
      <w:r w:rsidR="002C40B2" w:rsidRPr="00C43ACB">
        <w:t>6</w:t>
      </w:r>
      <w:r w:rsidR="007C4C59" w:rsidRPr="00C43ACB">
        <w:tab/>
        <w:t>Resource Announcement</w:t>
      </w:r>
      <w:bookmarkEnd w:id="483"/>
      <w:bookmarkEnd w:id="484"/>
    </w:p>
    <w:p w14:paraId="1F91009B" w14:textId="77777777" w:rsidR="006E3591" w:rsidRPr="00C43ACB" w:rsidRDefault="00E65D0A" w:rsidP="00A97152">
      <w:pPr>
        <w:pStyle w:val="40"/>
      </w:pPr>
      <w:bookmarkStart w:id="485" w:name="_Toc507429805"/>
      <w:bookmarkStart w:id="486" w:name="_Toc507496037"/>
      <w:r w:rsidRPr="00C43ACB">
        <w:t>9.6.26.1</w:t>
      </w:r>
      <w:r w:rsidRPr="00C43ACB">
        <w:tab/>
      </w:r>
      <w:r w:rsidR="006E3591" w:rsidRPr="00C43ACB">
        <w:t>Overview</w:t>
      </w:r>
      <w:bookmarkEnd w:id="485"/>
      <w:bookmarkEnd w:id="48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77777777" w:rsidR="006E3591" w:rsidRPr="00C43ACB" w:rsidRDefault="00391285" w:rsidP="00391285">
      <w:pPr>
        <w:rPr>
          <w:rFonts w:eastAsia="宋体"/>
          <w:lang w:eastAsia="zh-CN"/>
        </w:rPr>
      </w:pPr>
      <w:r w:rsidRPr="00C43ACB">
        <w:t xml:space="preserve">Note, parent child relationship of &lt;remoteCSEAnnc&gt; and the &lt;CSEBase&gt; resource of the announcement target CSE does not necessarily reflect the topology of </w:t>
      </w:r>
      <w:r w:rsidR="00552B96" w:rsidRPr="00C43ACB">
        <w:t>the Hosting CSE of the original resource and the announcement target CSE</w:t>
      </w:r>
      <w:r w:rsidRPr="00C43ACB">
        <w:t>.</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77777777"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7" w:name="_Toc507429806"/>
      <w:bookmarkStart w:id="488"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7"/>
      <w:bookmarkEnd w:id="488"/>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89" w:name="_Toc507429807"/>
      <w:bookmarkStart w:id="490" w:name="_Toc507496039"/>
      <w:r w:rsidRPr="00C43ACB">
        <w:t>9.6.26.3</w:t>
      </w:r>
      <w:r w:rsidRPr="00C43ACB">
        <w:tab/>
        <w:t>Common Attributes for Announced Resources</w:t>
      </w:r>
      <w:bookmarkEnd w:id="489"/>
      <w:bookmarkEnd w:id="490"/>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1" w:name="_Toc507429808"/>
      <w:bookmarkStart w:id="492" w:name="_Toc507496040"/>
      <w:r w:rsidRPr="00C43ACB">
        <w:lastRenderedPageBreak/>
        <w:t>9.6.27</w:t>
      </w:r>
      <w:r w:rsidRPr="00C43ACB">
        <w:tab/>
        <w:t xml:space="preserve">Resource Type </w:t>
      </w:r>
      <w:r w:rsidRPr="00C43ACB">
        <w:rPr>
          <w:i/>
        </w:rPr>
        <w:t>latest</w:t>
      </w:r>
      <w:bookmarkEnd w:id="491"/>
      <w:bookmarkEnd w:id="492"/>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3" w:name="_Toc507429809"/>
      <w:bookmarkStart w:id="494" w:name="_Toc507496041"/>
      <w:r w:rsidRPr="00C43ACB">
        <w:t>9.6.28</w:t>
      </w:r>
      <w:r w:rsidRPr="00C43ACB">
        <w:tab/>
        <w:t xml:space="preserve">Resource Type </w:t>
      </w:r>
      <w:r w:rsidRPr="00C43ACB">
        <w:rPr>
          <w:i/>
        </w:rPr>
        <w:t>oldest</w:t>
      </w:r>
      <w:bookmarkEnd w:id="493"/>
      <w:bookmarkEnd w:id="494"/>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5" w:name="_Toc507429810"/>
      <w:bookmarkStart w:id="496" w:name="_Toc507496042"/>
      <w:r w:rsidRPr="00C43ACB">
        <w:t>9.6.29</w:t>
      </w:r>
      <w:r w:rsidRPr="00C43ACB">
        <w:tab/>
        <w:t xml:space="preserve">Resource Type </w:t>
      </w:r>
      <w:r w:rsidRPr="00C43ACB">
        <w:rPr>
          <w:i/>
        </w:rPr>
        <w:t>serviceSubscribedAppRule</w:t>
      </w:r>
      <w:bookmarkEnd w:id="495"/>
      <w:bookmarkEnd w:id="496"/>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80" type="#_x0000_t75" style="width:244.15pt;height:196.6pt" o:ole="">
            <v:imagedata r:id="rId109" o:title=""/>
          </v:shape>
          <o:OLEObject Type="Embed" ProgID="VisioViewer.Viewer.1" ShapeID="_x0000_i1080" DrawAspect="Content" ObjectID="_1583839547"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lastRenderedPageBreak/>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7" w:name="_Toc507429811"/>
      <w:bookmarkStart w:id="498" w:name="_Toc507496043"/>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7"/>
      <w:bookmarkEnd w:id="498"/>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81" type="#_x0000_t75" style="width:246.05pt;height:209.75pt" o:ole="">
            <v:imagedata r:id="rId111" o:title=""/>
          </v:shape>
          <o:OLEObject Type="Embed" ProgID="VisioViewer.Viewer.1" ShapeID="_x0000_i1081" DrawAspect="Content" ObjectID="_1583839548"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499" w:name="_Toc507429812"/>
      <w:bookmarkStart w:id="500" w:name="_Toc507496044"/>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499"/>
      <w:bookmarkEnd w:id="500"/>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82" type="#_x0000_t75" style="width:242.9pt;height:164.65pt" o:ole="">
            <v:imagedata r:id="rId113" o:title=""/>
          </v:shape>
          <o:OLEObject Type="Embed" ProgID="VisioViewer.Viewer.1" ShapeID="_x0000_i1082" DrawAspect="Content" ObjectID="_1583839549"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1" w:name="_Toc507429813"/>
      <w:bookmarkStart w:id="502" w:name="_Toc507496045"/>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1"/>
      <w:bookmarkEnd w:id="502"/>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83" type="#_x0000_t75" style="width:237.3pt;height:170.3pt" o:ole="">
            <v:imagedata r:id="rId115" o:title=""/>
          </v:shape>
          <o:OLEObject Type="Embed" ProgID="VisioViewer.Viewer.1" ShapeID="_x0000_i1083" DrawAspect="Content" ObjectID="_1583839550"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3" w:name="_Toc507429814"/>
      <w:bookmarkStart w:id="504" w:name="_Toc507496046"/>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3"/>
      <w:bookmarkEnd w:id="504"/>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84" type="#_x0000_t75" style="width:242.9pt;height:164.65pt" o:ole="">
            <v:imagedata r:id="rId117" o:title=""/>
          </v:shape>
          <o:OLEObject Type="Embed" ProgID="VisioViewer.Viewer.1" ShapeID="_x0000_i1084" DrawAspect="Content" ObjectID="_1583839551"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5" w:name="_Toc507429815"/>
      <w:bookmarkStart w:id="506" w:name="_Toc507496047"/>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5"/>
      <w:bookmarkEnd w:id="506"/>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85" type="#_x0000_t75" style="width:180.95pt;height:26.3pt" o:ole="">
            <v:imagedata r:id="rId119" o:title=""/>
          </v:shape>
          <o:OLEObject Type="Embed" ProgID="VisioViewer.Viewer.1" ShapeID="_x0000_i1085" DrawAspect="Content" ObjectID="_1583839552"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7" w:name="_Toc507429816"/>
      <w:bookmarkStart w:id="508" w:name="_Toc507496048"/>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07"/>
      <w:bookmarkEnd w:id="508"/>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86" type="#_x0000_t75" style="width:219.15pt;height:244.8pt" o:ole="">
            <v:imagedata r:id="rId121" o:title="" cropright="13794f"/>
          </v:shape>
          <o:OLEObject Type="Embed" ProgID="Visio.Drawing.11" ShapeID="_x0000_i1086" DrawAspect="Content" ObjectID="_1583839553"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09" w:name="OLE_LINK13"/>
      <w:bookmarkStart w:id="510" w:name="OLE_LINK14"/>
      <w:r w:rsidRPr="00C43ACB">
        <w:rPr>
          <w:i/>
        </w:rPr>
        <w:t>flexContainer</w:t>
      </w:r>
      <w:bookmarkEnd w:id="509"/>
      <w:bookmarkEnd w:id="510"/>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1" w:name="_Toc507429817"/>
      <w:bookmarkStart w:id="512"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511"/>
      <w:bookmarkEnd w:id="512"/>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7" type="#_x0000_t75" style="width:228.5pt;height:515.25pt" o:ole="">
            <v:imagedata r:id="rId123" o:title=""/>
          </v:shape>
          <o:OLEObject Type="Embed" ProgID="VisioViewer.Viewer.1" ShapeID="_x0000_i1087" DrawAspect="Content" ObjectID="_1583839554"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3" w:name="_Toc507429818"/>
      <w:bookmarkStart w:id="514" w:name="_Toc507496050"/>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3"/>
      <w:bookmarkEnd w:id="514"/>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8" type="#_x0000_t75" style="width:238.55pt;height:174.05pt" o:ole="">
            <v:imagedata r:id="rId125" o:title="" cropbottom="6020f" cropright="17920f"/>
          </v:shape>
          <o:OLEObject Type="Embed" ProgID="Visio.Drawing.15" ShapeID="_x0000_i1088" DrawAspect="Content" ObjectID="_1583839555"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5" w:name="_Toc507429819"/>
      <w:bookmarkStart w:id="516" w:name="_Toc507496051"/>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5"/>
      <w:bookmarkEnd w:id="516"/>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9" type="#_x0000_t75" style="width:230.4pt;height:286.75pt" o:ole="">
            <v:imagedata r:id="rId127" o:title=""/>
          </v:shape>
          <o:OLEObject Type="Embed" ProgID="VisioViewer.Viewer.1" ShapeID="_x0000_i1089" DrawAspect="Content" ObjectID="_1583839556"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7" w:name="_Toc507429820"/>
      <w:bookmarkStart w:id="518" w:name="_Toc507496052"/>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7"/>
      <w:bookmarkEnd w:id="518"/>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90" type="#_x0000_t75" style="width:228.5pt;height:390.7pt" o:ole="">
            <v:imagedata r:id="rId129" o:title=""/>
          </v:shape>
          <o:OLEObject Type="Embed" ProgID="VisioViewer.Viewer.1" ShapeID="_x0000_i1090" DrawAspect="Content" ObjectID="_1583839557"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19" w:name="OLE_LINK31"/>
            <w:r w:rsidR="00C07033" w:rsidRPr="00C43ACB">
              <w:rPr>
                <w:rFonts w:eastAsia="Arial Unicode MS" w:hint="eastAsia"/>
                <w:lang w:eastAsia="zh-CN"/>
              </w:rPr>
              <w:t xml:space="preserve">7.3.2.4 </w:t>
            </w:r>
            <w:bookmarkEnd w:id="519"/>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0" w:name="_Toc507429821"/>
      <w:bookmarkStart w:id="521" w:name="_Toc507496053"/>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0"/>
      <w:bookmarkEnd w:id="521"/>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91" type="#_x0000_t75" style="width:251.05pt;height:151.5pt" o:ole="">
            <v:imagedata r:id="rId131" o:title=""/>
          </v:shape>
          <o:OLEObject Type="Embed" ProgID="VisioViewer.Viewer.1" ShapeID="_x0000_i1091" DrawAspect="Content" ObjectID="_1583839558"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2" w:name="_Toc507429822"/>
      <w:bookmarkStart w:id="523" w:name="_Toc507496054"/>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2"/>
      <w:bookmarkEnd w:id="523"/>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92" type="#_x0000_t75" style="width:272.95pt;height:330.55pt" o:ole="">
            <v:imagedata r:id="rId133" o:title="" croptop="3062f" cropbottom="2935f" cropleft="3140f" cropright="3141f"/>
          </v:shape>
          <o:OLEObject Type="Embed" ProgID="Visio.Drawing.15" ShapeID="_x0000_i1092" DrawAspect="Content" ObjectID="_1583839559"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4" w:name="_Toc507429823"/>
      <w:bookmarkStart w:id="525" w:name="_Toc507496055"/>
      <w:r w:rsidRPr="00C43ACB">
        <w:lastRenderedPageBreak/>
        <w:t>10</w:t>
      </w:r>
      <w:r w:rsidRPr="00C43ACB">
        <w:tab/>
      </w:r>
      <w:r w:rsidR="00176071" w:rsidRPr="00C43ACB">
        <w:t>Information Flows</w:t>
      </w:r>
      <w:bookmarkEnd w:id="524"/>
      <w:bookmarkEnd w:id="525"/>
    </w:p>
    <w:p w14:paraId="141C068D" w14:textId="77777777" w:rsidR="00177766" w:rsidRPr="00C43ACB" w:rsidRDefault="006255B3" w:rsidP="00A97152">
      <w:pPr>
        <w:pStyle w:val="2"/>
      </w:pPr>
      <w:bookmarkStart w:id="526" w:name="_Toc507429824"/>
      <w:bookmarkStart w:id="527" w:name="_Toc507496056"/>
      <w:r w:rsidRPr="00C43ACB">
        <w:t>10.1</w:t>
      </w:r>
      <w:r w:rsidRPr="00C43ACB">
        <w:tab/>
        <w:t>Basic Procedures</w:t>
      </w:r>
      <w:bookmarkEnd w:id="526"/>
      <w:bookmarkEnd w:id="527"/>
    </w:p>
    <w:p w14:paraId="1233FA62" w14:textId="77777777" w:rsidR="00B806A5" w:rsidRPr="00C43ACB" w:rsidRDefault="00B806A5" w:rsidP="00A97152">
      <w:pPr>
        <w:pStyle w:val="30"/>
      </w:pPr>
      <w:bookmarkStart w:id="528" w:name="_Toc507429825"/>
      <w:bookmarkStart w:id="529" w:name="_Toc507496057"/>
      <w:r w:rsidRPr="00C43ACB">
        <w:rPr>
          <w:rFonts w:hint="eastAsia"/>
        </w:rPr>
        <w:t>10.1.0</w:t>
      </w:r>
      <w:r w:rsidRPr="00C43ACB">
        <w:rPr>
          <w:rFonts w:hint="eastAsia"/>
        </w:rPr>
        <w:tab/>
        <w:t>Overview</w:t>
      </w:r>
      <w:bookmarkEnd w:id="528"/>
      <w:bookmarkEnd w:id="529"/>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0" w:name="_Toc507429826"/>
      <w:bookmarkStart w:id="531" w:name="_Toc507496058"/>
      <w:r w:rsidRPr="00C43ACB">
        <w:t>10.1.1</w:t>
      </w:r>
      <w:r w:rsidRPr="00C43ACB">
        <w:tab/>
        <w:t>CREATE (C)</w:t>
      </w:r>
      <w:bookmarkEnd w:id="530"/>
      <w:bookmarkEnd w:id="531"/>
    </w:p>
    <w:p w14:paraId="0208E59F" w14:textId="77777777" w:rsidR="00B806A5" w:rsidRPr="00C43ACB" w:rsidRDefault="00B806A5" w:rsidP="00B806A5">
      <w:pPr>
        <w:pStyle w:val="40"/>
      </w:pPr>
      <w:bookmarkStart w:id="532" w:name="_Toc507429827"/>
      <w:bookmarkStart w:id="533" w:name="_Toc507496059"/>
      <w:r w:rsidRPr="00C43ACB">
        <w:rPr>
          <w:rFonts w:hint="eastAsia"/>
        </w:rPr>
        <w:t>10.1.1.0</w:t>
      </w:r>
      <w:r w:rsidRPr="00C43ACB">
        <w:rPr>
          <w:rFonts w:hint="eastAsia"/>
        </w:rPr>
        <w:tab/>
        <w:t>Introduction</w:t>
      </w:r>
      <w:bookmarkEnd w:id="532"/>
      <w:bookmarkEnd w:id="533"/>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4" w:name="_Toc507429828"/>
      <w:bookmarkStart w:id="535" w:name="_Toc507496060"/>
      <w:r w:rsidRPr="00C43ACB">
        <w:t>10.1.1.1</w:t>
      </w:r>
      <w:r w:rsidRPr="00C43ACB">
        <w:tab/>
        <w:t>Non-registration related CREATE procedure</w:t>
      </w:r>
      <w:bookmarkEnd w:id="534"/>
      <w:bookmarkEnd w:id="535"/>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93" type="#_x0000_t75" style="width:333.1pt;height:184.05pt" o:ole="">
            <v:imagedata r:id="rId135" o:title=""/>
          </v:shape>
          <o:OLEObject Type="Embed" ProgID="VisioViewer.Viewer.1" ShapeID="_x0000_i1093" DrawAspect="Content" ObjectID="_1583839560"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6" w:name="_Toc507429829"/>
      <w:bookmarkStart w:id="537" w:name="_Toc507496061"/>
      <w:r w:rsidRPr="00C43ACB">
        <w:t>10.1.1.2</w:t>
      </w:r>
      <w:r w:rsidRPr="00C43ACB">
        <w:tab/>
        <w:t>Registration related CREATE procedure</w:t>
      </w:r>
      <w:bookmarkEnd w:id="536"/>
      <w:bookmarkEnd w:id="537"/>
    </w:p>
    <w:p w14:paraId="4B9EB197" w14:textId="77777777" w:rsidR="00B806A5" w:rsidRPr="00C43ACB" w:rsidRDefault="00B806A5" w:rsidP="00A97152">
      <w:pPr>
        <w:pStyle w:val="50"/>
      </w:pPr>
      <w:bookmarkStart w:id="538" w:name="_Toc507429830"/>
      <w:bookmarkStart w:id="539" w:name="_Toc507496062"/>
      <w:r w:rsidRPr="00C43ACB">
        <w:rPr>
          <w:rFonts w:hint="eastAsia"/>
        </w:rPr>
        <w:t>10.1.1.2.0</w:t>
      </w:r>
      <w:r w:rsidRPr="00C43ACB">
        <w:rPr>
          <w:rFonts w:hint="eastAsia"/>
        </w:rPr>
        <w:tab/>
        <w:t>Overview</w:t>
      </w:r>
      <w:bookmarkEnd w:id="538"/>
      <w:bookmarkEnd w:id="539"/>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0" w:name="_Toc507429831"/>
      <w:bookmarkStart w:id="541" w:name="_Toc507496063"/>
      <w:r w:rsidRPr="00C43ACB">
        <w:t>10.1.1.2.1</w:t>
      </w:r>
      <w:r w:rsidRPr="00C43ACB">
        <w:tab/>
        <w:t>CSE Registration procedure</w:t>
      </w:r>
      <w:bookmarkEnd w:id="540"/>
      <w:bookmarkEnd w:id="541"/>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94" type="#_x0000_t75" style="width:349.35pt;height:417.6pt" o:ole="">
            <v:imagedata r:id="rId137" o:title=""/>
          </v:shape>
          <o:OLEObject Type="Embed" ProgID="VisioViewer.Viewer.1" ShapeID="_x0000_i1094" DrawAspect="Content" ObjectID="_1583839561"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lastRenderedPageBreak/>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2" w:name="_Toc507429832"/>
      <w:bookmarkStart w:id="543" w:name="_Toc507496064"/>
      <w:r w:rsidRPr="00C43ACB">
        <w:t>10.1.1.2.2</w:t>
      </w:r>
      <w:r w:rsidRPr="00C43ACB">
        <w:tab/>
        <w:t xml:space="preserve">Application </w:t>
      </w:r>
      <w:r w:rsidR="00D92DD5" w:rsidRPr="00C43ACB">
        <w:t xml:space="preserve">Entity </w:t>
      </w:r>
      <w:r w:rsidRPr="00C43ACB">
        <w:t>Registration procedure</w:t>
      </w:r>
      <w:bookmarkEnd w:id="542"/>
      <w:bookmarkEnd w:id="543"/>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95" type="#_x0000_t75" style="width:442.65pt;height:562.85pt" o:ole="">
            <v:imagedata r:id="rId139" o:title="" croptop="1265f" cropbottom="1057f" cropleft="2780f" cropright="1051f"/>
          </v:shape>
          <o:OLEObject Type="Embed" ProgID="Visio.Drawing.11" ShapeID="_x0000_i1095" DrawAspect="Content" ObjectID="_1583839562"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4" w:name="_Toc507429833"/>
      <w:bookmarkStart w:id="545" w:name="_Toc507496065"/>
      <w:r w:rsidRPr="00C43ACB">
        <w:t>10.1.2</w:t>
      </w:r>
      <w:r w:rsidRPr="00C43ACB">
        <w:tab/>
        <w:t>RETRIEVE (R)</w:t>
      </w:r>
      <w:bookmarkEnd w:id="544"/>
      <w:bookmarkEnd w:id="545"/>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96" type="#_x0000_t75" style="width:333.1pt;height:184.05pt" o:ole="">
            <v:imagedata r:id="rId141" o:title=""/>
          </v:shape>
          <o:OLEObject Type="Embed" ProgID="VisioViewer.Viewer.1" ShapeID="_x0000_i1096" DrawAspect="Content" ObjectID="_1583839563"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lastRenderedPageBreak/>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6" w:name="_Toc507429834"/>
      <w:bookmarkStart w:id="547" w:name="_Toc507496066"/>
      <w:r w:rsidRPr="00C43ACB">
        <w:t>10.1.3</w:t>
      </w:r>
      <w:r w:rsidRPr="00C43ACB">
        <w:tab/>
        <w:t>UPDATE (U)</w:t>
      </w:r>
      <w:bookmarkEnd w:id="546"/>
      <w:bookmarkEnd w:id="547"/>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7" type="#_x0000_t75" style="width:333.1pt;height:184.05pt" o:ole="">
            <v:imagedata r:id="rId143" o:title=""/>
          </v:shape>
          <o:OLEObject Type="Embed" ProgID="VisioViewer.Viewer.1" ShapeID="_x0000_i1097" DrawAspect="Content" ObjectID="_1583839564"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48" w:name="_Toc507429835"/>
      <w:bookmarkStart w:id="549" w:name="_Toc507496067"/>
      <w:r w:rsidRPr="00C43ACB">
        <w:t>10.1.4</w:t>
      </w:r>
      <w:r w:rsidRPr="00C43ACB">
        <w:tab/>
        <w:t>DELETE (D)</w:t>
      </w:r>
      <w:bookmarkEnd w:id="548"/>
      <w:bookmarkEnd w:id="549"/>
    </w:p>
    <w:p w14:paraId="2A6666EB" w14:textId="77777777" w:rsidR="00B806A5" w:rsidRPr="00C43ACB" w:rsidRDefault="00B806A5" w:rsidP="00A97152">
      <w:pPr>
        <w:pStyle w:val="40"/>
      </w:pPr>
      <w:bookmarkStart w:id="550" w:name="_Toc507429836"/>
      <w:bookmarkStart w:id="551" w:name="_Toc507496068"/>
      <w:r w:rsidRPr="00C43ACB">
        <w:rPr>
          <w:rFonts w:hint="eastAsia"/>
        </w:rPr>
        <w:t>10.1.4.0</w:t>
      </w:r>
      <w:r w:rsidRPr="00C43ACB">
        <w:rPr>
          <w:rFonts w:hint="eastAsia"/>
        </w:rPr>
        <w:tab/>
        <w:t>Introduction</w:t>
      </w:r>
      <w:bookmarkEnd w:id="550"/>
      <w:bookmarkEnd w:id="551"/>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2" w:name="_Toc507429837"/>
      <w:bookmarkStart w:id="553" w:name="_Toc507496069"/>
      <w:r w:rsidRPr="00C43ACB">
        <w:lastRenderedPageBreak/>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2"/>
      <w:bookmarkEnd w:id="553"/>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8" type="#_x0000_t75" style="width:333.1pt;height:184.05pt" o:ole="">
            <v:imagedata r:id="rId145" o:title=""/>
          </v:shape>
          <o:OLEObject Type="Embed" ProgID="VisioViewer.Viewer.1" ShapeID="_x0000_i1098" DrawAspect="Content" ObjectID="_1583839565"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4" w:name="_Toc507429838"/>
      <w:bookmarkStart w:id="555" w:name="_Toc507496070"/>
      <w:r w:rsidRPr="00C43ACB">
        <w:t>10.1.4.2</w:t>
      </w:r>
      <w:r w:rsidRPr="00C43ACB">
        <w:tab/>
        <w:t>Deregistration related DELETE procedure</w:t>
      </w:r>
      <w:bookmarkEnd w:id="554"/>
      <w:bookmarkEnd w:id="555"/>
    </w:p>
    <w:p w14:paraId="0CEF242B" w14:textId="77777777" w:rsidR="00B806A5" w:rsidRPr="00C43ACB" w:rsidRDefault="00B806A5" w:rsidP="00A97152">
      <w:pPr>
        <w:pStyle w:val="50"/>
      </w:pPr>
      <w:bookmarkStart w:id="556" w:name="_Toc507429839"/>
      <w:bookmarkStart w:id="557" w:name="_Toc507496071"/>
      <w:r w:rsidRPr="00C43ACB">
        <w:rPr>
          <w:rFonts w:hint="eastAsia"/>
        </w:rPr>
        <w:t>10.1.4.2.0</w:t>
      </w:r>
      <w:r w:rsidRPr="00C43ACB">
        <w:rPr>
          <w:rFonts w:hint="eastAsia"/>
        </w:rPr>
        <w:tab/>
        <w:t>Overview</w:t>
      </w:r>
      <w:bookmarkEnd w:id="556"/>
      <w:bookmarkEnd w:id="557"/>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8" w:name="_Toc507429840"/>
      <w:bookmarkStart w:id="559" w:name="_Toc507496072"/>
      <w:r w:rsidRPr="00C43ACB">
        <w:t>10.1.4.2.1</w:t>
      </w:r>
      <w:r w:rsidRPr="00C43ACB">
        <w:tab/>
        <w:t>CSE Deregistration procedure</w:t>
      </w:r>
      <w:bookmarkEnd w:id="558"/>
      <w:bookmarkEnd w:id="559"/>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lastRenderedPageBreak/>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9" type="#_x0000_t75" style="width:349.35pt;height:243.55pt" o:ole="">
            <v:imagedata r:id="rId147" o:title=""/>
          </v:shape>
          <o:OLEObject Type="Embed" ProgID="VisioViewer.Viewer.1" ShapeID="_x0000_i1099" DrawAspect="Content" ObjectID="_1583839566"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0" w:name="_Toc507429841"/>
      <w:bookmarkStart w:id="561" w:name="_Toc507496073"/>
      <w:r w:rsidRPr="00C43ACB">
        <w:t>10.1.4.2.2</w:t>
      </w:r>
      <w:r w:rsidRPr="00C43ACB">
        <w:tab/>
        <w:t>Application Entity Deregistration procedure</w:t>
      </w:r>
      <w:bookmarkEnd w:id="560"/>
      <w:bookmarkEnd w:id="561"/>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2" w:name="_Toc507429842"/>
      <w:bookmarkStart w:id="563" w:name="_Toc507496074"/>
      <w:r w:rsidRPr="00C43ACB">
        <w:t>10.1.5</w:t>
      </w:r>
      <w:r w:rsidRPr="00C43ACB">
        <w:tab/>
        <w:t>NOT</w:t>
      </w:r>
      <w:r w:rsidR="00990B88" w:rsidRPr="00C43ACB">
        <w:t>IFY (N)</w:t>
      </w:r>
      <w:bookmarkEnd w:id="562"/>
      <w:bookmarkEnd w:id="563"/>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lastRenderedPageBreak/>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100" type="#_x0000_t75" style="width:359.35pt;height:3in" o:ole="">
            <v:imagedata r:id="rId149" o:title=""/>
          </v:shape>
          <o:OLEObject Type="Embed" ProgID="VisioViewer.Viewer.1" ShapeID="_x0000_i1100" DrawAspect="Content" ObjectID="_1583839567"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4" w:name="_Toc507429843"/>
      <w:bookmarkStart w:id="565"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4"/>
      <w:bookmarkEnd w:id="565"/>
    </w:p>
    <w:p w14:paraId="331118BF" w14:textId="77777777" w:rsidR="00DE5564" w:rsidRPr="00C43ACB" w:rsidRDefault="00DE5564" w:rsidP="00A97152">
      <w:pPr>
        <w:pStyle w:val="30"/>
      </w:pPr>
      <w:bookmarkStart w:id="566" w:name="_Toc507429844"/>
      <w:bookmarkStart w:id="567" w:name="_Toc507496076"/>
      <w:r w:rsidRPr="00C43ACB">
        <w:rPr>
          <w:rFonts w:hint="eastAsia"/>
        </w:rPr>
        <w:t>10.2.0</w:t>
      </w:r>
      <w:r w:rsidRPr="00C43ACB">
        <w:rPr>
          <w:rFonts w:hint="eastAsia"/>
        </w:rPr>
        <w:tab/>
        <w:t>Overview</w:t>
      </w:r>
      <w:bookmarkEnd w:id="566"/>
      <w:bookmarkEnd w:id="567"/>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8" w:name="_Toc507429845"/>
      <w:bookmarkStart w:id="569"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8"/>
      <w:bookmarkEnd w:id="569"/>
    </w:p>
    <w:p w14:paraId="130A041D" w14:textId="77777777" w:rsidR="003776A0" w:rsidRPr="00C43ACB" w:rsidRDefault="006A695C" w:rsidP="00A97152">
      <w:pPr>
        <w:pStyle w:val="40"/>
      </w:pPr>
      <w:bookmarkStart w:id="570" w:name="_Toc507429846"/>
      <w:bookmarkStart w:id="571"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0"/>
      <w:bookmarkEnd w:id="571"/>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2" w:name="_Toc507429847"/>
      <w:bookmarkStart w:id="573"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2"/>
      <w:bookmarkEnd w:id="573"/>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4" w:name="_Toc507429848"/>
      <w:bookmarkStart w:id="575"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4"/>
      <w:bookmarkEnd w:id="575"/>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6" w:name="_Toc507429849"/>
      <w:bookmarkStart w:id="577"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6"/>
      <w:bookmarkEnd w:id="577"/>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78" w:name="_Toc507429850"/>
      <w:bookmarkStart w:id="579" w:name="_Toc507496082"/>
      <w:r w:rsidRPr="00C43ACB">
        <w:lastRenderedPageBreak/>
        <w:t>10.2.1.5</w:t>
      </w:r>
      <w:r w:rsidRPr="00C43ACB">
        <w:tab/>
        <w:t xml:space="preserve">Notify </w:t>
      </w:r>
      <w:r w:rsidRPr="00C43ACB">
        <w:rPr>
          <w:i/>
        </w:rPr>
        <w:t>&lt;AE&gt;</w:t>
      </w:r>
      <w:bookmarkEnd w:id="578"/>
      <w:bookmarkEnd w:id="579"/>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0" w:name="_Toc507429851"/>
      <w:bookmarkStart w:id="581"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0"/>
      <w:bookmarkEnd w:id="581"/>
    </w:p>
    <w:p w14:paraId="1DD4CF21" w14:textId="77777777" w:rsidR="002E193C" w:rsidRPr="00C43ACB" w:rsidRDefault="006A695C" w:rsidP="00A97152">
      <w:pPr>
        <w:pStyle w:val="40"/>
      </w:pPr>
      <w:bookmarkStart w:id="582" w:name="_Toc507429852"/>
      <w:bookmarkStart w:id="583"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2"/>
      <w:bookmarkEnd w:id="583"/>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4" w:name="_Toc507429853"/>
      <w:bookmarkStart w:id="585"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4"/>
      <w:bookmarkEnd w:id="585"/>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6" w:name="_Toc507429854"/>
      <w:bookmarkStart w:id="587"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6"/>
      <w:bookmarkEnd w:id="587"/>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8" w:name="_Toc507429855"/>
      <w:bookmarkStart w:id="589"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8"/>
      <w:bookmarkEnd w:id="589"/>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0" w:name="_Toc507429856"/>
      <w:bookmarkStart w:id="591"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0"/>
      <w:bookmarkEnd w:id="591"/>
    </w:p>
    <w:p w14:paraId="772074B1" w14:textId="77777777" w:rsidR="0003577A" w:rsidRPr="00C43ACB" w:rsidRDefault="00DE5E13" w:rsidP="00A97152">
      <w:pPr>
        <w:pStyle w:val="40"/>
      </w:pPr>
      <w:bookmarkStart w:id="592" w:name="_Toc507429857"/>
      <w:bookmarkStart w:id="593"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2"/>
      <w:bookmarkEnd w:id="593"/>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4" w:name="_Toc507429858"/>
      <w:bookmarkStart w:id="595"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4"/>
      <w:bookmarkEnd w:id="595"/>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6" w:name="_Toc507429859"/>
      <w:bookmarkStart w:id="597"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6"/>
      <w:bookmarkEnd w:id="597"/>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8" w:name="_Toc507429860"/>
      <w:bookmarkStart w:id="599" w:name="_Toc507496092"/>
      <w:r w:rsidRPr="00C43ACB">
        <w:lastRenderedPageBreak/>
        <w:t>10.2.3</w:t>
      </w:r>
      <w:r w:rsidR="00AA1CE6" w:rsidRPr="00C43ACB">
        <w:t>.4</w:t>
      </w:r>
      <w:r w:rsidR="00AA1CE6" w:rsidRPr="00C43ACB">
        <w:tab/>
        <w:t xml:space="preserve">Delete </w:t>
      </w:r>
      <w:r w:rsidR="00AA1CE6" w:rsidRPr="00C43ACB">
        <w:rPr>
          <w:i/>
        </w:rPr>
        <w:t>&lt;CSEB</w:t>
      </w:r>
      <w:r w:rsidR="0003577A" w:rsidRPr="00C43ACB">
        <w:rPr>
          <w:i/>
        </w:rPr>
        <w:t>ase&gt;</w:t>
      </w:r>
      <w:bookmarkEnd w:id="598"/>
      <w:bookmarkEnd w:id="599"/>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0" w:name="_Toc507429861"/>
      <w:bookmarkStart w:id="601" w:name="_Toc507496093"/>
      <w:r w:rsidRPr="00C43ACB">
        <w:t>10.2.3.5</w:t>
      </w:r>
      <w:r w:rsidRPr="00C43ACB">
        <w:tab/>
        <w:t xml:space="preserve">Notify </w:t>
      </w:r>
      <w:r w:rsidRPr="00C43ACB">
        <w:rPr>
          <w:i/>
        </w:rPr>
        <w:t>&lt;CSEBase&gt;</w:t>
      </w:r>
      <w:bookmarkEnd w:id="600"/>
      <w:bookmarkEnd w:id="601"/>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2" w:name="_Toc507429862"/>
      <w:bookmarkStart w:id="603"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2"/>
      <w:bookmarkEnd w:id="603"/>
    </w:p>
    <w:p w14:paraId="441AEF51" w14:textId="77777777" w:rsidR="007B344D" w:rsidRPr="00C43ACB" w:rsidRDefault="007B344D" w:rsidP="00A97152">
      <w:pPr>
        <w:pStyle w:val="40"/>
      </w:pPr>
      <w:bookmarkStart w:id="604" w:name="_Toc507429863"/>
      <w:bookmarkStart w:id="605" w:name="_Toc507496095"/>
      <w:r w:rsidRPr="00C43ACB">
        <w:t>10.2.</w:t>
      </w:r>
      <w:r w:rsidR="00DE5E13" w:rsidRPr="00C43ACB">
        <w:t>4</w:t>
      </w:r>
      <w:r w:rsidRPr="00C43ACB">
        <w:t>.1</w:t>
      </w:r>
      <w:r w:rsidRPr="00C43ACB">
        <w:tab/>
        <w:t xml:space="preserve">Create </w:t>
      </w:r>
      <w:r w:rsidRPr="00C43ACB">
        <w:rPr>
          <w:i/>
        </w:rPr>
        <w:t>&lt;container&gt;</w:t>
      </w:r>
      <w:bookmarkEnd w:id="604"/>
      <w:bookmarkEnd w:id="605"/>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6" w:name="_Toc507429864"/>
      <w:bookmarkStart w:id="607" w:name="_Toc507496096"/>
      <w:r w:rsidRPr="00C43ACB">
        <w:lastRenderedPageBreak/>
        <w:t>10.2.</w:t>
      </w:r>
      <w:r w:rsidR="00DE5E13" w:rsidRPr="00C43ACB">
        <w:t>4</w:t>
      </w:r>
      <w:r w:rsidRPr="00C43ACB">
        <w:t>.2</w:t>
      </w:r>
      <w:r w:rsidRPr="00C43ACB">
        <w:tab/>
        <w:t xml:space="preserve">Retrieve </w:t>
      </w:r>
      <w:r w:rsidRPr="00C43ACB">
        <w:rPr>
          <w:i/>
        </w:rPr>
        <w:t>&lt;container&gt;</w:t>
      </w:r>
      <w:bookmarkEnd w:id="606"/>
      <w:bookmarkEnd w:id="607"/>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8" w:name="_Toc507429865"/>
      <w:bookmarkStart w:id="609" w:name="_Toc507496097"/>
      <w:r w:rsidRPr="00C43ACB">
        <w:t>10.2.</w:t>
      </w:r>
      <w:r w:rsidR="00DE5E13" w:rsidRPr="00C43ACB">
        <w:t>4</w:t>
      </w:r>
      <w:r w:rsidRPr="00C43ACB">
        <w:t>.3</w:t>
      </w:r>
      <w:r w:rsidRPr="00C43ACB">
        <w:tab/>
        <w:t xml:space="preserve">Update </w:t>
      </w:r>
      <w:r w:rsidRPr="00C43ACB">
        <w:rPr>
          <w:i/>
        </w:rPr>
        <w:t>&lt;container&gt;</w:t>
      </w:r>
      <w:bookmarkEnd w:id="608"/>
      <w:bookmarkEnd w:id="609"/>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0" w:name="_Toc507429866"/>
      <w:bookmarkStart w:id="611" w:name="_Toc507496098"/>
      <w:r w:rsidRPr="00C43ACB">
        <w:lastRenderedPageBreak/>
        <w:t>10.2.</w:t>
      </w:r>
      <w:r w:rsidR="00DE5E13" w:rsidRPr="00C43ACB">
        <w:t>4</w:t>
      </w:r>
      <w:r w:rsidRPr="00C43ACB">
        <w:t>.4</w:t>
      </w:r>
      <w:r w:rsidRPr="00C43ACB">
        <w:tab/>
        <w:t xml:space="preserve">Delete </w:t>
      </w:r>
      <w:r w:rsidRPr="00C43ACB">
        <w:rPr>
          <w:i/>
        </w:rPr>
        <w:t>&lt;container&gt;</w:t>
      </w:r>
      <w:bookmarkEnd w:id="610"/>
      <w:bookmarkEnd w:id="611"/>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2" w:name="_Toc507429867"/>
      <w:bookmarkStart w:id="613"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2"/>
      <w:bookmarkEnd w:id="613"/>
    </w:p>
    <w:p w14:paraId="3038BD7E" w14:textId="77777777" w:rsidR="00C742B5" w:rsidRPr="00C43ACB" w:rsidRDefault="00C742B5" w:rsidP="00A97152">
      <w:pPr>
        <w:pStyle w:val="40"/>
      </w:pPr>
      <w:bookmarkStart w:id="614" w:name="_Toc507429868"/>
      <w:bookmarkStart w:id="615"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4"/>
      <w:bookmarkEnd w:id="615"/>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lastRenderedPageBreak/>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101" type="#_x0000_t75" style="width:443.25pt;height:348.75pt" o:ole="">
            <v:imagedata r:id="rId151" o:title=""/>
          </v:shape>
          <o:OLEObject Type="Embed" ProgID="VisioViewer.Viewer.1" ShapeID="_x0000_i1101" DrawAspect="Content" ObjectID="_1583839568"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6" w:name="_Toc507429869"/>
      <w:bookmarkStart w:id="617"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6"/>
      <w:bookmarkEnd w:id="617"/>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8" w:name="_Toc507429870"/>
      <w:bookmarkStart w:id="619"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8"/>
      <w:bookmarkEnd w:id="619"/>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0" w:name="_Toc507429871"/>
      <w:bookmarkStart w:id="621"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0"/>
      <w:bookmarkEnd w:id="621"/>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2" w:name="_Toc507429872"/>
      <w:bookmarkStart w:id="623"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2"/>
      <w:bookmarkEnd w:id="623"/>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4" w:name="_Toc507429873"/>
      <w:bookmarkStart w:id="625"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4"/>
      <w:bookmarkEnd w:id="625"/>
    </w:p>
    <w:p w14:paraId="0F6F5F97" w14:textId="77777777" w:rsidR="005F0E0F" w:rsidRPr="00C43ACB" w:rsidRDefault="005F0E0F" w:rsidP="00A97152">
      <w:pPr>
        <w:pStyle w:val="40"/>
      </w:pPr>
      <w:bookmarkStart w:id="626" w:name="_Toc507429874"/>
      <w:bookmarkStart w:id="627" w:name="_Toc507496106"/>
      <w:r w:rsidRPr="00C43ACB">
        <w:t>10.</w:t>
      </w:r>
      <w:r w:rsidR="008E236E" w:rsidRPr="00C43ACB">
        <w:t>2</w:t>
      </w:r>
      <w:r w:rsidRPr="00C43ACB">
        <w:t>.</w:t>
      </w:r>
      <w:r w:rsidR="007069A8" w:rsidRPr="00C43ACB">
        <w:t>6</w:t>
      </w:r>
      <w:r w:rsidRPr="00C43ACB">
        <w:t>.1</w:t>
      </w:r>
      <w:r w:rsidRPr="00C43ACB">
        <w:tab/>
        <w:t>Introduction</w:t>
      </w:r>
      <w:bookmarkEnd w:id="626"/>
      <w:bookmarkEnd w:id="627"/>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28" w:name="_Toc507429875"/>
      <w:bookmarkStart w:id="629"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28"/>
      <w:bookmarkEnd w:id="629"/>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0" w:name="_Toc507429876"/>
      <w:bookmarkStart w:id="631"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0"/>
      <w:bookmarkEnd w:id="631"/>
    </w:p>
    <w:p w14:paraId="33354CDB" w14:textId="77777777" w:rsidR="004B530B" w:rsidRPr="00C43ACB" w:rsidRDefault="004B530B" w:rsidP="00A97152">
      <w:pPr>
        <w:pStyle w:val="40"/>
      </w:pPr>
      <w:bookmarkStart w:id="632" w:name="_Toc507429877"/>
      <w:bookmarkStart w:id="633" w:name="_Toc507496109"/>
      <w:r w:rsidRPr="00C43ACB">
        <w:t>10.</w:t>
      </w:r>
      <w:r w:rsidR="008E236E" w:rsidRPr="00C43ACB">
        <w:t>2</w:t>
      </w:r>
      <w:r w:rsidRPr="00C43ACB">
        <w:t>.</w:t>
      </w:r>
      <w:r w:rsidR="007069A8" w:rsidRPr="00C43ACB">
        <w:t>7</w:t>
      </w:r>
      <w:r w:rsidRPr="00C43ACB">
        <w:t>.1</w:t>
      </w:r>
      <w:r w:rsidRPr="00C43ACB">
        <w:tab/>
        <w:t>Introduction</w:t>
      </w:r>
      <w:bookmarkEnd w:id="632"/>
      <w:bookmarkEnd w:id="633"/>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4" w:name="_Toc507429878"/>
      <w:bookmarkStart w:id="635"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4"/>
      <w:bookmarkEnd w:id="635"/>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6" w:name="_Toc507429879"/>
      <w:bookmarkStart w:id="637"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6"/>
      <w:bookmarkEnd w:id="637"/>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8" w:name="_Toc507429880"/>
      <w:bookmarkStart w:id="639"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8"/>
      <w:bookmarkEnd w:id="639"/>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0" w:name="_Toc507429881"/>
      <w:bookmarkStart w:id="641"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0"/>
      <w:bookmarkEnd w:id="641"/>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2" w:name="_Toc507429882"/>
      <w:bookmarkStart w:id="643" w:name="_Toc507496114"/>
      <w:r w:rsidRPr="00C43ACB">
        <w:lastRenderedPageBreak/>
        <w:t>10.2.7.6</w:t>
      </w:r>
      <w:r w:rsidRPr="00C43ACB">
        <w:tab/>
      </w:r>
      <w:r w:rsidRPr="00C43ACB">
        <w:rPr>
          <w:i/>
        </w:rPr>
        <w:t>&lt;fanOutPoint&gt;</w:t>
      </w:r>
      <w:r w:rsidRPr="00C43ACB">
        <w:t xml:space="preserve"> Management Procedures</w:t>
      </w:r>
      <w:bookmarkEnd w:id="642"/>
      <w:bookmarkEnd w:id="643"/>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4" w:name="_Toc507429883"/>
      <w:bookmarkStart w:id="645"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4"/>
      <w:bookmarkEnd w:id="645"/>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6"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6"/>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7" w:name="_Toc507429884"/>
      <w:bookmarkStart w:id="648"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7"/>
      <w:bookmarkEnd w:id="648"/>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w:t>
            </w:r>
            <w:r w:rsidR="002D3ADA" w:rsidRPr="00C43ACB">
              <w:rPr>
                <w:rFonts w:hint="eastAsia"/>
                <w:lang w:eastAsia="zh-CN"/>
              </w:rPr>
              <w:lastRenderedPageBreak/>
              <w:t xml:space="preserve">&lt;request&gt;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49" w:name="_Toc507429885"/>
      <w:bookmarkStart w:id="650"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49"/>
      <w:bookmarkEnd w:id="650"/>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1" w:name="_Toc507429886"/>
      <w:bookmarkStart w:id="652"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1"/>
      <w:bookmarkEnd w:id="652"/>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3" w:name="_Toc507429887"/>
      <w:bookmarkStart w:id="654"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3"/>
      <w:bookmarkEnd w:id="654"/>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77777777" w:rsidR="002E7FF6" w:rsidRPr="00C43ACB" w:rsidRDefault="00392622" w:rsidP="00383D72">
      <w:pPr>
        <w:pStyle w:val="FL"/>
      </w:pPr>
      <w:r>
        <w:pict w14:anchorId="5B0A325D">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14:paraId="52B66689" w14:textId="77777777" w:rsidR="00F23417" w:rsidRDefault="00F23417" w:rsidP="002E7FF6">
                    <w:r>
                      <w:t>Originator</w:t>
                    </w:r>
                  </w:p>
                </w:txbxContent>
              </v:textbox>
            </v:rect>
            <v:rect id="_x0000_s1330" style="position:absolute;left:3089;top:6378;width:1172;height:411">
              <v:textbox>
                <w:txbxContent>
                  <w:p w14:paraId="1F9EA04D" w14:textId="77777777" w:rsidR="00F23417" w:rsidRDefault="00F23417" w:rsidP="002E7FF6">
                    <w:r>
                      <w:t>Group-1</w:t>
                    </w:r>
                  </w:p>
                </w:txbxContent>
              </v:textbox>
            </v:rect>
            <v:rect id="_x0000_s1331" style="position:absolute;left:1792;top:7783;width:1172;height:411">
              <v:textbox>
                <w:txbxContent>
                  <w:p w14:paraId="603D818E" w14:textId="77777777" w:rsidR="00F23417" w:rsidRDefault="00F23417" w:rsidP="002E7FF6">
                    <w:r>
                      <w:t>Member-1</w:t>
                    </w:r>
                  </w:p>
                </w:txbxContent>
              </v:textbox>
            </v:rect>
            <v:rect id="_x0000_s1332" style="position:absolute;left:4377;top:7720;width:1172;height:411">
              <v:textbox>
                <w:txbxContent>
                  <w:p w14:paraId="3F3E09C7" w14:textId="77777777" w:rsidR="00F23417" w:rsidRDefault="00F23417" w:rsidP="002E7FF6">
                    <w:r>
                      <w:t>Group-2</w:t>
                    </w:r>
                  </w:p>
                </w:txbxContent>
              </v:textbox>
            </v:rect>
            <v:rect id="_x0000_s1333" style="position:absolute;left:3384;top:8838;width:1172;height:411">
              <v:textbox>
                <w:txbxContent>
                  <w:p w14:paraId="7AF5D133" w14:textId="77777777" w:rsidR="00F23417" w:rsidRDefault="00F23417" w:rsidP="002E7FF6">
                    <w:r>
                      <w:t>Member-2</w:t>
                    </w:r>
                  </w:p>
                </w:txbxContent>
              </v:textbox>
            </v:rect>
            <v:rect id="_x0000_s1334" style="position:absolute;left:5307;top:8838;width:1172;height:411">
              <v:textbox>
                <w:txbxContent>
                  <w:p w14:paraId="78319A89" w14:textId="77777777" w:rsidR="00F23417" w:rsidRDefault="00F23417"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14:paraId="5347C034" w14:textId="77777777" w:rsidR="00F23417" w:rsidRPr="004F211D" w:rsidRDefault="00F23417" w:rsidP="002E7FF6">
                    <w:pPr>
                      <w:spacing w:after="0"/>
                      <w:rPr>
                        <w:i/>
                        <w:sz w:val="16"/>
                      </w:rPr>
                    </w:pPr>
                    <w:r w:rsidRPr="004F211D">
                      <w:rPr>
                        <w:i/>
                        <w:sz w:val="16"/>
                      </w:rPr>
                      <w:t>&lt;subscription&gt;</w:t>
                    </w:r>
                  </w:p>
                  <w:p w14:paraId="02A55BAB"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14:paraId="552979B8" w14:textId="77777777" w:rsidR="00F23417" w:rsidRPr="004F211D" w:rsidRDefault="00F23417" w:rsidP="002E7FF6">
                    <w:pPr>
                      <w:spacing w:after="0"/>
                      <w:rPr>
                        <w:i/>
                        <w:sz w:val="16"/>
                      </w:rPr>
                    </w:pPr>
                    <w:r w:rsidRPr="004F211D">
                      <w:rPr>
                        <w:i/>
                        <w:sz w:val="16"/>
                      </w:rPr>
                      <w:t>&lt;subscription&gt;</w:t>
                    </w:r>
                  </w:p>
                  <w:p w14:paraId="332F7504"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14:paraId="6490B054" w14:textId="77777777" w:rsidR="00F23417" w:rsidRPr="004F211D" w:rsidRDefault="00F23417" w:rsidP="002E7FF6">
                    <w:pPr>
                      <w:spacing w:after="0"/>
                      <w:rPr>
                        <w:i/>
                        <w:sz w:val="16"/>
                      </w:rPr>
                    </w:pPr>
                    <w:r w:rsidRPr="004F211D">
                      <w:rPr>
                        <w:i/>
                        <w:sz w:val="16"/>
                      </w:rPr>
                      <w:t>&lt;subscription&gt;</w:t>
                    </w:r>
                  </w:p>
                  <w:p w14:paraId="1DC984EC" w14:textId="77777777" w:rsidR="00F23417" w:rsidRPr="004F211D" w:rsidRDefault="00F23417"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23417" w:rsidRPr="004F211D" w:rsidRDefault="00F23417"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wrap type="none"/>
            <w10:anchorlock/>
          </v:group>
        </w:pic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5" w:name="_Toc507429888"/>
      <w:bookmarkStart w:id="656" w:name="_Toc507496120"/>
      <w:r w:rsidRPr="00C43ACB">
        <w:t>10.2.7.12</w:t>
      </w:r>
      <w:r w:rsidR="003C7796" w:rsidRPr="00C43ACB">
        <w:tab/>
        <w:t xml:space="preserve">Aggregate the </w:t>
      </w:r>
      <w:r w:rsidR="00D01491" w:rsidRPr="00C43ACB">
        <w:t>N</w:t>
      </w:r>
      <w:r w:rsidR="003C7796" w:rsidRPr="00C43ACB">
        <w:t>otifications by group</w:t>
      </w:r>
      <w:bookmarkEnd w:id="655"/>
      <w:bookmarkEnd w:id="656"/>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7" w:name="_Toc507429889"/>
    <w:p w14:paraId="7C267591" w14:textId="77777777" w:rsidR="002E7FF6" w:rsidRPr="00C43ACB" w:rsidRDefault="00392622" w:rsidP="00025B67">
      <w:pPr>
        <w:pStyle w:val="FL"/>
      </w:pPr>
      <w:r>
        <w:pict w14:anchorId="42191F53">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14:paraId="36DD1854" w14:textId="77777777" w:rsidR="00F23417" w:rsidRDefault="00F23417" w:rsidP="002E7FF6">
                    <w:r>
                      <w:t>Originator</w:t>
                    </w:r>
                  </w:p>
                </w:txbxContent>
              </v:textbox>
            </v:rect>
            <v:rect id="_x0000_s1351" style="position:absolute;left:3089;top:6378;width:1172;height:411">
              <v:textbox>
                <w:txbxContent>
                  <w:p w14:paraId="6F568797" w14:textId="77777777" w:rsidR="00F23417" w:rsidRDefault="00F23417" w:rsidP="002E7FF6">
                    <w:r>
                      <w:t>Group-1</w:t>
                    </w:r>
                  </w:p>
                </w:txbxContent>
              </v:textbox>
            </v:rect>
            <v:rect id="_x0000_s1352" style="position:absolute;left:1792;top:7783;width:1172;height:411">
              <v:textbox>
                <w:txbxContent>
                  <w:p w14:paraId="4692CC6C" w14:textId="77777777" w:rsidR="00F23417" w:rsidRDefault="00F23417" w:rsidP="002E7FF6">
                    <w:r>
                      <w:t>Member-1</w:t>
                    </w:r>
                  </w:p>
                </w:txbxContent>
              </v:textbox>
            </v:rect>
            <v:rect id="_x0000_s1353" style="position:absolute;left:4377;top:7720;width:1172;height:411">
              <v:textbox>
                <w:txbxContent>
                  <w:p w14:paraId="3F159B00" w14:textId="77777777" w:rsidR="00F23417" w:rsidRDefault="00F23417" w:rsidP="002E7FF6">
                    <w:r>
                      <w:t>Group-2</w:t>
                    </w:r>
                  </w:p>
                </w:txbxContent>
              </v:textbox>
            </v:rect>
            <v:rect id="_x0000_s1354" style="position:absolute;left:3384;top:8838;width:1172;height:411">
              <v:textbox>
                <w:txbxContent>
                  <w:p w14:paraId="77FAABB2" w14:textId="77777777" w:rsidR="00F23417" w:rsidRDefault="00F23417" w:rsidP="002E7FF6">
                    <w:r>
                      <w:t>Member-2</w:t>
                    </w:r>
                  </w:p>
                </w:txbxContent>
              </v:textbox>
            </v:rect>
            <v:rect id="_x0000_s1355" style="position:absolute;left:5307;top:8838;width:1172;height:411">
              <v:textbox>
                <w:txbxContent>
                  <w:p w14:paraId="34D5B955" w14:textId="77777777" w:rsidR="00F23417" w:rsidRDefault="00F23417"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14:paraId="082FF0A7" w14:textId="77777777" w:rsidR="00F23417" w:rsidRDefault="00F23417">
                    <w:pPr>
                      <w:spacing w:after="0"/>
                      <w:rPr>
                        <w:sz w:val="16"/>
                      </w:rPr>
                    </w:pPr>
                    <w:r w:rsidRPr="00CD7ABE">
                      <w:rPr>
                        <w:sz w:val="16"/>
                      </w:rPr>
                      <w:t>Notification to address-1</w:t>
                    </w:r>
                  </w:p>
                </w:txbxContent>
              </v:textbox>
            </v:shape>
            <v:shape id="_x0000_s1362" type="#_x0000_t65" style="position:absolute;left:5179;top:6647;width:3049;height:779">
              <v:textbox>
                <w:txbxContent>
                  <w:p w14:paraId="75F69F6D" w14:textId="77777777" w:rsidR="00F23417" w:rsidRDefault="00F23417">
                    <w:pPr>
                      <w:spacing w:after="0"/>
                      <w:rPr>
                        <w:sz w:val="16"/>
                      </w:rPr>
                    </w:pPr>
                    <w:r w:rsidRPr="00CD7ABE">
                      <w:rPr>
                        <w:sz w:val="16"/>
                      </w:rPr>
                      <w:t>Notification to address-2</w:t>
                    </w:r>
                  </w:p>
                </w:txbxContent>
              </v:textbox>
            </v:shape>
            <v:shape id="_x0000_s1363" type="#_x0000_t65" style="position:absolute;left:6324;top:7980;width:2951;height:583">
              <v:textbox>
                <w:txbxContent>
                  <w:p w14:paraId="20917827" w14:textId="77777777" w:rsidR="00F23417" w:rsidRDefault="00F23417">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wrap type="none"/>
            <w10:anchorlock/>
          </v:group>
        </w:pict>
      </w:r>
      <w:bookmarkEnd w:id="657"/>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8" w:name="_Toc507429890"/>
      <w:bookmarkStart w:id="659" w:name="_Toc507496121"/>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58"/>
      <w:bookmarkEnd w:id="659"/>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0" w:name="_Toc507429891"/>
      <w:bookmarkStart w:id="661" w:name="_Toc507496122"/>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0"/>
      <w:bookmarkEnd w:id="661"/>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2" w:name="_Toc507429892"/>
      <w:bookmarkStart w:id="663"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2"/>
      <w:bookmarkEnd w:id="663"/>
    </w:p>
    <w:p w14:paraId="321EDC20" w14:textId="77777777" w:rsidR="000E4243" w:rsidRPr="00C43ACB" w:rsidRDefault="009A0F72" w:rsidP="00A97152">
      <w:pPr>
        <w:pStyle w:val="40"/>
      </w:pPr>
      <w:bookmarkStart w:id="664" w:name="_Toc507429893"/>
      <w:bookmarkStart w:id="665"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664"/>
      <w:bookmarkEnd w:id="665"/>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6" w:name="_Toc507429894"/>
      <w:bookmarkStart w:id="667"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6"/>
      <w:bookmarkEnd w:id="667"/>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8" w:name="_Toc507429895"/>
      <w:bookmarkStart w:id="669"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8"/>
      <w:bookmarkEnd w:id="669"/>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0" w:name="_Toc507429896"/>
      <w:bookmarkStart w:id="671"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0"/>
      <w:bookmarkEnd w:id="671"/>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2" w:name="_Toc507429897"/>
      <w:bookmarkStart w:id="673"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2"/>
      <w:bookmarkEnd w:id="673"/>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4" w:name="_Toc507429898"/>
      <w:bookmarkStart w:id="675"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4"/>
      <w:bookmarkEnd w:id="675"/>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6" w:name="_Toc507429899"/>
      <w:bookmarkStart w:id="677" w:name="_Toc507496130"/>
      <w:r w:rsidRPr="00C43ACB">
        <w:t>10.2.9</w:t>
      </w:r>
      <w:r w:rsidRPr="00C43ACB">
        <w:tab/>
        <w:t xml:space="preserve">External Management Operations through </w:t>
      </w:r>
      <w:r w:rsidRPr="00C43ACB">
        <w:rPr>
          <w:i/>
        </w:rPr>
        <w:t>&lt;mgmtCmd&gt;</w:t>
      </w:r>
      <w:bookmarkEnd w:id="676"/>
      <w:bookmarkEnd w:id="677"/>
    </w:p>
    <w:p w14:paraId="16DF1661" w14:textId="77777777" w:rsidR="00CA0DF3" w:rsidRPr="00C43ACB" w:rsidRDefault="0023643D" w:rsidP="00A97152">
      <w:pPr>
        <w:pStyle w:val="40"/>
      </w:pPr>
      <w:bookmarkStart w:id="678" w:name="_Toc507429900"/>
      <w:bookmarkStart w:id="679" w:name="_Toc507496131"/>
      <w:r w:rsidRPr="00C43ACB">
        <w:t>10.</w:t>
      </w:r>
      <w:r w:rsidR="00CA0DF3" w:rsidRPr="00C43ACB">
        <w:t>2</w:t>
      </w:r>
      <w:r w:rsidRPr="00C43ACB">
        <w:t>.</w:t>
      </w:r>
      <w:r w:rsidR="00342581" w:rsidRPr="00C43ACB">
        <w:t>9</w:t>
      </w:r>
      <w:r w:rsidRPr="00C43ACB">
        <w:t>.1</w:t>
      </w:r>
      <w:r w:rsidRPr="00C43ACB">
        <w:tab/>
        <w:t>Introduction</w:t>
      </w:r>
      <w:bookmarkEnd w:id="678"/>
      <w:bookmarkEnd w:id="679"/>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0" w:name="_Toc507429901"/>
      <w:bookmarkStart w:id="681"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0"/>
      <w:bookmarkEnd w:id="681"/>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2" w:name="_Toc507429902"/>
      <w:bookmarkStart w:id="683"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2"/>
      <w:bookmarkEnd w:id="683"/>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4" w:name="_Toc507429903"/>
      <w:bookmarkStart w:id="685"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4"/>
      <w:bookmarkEnd w:id="685"/>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6" w:name="_Toc507429904"/>
      <w:bookmarkStart w:id="687"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6"/>
      <w:bookmarkEnd w:id="687"/>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8" w:name="_Toc507429905"/>
      <w:bookmarkStart w:id="689"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8"/>
      <w:bookmarkEnd w:id="689"/>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0" w:name="_Toc507429906"/>
      <w:bookmarkStart w:id="691"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0"/>
      <w:bookmarkEnd w:id="691"/>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2" w:name="_Toc507429907"/>
      <w:bookmarkStart w:id="693"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2"/>
      <w:bookmarkEnd w:id="693"/>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4" w:name="_Toc507429908"/>
      <w:bookmarkStart w:id="695"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4"/>
      <w:bookmarkEnd w:id="695"/>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6" w:name="_Toc507429909"/>
      <w:bookmarkStart w:id="697"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6"/>
      <w:bookmarkEnd w:id="697"/>
    </w:p>
    <w:p w14:paraId="4F54B7BC" w14:textId="77777777" w:rsidR="003A173F" w:rsidRPr="00C43ACB" w:rsidRDefault="003A173F" w:rsidP="00A97152">
      <w:pPr>
        <w:pStyle w:val="40"/>
      </w:pPr>
      <w:bookmarkStart w:id="698" w:name="_Toc507429910"/>
      <w:bookmarkStart w:id="699"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8"/>
      <w:bookmarkEnd w:id="699"/>
    </w:p>
    <w:p w14:paraId="0019832A" w14:textId="77777777" w:rsidR="00EC659B" w:rsidRPr="00C43ACB" w:rsidRDefault="00EC659B" w:rsidP="00A97152">
      <w:pPr>
        <w:pStyle w:val="50"/>
      </w:pPr>
      <w:bookmarkStart w:id="700" w:name="_Toc507429911"/>
      <w:bookmarkStart w:id="701" w:name="_Toc507496142"/>
      <w:r w:rsidRPr="00C43ACB">
        <w:rPr>
          <w:rFonts w:hint="eastAsia"/>
        </w:rPr>
        <w:t>10.2.10.1.0</w:t>
      </w:r>
      <w:r w:rsidRPr="00C43ACB">
        <w:rPr>
          <w:rFonts w:hint="eastAsia"/>
        </w:rPr>
        <w:tab/>
        <w:t>Overview</w:t>
      </w:r>
      <w:bookmarkEnd w:id="700"/>
      <w:bookmarkEnd w:id="701"/>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2" w:name="_Toc507429912"/>
      <w:bookmarkStart w:id="703"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2"/>
      <w:bookmarkEnd w:id="703"/>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w:t>
            </w:r>
            <w:r w:rsidR="00BB62FC" w:rsidRPr="00C43ACB">
              <w:rPr>
                <w:lang w:eastAsia="ko-KR"/>
              </w:rPr>
              <w:lastRenderedPageBreak/>
              <w:t>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4" w:name="_Toc507429913"/>
      <w:bookmarkStart w:id="705"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4"/>
      <w:bookmarkEnd w:id="705"/>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6" w:name="_Toc507429914"/>
      <w:bookmarkStart w:id="707"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6"/>
      <w:bookmarkEnd w:id="707"/>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8" w:name="_Toc507429915"/>
      <w:bookmarkStart w:id="709"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8"/>
      <w:bookmarkEnd w:id="709"/>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0" w:name="_Toc507429916"/>
      <w:bookmarkStart w:id="711"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0"/>
      <w:bookmarkEnd w:id="711"/>
    </w:p>
    <w:p w14:paraId="3B890746" w14:textId="77777777" w:rsidR="00EC659B" w:rsidRPr="00C43ACB" w:rsidRDefault="00EC659B" w:rsidP="00A97152">
      <w:pPr>
        <w:pStyle w:val="50"/>
      </w:pPr>
      <w:bookmarkStart w:id="712" w:name="_Toc507429917"/>
      <w:bookmarkStart w:id="713" w:name="_Toc507496148"/>
      <w:r w:rsidRPr="00C43ACB">
        <w:rPr>
          <w:rFonts w:hint="eastAsia"/>
        </w:rPr>
        <w:t>10.2.10.2.0</w:t>
      </w:r>
      <w:r w:rsidRPr="00C43ACB">
        <w:rPr>
          <w:rFonts w:hint="eastAsia"/>
        </w:rPr>
        <w:tab/>
        <w:t>Overview</w:t>
      </w:r>
      <w:bookmarkEnd w:id="712"/>
      <w:bookmarkEnd w:id="713"/>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4" w:name="_Toc507429918"/>
      <w:bookmarkStart w:id="715"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4"/>
      <w:bookmarkEnd w:id="715"/>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6" w:name="_Toc507429919"/>
      <w:bookmarkStart w:id="717"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6"/>
      <w:bookmarkEnd w:id="717"/>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8" w:name="_Toc507429920"/>
      <w:bookmarkStart w:id="719" w:name="_Toc507496151"/>
      <w:r w:rsidRPr="00C43ACB">
        <w:lastRenderedPageBreak/>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8"/>
      <w:bookmarkEnd w:id="719"/>
    </w:p>
    <w:p w14:paraId="3BAB1555" w14:textId="77777777" w:rsidR="00935CBB" w:rsidRPr="00C43ACB" w:rsidRDefault="005E1CBB" w:rsidP="00A97152">
      <w:pPr>
        <w:pStyle w:val="40"/>
        <w:rPr>
          <w:rFonts w:eastAsia="Arial Unicode MS"/>
        </w:rPr>
      </w:pPr>
      <w:bookmarkStart w:id="720" w:name="_Toc507429921"/>
      <w:bookmarkStart w:id="721"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0"/>
      <w:bookmarkEnd w:id="721"/>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2" w:name="_Toc507429922"/>
      <w:bookmarkStart w:id="723"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2"/>
      <w:bookmarkEnd w:id="723"/>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4" w:name="_Toc507429923"/>
      <w:bookmarkStart w:id="725"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4"/>
      <w:bookmarkEnd w:id="725"/>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6" w:name="_Toc507429924"/>
      <w:bookmarkStart w:id="727"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6"/>
      <w:bookmarkEnd w:id="727"/>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8" w:name="_Toc507429925"/>
      <w:bookmarkStart w:id="729"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8"/>
      <w:bookmarkEnd w:id="729"/>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0" w:name="_Toc507429926"/>
      <w:bookmarkStart w:id="731"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0"/>
      <w:bookmarkEnd w:id="731"/>
    </w:p>
    <w:p w14:paraId="0C13F010" w14:textId="77777777" w:rsidR="00EC659B" w:rsidRPr="00C43ACB" w:rsidRDefault="00EC659B" w:rsidP="00EC659B">
      <w:pPr>
        <w:pStyle w:val="40"/>
        <w:rPr>
          <w:rFonts w:eastAsia="Arial Unicode MS"/>
        </w:rPr>
      </w:pPr>
      <w:bookmarkStart w:id="732" w:name="_Toc507429927"/>
      <w:bookmarkStart w:id="733" w:name="_Toc507496158"/>
      <w:r w:rsidRPr="00C43ACB">
        <w:rPr>
          <w:rFonts w:eastAsia="Arial Unicode MS" w:hint="eastAsia"/>
        </w:rPr>
        <w:t>10.2.12.0</w:t>
      </w:r>
      <w:r w:rsidRPr="00C43ACB">
        <w:rPr>
          <w:rFonts w:eastAsia="Arial Unicode MS" w:hint="eastAsia"/>
        </w:rPr>
        <w:tab/>
        <w:t>Overview</w:t>
      </w:r>
      <w:bookmarkEnd w:id="732"/>
      <w:bookmarkEnd w:id="733"/>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4" w:name="_Toc507429928"/>
      <w:bookmarkStart w:id="735"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4"/>
      <w:bookmarkEnd w:id="735"/>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w:t>
      </w:r>
      <w:r w:rsidRPr="00C43ACB">
        <w:rPr>
          <w:rFonts w:eastAsia="Arial Unicode MS"/>
        </w:rPr>
        <w:lastRenderedPageBreak/>
        <w:t xml:space="preserve">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102" type="#_x0000_t75" style="width:418.85pt;height:167.15pt" o:ole="">
            <v:imagedata r:id="rId154" o:title=""/>
          </v:shape>
          <o:OLEObject Type="Embed" ProgID="VisioViewer.Viewer.1" ShapeID="_x0000_i1102" DrawAspect="Content" ObjectID="_1583839569"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103" type="#_x0000_t75" style="width:418.85pt;height:152.75pt" o:ole="">
            <v:imagedata r:id="rId156" o:title=""/>
          </v:shape>
          <o:OLEObject Type="Embed" ProgID="VisioViewer.Viewer.1" ShapeID="_x0000_i1103" DrawAspect="Content" ObjectID="_1583839570"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6" w:name="_Toc507429929"/>
      <w:bookmarkStart w:id="737"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6"/>
      <w:bookmarkEnd w:id="737"/>
    </w:p>
    <w:p w14:paraId="671D85B0" w14:textId="77777777" w:rsidR="00EC659B" w:rsidRPr="00C43ACB" w:rsidRDefault="00EC659B" w:rsidP="00A97152">
      <w:pPr>
        <w:pStyle w:val="50"/>
        <w:rPr>
          <w:rFonts w:eastAsia="Arial Unicode MS"/>
        </w:rPr>
      </w:pPr>
      <w:bookmarkStart w:id="738" w:name="_Toc507429930"/>
      <w:bookmarkStart w:id="739" w:name="_Toc507496161"/>
      <w:r w:rsidRPr="00C43ACB">
        <w:rPr>
          <w:rFonts w:eastAsia="Arial Unicode MS" w:hint="eastAsia"/>
        </w:rPr>
        <w:t>10.2.12.2.0</w:t>
      </w:r>
      <w:r w:rsidRPr="00C43ACB">
        <w:rPr>
          <w:rFonts w:eastAsia="Arial Unicode MS" w:hint="eastAsia"/>
        </w:rPr>
        <w:tab/>
        <w:t>Overview</w:t>
      </w:r>
      <w:bookmarkEnd w:id="738"/>
      <w:bookmarkEnd w:id="739"/>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0" w:name="_Toc507429931"/>
      <w:bookmarkStart w:id="741"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0"/>
      <w:bookmarkEnd w:id="741"/>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2" w:name="_Toc507429932"/>
      <w:bookmarkStart w:id="743" w:name="_Toc507496163"/>
      <w:r w:rsidRPr="00C43ACB">
        <w:t>10.2.1</w:t>
      </w:r>
      <w:r w:rsidR="00D4599B" w:rsidRPr="00C43ACB">
        <w:t>3</w:t>
      </w:r>
      <w:r w:rsidRPr="00C43ACB">
        <w:tab/>
      </w:r>
      <w:r w:rsidRPr="00C43ACB">
        <w:rPr>
          <w:rFonts w:eastAsia="Arial Unicode MS"/>
        </w:rPr>
        <w:t>Polling Channel Management Procedures</w:t>
      </w:r>
      <w:bookmarkEnd w:id="742"/>
      <w:bookmarkEnd w:id="743"/>
    </w:p>
    <w:p w14:paraId="2B9BFD8A" w14:textId="77777777" w:rsidR="00537728" w:rsidRPr="00C43ACB" w:rsidRDefault="00537728" w:rsidP="00A97152">
      <w:pPr>
        <w:pStyle w:val="40"/>
        <w:rPr>
          <w:rFonts w:eastAsia="Arial Unicode MS"/>
        </w:rPr>
      </w:pPr>
      <w:bookmarkStart w:id="744" w:name="_Toc507429933"/>
      <w:bookmarkStart w:id="745"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4"/>
      <w:bookmarkEnd w:id="745"/>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104" type="#_x0000_t75" style="width:430.1pt;height:307.4pt" o:ole="">
            <v:imagedata r:id="rId158" o:title=""/>
          </v:shape>
          <o:OLEObject Type="Embed" ProgID="Visio.Drawing.15" ShapeID="_x0000_i1104" DrawAspect="Content" ObjectID="_1583839571"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6" w:name="_Toc507429934"/>
      <w:bookmarkStart w:id="747"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6"/>
      <w:bookmarkEnd w:id="747"/>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8" w:name="_Toc507429935"/>
      <w:bookmarkStart w:id="749"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8"/>
      <w:bookmarkEnd w:id="749"/>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0" w:name="_Toc507429936"/>
      <w:bookmarkStart w:id="751"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0"/>
      <w:bookmarkEnd w:id="751"/>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2" w:name="_Toc507429937"/>
      <w:bookmarkStart w:id="753"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2"/>
      <w:bookmarkEnd w:id="753"/>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4" w:name="_Toc507429938"/>
      <w:bookmarkStart w:id="755"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4"/>
      <w:bookmarkEnd w:id="755"/>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6" w:name="_Toc507429939"/>
      <w:bookmarkStart w:id="757"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6"/>
      <w:bookmarkEnd w:id="757"/>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58" w:name="_Toc507429940"/>
      <w:bookmarkStart w:id="759"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8"/>
      <w:bookmarkEnd w:id="759"/>
    </w:p>
    <w:p w14:paraId="1ED7E6E6"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CSE received a request from the &lt;pollingChannel&gt; Hosting CSE contained in a &lt;pollingChannelURI&gt; Retrieve response (clause </w:t>
      </w:r>
      <w:r w:rsidRPr="00C43ACB">
        <w:rPr>
          <w:rFonts w:eastAsia="Arial Unicode MS"/>
          <w:lang w:eastAsia="ko-KR"/>
        </w:rPr>
        <w:t>10.2.13.7</w:t>
      </w:r>
      <w:r w:rsidRPr="00C43ACB">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C43ACB">
        <w:rPr>
          <w:rFonts w:eastAsia="Arial Unicode MS" w:hint="eastAsia"/>
          <w:b/>
          <w:i/>
          <w:lang w:eastAsia="ko-KR"/>
        </w:rPr>
        <w:t>Content</w:t>
      </w:r>
      <w:r w:rsidRPr="00C43ACB">
        <w:rPr>
          <w:rFonts w:eastAsia="Arial Unicode MS" w:hint="eastAsia"/>
          <w:lang w:eastAsia="ko-KR"/>
        </w:rPr>
        <w:t xml:space="preserve"> parameter, shall target the &lt;pollingChannelURI&gt; resource with Notify operation.</w:t>
      </w:r>
    </w:p>
    <w:p w14:paraId="5BC1BFB3"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the Hosting CSE receives a Notify request to the &lt;pollingChannelURI&gt; resource, the Hosting CSE shall send the response, which was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77777777" w:rsidR="00852ED5" w:rsidRPr="00C43ACB" w:rsidRDefault="00852ED5" w:rsidP="00EA1B07">
            <w:pPr>
              <w:pStyle w:val="TAL"/>
              <w:rPr>
                <w:szCs w:val="18"/>
                <w:lang w:eastAsia="ko-KR"/>
              </w:rPr>
            </w:pPr>
            <w:r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77777777" w:rsidR="00852ED5" w:rsidRPr="00C43ACB" w:rsidRDefault="00852ED5" w:rsidP="00EA1B07">
            <w:pPr>
              <w:pStyle w:val="TAL"/>
              <w:rPr>
                <w:szCs w:val="18"/>
                <w:lang w:eastAsia="ko-KR"/>
              </w:rPr>
            </w:pPr>
            <w:r w:rsidRPr="00C43ACB">
              <w:rPr>
                <w:rFonts w:hint="eastAsia"/>
                <w:szCs w:val="18"/>
                <w:lang w:eastAsia="ko-KR"/>
              </w:rPr>
              <w:t xml:space="preserve">Originator shall handle and generate the response to the request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7777777" w:rsidR="00852ED5" w:rsidRPr="00C43ACB" w:rsidRDefault="00852ED5" w:rsidP="00EA1B07">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BF1D3C" w:rsidRPr="00C43ACB">
              <w:rPr>
                <w:rFonts w:eastAsia="Arial Unicode MS"/>
                <w:lang w:eastAsia="ko-KR"/>
              </w:rPr>
              <w:t>an</w:t>
            </w:r>
            <w:r w:rsidRPr="00C43ACB">
              <w:rPr>
                <w:rFonts w:eastAsia="Arial Unicode MS" w:hint="eastAsia"/>
                <w:lang w:eastAsia="ko-KR"/>
              </w:rPr>
              <w:t xml:space="preserve"> 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77777777" w:rsidR="00852ED5" w:rsidRPr="00C43ACB" w:rsidRDefault="00852ED5" w:rsidP="00EA1B07">
            <w:pPr>
              <w:pStyle w:val="TAL"/>
              <w:rPr>
                <w:szCs w:val="18"/>
                <w:lang w:eastAsia="ko-KR"/>
              </w:rPr>
            </w:pPr>
            <w:r w:rsidRPr="00C43ACB">
              <w:rPr>
                <w:rFonts w:hint="eastAsia"/>
                <w:szCs w:val="18"/>
                <w:lang w:eastAsia="ko-KR"/>
              </w:rPr>
              <w:t xml:space="preserve">If the Originator is not the 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0" w:name="_Toc507429941"/>
      <w:bookmarkStart w:id="761"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0"/>
      <w:bookmarkEnd w:id="761"/>
    </w:p>
    <w:p w14:paraId="36ED12C0" w14:textId="77777777" w:rsidR="003410A5" w:rsidRPr="00C43ACB" w:rsidRDefault="003410A5" w:rsidP="00A97152">
      <w:pPr>
        <w:pStyle w:val="40"/>
      </w:pPr>
      <w:bookmarkStart w:id="762" w:name="_Toc507429942"/>
      <w:bookmarkStart w:id="763" w:name="_Toc507496173"/>
      <w:r w:rsidRPr="00C43ACB">
        <w:t>10.2.1</w:t>
      </w:r>
      <w:r w:rsidR="00D4599B" w:rsidRPr="00C43ACB">
        <w:t>4</w:t>
      </w:r>
      <w:r w:rsidRPr="00C43ACB">
        <w:t>.1</w:t>
      </w:r>
      <w:r w:rsidRPr="00C43ACB">
        <w:tab/>
        <w:t xml:space="preserve">Create </w:t>
      </w:r>
      <w:r w:rsidRPr="00C43ACB">
        <w:rPr>
          <w:i/>
        </w:rPr>
        <w:t>&lt;node&gt;</w:t>
      </w:r>
      <w:bookmarkEnd w:id="762"/>
      <w:bookmarkEnd w:id="763"/>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4" w:name="_Toc507429943"/>
      <w:bookmarkStart w:id="765"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4"/>
      <w:bookmarkEnd w:id="765"/>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6" w:name="_Toc507429944"/>
      <w:bookmarkStart w:id="767"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6"/>
      <w:bookmarkEnd w:id="767"/>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8" w:name="_Toc507429945"/>
      <w:bookmarkStart w:id="769"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8"/>
      <w:bookmarkEnd w:id="769"/>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0" w:name="_Toc507429946"/>
      <w:bookmarkStart w:id="771"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770"/>
      <w:bookmarkEnd w:id="771"/>
    </w:p>
    <w:p w14:paraId="1EDCF899" w14:textId="77777777" w:rsidR="00E37479" w:rsidRPr="00C43ACB" w:rsidRDefault="00E37479" w:rsidP="00A97152">
      <w:pPr>
        <w:pStyle w:val="40"/>
        <w:rPr>
          <w:rFonts w:eastAsia="Arial Unicode MS"/>
        </w:rPr>
      </w:pPr>
      <w:bookmarkStart w:id="772" w:name="_Toc507429947"/>
      <w:bookmarkStart w:id="773"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2"/>
      <w:bookmarkEnd w:id="773"/>
    </w:p>
    <w:p w14:paraId="1E39C13A" w14:textId="77777777" w:rsidR="00EC659B" w:rsidRPr="00C43ACB" w:rsidRDefault="00EC659B" w:rsidP="00A97152">
      <w:pPr>
        <w:pStyle w:val="50"/>
        <w:rPr>
          <w:rFonts w:eastAsia="Arial Unicode MS"/>
        </w:rPr>
      </w:pPr>
      <w:bookmarkStart w:id="774" w:name="_Toc507429948"/>
      <w:bookmarkStart w:id="775" w:name="_Toc507496179"/>
      <w:r w:rsidRPr="00C43ACB">
        <w:rPr>
          <w:rFonts w:eastAsia="Arial Unicode MS" w:hint="eastAsia"/>
        </w:rPr>
        <w:t>10.2.15.1.0</w:t>
      </w:r>
      <w:r w:rsidRPr="00C43ACB">
        <w:rPr>
          <w:rFonts w:eastAsia="Arial Unicode MS" w:hint="eastAsia"/>
        </w:rPr>
        <w:tab/>
        <w:t>Overview</w:t>
      </w:r>
      <w:bookmarkEnd w:id="774"/>
      <w:bookmarkEnd w:id="775"/>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6" w:name="_Toc507429949"/>
      <w:bookmarkStart w:id="777" w:name="_Toc507496180"/>
      <w:r w:rsidRPr="00C43ACB">
        <w:rPr>
          <w:rFonts w:eastAsia="Arial Unicode MS"/>
        </w:rPr>
        <w:lastRenderedPageBreak/>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6"/>
      <w:bookmarkEnd w:id="777"/>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lastRenderedPageBreak/>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8" w:name="_Toc507429950"/>
      <w:bookmarkStart w:id="779" w:name="_Toc507496181"/>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8"/>
      <w:bookmarkEnd w:id="779"/>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lastRenderedPageBreak/>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0" w:name="_Toc507429951"/>
      <w:bookmarkStart w:id="781"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0"/>
      <w:bookmarkEnd w:id="781"/>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2" w:name="_Toc507429952"/>
      <w:bookmarkStart w:id="783"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2"/>
      <w:bookmarkEnd w:id="783"/>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lastRenderedPageBreak/>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4" w:name="_Toc507429953"/>
      <w:bookmarkStart w:id="785"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4"/>
      <w:bookmarkEnd w:id="785"/>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6" w:name="_Toc507429954"/>
      <w:bookmarkStart w:id="787"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6"/>
      <w:bookmarkEnd w:id="787"/>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8" w:name="_Toc507429955"/>
      <w:bookmarkStart w:id="789"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8"/>
      <w:bookmarkEnd w:id="789"/>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0" w:name="_Toc507429956"/>
      <w:bookmarkStart w:id="791"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0"/>
      <w:bookmarkEnd w:id="791"/>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2" w:name="_Toc507429957"/>
      <w:bookmarkStart w:id="793"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2"/>
      <w:bookmarkEnd w:id="793"/>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4" w:name="_Toc507429958"/>
      <w:bookmarkStart w:id="795"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4"/>
      <w:bookmarkEnd w:id="795"/>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6" w:name="_Toc507429959"/>
      <w:bookmarkStart w:id="797"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6"/>
      <w:bookmarkEnd w:id="797"/>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8" w:name="_Toc507429960"/>
      <w:bookmarkStart w:id="799"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8"/>
      <w:bookmarkEnd w:id="799"/>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0" w:name="_Toc507429961"/>
      <w:bookmarkStart w:id="801"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0"/>
      <w:bookmarkEnd w:id="801"/>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2" w:name="_Toc507429962"/>
      <w:bookmarkStart w:id="803" w:name="_Toc507496193"/>
      <w:r w:rsidRPr="00C43ACB">
        <w:t>10.2.15.14</w:t>
      </w:r>
      <w:r w:rsidR="00D4599B" w:rsidRPr="00C43ACB">
        <w:tab/>
      </w:r>
      <w:r w:rsidR="008703EA" w:rsidRPr="00C43ACB">
        <w:rPr>
          <w:rFonts w:eastAsia="Arial Unicode MS"/>
        </w:rPr>
        <w:t>Service Statistics Collection Record</w:t>
      </w:r>
      <w:bookmarkEnd w:id="802"/>
      <w:bookmarkEnd w:id="803"/>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4" w:name="_Toc507429963"/>
      <w:bookmarkStart w:id="805"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4"/>
      <w:bookmarkEnd w:id="805"/>
    </w:p>
    <w:p w14:paraId="24ACCB57" w14:textId="77777777" w:rsidR="00FE4B48" w:rsidRPr="00C43ACB" w:rsidRDefault="00FE4B48" w:rsidP="00A97152">
      <w:pPr>
        <w:pStyle w:val="40"/>
      </w:pPr>
      <w:bookmarkStart w:id="806" w:name="_Toc507429964"/>
      <w:bookmarkStart w:id="807"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6"/>
      <w:bookmarkEnd w:id="807"/>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8" w:name="_Toc507429965"/>
      <w:bookmarkStart w:id="809"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8"/>
      <w:bookmarkEnd w:id="809"/>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0" w:name="_Toc507429966"/>
      <w:bookmarkStart w:id="811"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0"/>
      <w:bookmarkEnd w:id="811"/>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2" w:name="_Toc507429967"/>
      <w:bookmarkStart w:id="813"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2"/>
      <w:bookmarkEnd w:id="813"/>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4" w:name="_Toc507429968"/>
      <w:bookmarkStart w:id="815"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4"/>
      <w:bookmarkEnd w:id="815"/>
    </w:p>
    <w:p w14:paraId="452040E8" w14:textId="77777777" w:rsidR="00F0134E" w:rsidRPr="00C43ACB" w:rsidRDefault="00F0134E" w:rsidP="00A97152">
      <w:pPr>
        <w:pStyle w:val="40"/>
      </w:pPr>
      <w:bookmarkStart w:id="816" w:name="_Toc507429969"/>
      <w:bookmarkStart w:id="817"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6"/>
      <w:bookmarkEnd w:id="817"/>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8" w:name="_Toc507429970"/>
      <w:bookmarkStart w:id="819"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8"/>
      <w:bookmarkEnd w:id="819"/>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0" w:name="_Toc507429971"/>
      <w:bookmarkStart w:id="821"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0"/>
      <w:bookmarkEnd w:id="821"/>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2" w:name="_Toc507429972"/>
      <w:bookmarkStart w:id="823"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2"/>
      <w:bookmarkEnd w:id="823"/>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4" w:name="_Toc507429973"/>
      <w:bookmarkStart w:id="825" w:name="_Toc507496204"/>
      <w:r w:rsidRPr="00C43ACB">
        <w:t>10.2.1</w:t>
      </w:r>
      <w:r w:rsidR="00F05B90" w:rsidRPr="00C43ACB">
        <w:t>8</w:t>
      </w:r>
      <w:r w:rsidRPr="00C43ACB">
        <w:tab/>
      </w:r>
      <w:r w:rsidR="00B55E7D" w:rsidRPr="00C43ACB">
        <w:t>Resource Announcement Procedure</w:t>
      </w:r>
      <w:r w:rsidR="00EF1A96" w:rsidRPr="00C43ACB">
        <w:t>s</w:t>
      </w:r>
      <w:bookmarkEnd w:id="824"/>
      <w:bookmarkEnd w:id="825"/>
    </w:p>
    <w:p w14:paraId="5D1B8385" w14:textId="77777777" w:rsidR="00B55E7D" w:rsidRPr="00C43ACB" w:rsidRDefault="00B55E7D" w:rsidP="00A97152">
      <w:pPr>
        <w:pStyle w:val="40"/>
      </w:pPr>
      <w:bookmarkStart w:id="826" w:name="_Toc507429974"/>
      <w:bookmarkStart w:id="827"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6"/>
      <w:bookmarkEnd w:id="827"/>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5" type="#_x0000_t75" style="width:457.65pt;height:294.25pt" o:ole="">
            <v:imagedata r:id="rId161" o:title=""/>
          </v:shape>
          <o:OLEObject Type="Embed" ProgID="Visio.Drawing.11" ShapeID="_x0000_i1105" DrawAspect="Content" ObjectID="_1583839572"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lastRenderedPageBreak/>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26CC3B74" w14:textId="77777777" w:rsidR="00442009" w:rsidRPr="00C43ACB" w:rsidRDefault="00442009" w:rsidP="00D5359F">
            <w:pPr>
              <w:pStyle w:val="TAL"/>
              <w:rPr>
                <w:rFonts w:eastAsia="宋体"/>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the original Hosting CSE shall next check if it 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8" w:name="_Toc507429975"/>
      <w:bookmarkStart w:id="829" w:name="_Toc507496206"/>
      <w:r w:rsidRPr="00C43ACB">
        <w:t>10.2.18.2</w:t>
      </w:r>
      <w:r w:rsidR="00457E6A" w:rsidRPr="00C43ACB">
        <w:tab/>
        <w:t>Procedure at AE or CSE to Retrieve information from an Announced Resource</w:t>
      </w:r>
      <w:bookmarkEnd w:id="828"/>
      <w:bookmarkEnd w:id="829"/>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6" type="#_x0000_t75" style="width:417.6pt;height:214.75pt" o:ole="">
            <v:imagedata r:id="rId163" o:title=""/>
          </v:shape>
          <o:OLEObject Type="Embed" ProgID="Visio.Drawing.15" ShapeID="_x0000_i1106" DrawAspect="Content" ObjectID="_1583839573"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0" w:name="_Toc507429976"/>
      <w:bookmarkStart w:id="831" w:name="_Toc507496207"/>
      <w:r w:rsidRPr="00C43ACB">
        <w:lastRenderedPageBreak/>
        <w:t>10.2.18.3</w:t>
      </w:r>
      <w:r w:rsidR="003A4573" w:rsidRPr="00C43ACB">
        <w:tab/>
        <w:t>Procedure for AE and CSE to initiate Deletion of an Announced Resource</w:t>
      </w:r>
      <w:bookmarkEnd w:id="830"/>
      <w:bookmarkEnd w:id="831"/>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7" type="#_x0000_t75" style="width:471.45pt;height:304.9pt" o:ole="">
            <v:imagedata r:id="rId165" o:title=""/>
          </v:shape>
          <o:OLEObject Type="Embed" ProgID="Visio.Drawing.11" ShapeID="_x0000_i1107" DrawAspect="Content" ObjectID="_1583839574"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2" w:name="_Toc507429977"/>
      <w:bookmarkStart w:id="833"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2"/>
      <w:bookmarkEnd w:id="833"/>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4" w:name="_Toc507429978"/>
      <w:bookmarkStart w:id="835"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4"/>
      <w:bookmarkEnd w:id="835"/>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6" w:name="_Toc507429979"/>
      <w:bookmarkStart w:id="837"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6"/>
      <w:bookmarkEnd w:id="837"/>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8" w:name="_Toc507429980"/>
      <w:bookmarkStart w:id="839"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8"/>
      <w:bookmarkEnd w:id="839"/>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0" w:name="_Toc507429981"/>
      <w:bookmarkStart w:id="841"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0"/>
      <w:bookmarkEnd w:id="841"/>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2" w:name="_Toc507429982"/>
      <w:bookmarkStart w:id="843"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2"/>
      <w:bookmarkEnd w:id="843"/>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4" w:name="_Toc507429983"/>
      <w:bookmarkStart w:id="845" w:name="_Toc507496214"/>
      <w:r w:rsidRPr="00C43ACB">
        <w:t>10.2.18.10</w:t>
      </w:r>
      <w:r w:rsidRPr="00C43ACB">
        <w:tab/>
        <w:t>Procedure for original resource Hosting CSE for Updating Attributes</w:t>
      </w:r>
      <w:bookmarkEnd w:id="844"/>
      <w:bookmarkEnd w:id="845"/>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6" w:name="_Toc507429984"/>
      <w:bookmarkStart w:id="847" w:name="_Toc507496215"/>
      <w:r w:rsidRPr="00C43ACB">
        <w:lastRenderedPageBreak/>
        <w:t>10.2.18.</w:t>
      </w:r>
      <w:r w:rsidR="005F6289" w:rsidRPr="00C43ACB">
        <w:rPr>
          <w:rFonts w:eastAsia="宋体" w:hint="eastAsia"/>
          <w:lang w:eastAsia="zh-CN"/>
        </w:rPr>
        <w:t>11</w:t>
      </w:r>
      <w:r w:rsidRPr="00C43ACB">
        <w:tab/>
        <w:t>Notification Procedure targeting an AE Announced Resource</w:t>
      </w:r>
      <w:bookmarkEnd w:id="846"/>
      <w:bookmarkEnd w:id="847"/>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8" w:name="_Toc507429985"/>
      <w:bookmarkStart w:id="849"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8"/>
      <w:bookmarkEnd w:id="849"/>
    </w:p>
    <w:p w14:paraId="581429CE" w14:textId="77777777" w:rsidR="0063585B" w:rsidRPr="00C43ACB" w:rsidRDefault="008A74DD" w:rsidP="00A97152">
      <w:pPr>
        <w:pStyle w:val="40"/>
        <w:rPr>
          <w:lang w:eastAsia="zh-CN"/>
        </w:rPr>
      </w:pPr>
      <w:bookmarkStart w:id="850" w:name="_Toc507429986"/>
      <w:bookmarkStart w:id="851"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0"/>
      <w:bookmarkEnd w:id="851"/>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2" w:name="_Toc507429987"/>
      <w:bookmarkStart w:id="853"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2"/>
      <w:bookmarkEnd w:id="853"/>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4" w:name="_Toc507429988"/>
      <w:bookmarkStart w:id="855"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4"/>
      <w:bookmarkEnd w:id="855"/>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6" w:name="_Toc507429989"/>
      <w:bookmarkStart w:id="857"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6"/>
      <w:bookmarkEnd w:id="857"/>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8" w:name="_Toc507429990"/>
      <w:bookmarkStart w:id="859"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8"/>
      <w:bookmarkEnd w:id="859"/>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0" w:name="_Toc507429991"/>
      <w:bookmarkStart w:id="861" w:name="_Toc507496222"/>
      <w:r w:rsidRPr="00C43ACB">
        <w:t>10.2.20</w:t>
      </w:r>
      <w:r w:rsidRPr="00C43ACB">
        <w:tab/>
      </w:r>
      <w:r w:rsidRPr="00C43ACB">
        <w:rPr>
          <w:i/>
        </w:rPr>
        <w:t>&lt;request&gt;</w:t>
      </w:r>
      <w:r w:rsidRPr="00C43ACB">
        <w:t xml:space="preserve"> Resource Procedure</w:t>
      </w:r>
      <w:r w:rsidR="00EF1A96" w:rsidRPr="00C43ACB">
        <w:t>s</w:t>
      </w:r>
      <w:bookmarkEnd w:id="860"/>
      <w:bookmarkEnd w:id="861"/>
    </w:p>
    <w:p w14:paraId="58902002" w14:textId="77777777" w:rsidR="007C0A7B" w:rsidRPr="00C43ACB" w:rsidRDefault="007C0A7B" w:rsidP="00A97152">
      <w:pPr>
        <w:pStyle w:val="40"/>
      </w:pPr>
      <w:bookmarkStart w:id="862" w:name="_Toc507429992"/>
      <w:bookmarkStart w:id="863" w:name="_Toc507496223"/>
      <w:r w:rsidRPr="00C43ACB">
        <w:t>10.2.20.1</w:t>
      </w:r>
      <w:r w:rsidRPr="00C43ACB">
        <w:tab/>
        <w:t xml:space="preserve">Create </w:t>
      </w:r>
      <w:r w:rsidRPr="00C43ACB">
        <w:rPr>
          <w:i/>
        </w:rPr>
        <w:t>&lt;request&gt;</w:t>
      </w:r>
      <w:bookmarkEnd w:id="862"/>
      <w:bookmarkEnd w:id="863"/>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w:t>
      </w:r>
      <w:r w:rsidRPr="00C43ACB">
        <w:rPr>
          <w:rFonts w:eastAsia="Arial Unicode MS"/>
        </w:rPr>
        <w:lastRenderedPageBreak/>
        <w:t xml:space="preserve">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lastRenderedPageBreak/>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4" w:name="_Toc507429993"/>
      <w:bookmarkStart w:id="865" w:name="_Toc507496224"/>
      <w:r w:rsidRPr="00C43ACB">
        <w:rPr>
          <w:rFonts w:eastAsia="Arial Unicode MS"/>
        </w:rPr>
        <w:lastRenderedPageBreak/>
        <w:t>10.2.20.2</w:t>
      </w:r>
      <w:r w:rsidRPr="00C43ACB">
        <w:rPr>
          <w:rFonts w:eastAsia="Arial Unicode MS"/>
        </w:rPr>
        <w:tab/>
        <w:t xml:space="preserve">Retrieve </w:t>
      </w:r>
      <w:r w:rsidRPr="00C43ACB">
        <w:rPr>
          <w:rFonts w:eastAsia="Arial Unicode MS"/>
          <w:i/>
        </w:rPr>
        <w:t>&lt;request&gt;</w:t>
      </w:r>
      <w:bookmarkEnd w:id="864"/>
      <w:bookmarkEnd w:id="865"/>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6" w:name="_Toc507429994"/>
      <w:bookmarkStart w:id="867" w:name="_Toc507496225"/>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66"/>
      <w:bookmarkEnd w:id="867"/>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8" w:name="_Toc507429995"/>
      <w:bookmarkStart w:id="869"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8"/>
      <w:bookmarkEnd w:id="869"/>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lastRenderedPageBreak/>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0" w:name="_Toc507429996"/>
      <w:bookmarkStart w:id="871" w:name="_Toc507496227"/>
      <w:r w:rsidRPr="00C43ACB">
        <w:t>10.2.21</w:t>
      </w:r>
      <w:r w:rsidRPr="00C43ACB">
        <w:tab/>
      </w:r>
      <w:r w:rsidRPr="00C43ACB">
        <w:rPr>
          <w:i/>
        </w:rPr>
        <w:t>&lt;accessControlPolicy&gt;</w:t>
      </w:r>
      <w:r w:rsidRPr="00C43ACB">
        <w:t xml:space="preserve"> Resource Procedures</w:t>
      </w:r>
      <w:bookmarkEnd w:id="870"/>
      <w:bookmarkEnd w:id="871"/>
    </w:p>
    <w:p w14:paraId="18FD0A9B" w14:textId="77777777" w:rsidR="00EF1A96" w:rsidRPr="00C43ACB" w:rsidRDefault="00EF1A96" w:rsidP="00A97152">
      <w:pPr>
        <w:pStyle w:val="40"/>
      </w:pPr>
      <w:bookmarkStart w:id="872" w:name="_Toc507429997"/>
      <w:bookmarkStart w:id="873" w:name="_Toc507496228"/>
      <w:r w:rsidRPr="00C43ACB">
        <w:t>10.2.21.1</w:t>
      </w:r>
      <w:r w:rsidRPr="00C43ACB">
        <w:tab/>
        <w:t xml:space="preserve">Create </w:t>
      </w:r>
      <w:r w:rsidR="00FE054D" w:rsidRPr="00C43ACB">
        <w:rPr>
          <w:i/>
        </w:rPr>
        <w:t>&lt;accessControlPolicy</w:t>
      </w:r>
      <w:r w:rsidRPr="00C43ACB">
        <w:rPr>
          <w:i/>
        </w:rPr>
        <w:t>&gt;</w:t>
      </w:r>
      <w:bookmarkEnd w:id="872"/>
      <w:bookmarkEnd w:id="873"/>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4" w:name="_Toc507429998"/>
      <w:bookmarkStart w:id="875" w:name="_Toc507496229"/>
      <w:r w:rsidRPr="00C43ACB">
        <w:t>10.2.21.2</w:t>
      </w:r>
      <w:r w:rsidRPr="00C43ACB">
        <w:tab/>
        <w:t xml:space="preserve">Retrieve </w:t>
      </w:r>
      <w:r w:rsidRPr="00C43ACB">
        <w:rPr>
          <w:i/>
        </w:rPr>
        <w:t>&lt;accessControlPolicy&gt;</w:t>
      </w:r>
      <w:bookmarkEnd w:id="874"/>
      <w:bookmarkEnd w:id="875"/>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6" w:name="_Toc507429999"/>
      <w:bookmarkStart w:id="877" w:name="_Toc507496230"/>
      <w:r w:rsidRPr="00C43ACB">
        <w:lastRenderedPageBreak/>
        <w:t>10.2.21.3</w:t>
      </w:r>
      <w:r w:rsidRPr="00C43ACB">
        <w:tab/>
        <w:t xml:space="preserve">Update </w:t>
      </w:r>
      <w:r w:rsidRPr="00C43ACB">
        <w:rPr>
          <w:i/>
        </w:rPr>
        <w:t>&lt;accessControlPolicy&gt;</w:t>
      </w:r>
      <w:bookmarkEnd w:id="876"/>
      <w:bookmarkEnd w:id="877"/>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8" w:name="_Toc507430000"/>
      <w:bookmarkStart w:id="879" w:name="_Toc507496231"/>
      <w:r w:rsidRPr="00C43ACB">
        <w:t>10.2.21.4</w:t>
      </w:r>
      <w:r w:rsidRPr="00C43ACB">
        <w:tab/>
        <w:t xml:space="preserve">Delete </w:t>
      </w:r>
      <w:r w:rsidRPr="00C43ACB">
        <w:rPr>
          <w:i/>
        </w:rPr>
        <w:t>&lt;accessControlPolicy&gt;</w:t>
      </w:r>
      <w:bookmarkEnd w:id="878"/>
      <w:bookmarkEnd w:id="879"/>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0" w:name="_Toc507430001"/>
      <w:bookmarkStart w:id="881" w:name="_Toc507496232"/>
      <w:r w:rsidRPr="00C43ACB">
        <w:t>10.2.22</w:t>
      </w:r>
      <w:r w:rsidRPr="00C43ACB">
        <w:tab/>
      </w:r>
      <w:r w:rsidRPr="00C43ACB">
        <w:rPr>
          <w:i/>
        </w:rPr>
        <w:t>&lt;latest&gt;</w:t>
      </w:r>
      <w:r w:rsidRPr="00C43ACB">
        <w:t xml:space="preserve"> Resource Procedures</w:t>
      </w:r>
      <w:bookmarkEnd w:id="880"/>
      <w:bookmarkEnd w:id="881"/>
    </w:p>
    <w:p w14:paraId="6A71C60B" w14:textId="77777777" w:rsidR="00EC659B" w:rsidRPr="00C43ACB" w:rsidRDefault="00EC659B" w:rsidP="00A97152">
      <w:pPr>
        <w:pStyle w:val="40"/>
      </w:pPr>
      <w:bookmarkStart w:id="882" w:name="_Toc507430002"/>
      <w:bookmarkStart w:id="883" w:name="_Toc507496233"/>
      <w:r w:rsidRPr="00C43ACB">
        <w:rPr>
          <w:rFonts w:hint="eastAsia"/>
        </w:rPr>
        <w:t>10.2.22.0</w:t>
      </w:r>
      <w:r w:rsidRPr="00C43ACB">
        <w:rPr>
          <w:rFonts w:hint="eastAsia"/>
        </w:rPr>
        <w:tab/>
        <w:t>Overview</w:t>
      </w:r>
      <w:bookmarkEnd w:id="882"/>
      <w:bookmarkEnd w:id="883"/>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4" w:name="_Toc507430003"/>
      <w:bookmarkStart w:id="885" w:name="_Toc507496234"/>
      <w:r w:rsidRPr="00C43ACB">
        <w:t>10.2.22.1</w:t>
      </w:r>
      <w:r w:rsidRPr="00C43ACB">
        <w:tab/>
        <w:t xml:space="preserve">Retrieve </w:t>
      </w:r>
      <w:r w:rsidRPr="00C43ACB">
        <w:rPr>
          <w:i/>
        </w:rPr>
        <w:t>&lt;latest&gt;</w:t>
      </w:r>
      <w:bookmarkEnd w:id="884"/>
      <w:bookmarkEnd w:id="885"/>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6" w:name="_Toc507430004"/>
      <w:bookmarkStart w:id="887" w:name="_Toc507496235"/>
      <w:r w:rsidRPr="00C43ACB">
        <w:t>10.2.22.2</w:t>
      </w:r>
      <w:r w:rsidRPr="00C43ACB">
        <w:tab/>
        <w:t xml:space="preserve">Delete </w:t>
      </w:r>
      <w:r w:rsidRPr="00C43ACB">
        <w:rPr>
          <w:i/>
        </w:rPr>
        <w:t>&lt;latest&gt;</w:t>
      </w:r>
      <w:bookmarkEnd w:id="886"/>
      <w:bookmarkEnd w:id="887"/>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8" w:name="_Toc507430005"/>
      <w:bookmarkStart w:id="889" w:name="_Toc507496236"/>
      <w:r w:rsidRPr="00C43ACB">
        <w:lastRenderedPageBreak/>
        <w:t>10.2.23</w:t>
      </w:r>
      <w:r w:rsidRPr="00C43ACB">
        <w:tab/>
      </w:r>
      <w:r w:rsidRPr="00C43ACB">
        <w:rPr>
          <w:i/>
        </w:rPr>
        <w:t>&lt;oldest&gt;</w:t>
      </w:r>
      <w:r w:rsidRPr="00C43ACB">
        <w:t xml:space="preserve"> Resource Procedure</w:t>
      </w:r>
      <w:bookmarkEnd w:id="888"/>
      <w:bookmarkEnd w:id="889"/>
    </w:p>
    <w:p w14:paraId="2CE6CA9C" w14:textId="77777777" w:rsidR="00EC659B" w:rsidRPr="00C43ACB" w:rsidRDefault="00EC659B" w:rsidP="00A97152">
      <w:pPr>
        <w:pStyle w:val="40"/>
      </w:pPr>
      <w:bookmarkStart w:id="890" w:name="_Toc507430006"/>
      <w:bookmarkStart w:id="891" w:name="_Toc507496237"/>
      <w:r w:rsidRPr="00C43ACB">
        <w:rPr>
          <w:rFonts w:hint="eastAsia"/>
        </w:rPr>
        <w:t>10.2.23.0</w:t>
      </w:r>
      <w:r w:rsidRPr="00C43ACB">
        <w:rPr>
          <w:rFonts w:hint="eastAsia"/>
        </w:rPr>
        <w:tab/>
        <w:t>Overview</w:t>
      </w:r>
      <w:bookmarkEnd w:id="890"/>
      <w:bookmarkEnd w:id="891"/>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2" w:name="_Toc507430007"/>
      <w:bookmarkStart w:id="893" w:name="_Toc507496238"/>
      <w:r w:rsidRPr="00C43ACB">
        <w:t>10.2.23.1</w:t>
      </w:r>
      <w:r w:rsidRPr="00C43ACB">
        <w:tab/>
        <w:t xml:space="preserve">Retrieve </w:t>
      </w:r>
      <w:r w:rsidRPr="00C43ACB">
        <w:rPr>
          <w:i/>
        </w:rPr>
        <w:t>&lt;oldest&gt;</w:t>
      </w:r>
      <w:bookmarkEnd w:id="892"/>
      <w:bookmarkEnd w:id="893"/>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4" w:name="_Toc507430008"/>
      <w:bookmarkStart w:id="895" w:name="_Toc507496239"/>
      <w:r w:rsidRPr="00C43ACB">
        <w:t>10.2.23.2</w:t>
      </w:r>
      <w:r w:rsidRPr="00C43ACB">
        <w:tab/>
        <w:t xml:space="preserve">Delete </w:t>
      </w:r>
      <w:r w:rsidRPr="00C43ACB">
        <w:rPr>
          <w:i/>
        </w:rPr>
        <w:t>&lt;oldest&gt;</w:t>
      </w:r>
      <w:bookmarkEnd w:id="894"/>
      <w:bookmarkEnd w:id="895"/>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6" w:name="_Toc507430009"/>
      <w:bookmarkStart w:id="897" w:name="_Toc507496240"/>
      <w:r w:rsidRPr="00C43ACB">
        <w:t>10.2.24</w:t>
      </w:r>
      <w:r w:rsidRPr="00C43ACB">
        <w:tab/>
      </w:r>
      <w:r w:rsidRPr="00C43ACB">
        <w:rPr>
          <w:i/>
        </w:rPr>
        <w:t>&lt;serviceSubscribedAppRule&gt;</w:t>
      </w:r>
      <w:r w:rsidRPr="00C43ACB">
        <w:t xml:space="preserve"> Resource Procedures</w:t>
      </w:r>
      <w:bookmarkEnd w:id="896"/>
      <w:bookmarkEnd w:id="897"/>
    </w:p>
    <w:p w14:paraId="7609EB2B" w14:textId="77777777" w:rsidR="00E26C24" w:rsidRPr="00C43ACB" w:rsidRDefault="00E26C24" w:rsidP="00A97152">
      <w:pPr>
        <w:pStyle w:val="40"/>
      </w:pPr>
      <w:bookmarkStart w:id="898" w:name="_Toc507430010"/>
      <w:bookmarkStart w:id="899" w:name="_Toc507496241"/>
      <w:r w:rsidRPr="00C43ACB">
        <w:t>10.2.24.1</w:t>
      </w:r>
      <w:r w:rsidRPr="00C43ACB">
        <w:tab/>
        <w:t xml:space="preserve">Create </w:t>
      </w:r>
      <w:r w:rsidRPr="00C43ACB">
        <w:rPr>
          <w:i/>
        </w:rPr>
        <w:t>&lt;serviceSubscribedAppRule&gt;</w:t>
      </w:r>
      <w:bookmarkEnd w:id="898"/>
      <w:bookmarkEnd w:id="899"/>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0" w:name="_Toc507430011"/>
      <w:bookmarkStart w:id="901" w:name="_Toc507496242"/>
      <w:r w:rsidRPr="00C43ACB">
        <w:lastRenderedPageBreak/>
        <w:t>10.2.24.2</w:t>
      </w:r>
      <w:r w:rsidRPr="00C43ACB">
        <w:tab/>
        <w:t xml:space="preserve">Retrieve </w:t>
      </w:r>
      <w:r w:rsidRPr="00C43ACB">
        <w:rPr>
          <w:i/>
        </w:rPr>
        <w:t>&lt;serviceSubscribedAppRule&gt;</w:t>
      </w:r>
      <w:bookmarkEnd w:id="900"/>
      <w:bookmarkEnd w:id="901"/>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2" w:name="_Toc507430012"/>
      <w:bookmarkStart w:id="903" w:name="_Toc507496243"/>
      <w:r w:rsidRPr="00C43ACB">
        <w:t>10.2.24.3</w:t>
      </w:r>
      <w:r w:rsidRPr="00C43ACB">
        <w:tab/>
        <w:t xml:space="preserve">Update </w:t>
      </w:r>
      <w:r w:rsidRPr="00C43ACB">
        <w:rPr>
          <w:i/>
        </w:rPr>
        <w:t>&lt;serviceSubscribedAppRule&gt;</w:t>
      </w:r>
      <w:bookmarkEnd w:id="902"/>
      <w:bookmarkEnd w:id="903"/>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4" w:name="_Toc507430013"/>
      <w:bookmarkStart w:id="905" w:name="_Toc507496244"/>
      <w:r w:rsidRPr="00C43ACB">
        <w:t>10.2.24.4</w:t>
      </w:r>
      <w:r w:rsidRPr="00C43ACB">
        <w:tab/>
        <w:t xml:space="preserve">Delete </w:t>
      </w:r>
      <w:r w:rsidRPr="00C43ACB">
        <w:rPr>
          <w:i/>
        </w:rPr>
        <w:t>&lt;serviceSubscribedAppRule&gt;</w:t>
      </w:r>
      <w:bookmarkEnd w:id="904"/>
      <w:bookmarkEnd w:id="905"/>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6" w:name="_Toc507430014"/>
      <w:bookmarkStart w:id="907" w:name="_Toc507496245"/>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6"/>
      <w:bookmarkEnd w:id="907"/>
    </w:p>
    <w:p w14:paraId="4914B7F3" w14:textId="77777777" w:rsidR="00EC659B" w:rsidRPr="00C43ACB" w:rsidRDefault="00EC659B" w:rsidP="00EC659B">
      <w:pPr>
        <w:pStyle w:val="40"/>
      </w:pPr>
      <w:bookmarkStart w:id="908" w:name="_Toc507430015"/>
      <w:bookmarkStart w:id="909" w:name="_Toc507496246"/>
      <w:r w:rsidRPr="00C43ACB">
        <w:rPr>
          <w:rFonts w:hint="eastAsia"/>
        </w:rPr>
        <w:t>10.2.25.0</w:t>
      </w:r>
      <w:r w:rsidRPr="00C43ACB">
        <w:rPr>
          <w:rFonts w:hint="eastAsia"/>
        </w:rPr>
        <w:tab/>
        <w:t>Overview</w:t>
      </w:r>
      <w:bookmarkEnd w:id="908"/>
      <w:bookmarkEnd w:id="909"/>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0" w:name="_Toc507430016"/>
      <w:bookmarkStart w:id="911" w:name="_Toc507496247"/>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0"/>
      <w:bookmarkEnd w:id="911"/>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2" w:name="_Toc507430017"/>
      <w:bookmarkStart w:id="913" w:name="_Toc507496248"/>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2"/>
      <w:bookmarkEnd w:id="913"/>
    </w:p>
    <w:p w14:paraId="68CB7B73" w14:textId="77777777" w:rsidR="001742FC" w:rsidRPr="00C43ACB" w:rsidRDefault="00213EA7" w:rsidP="00A97152">
      <w:pPr>
        <w:pStyle w:val="40"/>
      </w:pPr>
      <w:bookmarkStart w:id="914" w:name="_Toc507430018"/>
      <w:bookmarkStart w:id="915" w:name="_Toc507496249"/>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4"/>
      <w:bookmarkEnd w:id="915"/>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6" w:name="_Toc507430019"/>
      <w:bookmarkStart w:id="917" w:name="_Toc507496250"/>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18" w:name="_Toc507430020"/>
      <w:bookmarkStart w:id="919" w:name="_Toc507496251"/>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0" w:name="_Toc507430021"/>
      <w:bookmarkStart w:id="921" w:name="_Toc507496252"/>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2" w:name="_Toc507430022"/>
      <w:bookmarkStart w:id="923" w:name="_Toc507496253"/>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2"/>
      <w:bookmarkEnd w:id="923"/>
    </w:p>
    <w:p w14:paraId="01C73B14" w14:textId="77777777" w:rsidR="00354F72" w:rsidRPr="00C43ACB" w:rsidRDefault="00354F72" w:rsidP="00A97152">
      <w:pPr>
        <w:pStyle w:val="40"/>
      </w:pPr>
      <w:bookmarkStart w:id="924" w:name="_Toc507430023"/>
      <w:bookmarkStart w:id="925" w:name="_Toc507496254"/>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4"/>
      <w:bookmarkEnd w:id="925"/>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6" w:name="_Toc507430024"/>
      <w:bookmarkStart w:id="927" w:name="_Toc507496255"/>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6"/>
      <w:bookmarkEnd w:id="927"/>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28" w:name="_Toc507430025"/>
      <w:bookmarkStart w:id="929" w:name="_Toc507496256"/>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28"/>
      <w:bookmarkEnd w:id="929"/>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0" w:name="_Toc507430026"/>
      <w:bookmarkStart w:id="931" w:name="_Toc507496257"/>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0"/>
      <w:bookmarkEnd w:id="931"/>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2" w:name="_Toc507430027"/>
      <w:bookmarkStart w:id="933" w:name="_Toc507496258"/>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2"/>
      <w:bookmarkEnd w:id="933"/>
    </w:p>
    <w:p w14:paraId="4743F2D2" w14:textId="77777777" w:rsidR="00354F72" w:rsidRPr="00C43ACB" w:rsidRDefault="006666DD" w:rsidP="00A97152">
      <w:pPr>
        <w:pStyle w:val="40"/>
      </w:pPr>
      <w:bookmarkStart w:id="934" w:name="_Toc507430028"/>
      <w:bookmarkStart w:id="935" w:name="_Toc507496259"/>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4"/>
      <w:bookmarkEnd w:id="935"/>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6" w:name="_Toc507430029"/>
      <w:bookmarkStart w:id="937" w:name="_Toc507496260"/>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6"/>
      <w:bookmarkEnd w:id="937"/>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38" w:name="_Toc507430030"/>
      <w:bookmarkStart w:id="939" w:name="_Toc507496261"/>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38"/>
      <w:bookmarkEnd w:id="939"/>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0" w:name="_Toc507430031"/>
      <w:bookmarkStart w:id="941" w:name="_Toc507496262"/>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0"/>
      <w:bookmarkEnd w:id="941"/>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2" w:name="_Toc507430032"/>
      <w:bookmarkStart w:id="943" w:name="_Toc507496263"/>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2"/>
      <w:bookmarkEnd w:id="943"/>
    </w:p>
    <w:p w14:paraId="6D6CE4D1" w14:textId="77777777" w:rsidR="00160622" w:rsidRPr="00C43ACB" w:rsidRDefault="00160622" w:rsidP="00A97152">
      <w:pPr>
        <w:pStyle w:val="40"/>
        <w:rPr>
          <w:rFonts w:eastAsia="宋体"/>
          <w:lang w:eastAsia="zh-CN"/>
        </w:rPr>
      </w:pPr>
      <w:bookmarkStart w:id="944" w:name="_Toc507430033"/>
      <w:bookmarkStart w:id="945" w:name="_Toc507496264"/>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4"/>
      <w:bookmarkEnd w:id="945"/>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6" w:name="_Toc507430034"/>
      <w:bookmarkStart w:id="947" w:name="_Toc507496265"/>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6"/>
      <w:bookmarkEnd w:id="947"/>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48" w:name="_Toc507430035"/>
      <w:bookmarkStart w:id="949" w:name="_Toc507496266"/>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48"/>
      <w:bookmarkEnd w:id="949"/>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0" w:name="_Toc507430036"/>
      <w:bookmarkStart w:id="951" w:name="_Toc507496267"/>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0"/>
      <w:bookmarkEnd w:id="951"/>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2" w:name="_Toc507430037"/>
      <w:bookmarkStart w:id="953" w:name="_Toc507496268"/>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2"/>
      <w:bookmarkEnd w:id="953"/>
    </w:p>
    <w:p w14:paraId="31467951" w14:textId="77777777" w:rsidR="009B3114" w:rsidRPr="00C43ACB" w:rsidRDefault="009B3114" w:rsidP="00A97152">
      <w:pPr>
        <w:pStyle w:val="40"/>
        <w:rPr>
          <w:rFonts w:eastAsia="宋体"/>
          <w:lang w:eastAsia="zh-CN"/>
        </w:rPr>
      </w:pPr>
      <w:bookmarkStart w:id="954" w:name="_Toc507430038"/>
      <w:bookmarkStart w:id="955" w:name="_Toc507496269"/>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4"/>
      <w:bookmarkEnd w:id="955"/>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6" w:name="_Toc507430039"/>
      <w:bookmarkStart w:id="957" w:name="_Toc507496270"/>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6"/>
      <w:bookmarkEnd w:id="957"/>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58" w:name="_Toc507430040"/>
      <w:bookmarkStart w:id="959" w:name="_Toc507496271"/>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58"/>
      <w:bookmarkEnd w:id="959"/>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0" w:name="_Toc507430041"/>
      <w:bookmarkStart w:id="961" w:name="_Toc507496272"/>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0"/>
      <w:bookmarkEnd w:id="961"/>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2" w:name="_Toc507430042"/>
      <w:bookmarkStart w:id="963" w:name="_Toc507496273"/>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2"/>
      <w:bookmarkEnd w:id="963"/>
    </w:p>
    <w:p w14:paraId="55EF583E" w14:textId="77777777" w:rsidR="00861DB4" w:rsidRPr="00C43ACB" w:rsidRDefault="00861DB4" w:rsidP="00A97152">
      <w:pPr>
        <w:pStyle w:val="40"/>
        <w:rPr>
          <w:rFonts w:eastAsia="宋体"/>
          <w:lang w:eastAsia="zh-CN"/>
        </w:rPr>
      </w:pPr>
      <w:bookmarkStart w:id="964" w:name="_Toc507430043"/>
      <w:bookmarkStart w:id="965" w:name="_Toc507496274"/>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4"/>
      <w:bookmarkEnd w:id="965"/>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6" w:name="_Toc507430044"/>
      <w:bookmarkStart w:id="967" w:name="_Toc507496275"/>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6"/>
      <w:bookmarkEnd w:id="967"/>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68" w:name="_Toc507430045"/>
      <w:bookmarkStart w:id="969" w:name="_Toc507496276"/>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8"/>
      <w:bookmarkEnd w:id="969"/>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0" w:name="_Toc507430046"/>
      <w:bookmarkStart w:id="971" w:name="_Toc507496277"/>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2" w:name="_Toc507430047"/>
      <w:bookmarkStart w:id="973" w:name="_Toc507496278"/>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2"/>
      <w:bookmarkEnd w:id="973"/>
    </w:p>
    <w:p w14:paraId="48EB745B" w14:textId="77777777" w:rsidR="00CD2233" w:rsidRPr="00C43ACB" w:rsidRDefault="00CD2233" w:rsidP="00A97152">
      <w:pPr>
        <w:pStyle w:val="40"/>
      </w:pPr>
      <w:bookmarkStart w:id="974" w:name="_Toc507430048"/>
      <w:bookmarkStart w:id="975" w:name="_Toc507496279"/>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4"/>
      <w:bookmarkEnd w:id="975"/>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6" w:name="_Toc507430049"/>
      <w:bookmarkStart w:id="977" w:name="_Toc507496280"/>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6"/>
      <w:bookmarkEnd w:id="977"/>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78" w:name="_Toc507430050"/>
      <w:bookmarkStart w:id="979" w:name="_Toc507496281"/>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8"/>
      <w:bookmarkEnd w:id="979"/>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0" w:name="_Toc507430051"/>
      <w:bookmarkStart w:id="981" w:name="_Toc507496282"/>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0"/>
      <w:bookmarkEnd w:id="981"/>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2" w:name="_Toc507430052"/>
      <w:bookmarkStart w:id="983" w:name="_Toc507496283"/>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2"/>
      <w:bookmarkEnd w:id="983"/>
    </w:p>
    <w:p w14:paraId="2A782140" w14:textId="77777777" w:rsidR="00013EA9" w:rsidRPr="00C43ACB" w:rsidRDefault="00013EA9" w:rsidP="00A97152">
      <w:pPr>
        <w:pStyle w:val="40"/>
      </w:pPr>
      <w:bookmarkStart w:id="984" w:name="_Toc507430053"/>
      <w:bookmarkStart w:id="985" w:name="_Toc507496284"/>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4"/>
      <w:bookmarkEnd w:id="985"/>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6" w:name="_Toc507430054"/>
      <w:bookmarkStart w:id="987" w:name="_Toc507496285"/>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6"/>
      <w:bookmarkEnd w:id="987"/>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8" w:name="_Toc507430055"/>
      <w:bookmarkStart w:id="989"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8"/>
      <w:bookmarkEnd w:id="989"/>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0" w:name="_Toc507430056"/>
      <w:bookmarkStart w:id="991" w:name="_Toc507496287"/>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0"/>
      <w:bookmarkEnd w:id="991"/>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2" w:name="_Toc507430057"/>
      <w:bookmarkStart w:id="993" w:name="_Toc507496288"/>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2"/>
      <w:bookmarkEnd w:id="993"/>
    </w:p>
    <w:p w14:paraId="21566EF5" w14:textId="77777777" w:rsidR="006704AE" w:rsidRPr="00C43ACB" w:rsidRDefault="006704AE" w:rsidP="00A97152">
      <w:pPr>
        <w:pStyle w:val="40"/>
      </w:pPr>
      <w:bookmarkStart w:id="994" w:name="_Toc507430058"/>
      <w:bookmarkStart w:id="995"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4"/>
      <w:bookmarkEnd w:id="995"/>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6" w:name="_Toc507430059"/>
      <w:bookmarkStart w:id="997" w:name="_Toc507496290"/>
      <w:r w:rsidRPr="00C43ACB">
        <w:lastRenderedPageBreak/>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6"/>
      <w:bookmarkEnd w:id="997"/>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6237"/>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8" w:name="_Toc507430060"/>
      <w:bookmarkStart w:id="999"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8"/>
      <w:bookmarkEnd w:id="999"/>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0" w:name="_Toc507430061"/>
      <w:bookmarkStart w:id="1001" w:name="_Toc507496292"/>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0"/>
      <w:bookmarkEnd w:id="1001"/>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2" w:name="_Toc507430062"/>
      <w:bookmarkStart w:id="1003" w:name="_Toc507496293"/>
      <w:r w:rsidRPr="00C43ACB">
        <w:rPr>
          <w:rFonts w:hint="eastAsia"/>
        </w:rPr>
        <w:lastRenderedPageBreak/>
        <w:t>10.2.35</w:t>
      </w:r>
      <w:r w:rsidR="009A4A02" w:rsidRPr="00C43ACB">
        <w:rPr>
          <w:rFonts w:eastAsia="宋体" w:hint="eastAsia"/>
          <w:lang w:eastAsia="zh-CN"/>
        </w:rPr>
        <w:tab/>
      </w:r>
      <w:r w:rsidRPr="00C43ACB">
        <w:t>Semantic Discovery Procedures</w:t>
      </w:r>
      <w:bookmarkEnd w:id="1002"/>
      <w:bookmarkEnd w:id="1003"/>
    </w:p>
    <w:p w14:paraId="6B3F9632" w14:textId="77777777" w:rsidR="00DD7867" w:rsidRPr="00C43ACB" w:rsidRDefault="00DD7867" w:rsidP="00383D72">
      <w:pPr>
        <w:pStyle w:val="40"/>
      </w:pPr>
      <w:bookmarkStart w:id="1004" w:name="_Toc507430063"/>
      <w:bookmarkStart w:id="1005" w:name="_Toc507496294"/>
      <w:r w:rsidRPr="00C43ACB">
        <w:t>10.2.</w:t>
      </w:r>
      <w:r w:rsidR="00DA5617" w:rsidRPr="00C43ACB">
        <w:rPr>
          <w:rFonts w:hint="eastAsia"/>
        </w:rPr>
        <w:t>35</w:t>
      </w:r>
      <w:r w:rsidRPr="00C43ACB">
        <w:t>.1</w:t>
      </w:r>
      <w:r w:rsidRPr="00C43ACB">
        <w:tab/>
        <w:t>Introduction</w:t>
      </w:r>
      <w:bookmarkEnd w:id="1004"/>
      <w:bookmarkEnd w:id="1005"/>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6" w:name="_Toc507430064"/>
      <w:bookmarkStart w:id="1007"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6"/>
      <w:bookmarkEnd w:id="1007"/>
    </w:p>
    <w:p w14:paraId="3B6171F2" w14:textId="77777777" w:rsidR="00EC659B" w:rsidRPr="00C43ACB" w:rsidRDefault="00EC659B" w:rsidP="00A97152">
      <w:pPr>
        <w:pStyle w:val="50"/>
        <w:rPr>
          <w:rFonts w:eastAsia="Arial Unicode MS"/>
        </w:rPr>
      </w:pPr>
      <w:bookmarkStart w:id="1008" w:name="_Toc507430065"/>
      <w:bookmarkStart w:id="1009" w:name="_Toc507496296"/>
      <w:r w:rsidRPr="00C43ACB">
        <w:rPr>
          <w:rFonts w:eastAsia="Arial Unicode MS" w:hint="eastAsia"/>
        </w:rPr>
        <w:t>10.2.35.2.0</w:t>
      </w:r>
      <w:r w:rsidRPr="00C43ACB">
        <w:rPr>
          <w:rFonts w:eastAsia="Arial Unicode MS" w:hint="eastAsia"/>
        </w:rPr>
        <w:tab/>
        <w:t>Overview</w:t>
      </w:r>
      <w:bookmarkEnd w:id="1008"/>
      <w:bookmarkEnd w:id="1009"/>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0" w:name="_Toc507430066"/>
      <w:bookmarkStart w:id="1011"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0"/>
      <w:bookmarkEnd w:id="1011"/>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lastRenderedPageBreak/>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2" w:name="_Toc507430067"/>
      <w:bookmarkStart w:id="1013"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2"/>
      <w:bookmarkEnd w:id="1013"/>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4" w:name="_Toc507430068"/>
      <w:bookmarkStart w:id="1015" w:name="_Toc507496299"/>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4"/>
      <w:bookmarkEnd w:id="1015"/>
    </w:p>
    <w:p w14:paraId="7CBD8146" w14:textId="77777777" w:rsidR="004C3067" w:rsidRPr="00C43ACB" w:rsidRDefault="004C3067" w:rsidP="004C3067">
      <w:pPr>
        <w:pStyle w:val="30"/>
      </w:pPr>
      <w:bookmarkStart w:id="1016" w:name="_Toc507430069"/>
      <w:bookmarkStart w:id="1017" w:name="_Toc507496300"/>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6"/>
      <w:bookmarkEnd w:id="1017"/>
    </w:p>
    <w:p w14:paraId="0D1544E8" w14:textId="77777777" w:rsidR="004C3067" w:rsidRPr="00C43ACB" w:rsidRDefault="004C3067" w:rsidP="00A97152">
      <w:pPr>
        <w:pStyle w:val="40"/>
      </w:pPr>
      <w:bookmarkStart w:id="1018" w:name="_Toc507430070"/>
      <w:bookmarkStart w:id="1019" w:name="_Toc507496301"/>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18"/>
      <w:bookmarkEnd w:id="1019"/>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lastRenderedPageBreak/>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0" w:name="_Toc507430071"/>
      <w:bookmarkStart w:id="1021" w:name="_Toc507496302"/>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0"/>
      <w:bookmarkEnd w:id="1021"/>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2" w:name="_Toc507430072"/>
      <w:bookmarkStart w:id="1023" w:name="_Toc507496303"/>
      <w:r w:rsidRPr="00C43ACB">
        <w:rPr>
          <w:rFonts w:hint="eastAsia"/>
        </w:rPr>
        <w:lastRenderedPageBreak/>
        <w:t>10.2.37.3</w:t>
      </w:r>
      <w:r w:rsidR="009A4A02" w:rsidRPr="00C43ACB">
        <w:rPr>
          <w:rFonts w:eastAsia="宋体" w:hint="eastAsia"/>
          <w:lang w:eastAsia="zh-CN"/>
        </w:rPr>
        <w:tab/>
      </w:r>
      <w:r w:rsidRPr="00C43ACB">
        <w:t>Update &lt;</w:t>
      </w:r>
      <w:r w:rsidRPr="00C43ACB">
        <w:rPr>
          <w:i/>
        </w:rPr>
        <w:t>trafficPattern</w:t>
      </w:r>
      <w:r w:rsidRPr="00C43ACB">
        <w:t>&gt;</w:t>
      </w:r>
      <w:bookmarkEnd w:id="1022"/>
      <w:bookmarkEnd w:id="1023"/>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4" w:name="_Toc507430073"/>
      <w:bookmarkStart w:id="1025" w:name="_Toc507496304"/>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24"/>
      <w:bookmarkEnd w:id="1025"/>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6" w:name="_Toc507430074"/>
      <w:bookmarkStart w:id="1027" w:name="_Toc507496305"/>
      <w:r w:rsidRPr="00C43ACB">
        <w:rPr>
          <w:rFonts w:hint="eastAsia"/>
        </w:rPr>
        <w:lastRenderedPageBreak/>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6"/>
      <w:bookmarkEnd w:id="1027"/>
    </w:p>
    <w:p w14:paraId="36020BDF" w14:textId="77777777" w:rsidR="00386555" w:rsidRPr="00C43ACB" w:rsidRDefault="00386555" w:rsidP="00A97152">
      <w:pPr>
        <w:pStyle w:val="40"/>
      </w:pPr>
      <w:bookmarkStart w:id="1028" w:name="_Toc507430075"/>
      <w:bookmarkStart w:id="1029" w:name="_Toc507496306"/>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28"/>
      <w:bookmarkEnd w:id="1029"/>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0" w:name="_Toc507430076"/>
      <w:bookmarkStart w:id="1031"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0"/>
      <w:bookmarkEnd w:id="1031"/>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2" w:name="_Toc507430077"/>
      <w:bookmarkStart w:id="1033"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2"/>
      <w:bookmarkEnd w:id="1033"/>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4" w:name="_Toc507430078"/>
      <w:bookmarkStart w:id="1035" w:name="_Toc507496309"/>
      <w:r w:rsidRPr="00C43ACB">
        <w:lastRenderedPageBreak/>
        <w:t>10.2.3</w:t>
      </w:r>
      <w:r w:rsidRPr="00C43ACB">
        <w:rPr>
          <w:rFonts w:hint="eastAsia"/>
        </w:rPr>
        <w:t>8</w:t>
      </w:r>
      <w:r w:rsidRPr="00C43ACB">
        <w:t>.4</w:t>
      </w:r>
      <w:r w:rsidRPr="00C43ACB">
        <w:tab/>
        <w:t>Delete &lt;</w:t>
      </w:r>
      <w:r w:rsidRPr="00C43ACB">
        <w:rPr>
          <w:i/>
        </w:rPr>
        <w:t>dynamicAuthorizationConsultation</w:t>
      </w:r>
      <w:r w:rsidRPr="00C43ACB">
        <w:t>&gt;</w:t>
      </w:r>
      <w:bookmarkEnd w:id="1034"/>
      <w:bookmarkEnd w:id="1035"/>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6" w:name="_Toc507430079"/>
      <w:bookmarkStart w:id="1037" w:name="_Toc507496310"/>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6"/>
      <w:bookmarkEnd w:id="1037"/>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8" type="#_x0000_t75" style="width:443.9pt;height:125.85pt" o:ole="">
            <v:imagedata r:id="rId167" o:title="" croptop="7950f" cropbottom="2570f" cropright="5181f"/>
          </v:shape>
          <o:OLEObject Type="Embed" ProgID="VisioViewer.Viewer.1" ShapeID="_x0000_i1108" DrawAspect="Content" ObjectID="_1583839575"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8" w:name="_Toc507430080"/>
      <w:bookmarkStart w:id="1039"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8"/>
      <w:bookmarkEnd w:id="1039"/>
    </w:p>
    <w:p w14:paraId="2FC88423" w14:textId="77777777" w:rsidR="00C40870" w:rsidRPr="00C43ACB" w:rsidRDefault="00C40870" w:rsidP="00C40870">
      <w:pPr>
        <w:pStyle w:val="40"/>
      </w:pPr>
      <w:bookmarkStart w:id="1040" w:name="_Toc507430081"/>
      <w:bookmarkStart w:id="1041"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0"/>
      <w:bookmarkEnd w:id="1041"/>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2" w:name="_Toc507430082"/>
      <w:bookmarkStart w:id="1043"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2"/>
      <w:bookmarkEnd w:id="1043"/>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4" w:name="_Toc507430083"/>
      <w:bookmarkStart w:id="1045"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4"/>
      <w:bookmarkEnd w:id="1045"/>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4"/>
        <w:gridCol w:w="690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6" w:name="_Toc507430084"/>
      <w:bookmarkStart w:id="1047"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6"/>
      <w:bookmarkEnd w:id="1047"/>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8" w:name="_Toc507430085"/>
      <w:bookmarkStart w:id="1049" w:name="_Toc507496316"/>
      <w:r w:rsidRPr="00C43ACB">
        <w:rPr>
          <w:rFonts w:hint="eastAsia"/>
        </w:rPr>
        <w:lastRenderedPageBreak/>
        <w:t>10.3</w:t>
      </w:r>
      <w:r w:rsidRPr="00C43ACB">
        <w:rPr>
          <w:rFonts w:hint="eastAsia"/>
        </w:rPr>
        <w:tab/>
        <w:t>Notification procedures</w:t>
      </w:r>
      <w:bookmarkEnd w:id="1048"/>
      <w:bookmarkEnd w:id="1049"/>
    </w:p>
    <w:p w14:paraId="236FF8B4" w14:textId="77777777" w:rsidR="00DE5564" w:rsidRPr="00C43ACB" w:rsidRDefault="00DA23E6" w:rsidP="00A97152">
      <w:pPr>
        <w:pStyle w:val="30"/>
        <w:rPr>
          <w:rFonts w:eastAsia="宋体"/>
          <w:lang w:eastAsia="zh-CN"/>
        </w:rPr>
      </w:pPr>
      <w:bookmarkStart w:id="1050" w:name="_Toc507430086"/>
      <w:bookmarkStart w:id="1051" w:name="_Toc507496317"/>
      <w:r w:rsidRPr="00C43ACB">
        <w:rPr>
          <w:rFonts w:eastAsia="宋体" w:hint="eastAsia"/>
          <w:lang w:eastAsia="zh-CN"/>
        </w:rPr>
        <w:t>10.3.1</w:t>
      </w:r>
      <w:r w:rsidR="00DE5564" w:rsidRPr="00C43ACB">
        <w:rPr>
          <w:rFonts w:eastAsia="宋体" w:hint="eastAsia"/>
          <w:lang w:eastAsia="zh-CN"/>
        </w:rPr>
        <w:tab/>
        <w:t>Overview</w:t>
      </w:r>
      <w:bookmarkEnd w:id="1050"/>
      <w:bookmarkEnd w:id="1051"/>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2" w:name="_Toc507430087"/>
      <w:bookmarkStart w:id="1053" w:name="_Toc507496318"/>
      <w:r w:rsidRPr="00C43ACB">
        <w:t>11</w:t>
      </w:r>
      <w:r w:rsidRPr="00C43ACB">
        <w:tab/>
      </w:r>
      <w:r w:rsidR="00DB63FE" w:rsidRPr="00C43ACB">
        <w:t>Trust Enabling Architecture</w:t>
      </w:r>
      <w:bookmarkEnd w:id="1052"/>
      <w:bookmarkEnd w:id="1053"/>
    </w:p>
    <w:p w14:paraId="00486EBB" w14:textId="77777777" w:rsidR="0023118C" w:rsidRPr="00C43ACB" w:rsidRDefault="0023118C" w:rsidP="0023118C">
      <w:pPr>
        <w:pStyle w:val="2"/>
      </w:pPr>
      <w:bookmarkStart w:id="1054" w:name="_Toc507430088"/>
      <w:bookmarkStart w:id="1055" w:name="_Toc507496319"/>
      <w:r w:rsidRPr="00C43ACB">
        <w:rPr>
          <w:rFonts w:hint="eastAsia"/>
        </w:rPr>
        <w:t>11.0</w:t>
      </w:r>
      <w:r w:rsidRPr="00C43ACB">
        <w:rPr>
          <w:rFonts w:hint="eastAsia"/>
        </w:rPr>
        <w:tab/>
        <w:t>Overview</w:t>
      </w:r>
      <w:bookmarkEnd w:id="1054"/>
      <w:bookmarkEnd w:id="1055"/>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lastRenderedPageBreak/>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6" w:name="_Toc507430089"/>
      <w:bookmarkStart w:id="1057"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6"/>
      <w:bookmarkEnd w:id="1057"/>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8" w:name="_Toc507430090"/>
      <w:bookmarkStart w:id="1059"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8"/>
      <w:bookmarkEnd w:id="1059"/>
    </w:p>
    <w:p w14:paraId="5967261A" w14:textId="77777777" w:rsidR="00DB63FE" w:rsidRPr="00C43ACB" w:rsidRDefault="00DB63FE" w:rsidP="00A97152">
      <w:pPr>
        <w:pStyle w:val="30"/>
      </w:pPr>
      <w:bookmarkStart w:id="1060" w:name="_Toc507430091"/>
      <w:bookmarkStart w:id="1061" w:name="_Toc507496322"/>
      <w:r w:rsidRPr="00C43ACB">
        <w:t>11.2.1</w:t>
      </w:r>
      <w:r w:rsidRPr="00C43ACB">
        <w:tab/>
        <w:t>M2M Node Enrolment and Service Provisioning</w:t>
      </w:r>
      <w:bookmarkEnd w:id="1060"/>
      <w:bookmarkEnd w:id="1061"/>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lastRenderedPageBreak/>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2" w:name="_Toc507430092"/>
      <w:bookmarkStart w:id="1063" w:name="_Toc507496323"/>
      <w:r w:rsidRPr="00C43ACB">
        <w:t>11.2.</w:t>
      </w:r>
      <w:r w:rsidR="00715DC0" w:rsidRPr="00C43ACB">
        <w:t>2</w:t>
      </w:r>
      <w:r w:rsidRPr="00C43ACB">
        <w:tab/>
        <w:t xml:space="preserve">M2M Application </w:t>
      </w:r>
      <w:r w:rsidR="00B4517C" w:rsidRPr="00C43ACB">
        <w:t>E</w:t>
      </w:r>
      <w:r w:rsidRPr="00C43ACB">
        <w:t>nrolment</w:t>
      </w:r>
      <w:bookmarkEnd w:id="1062"/>
      <w:bookmarkEnd w:id="1063"/>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4" w:name="_Toc507430093"/>
      <w:bookmarkStart w:id="1065"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4"/>
      <w:bookmarkEnd w:id="1065"/>
    </w:p>
    <w:p w14:paraId="7DE9858F" w14:textId="77777777" w:rsidR="00736BB4" w:rsidRPr="00C43ACB" w:rsidRDefault="00736BB4" w:rsidP="00A97152">
      <w:pPr>
        <w:pStyle w:val="30"/>
      </w:pPr>
      <w:bookmarkStart w:id="1066" w:name="_Toc507430094"/>
      <w:bookmarkStart w:id="1067" w:name="_Toc507496325"/>
      <w:r w:rsidRPr="00C43ACB">
        <w:rPr>
          <w:rFonts w:hint="eastAsia"/>
        </w:rPr>
        <w:t>11.3.0</w:t>
      </w:r>
      <w:r w:rsidRPr="00C43ACB">
        <w:rPr>
          <w:rFonts w:hint="eastAsia"/>
        </w:rPr>
        <w:tab/>
        <w:t>Overview</w:t>
      </w:r>
      <w:bookmarkEnd w:id="1066"/>
      <w:bookmarkEnd w:id="1067"/>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9" type="#_x0000_t75" style="width:319.95pt;height:284.85pt" o:ole="">
            <v:imagedata r:id="rId169" o:title="" cropright="17229f"/>
          </v:shape>
          <o:OLEObject Type="Embed" ProgID="VisioViewer.Viewer.1" ShapeID="_x0000_i1109" DrawAspect="Content" ObjectID="_1583839576"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10" type="#_x0000_t75" style="width:433.25pt;height:286.1pt" o:ole="">
            <v:imagedata r:id="rId171" o:title=""/>
          </v:shape>
          <o:OLEObject Type="Embed" ProgID="VisioViewer.Viewer.1" ShapeID="_x0000_i1110" DrawAspect="Content" ObjectID="_1583839577"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68" w:name="_Toc507430095"/>
      <w:bookmarkStart w:id="1069" w:name="_Toc507496326"/>
      <w:r w:rsidRPr="00C43ACB">
        <w:t>11.3.1</w:t>
      </w:r>
      <w:r w:rsidRPr="00C43ACB">
        <w:tab/>
        <w:t>Identification of CSE and AE</w:t>
      </w:r>
      <w:bookmarkEnd w:id="1068"/>
      <w:bookmarkEnd w:id="1069"/>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0" w:name="_Toc507430096"/>
      <w:bookmarkStart w:id="1071" w:name="_Toc507496327"/>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0"/>
      <w:bookmarkEnd w:id="1071"/>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2" w:name="_Toc507430097"/>
      <w:bookmarkStart w:id="1073" w:name="_Toc507496328"/>
      <w:r w:rsidRPr="00C43ACB">
        <w:t>11.3.</w:t>
      </w:r>
      <w:r w:rsidRPr="00C43ACB">
        <w:rPr>
          <w:rFonts w:eastAsia="宋体" w:hint="eastAsia"/>
          <w:lang w:eastAsia="zh-CN"/>
        </w:rPr>
        <w:t>3</w:t>
      </w:r>
      <w:r w:rsidRPr="00C43ACB">
        <w:tab/>
      </w:r>
      <w:r w:rsidR="00642922" w:rsidRPr="00C43ACB">
        <w:t>Void</w:t>
      </w:r>
      <w:bookmarkEnd w:id="1072"/>
      <w:bookmarkEnd w:id="1073"/>
    </w:p>
    <w:p w14:paraId="3229B14F" w14:textId="77777777" w:rsidR="003678AC" w:rsidRPr="00C43ACB" w:rsidRDefault="003678AC" w:rsidP="00A97152">
      <w:pPr>
        <w:pStyle w:val="30"/>
      </w:pPr>
      <w:bookmarkStart w:id="1074" w:name="_Toc507430098"/>
      <w:bookmarkStart w:id="1075" w:name="_Toc507496329"/>
      <w:r w:rsidRPr="00C43ACB">
        <w:t>11.3.4</w:t>
      </w:r>
      <w:r w:rsidRPr="00C43ACB">
        <w:tab/>
        <w:t xml:space="preserve">M2M Authorization </w:t>
      </w:r>
      <w:r w:rsidR="00B4517C" w:rsidRPr="00C43ACB">
        <w:t>P</w:t>
      </w:r>
      <w:r w:rsidRPr="00C43ACB">
        <w:t>rocedure</w:t>
      </w:r>
      <w:bookmarkEnd w:id="1074"/>
      <w:bookmarkEnd w:id="1075"/>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lastRenderedPageBreak/>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6" w:name="_Toc507430099"/>
      <w:bookmarkStart w:id="1077" w:name="_Toc507496330"/>
      <w:r w:rsidRPr="00C43ACB">
        <w:rPr>
          <w:rFonts w:hint="eastAsia"/>
        </w:rPr>
        <w:lastRenderedPageBreak/>
        <w:t>11.4</w:t>
      </w:r>
      <w:r w:rsidR="009A4A02" w:rsidRPr="00C43ACB">
        <w:rPr>
          <w:rFonts w:eastAsia="宋体" w:hint="eastAsia"/>
          <w:lang w:eastAsia="zh-CN"/>
        </w:rPr>
        <w:tab/>
      </w:r>
      <w:r w:rsidRPr="00C43ACB">
        <w:t>Functional Architecture Specifications for End-to-End Security Procedures</w:t>
      </w:r>
      <w:bookmarkEnd w:id="1076"/>
      <w:bookmarkEnd w:id="1077"/>
    </w:p>
    <w:p w14:paraId="0F43CD52" w14:textId="77777777" w:rsidR="00A56B0B" w:rsidRPr="00C43ACB" w:rsidRDefault="00A56B0B" w:rsidP="00383D72">
      <w:pPr>
        <w:pStyle w:val="30"/>
      </w:pPr>
      <w:bookmarkStart w:id="1078" w:name="_Toc507430100"/>
      <w:bookmarkStart w:id="1079" w:name="_Toc507496331"/>
      <w:r w:rsidRPr="00C43ACB">
        <w:t>11.4.1</w:t>
      </w:r>
      <w:r w:rsidRPr="00C43ACB">
        <w:tab/>
        <w:t>Functional Architecture Specifications for End-to-End Security of Data (ESData)</w:t>
      </w:r>
      <w:bookmarkEnd w:id="1078"/>
      <w:bookmarkEnd w:id="1079"/>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0" w:name="_Toc507430101"/>
      <w:bookmarkStart w:id="1081" w:name="_Toc507496332"/>
      <w:r w:rsidRPr="00C43ACB">
        <w:t>11.4.2</w:t>
      </w:r>
      <w:r w:rsidRPr="00C43ACB">
        <w:tab/>
        <w:t>Functional Architecture Specifications for End-to-End Security of Primitives (ESPrim)</w:t>
      </w:r>
      <w:bookmarkEnd w:id="1080"/>
      <w:bookmarkEnd w:id="1081"/>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11" type="#_x0000_t75" style="width:473.3pt;height:395.7pt" o:ole="">
            <v:imagedata r:id="rId173" o:title=""/>
          </v:shape>
          <o:OLEObject Type="Embed" ProgID="VisioViewer.Viewer.1" ShapeID="_x0000_i1111" DrawAspect="Content" ObjectID="_1583839578"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lastRenderedPageBreak/>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12" type="#_x0000_t75" style="width:454.55pt;height:475.2pt" o:ole="">
            <v:imagedata r:id="rId175" o:title="" croptop="2281f" cropbottom="3538f" cropleft="3032f" cropright="3110f"/>
          </v:shape>
          <o:OLEObject Type="Embed" ProgID="VisioViewer.Viewer.1" ShapeID="_x0000_i1112" DrawAspect="Content" ObjectID="_1583839579"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2" w:name="_Toc507430102"/>
      <w:bookmarkStart w:id="1083"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2"/>
      <w:bookmarkEnd w:id="1083"/>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13" type="#_x0000_t75" style="width:433.25pt;height:279.25pt" o:ole="">
            <v:imagedata r:id="rId177" o:title="" croptop="4743f" cropbottom="3843f" cropleft="3170f" cropright="2904f"/>
          </v:shape>
          <o:OLEObject Type="Embed" ProgID="VisioViewer.Viewer.1" ShapeID="_x0000_i1113" DrawAspect="Content" ObjectID="_1583839580"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4" w:name="_Toc507430103"/>
      <w:bookmarkStart w:id="1085" w:name="_Toc507496334"/>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84"/>
      <w:bookmarkEnd w:id="1085"/>
    </w:p>
    <w:p w14:paraId="3802ECF9" w14:textId="77777777" w:rsidR="000111D5" w:rsidRPr="00C43ACB" w:rsidRDefault="000111D5" w:rsidP="00A97152">
      <w:pPr>
        <w:pStyle w:val="30"/>
      </w:pPr>
      <w:bookmarkStart w:id="1086" w:name="_Toc507430104"/>
      <w:bookmarkStart w:id="1087" w:name="_Toc507496335"/>
      <w:r w:rsidRPr="00C43ACB">
        <w:rPr>
          <w:rFonts w:hint="eastAsia"/>
        </w:rPr>
        <w:t>11.5.1</w:t>
      </w:r>
      <w:r w:rsidR="009A4A02" w:rsidRPr="00C43ACB">
        <w:rPr>
          <w:rFonts w:eastAsia="宋体" w:hint="eastAsia"/>
          <w:lang w:eastAsia="zh-CN"/>
        </w:rPr>
        <w:tab/>
      </w:r>
      <w:r w:rsidRPr="00C43ACB">
        <w:t>Dynamic Authorization Reference Model</w:t>
      </w:r>
      <w:bookmarkEnd w:id="1086"/>
      <w:bookmarkEnd w:id="1087"/>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14" type="#_x0000_t75" style="width:351.25pt;height:207.25pt" o:ole="">
            <v:imagedata r:id="rId179" o:title="" croptop="5206f" cropbottom="2783f" cropleft="2919f" cropright="1943f"/>
          </v:shape>
          <o:OLEObject Type="Embed" ProgID="VisioViewer.Viewer.1" ShapeID="_x0000_i1114" DrawAspect="Content" ObjectID="_1583839581"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5" type="#_x0000_t75" style="width:337.45pt;height:172.15pt" o:ole="">
            <v:imagedata r:id="rId181" o:title="" croptop="3267f" cropbottom="6111f" cropleft="1973f" cropright="1399f"/>
          </v:shape>
          <o:OLEObject Type="Embed" ProgID="VisioViewer.Viewer.1" ShapeID="_x0000_i1115" DrawAspect="Content" ObjectID="_1583839582"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6" type="#_x0000_t75" style="width:390.7pt;height:231.05pt" o:ole="">
            <v:imagedata r:id="rId183" o:title="" croptop="3464f" cropbottom="3765f" cropleft="2554f" cropright="1763f"/>
          </v:shape>
          <o:OLEObject Type="Embed" ProgID="VisioViewer.Viewer.1" ShapeID="_x0000_i1116" DrawAspect="Content" ObjectID="_1583839583"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8" w:name="_Toc507430105"/>
      <w:bookmarkStart w:id="1089" w:name="_Toc507496336"/>
      <w:r w:rsidRPr="00C43ACB">
        <w:rPr>
          <w:rFonts w:hint="eastAsia"/>
        </w:rPr>
        <w:t>11.5.2</w:t>
      </w:r>
      <w:r w:rsidR="009A4A02" w:rsidRPr="00C43ACB">
        <w:rPr>
          <w:rFonts w:eastAsia="宋体" w:hint="eastAsia"/>
          <w:lang w:eastAsia="zh-CN"/>
        </w:rPr>
        <w:tab/>
      </w:r>
      <w:r w:rsidRPr="00C43ACB">
        <w:t>Direct Dynamic Authorization</w:t>
      </w:r>
      <w:bookmarkEnd w:id="1088"/>
      <w:bookmarkEnd w:id="1089"/>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17" type="#_x0000_t75" style="width:478.35pt;height:284.25pt" o:ole="">
            <v:imagedata r:id="rId185" o:title="" croptop="5987f" cropbottom="1538f"/>
          </v:shape>
          <o:OLEObject Type="Embed" ProgID="VisioViewer.Viewer.1" ShapeID="_x0000_i1117" DrawAspect="Content" ObjectID="_1583839584"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0" w:name="_Toc507430106"/>
      <w:bookmarkStart w:id="1091" w:name="_Toc507496337"/>
      <w:r w:rsidRPr="00C43ACB">
        <w:rPr>
          <w:rFonts w:hint="eastAsia"/>
        </w:rPr>
        <w:t>11.5.3</w:t>
      </w:r>
      <w:r w:rsidR="009A4A02" w:rsidRPr="00C43ACB">
        <w:rPr>
          <w:rFonts w:eastAsia="宋体" w:hint="eastAsia"/>
          <w:lang w:eastAsia="zh-CN"/>
        </w:rPr>
        <w:tab/>
      </w:r>
      <w:r w:rsidRPr="00C43ACB">
        <w:t>Indirect Dynamic Authorization</w:t>
      </w:r>
      <w:bookmarkEnd w:id="1090"/>
      <w:bookmarkEnd w:id="1091"/>
    </w:p>
    <w:p w14:paraId="476418CA" w14:textId="77777777" w:rsidR="000111D5" w:rsidRPr="00C43ACB" w:rsidRDefault="000111D5" w:rsidP="000111D5">
      <w:r w:rsidRPr="00C43ACB">
        <w:t xml:space="preserve">The parameters exchanged for Indirect </w:t>
      </w:r>
      <w:bookmarkStart w:id="1092" w:name="OLE_LINK3"/>
      <w:r w:rsidRPr="00C43ACB">
        <w:t>Dynamic Authorization</w:t>
      </w:r>
      <w:bookmarkEnd w:id="1092"/>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8" type="#_x0000_t75" style="width:452.05pt;height:365pt" o:ole="">
            <v:imagedata r:id="rId187" o:title="" croptop="4043f" cropbottom="5388f" cropright="4007f"/>
          </v:shape>
          <o:OLEObject Type="Embed" ProgID="VisioViewer.Viewer.1" ShapeID="_x0000_i1118" DrawAspect="Content" ObjectID="_1583839585"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3" w:name="_Toc507430107"/>
      <w:bookmarkStart w:id="1094" w:name="_Toc507496338"/>
      <w:r w:rsidRPr="00C43ACB">
        <w:lastRenderedPageBreak/>
        <w:t>12</w:t>
      </w:r>
      <w:r w:rsidR="00B16F61" w:rsidRPr="00C43ACB">
        <w:tab/>
        <w:t>Information Recording</w:t>
      </w:r>
      <w:bookmarkEnd w:id="1093"/>
      <w:bookmarkEnd w:id="1094"/>
    </w:p>
    <w:p w14:paraId="154BE805" w14:textId="77777777" w:rsidR="00B16F61" w:rsidRPr="00C43ACB" w:rsidRDefault="00B16F61" w:rsidP="00A97152">
      <w:pPr>
        <w:pStyle w:val="2"/>
      </w:pPr>
      <w:bookmarkStart w:id="1095" w:name="_Toc507430108"/>
      <w:bookmarkStart w:id="1096" w:name="_Toc507496339"/>
      <w:r w:rsidRPr="00C43ACB">
        <w:t>12.1</w:t>
      </w:r>
      <w:r w:rsidRPr="00C43ACB">
        <w:tab/>
        <w:t>M2M Infrastructure Node (IN) Information Recording</w:t>
      </w:r>
      <w:bookmarkEnd w:id="1095"/>
      <w:bookmarkEnd w:id="1096"/>
    </w:p>
    <w:p w14:paraId="1C10CB08" w14:textId="77777777" w:rsidR="00736BB4" w:rsidRPr="00C43ACB" w:rsidRDefault="00736BB4" w:rsidP="00A97152">
      <w:pPr>
        <w:pStyle w:val="30"/>
      </w:pPr>
      <w:bookmarkStart w:id="1097" w:name="_Toc507430109"/>
      <w:bookmarkStart w:id="1098" w:name="_Toc507496340"/>
      <w:r w:rsidRPr="00C43ACB">
        <w:rPr>
          <w:rFonts w:hint="eastAsia"/>
        </w:rPr>
        <w:t>12.1.0</w:t>
      </w:r>
      <w:r w:rsidRPr="00C43ACB">
        <w:rPr>
          <w:rFonts w:hint="eastAsia"/>
        </w:rPr>
        <w:tab/>
        <w:t>Overview</w:t>
      </w:r>
      <w:bookmarkEnd w:id="1097"/>
      <w:bookmarkEnd w:id="1098"/>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099" w:name="_Toc507430110"/>
      <w:bookmarkStart w:id="1100" w:name="_Toc507496341"/>
      <w:r w:rsidRPr="00C43ACB">
        <w:t>12.1.1</w:t>
      </w:r>
      <w:r w:rsidRPr="00C43ACB">
        <w:tab/>
        <w:t>Information Recording Triggers</w:t>
      </w:r>
      <w:bookmarkEnd w:id="1099"/>
      <w:bookmarkEnd w:id="1100"/>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1" w:name="_Toc507430111"/>
      <w:bookmarkStart w:id="1102" w:name="_Toc507496342"/>
      <w:r w:rsidRPr="00C43ACB">
        <w:t>12.1.2</w:t>
      </w:r>
      <w:r w:rsidRPr="00C43ACB">
        <w:tab/>
        <w:t>M2M Recorded Information Elements</w:t>
      </w:r>
      <w:bookmarkEnd w:id="1101"/>
      <w:bookmarkEnd w:id="1102"/>
    </w:p>
    <w:p w14:paraId="1F7FC393" w14:textId="77777777" w:rsidR="00B16F61" w:rsidRPr="00C43ACB" w:rsidRDefault="00B16F61" w:rsidP="00A97152">
      <w:pPr>
        <w:pStyle w:val="40"/>
      </w:pPr>
      <w:bookmarkStart w:id="1103" w:name="_Toc507430112"/>
      <w:bookmarkStart w:id="1104" w:name="_Toc507496343"/>
      <w:r w:rsidRPr="00C43ACB">
        <w:t>12.1.2.1</w:t>
      </w:r>
      <w:r w:rsidR="00EE38E0" w:rsidRPr="00C43ACB">
        <w:tab/>
      </w:r>
      <w:r w:rsidRPr="00C43ACB">
        <w:t>Unit of Recording</w:t>
      </w:r>
      <w:bookmarkEnd w:id="1103"/>
      <w:bookmarkEnd w:id="1104"/>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5" w:name="_Toc507430113"/>
      <w:bookmarkStart w:id="1106" w:name="_Toc507496344"/>
      <w:r w:rsidRPr="00C43ACB">
        <w:t>12.1.2.2</w:t>
      </w:r>
      <w:r w:rsidRPr="00C43ACB">
        <w:tab/>
        <w:t>Information Elements within an M2M Event Record</w:t>
      </w:r>
      <w:bookmarkEnd w:id="1105"/>
      <w:bookmarkEnd w:id="1106"/>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lastRenderedPageBreak/>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lastRenderedPageBreak/>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7" w:name="_Toc507430114"/>
      <w:bookmarkStart w:id="1108" w:name="_Toc507496345"/>
      <w:r w:rsidRPr="00C43ACB">
        <w:t>12.1.3</w:t>
      </w:r>
      <w:r w:rsidRPr="00C43ACB">
        <w:tab/>
        <w:t xml:space="preserve">Identities Associations in </w:t>
      </w:r>
      <w:r w:rsidR="00533058" w:rsidRPr="00C43ACB">
        <w:t>S</w:t>
      </w:r>
      <w:r w:rsidRPr="00C43ACB">
        <w:t>upport of Recorded Information</w:t>
      </w:r>
      <w:bookmarkEnd w:id="1107"/>
      <w:bookmarkEnd w:id="1108"/>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09" w:name="_Toc507430115"/>
      <w:bookmarkStart w:id="1110" w:name="_Toc507496346"/>
      <w:r w:rsidRPr="00C43ACB">
        <w:t>12.2</w:t>
      </w:r>
      <w:r w:rsidRPr="00C43ACB">
        <w:tab/>
        <w:t>Offline Charging</w:t>
      </w:r>
      <w:bookmarkEnd w:id="1109"/>
      <w:bookmarkEnd w:id="1110"/>
    </w:p>
    <w:p w14:paraId="0ACECE19" w14:textId="60C074DB" w:rsidR="0000710E" w:rsidRPr="00C43ACB" w:rsidRDefault="0000710E" w:rsidP="00A97152">
      <w:pPr>
        <w:pStyle w:val="30"/>
      </w:pPr>
      <w:bookmarkStart w:id="1111" w:name="_Toc507430116"/>
      <w:bookmarkStart w:id="1112" w:name="_Toc507496347"/>
      <w:r w:rsidRPr="00C43ACB">
        <w:t>12.2.1</w:t>
      </w:r>
      <w:r w:rsidRPr="00C43ACB">
        <w:tab/>
        <w:t>Architecture</w:t>
      </w:r>
      <w:bookmarkEnd w:id="1111"/>
      <w:bookmarkEnd w:id="1112"/>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9" type="#_x0000_t75" style="width:445.75pt;height:257.3pt" o:ole="">
            <v:imagedata r:id="rId189" o:title=""/>
          </v:shape>
          <o:OLEObject Type="Embed" ProgID="VisioViewer.Viewer.1" ShapeID="_x0000_i1119" DrawAspect="Content" ObjectID="_1583839586"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3" w:name="_Toc507496348"/>
      <w:bookmarkStart w:id="1114" w:name="_Toc507430117"/>
      <w:r w:rsidRPr="00C43ACB">
        <w:t>12.2.2</w:t>
      </w:r>
      <w:r w:rsidRPr="00C43ACB">
        <w:tab/>
        <w:t>Filtering of Recorded Information for Offline Charging</w:t>
      </w:r>
      <w:bookmarkEnd w:id="1113"/>
      <w:r w:rsidRPr="00C43ACB">
        <w:t xml:space="preserve"> </w:t>
      </w:r>
      <w:bookmarkEnd w:id="1114"/>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5" w:name="_Toc507430118"/>
      <w:bookmarkStart w:id="1116" w:name="_Toc507496349"/>
      <w:r w:rsidRPr="00C43ACB">
        <w:t>12.2.3</w:t>
      </w:r>
      <w:r w:rsidRPr="00C43ACB">
        <w:tab/>
        <w:t>Examples of Charging Scenarios</w:t>
      </w:r>
      <w:bookmarkEnd w:id="1115"/>
      <w:bookmarkEnd w:id="1116"/>
    </w:p>
    <w:p w14:paraId="62EE6FE8" w14:textId="77777777" w:rsidR="00736BB4" w:rsidRPr="00C43ACB" w:rsidRDefault="00736BB4" w:rsidP="00A97152">
      <w:pPr>
        <w:pStyle w:val="40"/>
      </w:pPr>
      <w:bookmarkStart w:id="1117" w:name="_Toc507430119"/>
      <w:bookmarkStart w:id="1118" w:name="_Toc507496350"/>
      <w:r w:rsidRPr="00C43ACB">
        <w:rPr>
          <w:rFonts w:hint="eastAsia"/>
        </w:rPr>
        <w:t>12.2.3.0</w:t>
      </w:r>
      <w:r w:rsidRPr="00C43ACB">
        <w:rPr>
          <w:rFonts w:hint="eastAsia"/>
        </w:rPr>
        <w:tab/>
        <w:t>Overview</w:t>
      </w:r>
      <w:bookmarkEnd w:id="1117"/>
      <w:bookmarkEnd w:id="1118"/>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19" w:name="_Toc507430120"/>
      <w:bookmarkStart w:id="1120" w:name="_Toc507496351"/>
      <w:r w:rsidRPr="00C43ACB">
        <w:lastRenderedPageBreak/>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19"/>
      <w:bookmarkEnd w:id="1120"/>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1" w:name="_Toc507430121"/>
      <w:bookmarkStart w:id="1122" w:name="_Toc507496352"/>
      <w:r w:rsidRPr="00C43ACB">
        <w:t>12.2.3.2</w:t>
      </w:r>
      <w:r w:rsidRPr="00C43ACB">
        <w:tab/>
        <w:t xml:space="preserve">Example Charging Scenario 2 </w:t>
      </w:r>
      <w:r w:rsidR="00DB546B" w:rsidRPr="00C43ACB">
        <w:t>-</w:t>
      </w:r>
      <w:r w:rsidRPr="00C43ACB">
        <w:t xml:space="preserve"> Data transfer</w:t>
      </w:r>
      <w:bookmarkEnd w:id="1121"/>
      <w:bookmarkEnd w:id="1122"/>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3" w:name="_Toc507430122"/>
      <w:bookmarkStart w:id="1124" w:name="_Toc507496353"/>
      <w:r w:rsidRPr="00C43ACB">
        <w:t>12.2.3.3</w:t>
      </w:r>
      <w:r w:rsidRPr="00C43ACB">
        <w:tab/>
        <w:t xml:space="preserve">Example Charging Scenario 3 </w:t>
      </w:r>
      <w:r w:rsidR="00DB546B" w:rsidRPr="00C43ACB">
        <w:t>-</w:t>
      </w:r>
      <w:r w:rsidRPr="00C43ACB">
        <w:t xml:space="preserve"> Connectivity</w:t>
      </w:r>
      <w:bookmarkEnd w:id="1123"/>
      <w:bookmarkEnd w:id="1124"/>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5" w:name="_Toc507430123"/>
      <w:bookmarkStart w:id="1126" w:name="_Toc507496354"/>
      <w:r w:rsidRPr="00C43ACB">
        <w:t>12.2.</w:t>
      </w:r>
      <w:r w:rsidR="00F30902" w:rsidRPr="00C43ACB">
        <w:t>4</w:t>
      </w:r>
      <w:r w:rsidRPr="00C43ACB">
        <w:tab/>
      </w:r>
      <w:r w:rsidR="00FF52ED" w:rsidRPr="00C43ACB">
        <w:t>Definition of Charging Information</w:t>
      </w:r>
      <w:bookmarkEnd w:id="1125"/>
      <w:bookmarkEnd w:id="1126"/>
    </w:p>
    <w:p w14:paraId="0F73B0D4" w14:textId="77777777" w:rsidR="00736BB4" w:rsidRPr="00C43ACB" w:rsidRDefault="00736BB4" w:rsidP="00A97152">
      <w:pPr>
        <w:pStyle w:val="40"/>
      </w:pPr>
      <w:bookmarkStart w:id="1127" w:name="_Toc507430124"/>
      <w:bookmarkStart w:id="1128" w:name="_Toc507496355"/>
      <w:r w:rsidRPr="00C43ACB">
        <w:rPr>
          <w:rFonts w:hint="eastAsia"/>
        </w:rPr>
        <w:t>12.2.4.0</w:t>
      </w:r>
      <w:r w:rsidRPr="00C43ACB">
        <w:rPr>
          <w:rFonts w:hint="eastAsia"/>
        </w:rPr>
        <w:tab/>
        <w:t>Overview</w:t>
      </w:r>
      <w:bookmarkEnd w:id="1127"/>
      <w:bookmarkEnd w:id="1128"/>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29" w:name="_Toc507430125"/>
      <w:bookmarkStart w:id="1130" w:name="_Toc507496356"/>
      <w:r w:rsidRPr="00C43ACB">
        <w:t>12.2.</w:t>
      </w:r>
      <w:r w:rsidR="00F30902" w:rsidRPr="00C43ACB">
        <w:t>4</w:t>
      </w:r>
      <w:r w:rsidRPr="00C43ACB">
        <w:t>.1</w:t>
      </w:r>
      <w:r w:rsidRPr="00C43ACB">
        <w:tab/>
        <w:t>Triggers for Charging Information</w:t>
      </w:r>
      <w:bookmarkEnd w:id="1129"/>
      <w:bookmarkEnd w:id="1130"/>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1" w:name="_Toc507430126"/>
      <w:bookmarkStart w:id="1132" w:name="_Toc507496357"/>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1"/>
      <w:bookmarkEnd w:id="1132"/>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3" w:name="_Toc507430127"/>
      <w:bookmarkStart w:id="1134" w:name="_Toc507496358"/>
      <w:r w:rsidRPr="00C43ACB">
        <w:t>12.2.</w:t>
      </w:r>
      <w:r w:rsidR="00F30902" w:rsidRPr="00C43ACB">
        <w:t>4</w:t>
      </w:r>
      <w:r w:rsidRPr="00C43ACB">
        <w:t>.3</w:t>
      </w:r>
      <w:r w:rsidRPr="00C43ACB">
        <w:tab/>
        <w:t>Structure of the Accounting Message Formats</w:t>
      </w:r>
      <w:bookmarkEnd w:id="1133"/>
      <w:bookmarkEnd w:id="1134"/>
    </w:p>
    <w:p w14:paraId="30474D1D" w14:textId="77777777" w:rsidR="007D27D8" w:rsidRPr="00C43ACB" w:rsidRDefault="007D27D8" w:rsidP="00A97152">
      <w:pPr>
        <w:pStyle w:val="50"/>
      </w:pPr>
      <w:bookmarkStart w:id="1135" w:name="_Toc507430128"/>
      <w:bookmarkStart w:id="1136" w:name="_Toc507496359"/>
      <w:r w:rsidRPr="00C43ACB">
        <w:t>12.2.</w:t>
      </w:r>
      <w:r w:rsidR="00F30902" w:rsidRPr="00C43ACB">
        <w:t>4</w:t>
      </w:r>
      <w:r w:rsidRPr="00C43ACB">
        <w:t>.3.1</w:t>
      </w:r>
      <w:r w:rsidRPr="00C43ACB">
        <w:tab/>
        <w:t>Accounting-Request Message</w:t>
      </w:r>
      <w:bookmarkEnd w:id="1135"/>
      <w:bookmarkEnd w:id="1136"/>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lastRenderedPageBreak/>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7" w:name="_Toc507430129"/>
      <w:bookmarkStart w:id="1138" w:name="_Toc507496360"/>
      <w:r w:rsidRPr="00C43ACB">
        <w:t>12.2.</w:t>
      </w:r>
      <w:r w:rsidR="00F30902" w:rsidRPr="00C43ACB">
        <w:t>4</w:t>
      </w:r>
      <w:r w:rsidRPr="00C43ACB">
        <w:t>.3.2</w:t>
      </w:r>
      <w:r w:rsidRPr="00C43ACB">
        <w:tab/>
        <w:t>Accounting-Answer Message</w:t>
      </w:r>
      <w:bookmarkEnd w:id="1137"/>
      <w:bookmarkEnd w:id="1138"/>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39" w:name="_Toc507430130"/>
      <w:bookmarkStart w:id="1140"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39"/>
      <w:bookmarkEnd w:id="1140"/>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1" w:name="_Toc507430131"/>
      <w:bookmarkStart w:id="1142"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1"/>
      <w:bookmarkEnd w:id="1142"/>
    </w:p>
    <w:p w14:paraId="2CAB19C6" w14:textId="77777777" w:rsidR="00240857" w:rsidRPr="00C43ACB" w:rsidRDefault="00240857" w:rsidP="009F29A5">
      <w:pPr>
        <w:pStyle w:val="1"/>
      </w:pPr>
      <w:bookmarkStart w:id="1143" w:name="_Toc507430132"/>
      <w:bookmarkStart w:id="1144" w:name="_Toc507496363"/>
      <w:r w:rsidRPr="00C43ACB">
        <w:t>B.1</w:t>
      </w:r>
      <w:r w:rsidRPr="00C43ACB">
        <w:tab/>
        <w:t>3GPP MTC Underlying Network Introduction</w:t>
      </w:r>
      <w:bookmarkEnd w:id="1143"/>
      <w:bookmarkEnd w:id="1144"/>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5" w:name="_Toc507430133"/>
      <w:bookmarkStart w:id="1146" w:name="_Toc507496364"/>
      <w:r w:rsidRPr="00C43ACB">
        <w:t>B.2</w:t>
      </w:r>
      <w:r w:rsidRPr="00C43ACB">
        <w:tab/>
        <w:t xml:space="preserve">3GPP MTC </w:t>
      </w:r>
      <w:r w:rsidR="003C7F05" w:rsidRPr="00C43ACB">
        <w:t>F</w:t>
      </w:r>
      <w:r w:rsidRPr="00C43ACB">
        <w:t>unctionality</w:t>
      </w:r>
      <w:bookmarkEnd w:id="1145"/>
      <w:bookmarkEnd w:id="1146"/>
    </w:p>
    <w:p w14:paraId="7575B60B" w14:textId="77777777" w:rsidR="009239DA" w:rsidRPr="00C43ACB" w:rsidRDefault="009239DA" w:rsidP="009F29A5">
      <w:pPr>
        <w:pStyle w:val="2"/>
      </w:pPr>
      <w:bookmarkStart w:id="1147" w:name="_Toc507430134"/>
      <w:bookmarkStart w:id="1148" w:name="_Toc507496365"/>
      <w:r w:rsidRPr="00C43ACB">
        <w:rPr>
          <w:rFonts w:hint="eastAsia"/>
        </w:rPr>
        <w:t>B.2.1</w:t>
      </w:r>
      <w:r w:rsidR="009A4A02" w:rsidRPr="00C43ACB">
        <w:rPr>
          <w:rFonts w:eastAsia="宋体" w:hint="eastAsia"/>
          <w:lang w:eastAsia="zh-CN"/>
        </w:rPr>
        <w:tab/>
      </w:r>
      <w:r w:rsidRPr="00C43ACB">
        <w:t>3GPP Release-11 MTC Functionality</w:t>
      </w:r>
      <w:bookmarkEnd w:id="1147"/>
      <w:bookmarkEnd w:id="1148"/>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49" w:name="_Toc507430135"/>
      <w:bookmarkStart w:id="1150"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149"/>
      <w:bookmarkEnd w:id="1150"/>
    </w:p>
    <w:p w14:paraId="092BBDA8" w14:textId="77777777" w:rsidR="009239DA" w:rsidRPr="00C43ACB" w:rsidRDefault="009239DA" w:rsidP="003F5B5D">
      <w:pPr>
        <w:pStyle w:val="30"/>
      </w:pPr>
      <w:bookmarkStart w:id="1151" w:name="_Toc507430136"/>
      <w:bookmarkStart w:id="1152"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1"/>
      <w:bookmarkEnd w:id="1152"/>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20" type="#_x0000_t75" style="width:480.85pt;height:427pt" o:ole="">
            <v:imagedata r:id="rId193" o:title=""/>
          </v:shape>
          <o:OLEObject Type="Embed" ProgID="Visio.Drawing.15" ShapeID="_x0000_i1120" DrawAspect="Content" ObjectID="_1583839587"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21" type="#_x0000_t75" style="width:481.45pt;height:417.6pt" o:ole="">
            <v:imagedata r:id="rId195" o:title=""/>
          </v:shape>
          <o:OLEObject Type="Embed" ProgID="Visio.Drawing.15" ShapeID="_x0000_i1121" DrawAspect="Content" ObjectID="_1583839588"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3" w:name="_Toc507430137"/>
      <w:bookmarkStart w:id="1154"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3"/>
      <w:bookmarkEnd w:id="1154"/>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22" type="#_x0000_t75" style="width:388.8pt;height:248.55pt" o:ole="">
            <v:imagedata r:id="rId197" o:title=""/>
          </v:shape>
          <o:OLEObject Type="Embed" ProgID="Word.Picture.8" ShapeID="_x0000_i1122" DrawAspect="Content" ObjectID="_1583839589"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23" type="#_x0000_t75" style="width:388.8pt;height:248.55pt" o:ole="">
            <v:imagedata r:id="rId199" o:title=""/>
          </v:shape>
          <o:OLEObject Type="Embed" ProgID="Word.Picture.8" ShapeID="_x0000_i1123" DrawAspect="Content" ObjectID="_1583839590"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5" w:name="_Toc507430138"/>
      <w:bookmarkStart w:id="1156" w:name="_Toc507496369"/>
      <w:r w:rsidRPr="00C43ACB">
        <w:t>B.3</w:t>
      </w:r>
      <w:r w:rsidRPr="00C43ACB">
        <w:tab/>
        <w:t>ASN</w:t>
      </w:r>
      <w:r w:rsidR="00B5152F" w:rsidRPr="00C43ACB">
        <w:t>/MN</w:t>
      </w:r>
      <w:r w:rsidRPr="00C43ACB">
        <w:t>-CSE initiated connectivity establishment</w:t>
      </w:r>
      <w:bookmarkEnd w:id="1155"/>
      <w:bookmarkEnd w:id="1156"/>
    </w:p>
    <w:p w14:paraId="0CA35E7C" w14:textId="77777777" w:rsidR="00736BB4" w:rsidRPr="00C43ACB" w:rsidRDefault="00736BB4" w:rsidP="00A97152">
      <w:pPr>
        <w:pStyle w:val="2"/>
      </w:pPr>
      <w:bookmarkStart w:id="1157" w:name="_Toc507430139"/>
      <w:bookmarkStart w:id="1158" w:name="_Toc507496370"/>
      <w:r w:rsidRPr="00C43ACB">
        <w:rPr>
          <w:rFonts w:hint="eastAsia"/>
        </w:rPr>
        <w:t>B.3.0</w:t>
      </w:r>
      <w:r w:rsidRPr="00C43ACB">
        <w:rPr>
          <w:rFonts w:hint="eastAsia"/>
        </w:rPr>
        <w:tab/>
        <w:t>Overview</w:t>
      </w:r>
      <w:bookmarkEnd w:id="1157"/>
      <w:bookmarkEnd w:id="1158"/>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59" w:name="_Toc507430140"/>
      <w:bookmarkStart w:id="1160" w:name="_Toc507496371"/>
      <w:r w:rsidRPr="00C43ACB">
        <w:t>B.3.1</w:t>
      </w:r>
      <w:r w:rsidRPr="00C43ACB">
        <w:tab/>
        <w:t>Use of DHCP and DNS</w:t>
      </w:r>
      <w:bookmarkEnd w:id="1159"/>
      <w:bookmarkEnd w:id="1160"/>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1" w:name="_Toc507430141"/>
      <w:bookmarkStart w:id="1162" w:name="_Toc507496372"/>
      <w:r w:rsidRPr="00C43ACB">
        <w:t>B.3.2</w:t>
      </w:r>
      <w:r w:rsidRPr="00C43ACB">
        <w:tab/>
        <w:t>Pre-configuration</w:t>
      </w:r>
      <w:bookmarkEnd w:id="1161"/>
      <w:bookmarkEnd w:id="1162"/>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3" w:name="_Toc507430142"/>
      <w:bookmarkStart w:id="1164" w:name="_Toc507496373"/>
      <w:r w:rsidRPr="00C43ACB">
        <w:t>B</w:t>
      </w:r>
      <w:r w:rsidR="00FA432C" w:rsidRPr="00C43ACB">
        <w:t>.4</w:t>
      </w:r>
      <w:r w:rsidR="00FA432C" w:rsidRPr="00C43ACB">
        <w:tab/>
        <w:t>Serving IN-CSE initiated connectivity establishment</w:t>
      </w:r>
      <w:bookmarkEnd w:id="1163"/>
      <w:bookmarkEnd w:id="1164"/>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5" w:name="_Toc507430143"/>
      <w:bookmarkStart w:id="1166" w:name="_Toc507496374"/>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65"/>
      <w:bookmarkEnd w:id="1166"/>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24" type="#_x0000_t75" style="width:403.85pt;height:214.75pt" o:ole="">
            <v:imagedata r:id="rId201" o:title=""/>
          </v:shape>
          <o:OLEObject Type="Embed" ProgID="VisioViewer.Viewer.1" ShapeID="_x0000_i1124" DrawAspect="Content" ObjectID="_1583839591"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7" w:name="_Toc507430144"/>
      <w:bookmarkStart w:id="1168" w:name="_Toc507496375"/>
      <w:r w:rsidRPr="00C43ACB">
        <w:t>B.6</w:t>
      </w:r>
      <w:r w:rsidRPr="00C43ACB">
        <w:tab/>
        <w:t>Connectivity Establishment Procedures</w:t>
      </w:r>
      <w:bookmarkEnd w:id="1167"/>
      <w:bookmarkEnd w:id="1168"/>
    </w:p>
    <w:p w14:paraId="7BAFCC4E" w14:textId="77777777" w:rsidR="00910EB7" w:rsidRPr="00C43ACB" w:rsidRDefault="00910EB7" w:rsidP="003F5B5D">
      <w:pPr>
        <w:pStyle w:val="2"/>
      </w:pPr>
      <w:bookmarkStart w:id="1169" w:name="_Toc507430145"/>
      <w:bookmarkStart w:id="1170" w:name="_Toc507496376"/>
      <w:r w:rsidRPr="00C43ACB">
        <w:t>B.6.1</w:t>
      </w:r>
      <w:r w:rsidRPr="00C43ACB">
        <w:tab/>
        <w:t>General</w:t>
      </w:r>
      <w:bookmarkEnd w:id="1169"/>
      <w:bookmarkEnd w:id="1170"/>
    </w:p>
    <w:p w14:paraId="223DB649" w14:textId="77777777" w:rsidR="00736BB4" w:rsidRPr="00C43ACB" w:rsidRDefault="00736BB4" w:rsidP="00A97152">
      <w:pPr>
        <w:pStyle w:val="30"/>
      </w:pPr>
      <w:bookmarkStart w:id="1171" w:name="_Toc507430146"/>
      <w:bookmarkStart w:id="1172" w:name="_Toc507496377"/>
      <w:r w:rsidRPr="00C43ACB">
        <w:rPr>
          <w:rFonts w:hint="eastAsia"/>
        </w:rPr>
        <w:t>B.6.1.0</w:t>
      </w:r>
      <w:r w:rsidRPr="00C43ACB">
        <w:rPr>
          <w:rFonts w:hint="eastAsia"/>
        </w:rPr>
        <w:tab/>
        <w:t>Overview</w:t>
      </w:r>
      <w:bookmarkEnd w:id="1171"/>
      <w:bookmarkEnd w:id="1172"/>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3" w:name="_Toc507430147"/>
      <w:bookmarkStart w:id="1174"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3"/>
      <w:bookmarkEnd w:id="1174"/>
    </w:p>
    <w:p w14:paraId="3B77B9A9" w14:textId="77777777" w:rsidR="00A631BA" w:rsidRPr="00C43ACB" w:rsidRDefault="00B20A28" w:rsidP="0049241F">
      <w:pPr>
        <w:pStyle w:val="FL"/>
      </w:pPr>
      <w:r w:rsidRPr="00C43ACB">
        <w:object w:dxaOrig="7230" w:dyaOrig="5415" w14:anchorId="4616A64E">
          <v:shape id="_x0000_i1125" type="#_x0000_t75" style="width:362.5pt;height:284.25pt" o:ole="">
            <v:imagedata r:id="rId203" o:title="" croptop="2824f" cropleft="2296f" cropright="3276f"/>
          </v:shape>
          <o:OLEObject Type="Embed" ProgID="PowerPoint.Slide.12" ShapeID="_x0000_i1125" DrawAspect="Content" ObjectID="_1583839592"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5" w:name="_Toc507430148"/>
      <w:bookmarkStart w:id="1176"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5"/>
      <w:bookmarkEnd w:id="1176"/>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6" type="#_x0000_t75" style="width:443.9pt;height:332.45pt" o:ole="">
            <v:imagedata r:id="rId205" o:title=""/>
          </v:shape>
          <o:OLEObject Type="Embed" ProgID="PowerPoint.Slide.12" ShapeID="_x0000_i1126" DrawAspect="Content" ObjectID="_1583839593"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7" w:name="_Toc507430149"/>
      <w:bookmarkStart w:id="1178"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7"/>
      <w:bookmarkEnd w:id="1178"/>
    </w:p>
    <w:p w14:paraId="6589F060" w14:textId="77777777" w:rsidR="009D4064" w:rsidRPr="00C43ACB" w:rsidRDefault="000E23B7" w:rsidP="00A97152">
      <w:pPr>
        <w:pStyle w:val="1"/>
      </w:pPr>
      <w:bookmarkStart w:id="1179" w:name="_Toc507430150"/>
      <w:bookmarkStart w:id="1180" w:name="_Toc507496381"/>
      <w:r w:rsidRPr="00C43ACB">
        <w:t>C.</w:t>
      </w:r>
      <w:r w:rsidR="009D4064" w:rsidRPr="00C43ACB">
        <w:t>1</w:t>
      </w:r>
      <w:r w:rsidR="009D4064" w:rsidRPr="00C43ACB">
        <w:tab/>
        <w:t>General Concepts</w:t>
      </w:r>
      <w:bookmarkEnd w:id="1179"/>
      <w:bookmarkEnd w:id="1180"/>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1" w:name="_Toc507430151"/>
      <w:bookmarkStart w:id="1182" w:name="_Toc507496382"/>
      <w:r w:rsidRPr="00C43ACB">
        <w:t>C.2</w:t>
      </w:r>
      <w:r w:rsidRPr="00C43ACB">
        <w:tab/>
        <w:t>M2M Communication Models</w:t>
      </w:r>
      <w:bookmarkEnd w:id="1181"/>
      <w:bookmarkEnd w:id="1182"/>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7" type="#_x0000_t75" style="width:462.05pt;height:314.9pt" o:ole="">
            <v:imagedata r:id="rId207" o:title=""/>
          </v:shape>
          <o:OLEObject Type="Embed" ProgID="VisioViewer.Viewer.1" ShapeID="_x0000_i1127" DrawAspect="Content" ObjectID="_1583839594"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8" type="#_x0000_t75" style="width:266.7pt;height:309.3pt" o:ole="">
            <v:imagedata r:id="rId209" o:title=""/>
          </v:shape>
          <o:OLEObject Type="Embed" ProgID="VisioViewer.Viewer.1" ShapeID="_x0000_i1128" DrawAspect="Content" ObjectID="_1583839595"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3" w:name="_Toc507430152"/>
      <w:bookmarkStart w:id="1184" w:name="_Toc507496383"/>
      <w:r w:rsidRPr="00C43ACB">
        <w:t>C.3</w:t>
      </w:r>
      <w:r w:rsidRPr="00C43ACB">
        <w:tab/>
        <w:t>3GPP2 Architectural Reference Model for M2M</w:t>
      </w:r>
      <w:bookmarkEnd w:id="1183"/>
      <w:bookmarkEnd w:id="1184"/>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9" type="#_x0000_t75" style="width:450.15pt;height:211pt" o:ole="">
            <v:imagedata r:id="rId211" o:title=""/>
          </v:shape>
          <o:OLEObject Type="Embed" ProgID="VisioViewer.Viewer.1" ShapeID="_x0000_i1129" DrawAspect="Content" ObjectID="_1583839596"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5" w:name="_Toc507430153"/>
      <w:bookmarkStart w:id="1186" w:name="_Toc507496384"/>
      <w:r w:rsidRPr="00C43ACB">
        <w:t>C.4</w:t>
      </w:r>
      <w:r w:rsidRPr="00C43ACB">
        <w:tab/>
        <w:t>Communication between oneM2M Service Layer and 3GPP2 Underlying Network</w:t>
      </w:r>
      <w:bookmarkEnd w:id="1185"/>
      <w:bookmarkEnd w:id="1186"/>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30" type="#_x0000_t75" style="width:388.15pt;height:214.75pt" o:ole="">
            <v:imagedata r:id="rId213" o:title=""/>
          </v:shape>
          <o:OLEObject Type="Embed" ProgID="VisioViewer.Viewer.1" ShapeID="_x0000_i1130" DrawAspect="Content" ObjectID="_1583839597"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7" w:name="_Toc507430154"/>
      <w:bookmarkStart w:id="1188" w:name="_Toc507496385"/>
      <w:r w:rsidRPr="00C43ACB">
        <w:t>C.5</w:t>
      </w:r>
      <w:r w:rsidRPr="00C43ACB">
        <w:tab/>
      </w:r>
      <w:r w:rsidR="00E601C4" w:rsidRPr="00C43ACB">
        <w:t>Information Flows</w:t>
      </w:r>
      <w:bookmarkEnd w:id="1187"/>
      <w:bookmarkEnd w:id="1188"/>
    </w:p>
    <w:p w14:paraId="59BF9094" w14:textId="77777777" w:rsidR="00736BB4" w:rsidRPr="00C43ACB" w:rsidRDefault="00736BB4" w:rsidP="00A97152">
      <w:pPr>
        <w:pStyle w:val="2"/>
      </w:pPr>
      <w:bookmarkStart w:id="1189" w:name="_Toc507430155"/>
      <w:bookmarkStart w:id="1190" w:name="_Toc507496386"/>
      <w:r w:rsidRPr="00C43ACB">
        <w:rPr>
          <w:rFonts w:hint="eastAsia"/>
        </w:rPr>
        <w:t>C.5.0</w:t>
      </w:r>
      <w:r w:rsidRPr="00C43ACB">
        <w:rPr>
          <w:rFonts w:hint="eastAsia"/>
        </w:rPr>
        <w:tab/>
        <w:t>Overview</w:t>
      </w:r>
      <w:bookmarkEnd w:id="1189"/>
      <w:bookmarkEnd w:id="1190"/>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1" w:name="_Toc507430156"/>
      <w:bookmarkStart w:id="1192" w:name="_Toc507496387"/>
      <w:r w:rsidRPr="00C43ACB">
        <w:lastRenderedPageBreak/>
        <w:t>C.5.</w:t>
      </w:r>
      <w:r w:rsidR="0030520C" w:rsidRPr="00C43ACB">
        <w:t>1</w:t>
      </w:r>
      <w:r w:rsidRPr="00C43ACB">
        <w:tab/>
        <w:t>Tsp Interface Call Flow</w:t>
      </w:r>
      <w:bookmarkEnd w:id="1191"/>
      <w:bookmarkEnd w:id="1192"/>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31" type="#_x0000_t75" style="width:447.05pt;height:417.6pt" o:ole="">
            <v:imagedata r:id="rId215" o:title=""/>
          </v:shape>
          <o:OLEObject Type="Embed" ProgID="VisioViewer.Viewer.1" ShapeID="_x0000_i1131" DrawAspect="Content" ObjectID="_1583839598"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3" w:name="_Toc507430157"/>
      <w:bookmarkStart w:id="1194"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3"/>
      <w:bookmarkEnd w:id="1194"/>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5" w:name="_Toc507430158"/>
      <w:bookmarkStart w:id="1196"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5"/>
      <w:bookmarkEnd w:id="1196"/>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7" w:name="_Toc507430159"/>
      <w:bookmarkStart w:id="1198"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7"/>
      <w:bookmarkEnd w:id="1198"/>
    </w:p>
    <w:p w14:paraId="03271B87" w14:textId="77777777" w:rsidR="00050A79" w:rsidRPr="00C43ACB" w:rsidRDefault="00B6746D" w:rsidP="00A97152">
      <w:pPr>
        <w:pStyle w:val="1"/>
      </w:pPr>
      <w:bookmarkStart w:id="1199" w:name="_Toc507430160"/>
      <w:bookmarkStart w:id="1200" w:name="_Toc507496391"/>
      <w:r w:rsidRPr="00C43ACB">
        <w:t>D</w:t>
      </w:r>
      <w:r w:rsidR="00050A79" w:rsidRPr="00C43ACB">
        <w:t>.1</w:t>
      </w:r>
      <w:r w:rsidR="00050A79" w:rsidRPr="00C43ACB">
        <w:tab/>
        <w:t>oneM2M Management Functions</w:t>
      </w:r>
      <w:bookmarkEnd w:id="1199"/>
      <w:bookmarkEnd w:id="1200"/>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1" w:name="_Toc507430161"/>
      <w:bookmarkStart w:id="1202" w:name="_Toc507496392"/>
      <w:r w:rsidRPr="00C43ACB">
        <w:t>D.</w:t>
      </w:r>
      <w:r w:rsidR="008D1969" w:rsidRPr="00C43ACB">
        <w:t>2</w:t>
      </w:r>
      <w:r w:rsidR="008D1969" w:rsidRPr="00C43ACB">
        <w:tab/>
        <w:t xml:space="preserve">Resource </w:t>
      </w:r>
      <w:r w:rsidR="008D1969" w:rsidRPr="00C43ACB">
        <w:rPr>
          <w:i/>
        </w:rPr>
        <w:t>firmware</w:t>
      </w:r>
      <w:bookmarkEnd w:id="1201"/>
      <w:bookmarkEnd w:id="1202"/>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32" type="#_x0000_t75" style="width:237.3pt;height:396.3pt" o:ole="">
            <v:imagedata r:id="rId217" o:title="" croptop="2217f" cropbottom="2309f" cropleft="3242f" cropright="3564f"/>
          </v:shape>
          <o:OLEObject Type="Embed" ProgID="Visio.Drawing.11" ShapeID="_x0000_i1132" DrawAspect="Content" ObjectID="_1583839599"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3" w:name="_Toc507430162"/>
      <w:bookmarkStart w:id="1204" w:name="_Toc507496393"/>
      <w:r w:rsidRPr="00C43ACB">
        <w:t>D</w:t>
      </w:r>
      <w:r w:rsidR="00240C67" w:rsidRPr="00C43ACB">
        <w:t>.3</w:t>
      </w:r>
      <w:r w:rsidR="00240C67" w:rsidRPr="00C43ACB">
        <w:tab/>
        <w:t xml:space="preserve">Resource </w:t>
      </w:r>
      <w:r w:rsidR="00240C67" w:rsidRPr="00C43ACB">
        <w:rPr>
          <w:i/>
        </w:rPr>
        <w:t>software</w:t>
      </w:r>
      <w:bookmarkEnd w:id="1203"/>
      <w:bookmarkEnd w:id="1204"/>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33" type="#_x0000_t75" style="width:236.65pt;height:529.05pt" o:ole="">
            <v:imagedata r:id="rId219" o:title="" croptop="1690f" cropbottom="1760f" cropleft="3854f" cropright="3386f"/>
          </v:shape>
          <o:OLEObject Type="Embed" ProgID="Visio.Drawing.11" ShapeID="_x0000_i1133" DrawAspect="Content" ObjectID="_1583839600"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77777777" w:rsidR="0007334D" w:rsidRPr="00C43ACB" w:rsidRDefault="00392622" w:rsidP="009D55D9">
      <w:pPr>
        <w:pStyle w:val="FL"/>
      </w:pPr>
      <w:r>
        <w:rPr>
          <w:rFonts w:eastAsia="Arial Unicode MS"/>
          <w:lang w:eastAsia="en-GB"/>
        </w:rPr>
        <w:pict w14:anchorId="201CD336">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F23417" w:rsidRDefault="00F23417"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F23417" w:rsidRPr="00F467C2" w:rsidRDefault="00F2341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F23417" w:rsidRPr="00F467C2" w:rsidRDefault="00F2341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F23417" w:rsidRDefault="00F23417"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F23417" w:rsidRDefault="00F23417"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F23417" w:rsidRPr="00F467C2" w:rsidRDefault="00F23417"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F23417" w:rsidRPr="00F467C2" w:rsidRDefault="00F2341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75EBF493">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4" type="#_x0000_t75" style="width:388.15pt;height:57.6pt" o:ole="">
            <v:imagedata r:id="rId221" o:title=""/>
          </v:shape>
          <o:OLEObject Type="Embed" ProgID="Word.Document.12" ShapeID="_x0000_i1134" DrawAspect="Content" ObjectID="_1583839601"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5" w:name="_Toc507430163"/>
      <w:bookmarkStart w:id="1206" w:name="_Toc507496394"/>
      <w:r w:rsidRPr="00C43ACB">
        <w:t>D</w:t>
      </w:r>
      <w:r w:rsidR="00061A38" w:rsidRPr="00C43ACB">
        <w:t>.4</w:t>
      </w:r>
      <w:r w:rsidR="00061A38" w:rsidRPr="00C43ACB">
        <w:tab/>
        <w:t xml:space="preserve">Resource </w:t>
      </w:r>
      <w:r w:rsidR="00061A38" w:rsidRPr="00C43ACB">
        <w:rPr>
          <w:i/>
        </w:rPr>
        <w:t>memory</w:t>
      </w:r>
      <w:bookmarkEnd w:id="1205"/>
      <w:bookmarkEnd w:id="1206"/>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5" type="#_x0000_t75" style="width:237.3pt;height:295.5pt" o:ole="">
            <v:imagedata r:id="rId223" o:title="" croptop="2773f" cropbottom="2653f" cropleft="3873f" cropright="3415f"/>
          </v:shape>
          <o:OLEObject Type="Embed" ProgID="Visio.Drawing.11" ShapeID="_x0000_i1135" DrawAspect="Content" ObjectID="_1583839602"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7" w:name="_Toc507430164"/>
      <w:bookmarkStart w:id="1208" w:name="_Toc507496395"/>
      <w:r w:rsidRPr="00C43ACB">
        <w:t>D</w:t>
      </w:r>
      <w:r w:rsidR="00743588" w:rsidRPr="00C43ACB">
        <w:t>.5</w:t>
      </w:r>
      <w:r w:rsidR="00743588" w:rsidRPr="00C43ACB">
        <w:tab/>
        <w:t xml:space="preserve">Resource </w:t>
      </w:r>
      <w:r w:rsidR="00743588" w:rsidRPr="00C43ACB">
        <w:rPr>
          <w:i/>
        </w:rPr>
        <w:t>areaNwkInfo</w:t>
      </w:r>
      <w:bookmarkEnd w:id="1207"/>
      <w:bookmarkEnd w:id="1208"/>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6" type="#_x0000_t75" style="width:230.4pt;height:261.1pt" o:ole="">
            <v:imagedata r:id="rId225" o:title=""/>
          </v:shape>
          <o:OLEObject Type="Embed" ProgID="VisioViewer.Viewer.1" ShapeID="_x0000_i1136" DrawAspect="Content" ObjectID="_1583839603"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09" w:name="_Toc507430165"/>
      <w:bookmarkStart w:id="1210" w:name="_Toc507496396"/>
      <w:r w:rsidRPr="00C43ACB">
        <w:lastRenderedPageBreak/>
        <w:t>D</w:t>
      </w:r>
      <w:r w:rsidR="00F552E4" w:rsidRPr="00C43ACB">
        <w:t>.6</w:t>
      </w:r>
      <w:r w:rsidR="00F552E4" w:rsidRPr="00C43ACB">
        <w:tab/>
        <w:t>Resource areaNwkDeviceInfo</w:t>
      </w:r>
      <w:bookmarkEnd w:id="1209"/>
      <w:bookmarkEnd w:id="1210"/>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7" type="#_x0000_t75" style="width:237.3pt;height:295.5pt" o:ole="">
            <v:imagedata r:id="rId227" o:title="" croptop="3025f" cropbottom="3026f" cropleft="3563f" cropright="3402f"/>
          </v:shape>
          <o:OLEObject Type="Embed" ProgID="Visio.Drawing.11" ShapeID="_x0000_i1137" DrawAspect="Content" ObjectID="_1583839604"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1" w:name="_Toc507430166"/>
      <w:bookmarkStart w:id="1212" w:name="_Toc507496397"/>
      <w:r w:rsidRPr="00C43ACB">
        <w:lastRenderedPageBreak/>
        <w:t>D.7</w:t>
      </w:r>
      <w:r w:rsidRPr="00C43ACB">
        <w:tab/>
      </w:r>
      <w:r w:rsidR="00057CE4" w:rsidRPr="00C43ACB">
        <w:t xml:space="preserve">Resource </w:t>
      </w:r>
      <w:r w:rsidR="00057CE4" w:rsidRPr="00C43ACB">
        <w:rPr>
          <w:i/>
        </w:rPr>
        <w:t>battery</w:t>
      </w:r>
      <w:bookmarkEnd w:id="1211"/>
      <w:bookmarkEnd w:id="1212"/>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8" type="#_x0000_t75" style="width:233.55pt;height:301.75pt" o:ole="">
            <v:imagedata r:id="rId229" o:title="" croptop="2492f" cropbottom="2872f" cropleft="3712f" cropright="4022f"/>
          </v:shape>
          <o:OLEObject Type="Embed" ProgID="Visio.Drawing.11" ShapeID="_x0000_i1138" DrawAspect="Content" ObjectID="_1583839605"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3" w:name="_Toc507430167"/>
      <w:bookmarkStart w:id="1214" w:name="_Toc507496398"/>
      <w:r w:rsidRPr="00C43ACB">
        <w:lastRenderedPageBreak/>
        <w:t>D.8</w:t>
      </w:r>
      <w:r w:rsidR="00057CE4" w:rsidRPr="00C43ACB">
        <w:tab/>
        <w:t xml:space="preserve">Resource </w:t>
      </w:r>
      <w:r w:rsidR="00057CE4" w:rsidRPr="00C43ACB">
        <w:rPr>
          <w:i/>
        </w:rPr>
        <w:t>deviceInfo</w:t>
      </w:r>
      <w:bookmarkEnd w:id="1213"/>
      <w:bookmarkEnd w:id="1214"/>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9" type="#_x0000_t75" style="width:232.3pt;height:458.3pt" o:ole="">
            <v:imagedata r:id="rId231" o:title="" cropright="21532f"/>
          </v:shape>
          <o:OLEObject Type="Embed" ProgID="Visio.Drawing.11" ShapeID="_x0000_i1139" DrawAspect="Content" ObjectID="_1583839606"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5" w:name="_Toc507430168"/>
      <w:bookmarkStart w:id="1216"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5"/>
      <w:bookmarkEnd w:id="1216"/>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40" type="#_x0000_t75" style="width:220.4pt;height:371.9pt" o:ole="">
            <v:imagedata r:id="rId233" o:title="" croptop="2253f" cropbottom="2363f" cropleft="3331f" cropright="3467f"/>
          </v:shape>
          <o:OLEObject Type="Embed" ProgID="Visio.Drawing.11" ShapeID="_x0000_i1140" DrawAspect="Content" ObjectID="_1583839607"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7" w:name="_Toc507430169"/>
      <w:bookmarkStart w:id="1218" w:name="_Toc507496400"/>
      <w:r w:rsidRPr="00C43ACB">
        <w:lastRenderedPageBreak/>
        <w:t>D.</w:t>
      </w:r>
      <w:r w:rsidR="00456F6C" w:rsidRPr="00C43ACB">
        <w:t>10</w:t>
      </w:r>
      <w:r w:rsidR="00057CE4" w:rsidRPr="00C43ACB">
        <w:tab/>
        <w:t xml:space="preserve">Resource </w:t>
      </w:r>
      <w:r w:rsidR="00057CE4" w:rsidRPr="00C43ACB">
        <w:rPr>
          <w:i/>
        </w:rPr>
        <w:t>reboot</w:t>
      </w:r>
      <w:bookmarkEnd w:id="1217"/>
      <w:bookmarkEnd w:id="1218"/>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41" type="#_x0000_t75" style="width:233.55pt;height:299.9pt" o:ole="">
            <v:imagedata r:id="rId235" o:title="" croptop="3240f" cropbottom="2862f" cropleft="3873f" cropright="3712f"/>
          </v:shape>
          <o:OLEObject Type="Embed" ProgID="Visio.Drawing.11" ShapeID="_x0000_i1141" DrawAspect="Content" ObjectID="_1583839608"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19" w:name="_Toc507430170"/>
      <w:bookmarkStart w:id="1220" w:name="_Toc507496401"/>
      <w:r w:rsidRPr="00C43ACB">
        <w:lastRenderedPageBreak/>
        <w:t>D.1</w:t>
      </w:r>
      <w:r w:rsidR="00456F6C" w:rsidRPr="00C43ACB">
        <w:t>1</w:t>
      </w:r>
      <w:r w:rsidR="00057CE4" w:rsidRPr="00C43ACB">
        <w:tab/>
        <w:t xml:space="preserve">Resource </w:t>
      </w:r>
      <w:r w:rsidR="00057CE4" w:rsidRPr="00C43ACB">
        <w:rPr>
          <w:i/>
        </w:rPr>
        <w:t>eventLog</w:t>
      </w:r>
      <w:bookmarkEnd w:id="1219"/>
      <w:bookmarkEnd w:id="1220"/>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42" type="#_x0000_t75" style="width:234.8pt;height:398.2pt" o:ole="">
            <v:imagedata r:id="rId237" o:title="" croptop="2282f" cropbottom="2572f" cropleft="3563f" cropright="3873f"/>
          </v:shape>
          <o:OLEObject Type="Embed" ProgID="Visio.Drawing.11" ShapeID="_x0000_i1142" DrawAspect="Content" ObjectID="_1583839609"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1" w:name="_Toc507430171"/>
      <w:bookmarkStart w:id="1222" w:name="_Toc507496402"/>
      <w:r w:rsidRPr="00C43ACB">
        <w:t>D.12</w:t>
      </w:r>
      <w:r w:rsidRPr="00C43ACB">
        <w:tab/>
        <w:t xml:space="preserve">Resource </w:t>
      </w:r>
      <w:r w:rsidRPr="00C43ACB">
        <w:rPr>
          <w:i/>
        </w:rPr>
        <w:t>cmdhPolicy</w:t>
      </w:r>
      <w:bookmarkEnd w:id="1221"/>
      <w:bookmarkEnd w:id="1222"/>
    </w:p>
    <w:p w14:paraId="48ECA798" w14:textId="77777777" w:rsidR="00736BB4" w:rsidRPr="00C43ACB" w:rsidRDefault="00736BB4" w:rsidP="00736BB4">
      <w:pPr>
        <w:pStyle w:val="2"/>
      </w:pPr>
      <w:bookmarkStart w:id="1223" w:name="_Toc507430172"/>
      <w:bookmarkStart w:id="1224" w:name="_Toc507496403"/>
      <w:r w:rsidRPr="00C43ACB">
        <w:rPr>
          <w:rFonts w:hint="eastAsia"/>
        </w:rPr>
        <w:t>D.12.0</w:t>
      </w:r>
      <w:r w:rsidRPr="00C43ACB">
        <w:rPr>
          <w:rFonts w:hint="eastAsia"/>
        </w:rPr>
        <w:tab/>
        <w:t>Overview</w:t>
      </w:r>
      <w:bookmarkEnd w:id="1223"/>
      <w:bookmarkEnd w:id="1224"/>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lastRenderedPageBreak/>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43" type="#_x0000_t75" style="width:435.75pt;height:355.6pt" o:ole="" filled="t">
            <v:fill color2="black"/>
            <v:imagedata r:id="rId239" o:title=""/>
          </v:shape>
          <o:OLEObject Type="Embed" ProgID="VisioViewer.Viewer.1" ShapeID="_x0000_i1143" DrawAspect="Content" ObjectID="_1583839610"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44" type="#_x0000_t75" style="width:230.4pt;height:226.65pt" o:ole="">
            <v:imagedata r:id="rId241" o:title=""/>
          </v:shape>
          <o:OLEObject Type="Embed" ProgID="VisioViewer.Viewer.1" ShapeID="_x0000_i1144" DrawAspect="Content" ObjectID="_1583839611"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5" w:name="_Toc507430173"/>
      <w:bookmarkStart w:id="1226" w:name="_Toc507496404"/>
      <w:r w:rsidRPr="00C43ACB">
        <w:t>D.12.1</w:t>
      </w:r>
      <w:r w:rsidRPr="00C43ACB">
        <w:tab/>
        <w:t xml:space="preserve">Resource </w:t>
      </w:r>
      <w:r w:rsidRPr="00C43ACB">
        <w:rPr>
          <w:i/>
        </w:rPr>
        <w:t>activeCmdhPolicy</w:t>
      </w:r>
      <w:bookmarkEnd w:id="1225"/>
      <w:bookmarkEnd w:id="1226"/>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5" type="#_x0000_t75" style="width:228.5pt;height:194.7pt" o:ole="">
            <v:imagedata r:id="rId243" o:title=""/>
          </v:shape>
          <o:OLEObject Type="Embed" ProgID="VisioViewer.Viewer.1" ShapeID="_x0000_i1145" DrawAspect="Content" ObjectID="_1583839612"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7" w:name="_Toc507430174"/>
      <w:bookmarkStart w:id="1228" w:name="_Toc507496405"/>
      <w:r w:rsidRPr="00C43ACB">
        <w:t>D.12.</w:t>
      </w:r>
      <w:r w:rsidR="00351A31" w:rsidRPr="00C43ACB">
        <w:t>2</w:t>
      </w:r>
      <w:r w:rsidRPr="00C43ACB">
        <w:tab/>
        <w:t xml:space="preserve">Resource </w:t>
      </w:r>
      <w:r w:rsidRPr="00C43ACB">
        <w:rPr>
          <w:i/>
        </w:rPr>
        <w:t>cmdhDefaults</w:t>
      </w:r>
      <w:bookmarkEnd w:id="1227"/>
      <w:bookmarkEnd w:id="1228"/>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6" type="#_x0000_t75" style="width:228.5pt;height:194.7pt" o:ole="">
            <v:imagedata r:id="rId245" o:title=""/>
          </v:shape>
          <o:OLEObject Type="Embed" ProgID="VisioViewer.Viewer.1" ShapeID="_x0000_i1146" DrawAspect="Content" ObjectID="_1583839613"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29" w:name="_Toc507430175"/>
      <w:bookmarkStart w:id="1230" w:name="_Toc507496406"/>
      <w:r w:rsidRPr="00C43ACB">
        <w:t>D.12.</w:t>
      </w:r>
      <w:r w:rsidR="008E1C45" w:rsidRPr="00C43ACB">
        <w:t>3</w:t>
      </w:r>
      <w:r w:rsidRPr="00C43ACB">
        <w:tab/>
        <w:t xml:space="preserve">Resource </w:t>
      </w:r>
      <w:r w:rsidRPr="00C43ACB">
        <w:rPr>
          <w:i/>
        </w:rPr>
        <w:t>cmdhDefEcValue</w:t>
      </w:r>
      <w:bookmarkEnd w:id="1229"/>
      <w:bookmarkEnd w:id="1230"/>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7" type="#_x0000_t75" style="width:230.4pt;height:355pt" o:ole="">
            <v:imagedata r:id="rId247" o:title=""/>
          </v:shape>
          <o:OLEObject Type="Embed" ProgID="VisioViewer.Viewer.1" ShapeID="_x0000_i1147" DrawAspect="Content" ObjectID="_1583839614"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1" w:name="_Toc507430176"/>
      <w:bookmarkStart w:id="1232" w:name="_Toc507496407"/>
      <w:r w:rsidRPr="00C43ACB">
        <w:lastRenderedPageBreak/>
        <w:t>D.12.</w:t>
      </w:r>
      <w:r w:rsidR="008E1C45" w:rsidRPr="00C43ACB">
        <w:t>4</w:t>
      </w:r>
      <w:r w:rsidRPr="00C43ACB">
        <w:tab/>
        <w:t>Resource cmdhEcDefParamValues</w:t>
      </w:r>
      <w:bookmarkEnd w:id="1231"/>
      <w:bookmarkEnd w:id="1232"/>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8" type="#_x0000_t75" style="width:230.4pt;height:355pt" o:ole="">
            <v:imagedata r:id="rId249" o:title=""/>
          </v:shape>
          <o:OLEObject Type="Embed" ProgID="VisioViewer.Viewer.1" ShapeID="_x0000_i1148" DrawAspect="Content" ObjectID="_1583839615"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3" w:name="_Toc507430177"/>
      <w:bookmarkStart w:id="1234" w:name="_Toc507496408"/>
      <w:r w:rsidRPr="00C43ACB">
        <w:t>D.12.</w:t>
      </w:r>
      <w:r w:rsidR="008E1C45" w:rsidRPr="00C43ACB">
        <w:t>5</w:t>
      </w:r>
      <w:r w:rsidRPr="00C43ACB">
        <w:tab/>
        <w:t xml:space="preserve">Resource </w:t>
      </w:r>
      <w:r w:rsidRPr="00C43ACB">
        <w:rPr>
          <w:i/>
        </w:rPr>
        <w:t>cmdhLimits</w:t>
      </w:r>
      <w:bookmarkEnd w:id="1233"/>
      <w:bookmarkEnd w:id="1234"/>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9" type="#_x0000_t75" style="width:221.65pt;height:499pt" o:ole="">
            <v:imagedata r:id="rId251" o:title=""/>
          </v:shape>
          <o:OLEObject Type="Embed" ProgID="VisioViewer.Viewer.1" ShapeID="_x0000_i1149" DrawAspect="Content" ObjectID="_1583839616"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5" w:name="_Toc507430178"/>
      <w:bookmarkStart w:id="1236" w:name="_Toc507496409"/>
      <w:r w:rsidRPr="00C43ACB">
        <w:t>D.12.</w:t>
      </w:r>
      <w:r w:rsidR="008E1C45" w:rsidRPr="00C43ACB">
        <w:t>6</w:t>
      </w:r>
      <w:r w:rsidRPr="00C43ACB">
        <w:tab/>
        <w:t>Resource cmdhNetworkAccessRules</w:t>
      </w:r>
      <w:bookmarkEnd w:id="1235"/>
      <w:bookmarkEnd w:id="1236"/>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50" type="#_x0000_t75" style="width:230.4pt;height:226.65pt" o:ole="">
            <v:imagedata r:id="rId253" o:title=""/>
          </v:shape>
          <o:OLEObject Type="Embed" ProgID="VisioViewer.Viewer.1" ShapeID="_x0000_i1150" DrawAspect="Content" ObjectID="_1583839617"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7" w:name="_Toc507430179"/>
      <w:bookmarkStart w:id="1238" w:name="_Toc507496410"/>
      <w:r w:rsidRPr="00C43ACB">
        <w:t>D.12.</w:t>
      </w:r>
      <w:r w:rsidR="008E1C45" w:rsidRPr="00C43ACB">
        <w:t>7</w:t>
      </w:r>
      <w:r w:rsidRPr="00C43ACB">
        <w:tab/>
        <w:t xml:space="preserve">Resource </w:t>
      </w:r>
      <w:r w:rsidRPr="00C43ACB">
        <w:rPr>
          <w:i/>
        </w:rPr>
        <w:t>cmdhNwAccessRule</w:t>
      </w:r>
      <w:bookmarkEnd w:id="1237"/>
      <w:bookmarkEnd w:id="1238"/>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51" type="#_x0000_t75" style="width:223.5pt;height:341.2pt" o:ole="">
            <v:imagedata r:id="rId255" o:title="" cropbottom="3946f" cropright="5085f"/>
          </v:shape>
          <o:OLEObject Type="Embed" ProgID="VisioViewer.Viewer.1" ShapeID="_x0000_i1151" DrawAspect="Content" ObjectID="_1583839618"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39" w:name="OLE_LINK6"/>
            <w:bookmarkStart w:id="1240" w:name="OLE_LINK19"/>
            <w:r w:rsidR="00BF1D3C" w:rsidRPr="00C43ACB">
              <w:rPr>
                <w:rFonts w:eastAsia="宋体"/>
                <w:lang w:eastAsia="zh-CN"/>
              </w:rPr>
              <w:t>initial</w:t>
            </w:r>
            <w:r w:rsidRPr="00C43ACB">
              <w:t xml:space="preserve"> back-off time</w:t>
            </w:r>
            <w:bookmarkEnd w:id="1239"/>
            <w:bookmarkEnd w:id="1240"/>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1" w:name="OLE_LINK20"/>
            <w:r w:rsidRPr="00C43ACB">
              <w:t xml:space="preserve">maximum back-off time </w:t>
            </w:r>
            <w:bookmarkEnd w:id="1241"/>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2" w:name="OLE_LINK21"/>
            <w:bookmarkStart w:id="1243" w:name="OLE_LINK22"/>
            <w:r w:rsidRPr="00C43ACB">
              <w:t>random back-off time</w:t>
            </w:r>
            <w:bookmarkEnd w:id="1242"/>
            <w:bookmarkEnd w:id="1243"/>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w:t>
            </w:r>
            <w:r w:rsidRPr="00C43ACB">
              <w:rPr>
                <w:rFonts w:eastAsia="Arial Unicode MS"/>
              </w:rPr>
              <w:lastRenderedPageBreak/>
              <w:t xml:space="preserve">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4" w:name="_Toc507430180"/>
      <w:bookmarkStart w:id="1245" w:name="_Toc507496411"/>
      <w:r w:rsidRPr="00C43ACB">
        <w:t>D.12.</w:t>
      </w:r>
      <w:r w:rsidR="008E1C45" w:rsidRPr="00C43ACB">
        <w:t>8</w:t>
      </w:r>
      <w:r w:rsidRPr="00C43ACB">
        <w:tab/>
        <w:t xml:space="preserve">Resource </w:t>
      </w:r>
      <w:r w:rsidRPr="00C43ACB">
        <w:rPr>
          <w:i/>
        </w:rPr>
        <w:t>cmdhBuffer</w:t>
      </w:r>
      <w:bookmarkEnd w:id="1244"/>
      <w:bookmarkEnd w:id="1245"/>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52" type="#_x0000_t75" style="width:230.4pt;height:258.55pt" o:ole="">
            <v:imagedata r:id="rId257" o:title=""/>
          </v:shape>
          <o:OLEObject Type="Embed" ProgID="VisioViewer.Viewer.1" ShapeID="_x0000_i1152" DrawAspect="Content" ObjectID="_1583839619"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6" w:name="_Toc507430181"/>
      <w:bookmarkStart w:id="1247"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6"/>
      <w:bookmarkEnd w:id="1247"/>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8" w:name="_Toc507430182"/>
      <w:bookmarkStart w:id="1249"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8"/>
      <w:bookmarkEnd w:id="1249"/>
    </w:p>
    <w:p w14:paraId="07ECEB23" w14:textId="77777777" w:rsidR="008D6502" w:rsidRPr="00C43ACB" w:rsidRDefault="00DC3FA1" w:rsidP="00A97152">
      <w:pPr>
        <w:pStyle w:val="1"/>
      </w:pPr>
      <w:bookmarkStart w:id="1250" w:name="_Toc507430183"/>
      <w:bookmarkStart w:id="1251" w:name="_Toc507496414"/>
      <w:r w:rsidRPr="00C43ACB">
        <w:t>F</w:t>
      </w:r>
      <w:r w:rsidR="008D6502" w:rsidRPr="00C43ACB">
        <w:t>.1</w:t>
      </w:r>
      <w:r w:rsidR="009E4400" w:rsidRPr="00C43ACB">
        <w:tab/>
      </w:r>
      <w:r w:rsidR="008D6502" w:rsidRPr="00C43ACB">
        <w:t>Introduction</w:t>
      </w:r>
      <w:bookmarkEnd w:id="1250"/>
      <w:bookmarkEnd w:id="1251"/>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2" w:name="_Toc507430184"/>
      <w:bookmarkStart w:id="1253" w:name="_Toc507496415"/>
      <w:r w:rsidRPr="00C43ACB">
        <w:t>F</w:t>
      </w:r>
      <w:r w:rsidR="008D6502" w:rsidRPr="00C43ACB">
        <w:t>.2</w:t>
      </w:r>
      <w:r w:rsidR="009E4400" w:rsidRPr="00C43ACB">
        <w:tab/>
      </w:r>
      <w:r w:rsidR="008D6502" w:rsidRPr="00C43ACB">
        <w:t>Interworking with non-oneM2M solutions through specialized interworking applications</w:t>
      </w:r>
      <w:bookmarkEnd w:id="1252"/>
      <w:bookmarkEnd w:id="1253"/>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7777777" w:rsidR="00CF61FE" w:rsidRPr="00C43ACB" w:rsidRDefault="00392622" w:rsidP="006B3F01">
      <w:pPr>
        <w:pStyle w:val="FL"/>
      </w:pPr>
      <w:r>
        <w:rPr>
          <w:lang w:eastAsia="en-GB"/>
        </w:rPr>
        <w:lastRenderedPageBreak/>
        <w:pict w14:anchorId="67EA2F09">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6;width:10121;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379D0CA4" w14:textId="77777777" w:rsidR="00F23417" w:rsidRDefault="00F23417" w:rsidP="001669C4">
                    <w:r>
                      <w:rPr>
                        <w:rFonts w:ascii="Calibri" w:hAnsi="Calibri" w:cs="Calibri"/>
                        <w:color w:val="000000"/>
                        <w:sz w:val="28"/>
                        <w:szCs w:val="28"/>
                      </w:rPr>
                      <w:t xml:space="preserve">Non oneM2M </w:t>
                    </w:r>
                  </w:p>
                </w:txbxContent>
              </v:textbox>
            </v:rect>
            <v:rect id="Rectangle 1661" o:spid="_x0000_s1070" style="position:absolute;left:10414;top:4597;width:6476;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12594A39" w14:textId="77777777" w:rsidR="00F23417" w:rsidRDefault="00F23417"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25405FC7" w14:textId="77777777" w:rsidR="00F23417" w:rsidRDefault="00F23417"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755AC1EF" w14:textId="77777777" w:rsidR="00F23417" w:rsidRDefault="00F23417"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EF5CFA2" w14:textId="77777777" w:rsidR="00F23417" w:rsidRDefault="00F23417"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75F40AED" w14:textId="77777777" w:rsidR="00F23417" w:rsidRDefault="00F23417"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6;width:10121;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97FB57C" w14:textId="77777777" w:rsidR="00F23417" w:rsidRDefault="00F23417" w:rsidP="001669C4">
                    <w:r>
                      <w:rPr>
                        <w:rFonts w:ascii="Calibri" w:hAnsi="Calibri" w:cs="Calibri"/>
                        <w:color w:val="000000"/>
                        <w:sz w:val="28"/>
                        <w:szCs w:val="28"/>
                      </w:rPr>
                      <w:t xml:space="preserve">Non oneM2M </w:t>
                    </w:r>
                  </w:p>
                </w:txbxContent>
              </v:textbox>
            </v:rect>
            <v:rect id="Rectangle 1671" o:spid="_x0000_s1080" style="position:absolute;left:10414;top:4597;width:6476;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B26EE5E" w14:textId="77777777" w:rsidR="00F23417" w:rsidRDefault="00F23417"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434F5D02" w14:textId="77777777" w:rsidR="00F23417" w:rsidRDefault="00F23417"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346717CB" w14:textId="77777777" w:rsidR="00F23417" w:rsidRDefault="00F23417"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4BF1FB1C" w14:textId="77777777" w:rsidR="00F23417" w:rsidRDefault="00F23417"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1A994C9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77777777" w:rsidR="008F0293" w:rsidRPr="00C43ACB" w:rsidRDefault="00392622" w:rsidP="006B3F01">
      <w:pPr>
        <w:pStyle w:val="FL"/>
      </w:pPr>
      <w:r>
        <w:rPr>
          <w:lang w:eastAsia="en-GB"/>
        </w:rPr>
        <w:pict w14:anchorId="061C6560">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F23417"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23417" w:rsidRPr="00873158" w:rsidRDefault="00F2341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4B5C0E56" w14:textId="77777777" w:rsidR="00F23417" w:rsidRPr="00873158" w:rsidRDefault="00F2341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F23417" w:rsidRPr="00873158" w:rsidRDefault="00F2341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F23417" w:rsidRPr="00873158" w:rsidRDefault="00F2341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144019D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77777777" w:rsidR="008F0293" w:rsidRPr="00C43ACB" w:rsidRDefault="00392622" w:rsidP="00E163FB">
      <w:pPr>
        <w:pStyle w:val="FL"/>
      </w:pPr>
      <w:r>
        <w:rPr>
          <w:lang w:eastAsia="en-GB"/>
        </w:rPr>
        <w:lastRenderedPageBreak/>
        <w:pict w14:anchorId="7A2BB1F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F23417" w:rsidRPr="008B56EB" w:rsidRDefault="00F2341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F23417" w:rsidRPr="008B56EB" w:rsidRDefault="00F2341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F23417" w:rsidRPr="008B56EB" w:rsidRDefault="00F2341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F23417" w:rsidRPr="008B56EB" w:rsidRDefault="00F2341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23417" w:rsidRPr="008B56EB" w:rsidRDefault="00F2341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F23417" w:rsidRPr="008B56EB" w:rsidRDefault="00F2341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F23417" w:rsidRPr="008B56EB" w:rsidRDefault="00F2341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F23417" w:rsidRPr="00E4559F" w:rsidRDefault="00F23417" w:rsidP="001C13B4">
                    <w:pPr>
                      <w:spacing w:after="0"/>
                      <w:rPr>
                        <w:rFonts w:ascii="Calibri" w:hAnsi="Calibri" w:cs="Calibri"/>
                        <w:color w:val="000000"/>
                      </w:rPr>
                    </w:pPr>
                    <w:r>
                      <w:rPr>
                        <w:rFonts w:ascii="Calibri" w:hAnsi="Calibri" w:cs="Calibri"/>
                        <w:color w:val="000000"/>
                      </w:rPr>
                      <w:t>specific</w:t>
                    </w:r>
                  </w:p>
                  <w:p w14:paraId="3D4BA2F9"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23417" w:rsidRPr="00E4559F" w:rsidRDefault="00F2341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38721BA2">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4" w:name="_Toc507430185"/>
      <w:bookmarkStart w:id="1255" w:name="_Toc507496416"/>
      <w:r w:rsidRPr="00C43ACB">
        <w:t>F</w:t>
      </w:r>
      <w:r w:rsidR="004B08FC" w:rsidRPr="00C43ACB">
        <w:t>.3</w:t>
      </w:r>
      <w:r w:rsidR="009E4400" w:rsidRPr="00C43ACB">
        <w:tab/>
      </w:r>
      <w:r w:rsidR="004B08FC" w:rsidRPr="00C43ACB">
        <w:t>Interworking versus integration of non-oneM2M solutions</w:t>
      </w:r>
      <w:bookmarkEnd w:id="1254"/>
      <w:bookmarkEnd w:id="1255"/>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6" w:name="_Toc507430186"/>
      <w:bookmarkStart w:id="1257"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6"/>
      <w:bookmarkEnd w:id="1257"/>
    </w:p>
    <w:p w14:paraId="087814BC" w14:textId="77777777" w:rsidR="00DA7DEE" w:rsidRPr="00C43ACB" w:rsidRDefault="00DA7DEE" w:rsidP="00DA7DEE">
      <w:pPr>
        <w:pStyle w:val="2"/>
      </w:pPr>
      <w:bookmarkStart w:id="1258" w:name="_Toc507430187"/>
      <w:bookmarkStart w:id="1259" w:name="_Toc507496418"/>
      <w:r w:rsidRPr="00C43ACB">
        <w:rPr>
          <w:rFonts w:hint="eastAsia"/>
        </w:rPr>
        <w:t>F.4.0</w:t>
      </w:r>
      <w:r w:rsidRPr="00C43ACB">
        <w:rPr>
          <w:rFonts w:hint="eastAsia"/>
        </w:rPr>
        <w:tab/>
        <w:t>Overview</w:t>
      </w:r>
      <w:bookmarkEnd w:id="1258"/>
      <w:bookmarkEnd w:id="1259"/>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7777777" w:rsidR="00DC3FA1" w:rsidRPr="00C43ACB" w:rsidRDefault="00392622" w:rsidP="006B3F01">
      <w:pPr>
        <w:pStyle w:val="FL"/>
      </w:pPr>
      <w:r>
        <w:rPr>
          <w:lang w:eastAsia="en-GB"/>
        </w:rPr>
        <w:pict w14:anchorId="0C9AE1C2">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F23417" w:rsidRPr="002B1E32" w:rsidRDefault="00F2341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F23417" w:rsidRPr="002B1E32" w:rsidRDefault="00F2341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F23417" w:rsidRPr="002B1E32" w:rsidRDefault="00F2341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F23417" w:rsidRPr="002B1E32" w:rsidRDefault="00F2341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49567C2F">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lastRenderedPageBreak/>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0" w:name="_Toc507430188"/>
      <w:bookmarkStart w:id="1261" w:name="_Toc507496419"/>
      <w:r w:rsidRPr="00C43ACB">
        <w:t>F</w:t>
      </w:r>
      <w:r w:rsidR="00DC3FA1" w:rsidRPr="00C43ACB">
        <w:t>.4.1</w:t>
      </w:r>
      <w:r w:rsidR="009E4400" w:rsidRPr="00C43ACB">
        <w:tab/>
      </w:r>
      <w:r w:rsidR="00DC3FA1" w:rsidRPr="00C43ACB">
        <w:t>Responsibilities of Interworking Proxy Application Entity (IPE)</w:t>
      </w:r>
      <w:bookmarkEnd w:id="1260"/>
      <w:bookmarkEnd w:id="1261"/>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2" w:name="_Toc507430189"/>
      <w:bookmarkStart w:id="1263" w:name="_Toc507496420"/>
      <w:r w:rsidR="005160FB" w:rsidRPr="00C43ACB">
        <w:lastRenderedPageBreak/>
        <w:t>Annex G</w:t>
      </w:r>
      <w:r w:rsidR="00DF4D9B" w:rsidRPr="00C43ACB">
        <w:t>:</w:t>
      </w:r>
      <w:r w:rsidR="00DF4D9B" w:rsidRPr="00C43ACB">
        <w:br/>
      </w:r>
      <w:r w:rsidR="004544B0" w:rsidRPr="00C43ACB">
        <w:rPr>
          <w:rFonts w:hint="eastAsia"/>
        </w:rPr>
        <w:t>Void</w:t>
      </w:r>
      <w:bookmarkEnd w:id="1262"/>
      <w:bookmarkEnd w:id="1263"/>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4" w:name="_Toc507430190"/>
      <w:bookmarkStart w:id="1265"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4"/>
      <w:bookmarkEnd w:id="1265"/>
    </w:p>
    <w:p w14:paraId="759CD354" w14:textId="77777777" w:rsidR="002E56F2" w:rsidRPr="00C43ACB" w:rsidRDefault="00340FF7" w:rsidP="00A97152">
      <w:pPr>
        <w:pStyle w:val="1"/>
      </w:pPr>
      <w:bookmarkStart w:id="1266" w:name="_Toc507430191"/>
      <w:bookmarkStart w:id="1267" w:name="_Toc507496422"/>
      <w:r w:rsidRPr="00C43ACB">
        <w:t>H</w:t>
      </w:r>
      <w:r w:rsidR="006B3F01" w:rsidRPr="00C43ACB">
        <w:t>.1</w:t>
      </w:r>
      <w:r w:rsidR="002E56F2" w:rsidRPr="00C43ACB">
        <w:tab/>
        <w:t>Overview of Object Identifier</w:t>
      </w:r>
      <w:bookmarkEnd w:id="1266"/>
      <w:bookmarkEnd w:id="1267"/>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15pt;height:205.35pt" o:ole="">
            <v:imagedata r:id="rId259" o:title=""/>
          </v:shape>
          <o:OLEObject Type="Embed" ProgID="Visio.Drawing.11" ShapeID="_x0000_i1153" DrawAspect="Content" ObjectID="_1583839620"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8" w:name="_Toc507430192"/>
      <w:bookmarkStart w:id="1269" w:name="_Toc507496423"/>
      <w:r w:rsidRPr="00C43ACB">
        <w:lastRenderedPageBreak/>
        <w:t>H</w:t>
      </w:r>
      <w:r w:rsidR="002E56F2" w:rsidRPr="00C43ACB">
        <w:t>.2</w:t>
      </w:r>
      <w:r w:rsidR="002E56F2" w:rsidRPr="00C43ACB">
        <w:tab/>
        <w:t xml:space="preserve">OID </w:t>
      </w:r>
      <w:r w:rsidR="007F4B73" w:rsidRPr="00C43ACB">
        <w:t>B</w:t>
      </w:r>
      <w:r w:rsidR="002E56F2" w:rsidRPr="00C43ACB">
        <w:t>ased M2M Device Identifier</w:t>
      </w:r>
      <w:bookmarkEnd w:id="1268"/>
      <w:bookmarkEnd w:id="1269"/>
    </w:p>
    <w:p w14:paraId="1960571F" w14:textId="77777777" w:rsidR="00DA7DEE" w:rsidRPr="00C43ACB" w:rsidRDefault="00DA7DEE" w:rsidP="00DA7DEE">
      <w:pPr>
        <w:pStyle w:val="2"/>
      </w:pPr>
      <w:bookmarkStart w:id="1270" w:name="_Toc507430193"/>
      <w:bookmarkStart w:id="1271" w:name="_Toc507496424"/>
      <w:r w:rsidRPr="00C43ACB">
        <w:rPr>
          <w:rFonts w:hint="eastAsia"/>
        </w:rPr>
        <w:t>H.2.0</w:t>
      </w:r>
      <w:r w:rsidRPr="00C43ACB">
        <w:rPr>
          <w:rFonts w:hint="eastAsia"/>
        </w:rPr>
        <w:tab/>
        <w:t>Overview</w:t>
      </w:r>
      <w:bookmarkEnd w:id="1270"/>
      <w:bookmarkEnd w:id="1271"/>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pt" o:ole="">
            <v:imagedata r:id="rId261" o:title=""/>
          </v:shape>
          <o:OLEObject Type="Embed" ProgID="Visio.Drawing.11" ShapeID="_x0000_i1154" DrawAspect="Content" ObjectID="_1583839621"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2" w:name="_Toc507430194"/>
      <w:bookmarkStart w:id="1273"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2"/>
      <w:bookmarkEnd w:id="1273"/>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4" w:name="_Toc507430195"/>
      <w:bookmarkStart w:id="1275"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4"/>
      <w:bookmarkEnd w:id="1275"/>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6" w:name="_Toc507430196"/>
      <w:bookmarkStart w:id="1277"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276"/>
      <w:bookmarkEnd w:id="1277"/>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8" w:name="_Toc507430197"/>
      <w:bookmarkStart w:id="1279"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8"/>
      <w:bookmarkEnd w:id="1279"/>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0" w:name="_Toc507430198"/>
      <w:bookmarkStart w:id="1281"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280"/>
      <w:bookmarkEnd w:id="1281"/>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2" w:name="_Toc507430199"/>
      <w:bookmarkStart w:id="1283" w:name="_Toc507496430"/>
      <w:r w:rsidRPr="00C43ACB">
        <w:lastRenderedPageBreak/>
        <w:t>H</w:t>
      </w:r>
      <w:r w:rsidR="006B3F01" w:rsidRPr="00C43ACB">
        <w:t>.3</w:t>
      </w:r>
      <w:r w:rsidR="007A6AEA" w:rsidRPr="00C43ACB">
        <w:tab/>
        <w:t>Example of M2M device ID based on OID</w:t>
      </w:r>
      <w:bookmarkEnd w:id="1282"/>
      <w:bookmarkEnd w:id="1283"/>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284" w:name="_Toc507430200"/>
      <w:bookmarkStart w:id="1285" w:name="_Toc507496431"/>
      <w:r w:rsidRPr="00C43ACB">
        <w:lastRenderedPageBreak/>
        <w:t xml:space="preserve">Annex </w:t>
      </w:r>
      <w:r w:rsidRPr="00C43ACB">
        <w:rPr>
          <w:rFonts w:eastAsia="宋体" w:hint="eastAsia"/>
          <w:lang w:eastAsia="zh-CN"/>
        </w:rPr>
        <w:t>I</w:t>
      </w:r>
      <w:r w:rsidRPr="00C43ACB">
        <w:t xml:space="preserve"> (informative):</w:t>
      </w:r>
      <w:r w:rsidRPr="00C43ACB">
        <w:br/>
        <w:t>Resource addressing examples</w:t>
      </w:r>
      <w:bookmarkEnd w:id="1284"/>
      <w:bookmarkEnd w:id="1285"/>
    </w:p>
    <w:p w14:paraId="4433499B" w14:textId="77777777" w:rsidR="004F5C97" w:rsidRPr="00C43ACB" w:rsidRDefault="004F5C97" w:rsidP="00A97152">
      <w:pPr>
        <w:pStyle w:val="1"/>
      </w:pPr>
      <w:bookmarkStart w:id="1286" w:name="_Toc507430201"/>
      <w:bookmarkStart w:id="1287" w:name="_Toc507496432"/>
      <w:r w:rsidRPr="00C43ACB">
        <w:rPr>
          <w:rFonts w:eastAsia="宋体" w:hint="eastAsia"/>
          <w:lang w:eastAsia="zh-CN"/>
        </w:rPr>
        <w:t>I</w:t>
      </w:r>
      <w:r w:rsidRPr="00C43ACB">
        <w:t>.1</w:t>
      </w:r>
      <w:r w:rsidRPr="00C43ACB">
        <w:tab/>
        <w:t>Example resource tree</w:t>
      </w:r>
      <w:bookmarkEnd w:id="1286"/>
      <w:bookmarkEnd w:id="1287"/>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85pt" o:ole="">
            <v:imagedata r:id="rId263" o:title=""/>
          </v:shape>
          <o:OLEObject Type="Embed" ProgID="VisioViewer.Viewer.1" ShapeID="_x0000_i1155" DrawAspect="Content" ObjectID="_1583839622"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288" w:name="_Toc507430202"/>
      <w:bookmarkStart w:id="1289" w:name="_Toc507496433"/>
      <w:r w:rsidRPr="00C43ACB">
        <w:rPr>
          <w:rFonts w:eastAsia="宋体" w:hint="eastAsia"/>
          <w:lang w:eastAsia="zh-CN"/>
        </w:rPr>
        <w:lastRenderedPageBreak/>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288"/>
      <w:bookmarkEnd w:id="1289"/>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85pt;height:33.2pt" o:ole="">
            <v:imagedata r:id="rId265" o:title=""/>
          </v:shape>
          <o:OLEObject Type="Embed" ProgID="VisioViewer.Viewer.1" ShapeID="_x0000_i1156" DrawAspect="Content" ObjectID="_1583839623"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2pt;height:30.7pt" o:ole="">
            <v:imagedata r:id="rId267" o:title=""/>
          </v:shape>
          <o:OLEObject Type="Embed" ProgID="VisioViewer.Viewer.1" ShapeID="_x0000_i1157" DrawAspect="Content" ObjectID="_1583839624"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8" type="#_x0000_t75" style="width:53.2pt;height:36.95pt" o:ole="">
            <v:imagedata r:id="rId269" o:title=""/>
          </v:shape>
          <o:OLEObject Type="Embed" ProgID="VisioViewer.Viewer.1" ShapeID="_x0000_i1158" DrawAspect="Content" ObjectID="_1583839625"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9" type="#_x0000_t75" style="width:48.85pt;height:30.7pt" o:ole="">
            <v:imagedata r:id="rId271" o:title=""/>
          </v:shape>
          <o:OLEObject Type="Embed" ProgID="VisioViewer.Viewer.1" ShapeID="_x0000_i1159" DrawAspect="Content" ObjectID="_1583839626"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7pt;height:35.05pt" o:ole="">
            <v:imagedata r:id="rId273" o:title=""/>
          </v:shape>
          <o:OLEObject Type="Embed" ProgID="VisioViewer.Viewer.1" ShapeID="_x0000_i1160" DrawAspect="Content" ObjectID="_1583839627"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61" type="#_x0000_t75" style="width:55.7pt;height:36.95pt" o:ole="">
            <v:imagedata r:id="rId275" o:title=""/>
          </v:shape>
          <o:OLEObject Type="Embed" ProgID="VisioViewer.Viewer.1" ShapeID="_x0000_i1161" DrawAspect="Content" ObjectID="_1583839628"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0" w:name="_Toc507430203"/>
      <w:bookmarkStart w:id="1291" w:name="_Toc507496434"/>
      <w:r w:rsidR="00365FAD" w:rsidRPr="00C43ACB">
        <w:lastRenderedPageBreak/>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290"/>
      <w:bookmarkEnd w:id="1291"/>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2" w:name="_Toc507430204"/>
      <w:bookmarkStart w:id="1293" w:name="_Toc50749643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2"/>
      <w:bookmarkEnd w:id="1293"/>
    </w:p>
    <w:p w14:paraId="06BA88A7" w14:textId="77777777" w:rsidR="00B769C3" w:rsidRPr="00C43ACB" w:rsidRDefault="009708A5" w:rsidP="00E00E18">
      <w:pPr>
        <w:pStyle w:val="1"/>
      </w:pPr>
      <w:bookmarkStart w:id="1294" w:name="_Toc507430205"/>
      <w:bookmarkStart w:id="1295" w:name="_Toc507496436"/>
      <w:r w:rsidRPr="00C43ACB">
        <w:rPr>
          <w:rFonts w:eastAsia="宋体" w:hint="eastAsia"/>
          <w:lang w:eastAsia="zh-CN"/>
        </w:rPr>
        <w:t>K</w:t>
      </w:r>
      <w:r w:rsidR="00B769C3" w:rsidRPr="00C43ACB">
        <w:t>.1</w:t>
      </w:r>
      <w:r w:rsidR="00B769C3" w:rsidRPr="00C43ACB">
        <w:tab/>
        <w:t>Introduction</w:t>
      </w:r>
      <w:bookmarkEnd w:id="1294"/>
      <w:bookmarkEnd w:id="1295"/>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6" w:name="_Toc507430206"/>
      <w:bookmarkStart w:id="1297" w:name="_Toc507496437"/>
      <w:r w:rsidRPr="00C43ACB">
        <w:rPr>
          <w:rFonts w:eastAsia="宋体" w:hint="eastAsia"/>
          <w:lang w:eastAsia="zh-CN"/>
        </w:rPr>
        <w:t>K</w:t>
      </w:r>
      <w:r w:rsidR="00B769C3" w:rsidRPr="00C43ACB">
        <w:t>.2</w:t>
      </w:r>
      <w:r w:rsidR="00B769C3" w:rsidRPr="00C43ACB">
        <w:tab/>
        <w:t>'jsonpath' query syntax</w:t>
      </w:r>
      <w:bookmarkEnd w:id="1296"/>
      <w:bookmarkEnd w:id="1297"/>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8" w:name="_Toc507430207"/>
      <w:bookmarkStart w:id="1299" w:name="_Toc507496438"/>
      <w:r w:rsidR="00BB6418" w:rsidRPr="00C43ACB">
        <w:lastRenderedPageBreak/>
        <w:t>History</w:t>
      </w:r>
      <w:bookmarkEnd w:id="1298"/>
      <w:bookmarkEnd w:id="129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0" w:name="OLE_LINK27"/>
            <w:r w:rsidRPr="00C43ACB">
              <w:t xml:space="preserve">Clean-up done by </w:t>
            </w:r>
            <w:r w:rsidRPr="00C43ACB">
              <w:rPr>
                <w:rFonts w:ascii="Arial" w:hAnsi="Arial"/>
                <w:b/>
                <w:i/>
                <w:color w:val="4F81BD"/>
                <w:sz w:val="18"/>
                <w:szCs w:val="18"/>
              </w:rPr>
              <w:t>editHelp!</w:t>
            </w:r>
            <w:bookmarkEnd w:id="1300"/>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lastRenderedPageBreak/>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41F25"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441F25"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441F25"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bookmarkStart w:id="1301" w:name="_GoBack"/>
            <w:bookmarkEnd w:id="1301"/>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E4697F" w:rsidP="00A07773">
            <w:pPr>
              <w:pStyle w:val="StyleFPLeft-006Before4ptAfter4pt"/>
              <w:numPr>
                <w:ilvl w:val="0"/>
                <w:numId w:val="406"/>
              </w:numPr>
              <w:rPr>
                <w:rFonts w:eastAsiaTheme="minorEastAsia"/>
                <w:lang w:eastAsia="zh-CN"/>
              </w:rPr>
            </w:pPr>
            <w:fldSimple w:instr=" FILENAME ">
              <w:r>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5BF386" w14:textId="77777777" w:rsidR="00392622" w:rsidRDefault="00392622">
      <w:r>
        <w:separator/>
      </w:r>
    </w:p>
  </w:endnote>
  <w:endnote w:type="continuationSeparator" w:id="0">
    <w:p w14:paraId="59CDE5F9" w14:textId="77777777" w:rsidR="00392622" w:rsidRDefault="00392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219E41DB" w:rsidR="00F23417" w:rsidRDefault="00F23417"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07773">
      <w:t>435</w:t>
    </w:r>
    <w:r>
      <w:fldChar w:fldCharType="end"/>
    </w:r>
    <w:r>
      <w:t xml:space="preserve"> of </w:t>
    </w:r>
    <w:fldSimple w:instr=" NUMPAGES   \* MERGEFORMAT ">
      <w:r w:rsidR="00A07773">
        <w:t>436</w:t>
      </w:r>
    </w:fldSimple>
  </w:p>
  <w:p w14:paraId="5CD70A41" w14:textId="77777777" w:rsidR="00F23417" w:rsidRPr="00424964" w:rsidRDefault="00F23417"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F23417" w:rsidRPr="008C0176" w:rsidRDefault="00F23417"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FF9A69" w14:textId="77777777" w:rsidR="00392622" w:rsidRDefault="00392622">
      <w:r>
        <w:separator/>
      </w:r>
    </w:p>
  </w:footnote>
  <w:footnote w:type="continuationSeparator" w:id="0">
    <w:p w14:paraId="348B28F5" w14:textId="77777777" w:rsidR="00392622" w:rsidRDefault="003926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0">
    <w:nsid w:val="206D2088"/>
    <w:multiLevelType w:val="singleLevel"/>
    <w:tmpl w:val="E9C00184"/>
    <w:lvl w:ilvl="0">
      <w:start w:val="1"/>
      <w:numFmt w:val="decimal"/>
      <w:lvlText w:val="%1)"/>
      <w:legacy w:legacy="1" w:legacySpace="0" w:legacyIndent="283"/>
      <w:lvlJc w:val="left"/>
      <w:pPr>
        <w:ind w:left="850" w:hanging="283"/>
      </w:pPr>
    </w:lvl>
  </w:abstractNum>
  <w:abstractNum w:abstractNumId="9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8">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1">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4">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6">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9">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1">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5">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8">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2">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7">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8">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7">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35F71611"/>
    <w:multiLevelType w:val="singleLevel"/>
    <w:tmpl w:val="E9C00184"/>
    <w:lvl w:ilvl="0">
      <w:start w:val="1"/>
      <w:numFmt w:val="decimal"/>
      <w:lvlText w:val="%1)"/>
      <w:legacy w:legacy="1" w:legacySpace="0" w:legacyIndent="283"/>
      <w:lvlJc w:val="left"/>
      <w:pPr>
        <w:ind w:left="850" w:hanging="283"/>
      </w:pPr>
    </w:lvl>
  </w:abstractNum>
  <w:abstractNum w:abstractNumId="14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1">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6">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8">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9">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1">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3">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4">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5">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7">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9">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2">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5">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6">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8">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9">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1">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2">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678272C"/>
    <w:multiLevelType w:val="singleLevel"/>
    <w:tmpl w:val="E9C00184"/>
    <w:lvl w:ilvl="0">
      <w:start w:val="1"/>
      <w:numFmt w:val="decimal"/>
      <w:lvlText w:val="%1)"/>
      <w:legacy w:legacy="1" w:legacySpace="0" w:legacyIndent="283"/>
      <w:lvlJc w:val="left"/>
      <w:pPr>
        <w:ind w:left="850" w:hanging="283"/>
      </w:pPr>
    </w:lvl>
  </w:abstractNum>
  <w:abstractNum w:abstractNumId="19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0">
    <w:nsid w:val="4F1052E7"/>
    <w:multiLevelType w:val="singleLevel"/>
    <w:tmpl w:val="E9C00184"/>
    <w:lvl w:ilvl="0">
      <w:start w:val="1"/>
      <w:numFmt w:val="decimal"/>
      <w:lvlText w:val="%1)"/>
      <w:legacy w:legacy="1" w:legacySpace="0" w:legacyIndent="283"/>
      <w:lvlJc w:val="left"/>
      <w:pPr>
        <w:ind w:left="850" w:hanging="283"/>
      </w:pPr>
    </w:lvl>
  </w:abstractNum>
  <w:abstractNum w:abstractNumId="22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8">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9">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2">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3">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EA07A8F"/>
    <w:multiLevelType w:val="singleLevel"/>
    <w:tmpl w:val="E9C00184"/>
    <w:lvl w:ilvl="0">
      <w:start w:val="1"/>
      <w:numFmt w:val="decimal"/>
      <w:lvlText w:val="%1)"/>
      <w:legacy w:legacy="1" w:legacySpace="0" w:legacyIndent="283"/>
      <w:lvlJc w:val="left"/>
      <w:pPr>
        <w:ind w:left="850" w:hanging="283"/>
      </w:pPr>
    </w:lvl>
  </w:abstractNum>
  <w:abstractNum w:abstractNumId="262">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3">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1">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4">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6">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6">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1">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2">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3">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5">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6">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8">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9">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1">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2">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8">
    <w:nsid w:val="73246F76"/>
    <w:multiLevelType w:val="singleLevel"/>
    <w:tmpl w:val="E9C00184"/>
    <w:lvl w:ilvl="0">
      <w:start w:val="1"/>
      <w:numFmt w:val="decimal"/>
      <w:lvlText w:val="%1)"/>
      <w:legacy w:legacy="1" w:legacySpace="0" w:legacyIndent="283"/>
      <w:lvlJc w:val="left"/>
      <w:pPr>
        <w:ind w:left="850" w:hanging="283"/>
      </w:pPr>
    </w:lvl>
  </w:abstractNum>
  <w:abstractNum w:abstractNumId="319">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7">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2">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3">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4">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6">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5"/>
  </w:num>
  <w:num w:numId="3">
    <w:abstractNumId w:val="330"/>
  </w:num>
  <w:num w:numId="4">
    <w:abstractNumId w:val="52"/>
  </w:num>
  <w:num w:numId="5">
    <w:abstractNumId w:val="138"/>
  </w:num>
  <w:num w:numId="6">
    <w:abstractNumId w:val="22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8"/>
  </w:num>
  <w:num w:numId="12">
    <w:abstractNumId w:val="150"/>
  </w:num>
  <w:num w:numId="13">
    <w:abstractNumId w:val="145"/>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2"/>
  </w:num>
  <w:num w:numId="22">
    <w:abstractNumId w:val="269"/>
  </w:num>
  <w:num w:numId="23">
    <w:abstractNumId w:val="177"/>
  </w:num>
  <w:num w:numId="24">
    <w:abstractNumId w:val="231"/>
  </w:num>
  <w:num w:numId="25">
    <w:abstractNumId w:val="82"/>
  </w:num>
  <w:num w:numId="26">
    <w:abstractNumId w:val="36"/>
  </w:num>
  <w:num w:numId="27">
    <w:abstractNumId w:val="77"/>
  </w:num>
  <w:num w:numId="28">
    <w:abstractNumId w:val="178"/>
  </w:num>
  <w:num w:numId="29">
    <w:abstractNumId w:val="294"/>
  </w:num>
  <w:num w:numId="30">
    <w:abstractNumId w:val="141"/>
  </w:num>
  <w:num w:numId="31">
    <w:abstractNumId w:val="32"/>
  </w:num>
  <w:num w:numId="32">
    <w:abstractNumId w:val="169"/>
  </w:num>
  <w:num w:numId="33">
    <w:abstractNumId w:val="81"/>
  </w:num>
  <w:num w:numId="34">
    <w:abstractNumId w:val="135"/>
  </w:num>
  <w:num w:numId="35">
    <w:abstractNumId w:val="27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1"/>
  </w:num>
  <w:num w:numId="39">
    <w:abstractNumId w:val="123"/>
  </w:num>
  <w:num w:numId="40">
    <w:abstractNumId w:val="175"/>
  </w:num>
  <w:num w:numId="41">
    <w:abstractNumId w:val="310"/>
  </w:num>
  <w:num w:numId="42">
    <w:abstractNumId w:val="167"/>
  </w:num>
  <w:num w:numId="43">
    <w:abstractNumId w:val="258"/>
  </w:num>
  <w:num w:numId="44">
    <w:abstractNumId w:val="34"/>
  </w:num>
  <w:num w:numId="45">
    <w:abstractNumId w:val="286"/>
  </w:num>
  <w:num w:numId="46">
    <w:abstractNumId w:val="104"/>
  </w:num>
  <w:num w:numId="47">
    <w:abstractNumId w:val="129"/>
  </w:num>
  <w:num w:numId="48">
    <w:abstractNumId w:val="272"/>
  </w:num>
  <w:num w:numId="49">
    <w:abstractNumId w:val="154"/>
  </w:num>
  <w:num w:numId="50">
    <w:abstractNumId w:val="279"/>
  </w:num>
  <w:num w:numId="51">
    <w:abstractNumId w:val="251"/>
  </w:num>
  <w:num w:numId="52">
    <w:abstractNumId w:val="118"/>
  </w:num>
  <w:num w:numId="53">
    <w:abstractNumId w:val="255"/>
  </w:num>
  <w:num w:numId="54">
    <w:abstractNumId w:val="60"/>
  </w:num>
  <w:num w:numId="55">
    <w:abstractNumId w:val="210"/>
  </w:num>
  <w:num w:numId="56">
    <w:abstractNumId w:val="25"/>
  </w:num>
  <w:num w:numId="57">
    <w:abstractNumId w:val="323"/>
  </w:num>
  <w:num w:numId="58">
    <w:abstractNumId w:val="334"/>
  </w:num>
  <w:num w:numId="59">
    <w:abstractNumId w:val="51"/>
  </w:num>
  <w:num w:numId="60">
    <w:abstractNumId w:val="131"/>
  </w:num>
  <w:num w:numId="61">
    <w:abstractNumId w:val="49"/>
  </w:num>
  <w:num w:numId="62">
    <w:abstractNumId w:val="224"/>
  </w:num>
  <w:num w:numId="63">
    <w:abstractNumId w:val="311"/>
  </w:num>
  <w:num w:numId="64">
    <w:abstractNumId w:val="170"/>
  </w:num>
  <w:num w:numId="65">
    <w:abstractNumId w:val="33"/>
  </w:num>
  <w:num w:numId="66">
    <w:abstractNumId w:val="181"/>
  </w:num>
  <w:num w:numId="67">
    <w:abstractNumId w:val="247"/>
  </w:num>
  <w:num w:numId="68">
    <w:abstractNumId w:val="243"/>
  </w:num>
  <w:num w:numId="69">
    <w:abstractNumId w:val="314"/>
  </w:num>
  <w:num w:numId="70">
    <w:abstractNumId w:val="295"/>
  </w:num>
  <w:num w:numId="71">
    <w:abstractNumId w:val="153"/>
  </w:num>
  <w:num w:numId="72">
    <w:abstractNumId w:val="189"/>
  </w:num>
  <w:num w:numId="73">
    <w:abstractNumId w:val="313"/>
  </w:num>
  <w:num w:numId="74">
    <w:abstractNumId w:val="70"/>
  </w:num>
  <w:num w:numId="75">
    <w:abstractNumId w:val="66"/>
  </w:num>
  <w:num w:numId="76">
    <w:abstractNumId w:val="232"/>
  </w:num>
  <w:num w:numId="77">
    <w:abstractNumId w:val="230"/>
  </w:num>
  <w:num w:numId="78">
    <w:abstractNumId w:val="305"/>
  </w:num>
  <w:num w:numId="79">
    <w:abstractNumId w:val="182"/>
  </w:num>
  <w:num w:numId="80">
    <w:abstractNumId w:val="225"/>
  </w:num>
  <w:num w:numId="81">
    <w:abstractNumId w:val="341"/>
  </w:num>
  <w:num w:numId="82">
    <w:abstractNumId w:val="307"/>
  </w:num>
  <w:num w:numId="83">
    <w:abstractNumId w:val="44"/>
  </w:num>
  <w:num w:numId="84">
    <w:abstractNumId w:val="18"/>
  </w:num>
  <w:num w:numId="85">
    <w:abstractNumId w:val="156"/>
  </w:num>
  <w:num w:numId="86">
    <w:abstractNumId w:val="200"/>
  </w:num>
  <w:num w:numId="87">
    <w:abstractNumId w:val="263"/>
  </w:num>
  <w:num w:numId="88">
    <w:abstractNumId w:val="180"/>
  </w:num>
  <w:num w:numId="89">
    <w:abstractNumId w:val="148"/>
  </w:num>
  <w:num w:numId="90">
    <w:abstractNumId w:val="24"/>
  </w:num>
  <w:num w:numId="91">
    <w:abstractNumId w:val="79"/>
  </w:num>
  <w:num w:numId="92">
    <w:abstractNumId w:val="246"/>
  </w:num>
  <w:num w:numId="93">
    <w:abstractNumId w:val="144"/>
  </w:num>
  <w:num w:numId="94">
    <w:abstractNumId w:val="101"/>
  </w:num>
  <w:num w:numId="95">
    <w:abstractNumId w:val="285"/>
  </w:num>
  <w:num w:numId="96">
    <w:abstractNumId w:val="337"/>
  </w:num>
  <w:num w:numId="97">
    <w:abstractNumId w:val="74"/>
  </w:num>
  <w:num w:numId="98">
    <w:abstractNumId w:val="343"/>
  </w:num>
  <w:num w:numId="99">
    <w:abstractNumId w:val="198"/>
  </w:num>
  <w:num w:numId="100">
    <w:abstractNumId w:val="160"/>
  </w:num>
  <w:num w:numId="101">
    <w:abstractNumId w:val="174"/>
  </w:num>
  <w:num w:numId="102">
    <w:abstractNumId w:val="14"/>
  </w:num>
  <w:num w:numId="103">
    <w:abstractNumId w:val="312"/>
  </w:num>
  <w:num w:numId="104">
    <w:abstractNumId w:val="42"/>
  </w:num>
  <w:num w:numId="105">
    <w:abstractNumId w:val="257"/>
  </w:num>
  <w:num w:numId="106">
    <w:abstractNumId w:val="105"/>
  </w:num>
  <w:num w:numId="107">
    <w:abstractNumId w:val="289"/>
  </w:num>
  <w:num w:numId="108">
    <w:abstractNumId w:val="186"/>
  </w:num>
  <w:num w:numId="109">
    <w:abstractNumId w:val="217"/>
  </w:num>
  <w:num w:numId="110">
    <w:abstractNumId w:val="86"/>
  </w:num>
  <w:num w:numId="111">
    <w:abstractNumId w:val="254"/>
  </w:num>
  <w:num w:numId="112">
    <w:abstractNumId w:val="168"/>
  </w:num>
  <w:num w:numId="113">
    <w:abstractNumId w:val="30"/>
  </w:num>
  <w:num w:numId="114">
    <w:abstractNumId w:val="43"/>
  </w:num>
  <w:num w:numId="115">
    <w:abstractNumId w:val="319"/>
  </w:num>
  <w:num w:numId="116">
    <w:abstractNumId w:val="329"/>
  </w:num>
  <w:num w:numId="117">
    <w:abstractNumId w:val="93"/>
  </w:num>
  <w:num w:numId="118">
    <w:abstractNumId w:val="306"/>
  </w:num>
  <w:num w:numId="119">
    <w:abstractNumId w:val="287"/>
  </w:num>
  <w:num w:numId="120">
    <w:abstractNumId w:val="28"/>
  </w:num>
  <w:num w:numId="121">
    <w:abstractNumId w:val="26"/>
  </w:num>
  <w:num w:numId="122">
    <w:abstractNumId w:val="62"/>
  </w:num>
  <w:num w:numId="123">
    <w:abstractNumId w:val="320"/>
  </w:num>
  <w:num w:numId="124">
    <w:abstractNumId w:val="236"/>
  </w:num>
  <w:num w:numId="125">
    <w:abstractNumId w:val="265"/>
  </w:num>
  <w:num w:numId="126">
    <w:abstractNumId w:val="208"/>
  </w:num>
  <w:num w:numId="127">
    <w:abstractNumId w:val="245"/>
  </w:num>
  <w:num w:numId="128">
    <w:abstractNumId w:val="71"/>
  </w:num>
  <w:num w:numId="129">
    <w:abstractNumId w:val="161"/>
  </w:num>
  <w:num w:numId="130">
    <w:abstractNumId w:val="282"/>
  </w:num>
  <w:num w:numId="131">
    <w:abstractNumId w:val="209"/>
  </w:num>
  <w:num w:numId="132">
    <w:abstractNumId w:val="302"/>
  </w:num>
  <w:num w:numId="133">
    <w:abstractNumId w:val="237"/>
  </w:num>
  <w:num w:numId="134">
    <w:abstractNumId w:val="281"/>
  </w:num>
  <w:num w:numId="135">
    <w:abstractNumId w:val="23"/>
  </w:num>
  <w:num w:numId="136">
    <w:abstractNumId w:val="134"/>
  </w:num>
  <w:num w:numId="137">
    <w:abstractNumId w:val="29"/>
  </w:num>
  <w:num w:numId="138">
    <w:abstractNumId w:val="240"/>
  </w:num>
  <w:num w:numId="139">
    <w:abstractNumId w:val="336"/>
  </w:num>
  <w:num w:numId="140">
    <w:abstractNumId w:val="35"/>
  </w:num>
  <w:num w:numId="141">
    <w:abstractNumId w:val="274"/>
  </w:num>
  <w:num w:numId="142">
    <w:abstractNumId w:val="303"/>
  </w:num>
  <w:num w:numId="143">
    <w:abstractNumId w:val="344"/>
  </w:num>
  <w:num w:numId="144">
    <w:abstractNumId w:val="61"/>
  </w:num>
  <w:num w:numId="145">
    <w:abstractNumId w:val="214"/>
  </w:num>
  <w:num w:numId="146">
    <w:abstractNumId w:val="328"/>
  </w:num>
  <w:num w:numId="147">
    <w:abstractNumId w:val="31"/>
  </w:num>
  <w:num w:numId="148">
    <w:abstractNumId w:val="122"/>
  </w:num>
  <w:num w:numId="149">
    <w:abstractNumId w:val="267"/>
  </w:num>
  <w:num w:numId="150">
    <w:abstractNumId w:val="133"/>
  </w:num>
  <w:num w:numId="151">
    <w:abstractNumId w:val="276"/>
  </w:num>
  <w:num w:numId="152">
    <w:abstractNumId w:val="218"/>
  </w:num>
  <w:num w:numId="153">
    <w:abstractNumId w:val="124"/>
  </w:num>
  <w:num w:numId="154">
    <w:abstractNumId w:val="80"/>
  </w:num>
  <w:num w:numId="155">
    <w:abstractNumId w:val="164"/>
  </w:num>
  <w:num w:numId="156">
    <w:abstractNumId w:val="324"/>
  </w:num>
  <w:num w:numId="157">
    <w:abstractNumId w:val="203"/>
  </w:num>
  <w:num w:numId="158">
    <w:abstractNumId w:val="226"/>
  </w:num>
  <w:num w:numId="159">
    <w:abstractNumId w:val="120"/>
  </w:num>
  <w:num w:numId="160">
    <w:abstractNumId w:val="201"/>
  </w:num>
  <w:num w:numId="161">
    <w:abstractNumId w:val="339"/>
  </w:num>
  <w:num w:numId="162">
    <w:abstractNumId w:val="72"/>
  </w:num>
  <w:num w:numId="163">
    <w:abstractNumId w:val="157"/>
  </w:num>
  <w:num w:numId="164">
    <w:abstractNumId w:val="216"/>
  </w:num>
  <w:num w:numId="165">
    <w:abstractNumId w:val="143"/>
  </w:num>
  <w:num w:numId="166">
    <w:abstractNumId w:val="106"/>
  </w:num>
  <w:num w:numId="167">
    <w:abstractNumId w:val="212"/>
  </w:num>
  <w:num w:numId="168">
    <w:abstractNumId w:val="250"/>
  </w:num>
  <w:num w:numId="169">
    <w:abstractNumId w:val="176"/>
  </w:num>
  <w:num w:numId="170">
    <w:abstractNumId w:val="91"/>
  </w:num>
  <w:num w:numId="171">
    <w:abstractNumId w:val="159"/>
  </w:num>
  <w:num w:numId="172">
    <w:abstractNumId w:val="252"/>
  </w:num>
  <w:num w:numId="173">
    <w:abstractNumId w:val="102"/>
  </w:num>
  <w:num w:numId="174">
    <w:abstractNumId w:val="211"/>
  </w:num>
  <w:num w:numId="175">
    <w:abstractNumId w:val="316"/>
  </w:num>
  <w:num w:numId="176">
    <w:abstractNumId w:val="244"/>
  </w:num>
  <w:num w:numId="177">
    <w:abstractNumId w:val="327"/>
  </w:num>
  <w:num w:numId="178">
    <w:abstractNumId w:val="309"/>
  </w:num>
  <w:num w:numId="179">
    <w:abstractNumId w:val="338"/>
  </w:num>
  <w:num w:numId="180">
    <w:abstractNumId w:val="333"/>
  </w:num>
  <w:num w:numId="181">
    <w:abstractNumId w:val="173"/>
  </w:num>
  <w:num w:numId="182">
    <w:abstractNumId w:val="39"/>
  </w:num>
  <w:num w:numId="183">
    <w:abstractNumId w:val="291"/>
  </w:num>
  <w:num w:numId="184">
    <w:abstractNumId w:val="321"/>
  </w:num>
  <w:num w:numId="185">
    <w:abstractNumId w:val="56"/>
  </w:num>
  <w:num w:numId="186">
    <w:abstractNumId w:val="335"/>
  </w:num>
  <w:num w:numId="187">
    <w:abstractNumId w:val="266"/>
  </w:num>
  <w:num w:numId="188">
    <w:abstractNumId w:val="12"/>
  </w:num>
  <w:num w:numId="189">
    <w:abstractNumId w:val="45"/>
  </w:num>
  <w:num w:numId="190">
    <w:abstractNumId w:val="331"/>
  </w:num>
  <w:num w:numId="191">
    <w:abstractNumId w:val="138"/>
    <w:lvlOverride w:ilvl="0">
      <w:startOverride w:val="1"/>
    </w:lvlOverride>
  </w:num>
  <w:num w:numId="192">
    <w:abstractNumId w:val="138"/>
    <w:lvlOverride w:ilvl="0">
      <w:startOverride w:val="1"/>
    </w:lvlOverride>
  </w:num>
  <w:num w:numId="193">
    <w:abstractNumId w:val="138"/>
  </w:num>
  <w:num w:numId="194">
    <w:abstractNumId w:val="138"/>
    <w:lvlOverride w:ilvl="0">
      <w:startOverride w:val="1"/>
    </w:lvlOverride>
  </w:num>
  <w:num w:numId="195">
    <w:abstractNumId w:val="138"/>
    <w:lvlOverride w:ilvl="0">
      <w:startOverride w:val="1"/>
    </w:lvlOverride>
  </w:num>
  <w:num w:numId="196">
    <w:abstractNumId w:val="138"/>
    <w:lvlOverride w:ilvl="0">
      <w:startOverride w:val="1"/>
    </w:lvlOverride>
  </w:num>
  <w:num w:numId="197">
    <w:abstractNumId w:val="138"/>
    <w:lvlOverride w:ilvl="0">
      <w:startOverride w:val="1"/>
    </w:lvlOverride>
  </w:num>
  <w:num w:numId="198">
    <w:abstractNumId w:val="138"/>
    <w:lvlOverride w:ilvl="0">
      <w:startOverride w:val="1"/>
    </w:lvlOverride>
  </w:num>
  <w:num w:numId="199">
    <w:abstractNumId w:val="138"/>
    <w:lvlOverride w:ilvl="0">
      <w:startOverride w:val="1"/>
    </w:lvlOverride>
  </w:num>
  <w:num w:numId="200">
    <w:abstractNumId w:val="138"/>
    <w:lvlOverride w:ilvl="0">
      <w:startOverride w:val="1"/>
    </w:lvlOverride>
  </w:num>
  <w:num w:numId="201">
    <w:abstractNumId w:val="138"/>
    <w:lvlOverride w:ilvl="0">
      <w:startOverride w:val="1"/>
    </w:lvlOverride>
  </w:num>
  <w:num w:numId="202">
    <w:abstractNumId w:val="138"/>
    <w:lvlOverride w:ilvl="0">
      <w:startOverride w:val="1"/>
    </w:lvlOverride>
  </w:num>
  <w:num w:numId="203">
    <w:abstractNumId w:val="138"/>
    <w:lvlOverride w:ilvl="0">
      <w:startOverride w:val="1"/>
    </w:lvlOverride>
  </w:num>
  <w:num w:numId="204">
    <w:abstractNumId w:val="138"/>
    <w:lvlOverride w:ilvl="0">
      <w:startOverride w:val="1"/>
    </w:lvlOverride>
  </w:num>
  <w:num w:numId="205">
    <w:abstractNumId w:val="138"/>
    <w:lvlOverride w:ilvl="0">
      <w:startOverride w:val="1"/>
    </w:lvlOverride>
  </w:num>
  <w:num w:numId="206">
    <w:abstractNumId w:val="227"/>
  </w:num>
  <w:num w:numId="207">
    <w:abstractNumId w:val="138"/>
    <w:lvlOverride w:ilvl="0">
      <w:startOverride w:val="1"/>
    </w:lvlOverride>
  </w:num>
  <w:num w:numId="208">
    <w:abstractNumId w:val="138"/>
    <w:lvlOverride w:ilvl="0">
      <w:startOverride w:val="1"/>
    </w:lvlOverride>
  </w:num>
  <w:num w:numId="209">
    <w:abstractNumId w:val="132"/>
  </w:num>
  <w:num w:numId="210">
    <w:abstractNumId w:val="130"/>
  </w:num>
  <w:num w:numId="211">
    <w:abstractNumId w:val="76"/>
  </w:num>
  <w:num w:numId="212">
    <w:abstractNumId w:val="183"/>
  </w:num>
  <w:num w:numId="213">
    <w:abstractNumId w:val="158"/>
  </w:num>
  <w:num w:numId="214">
    <w:abstractNumId w:val="75"/>
  </w:num>
  <w:num w:numId="215">
    <w:abstractNumId w:val="215"/>
  </w:num>
  <w:num w:numId="216">
    <w:abstractNumId w:val="138"/>
    <w:lvlOverride w:ilvl="0">
      <w:startOverride w:val="1"/>
    </w:lvlOverride>
  </w:num>
  <w:num w:numId="217">
    <w:abstractNumId w:val="138"/>
    <w:lvlOverride w:ilvl="0">
      <w:startOverride w:val="1"/>
    </w:lvlOverride>
  </w:num>
  <w:num w:numId="218">
    <w:abstractNumId w:val="222"/>
    <w:lvlOverride w:ilvl="0">
      <w:startOverride w:val="1"/>
    </w:lvlOverride>
  </w:num>
  <w:num w:numId="219">
    <w:abstractNumId w:val="138"/>
    <w:lvlOverride w:ilvl="0">
      <w:startOverride w:val="1"/>
    </w:lvlOverride>
  </w:num>
  <w:num w:numId="220">
    <w:abstractNumId w:val="17"/>
  </w:num>
  <w:num w:numId="221">
    <w:abstractNumId w:val="109"/>
  </w:num>
  <w:num w:numId="222">
    <w:abstractNumId w:val="0"/>
  </w:num>
  <w:num w:numId="223">
    <w:abstractNumId w:val="199"/>
  </w:num>
  <w:num w:numId="224">
    <w:abstractNumId w:val="270"/>
  </w:num>
  <w:num w:numId="225">
    <w:abstractNumId w:val="330"/>
  </w:num>
  <w:num w:numId="226">
    <w:abstractNumId w:val="41"/>
  </w:num>
  <w:num w:numId="227">
    <w:abstractNumId w:val="292"/>
  </w:num>
  <w:num w:numId="228">
    <w:abstractNumId w:val="256"/>
  </w:num>
  <w:num w:numId="229">
    <w:abstractNumId w:val="138"/>
    <w:lvlOverride w:ilvl="0">
      <w:startOverride w:val="1"/>
    </w:lvlOverride>
  </w:num>
  <w:num w:numId="230">
    <w:abstractNumId w:val="138"/>
    <w:lvlOverride w:ilvl="0">
      <w:startOverride w:val="1"/>
    </w:lvlOverride>
  </w:num>
  <w:num w:numId="231">
    <w:abstractNumId w:val="138"/>
    <w:lvlOverride w:ilvl="0">
      <w:startOverride w:val="1"/>
    </w:lvlOverride>
  </w:num>
  <w:num w:numId="232">
    <w:abstractNumId w:val="253"/>
  </w:num>
  <w:num w:numId="233">
    <w:abstractNumId w:val="280"/>
  </w:num>
  <w:num w:numId="234">
    <w:abstractNumId w:val="213"/>
  </w:num>
  <w:num w:numId="235">
    <w:abstractNumId w:val="193"/>
  </w:num>
  <w:num w:numId="236">
    <w:abstractNumId w:val="268"/>
  </w:num>
  <w:num w:numId="237">
    <w:abstractNumId w:val="242"/>
  </w:num>
  <w:num w:numId="238">
    <w:abstractNumId w:val="95"/>
  </w:num>
  <w:num w:numId="239">
    <w:abstractNumId w:val="138"/>
    <w:lvlOverride w:ilvl="0">
      <w:startOverride w:val="1"/>
    </w:lvlOverride>
  </w:num>
  <w:num w:numId="240">
    <w:abstractNumId w:val="235"/>
  </w:num>
  <w:num w:numId="241">
    <w:abstractNumId w:val="342"/>
  </w:num>
  <w:num w:numId="242">
    <w:abstractNumId w:val="191"/>
  </w:num>
  <w:num w:numId="243">
    <w:abstractNumId w:val="342"/>
  </w:num>
  <w:num w:numId="244">
    <w:abstractNumId w:val="48"/>
  </w:num>
  <w:num w:numId="245">
    <w:abstractNumId w:val="325"/>
  </w:num>
  <w:num w:numId="246">
    <w:abstractNumId w:val="47"/>
  </w:num>
  <w:num w:numId="247">
    <w:abstractNumId w:val="142"/>
  </w:num>
  <w:num w:numId="248">
    <w:abstractNumId w:val="322"/>
  </w:num>
  <w:num w:numId="249">
    <w:abstractNumId w:val="284"/>
  </w:num>
  <w:num w:numId="250">
    <w:abstractNumId w:val="288"/>
  </w:num>
  <w:num w:numId="251">
    <w:abstractNumId w:val="194"/>
  </w:num>
  <w:num w:numId="252">
    <w:abstractNumId w:val="53"/>
  </w:num>
  <w:num w:numId="253">
    <w:abstractNumId w:val="206"/>
  </w:num>
  <w:num w:numId="254">
    <w:abstractNumId w:val="172"/>
  </w:num>
  <w:num w:numId="255">
    <w:abstractNumId w:val="68"/>
  </w:num>
  <w:num w:numId="256">
    <w:abstractNumId w:val="138"/>
    <w:lvlOverride w:ilvl="0">
      <w:startOverride w:val="1"/>
    </w:lvlOverride>
  </w:num>
  <w:num w:numId="257">
    <w:abstractNumId w:val="96"/>
  </w:num>
  <w:num w:numId="258">
    <w:abstractNumId w:val="140"/>
  </w:num>
  <w:num w:numId="259">
    <w:abstractNumId w:val="223"/>
  </w:num>
  <w:num w:numId="260">
    <w:abstractNumId w:val="40"/>
  </w:num>
  <w:num w:numId="261">
    <w:abstractNumId w:val="187"/>
  </w:num>
  <w:num w:numId="262">
    <w:abstractNumId w:val="115"/>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7"/>
  </w:num>
  <w:num w:numId="265">
    <w:abstractNumId w:val="119"/>
  </w:num>
  <w:num w:numId="266">
    <w:abstractNumId w:val="137"/>
  </w:num>
  <w:num w:numId="267">
    <w:abstractNumId w:val="19"/>
  </w:num>
  <w:num w:numId="268">
    <w:abstractNumId w:val="221"/>
  </w:num>
  <w:num w:numId="269">
    <w:abstractNumId w:val="330"/>
  </w:num>
  <w:num w:numId="270">
    <w:abstractNumId w:val="113"/>
  </w:num>
  <w:num w:numId="271">
    <w:abstractNumId w:val="151"/>
  </w:num>
  <w:num w:numId="272">
    <w:abstractNumId w:val="311"/>
  </w:num>
  <w:num w:numId="273">
    <w:abstractNumId w:val="311"/>
  </w:num>
  <w:num w:numId="274">
    <w:abstractNumId w:val="21"/>
  </w:num>
  <w:num w:numId="275">
    <w:abstractNumId w:val="220"/>
  </w:num>
  <w:num w:numId="276">
    <w:abstractNumId w:val="67"/>
  </w:num>
  <w:num w:numId="277">
    <w:abstractNumId w:val="318"/>
  </w:num>
  <w:num w:numId="278">
    <w:abstractNumId w:val="195"/>
  </w:num>
  <w:num w:numId="279">
    <w:abstractNumId w:val="261"/>
  </w:num>
  <w:num w:numId="280">
    <w:abstractNumId w:val="83"/>
  </w:num>
  <w:num w:numId="281">
    <w:abstractNumId w:val="290"/>
  </w:num>
  <w:num w:numId="282">
    <w:abstractNumId w:val="139"/>
  </w:num>
  <w:num w:numId="283">
    <w:abstractNumId w:val="194"/>
  </w:num>
  <w:num w:numId="284">
    <w:abstractNumId w:val="204"/>
  </w:num>
  <w:num w:numId="285">
    <w:abstractNumId w:val="100"/>
  </w:num>
  <w:num w:numId="286">
    <w:abstractNumId w:val="196"/>
  </w:num>
  <w:num w:numId="287">
    <w:abstractNumId w:val="184"/>
  </w:num>
  <w:num w:numId="288">
    <w:abstractNumId w:val="229"/>
  </w:num>
  <w:num w:numId="289">
    <w:abstractNumId w:val="54"/>
  </w:num>
  <w:num w:numId="290">
    <w:abstractNumId w:val="84"/>
  </w:num>
  <w:num w:numId="291">
    <w:abstractNumId w:val="87"/>
  </w:num>
  <w:num w:numId="292">
    <w:abstractNumId w:val="90"/>
  </w:num>
  <w:num w:numId="293">
    <w:abstractNumId w:val="278"/>
  </w:num>
  <w:num w:numId="294">
    <w:abstractNumId w:val="58"/>
  </w:num>
  <w:num w:numId="295">
    <w:abstractNumId w:val="103"/>
  </w:num>
  <w:num w:numId="296">
    <w:abstractNumId w:val="311"/>
  </w:num>
  <w:num w:numId="297">
    <w:abstractNumId w:val="111"/>
  </w:num>
  <w:num w:numId="298">
    <w:abstractNumId w:val="155"/>
  </w:num>
  <w:num w:numId="299">
    <w:abstractNumId w:val="78"/>
  </w:num>
  <w:num w:numId="300">
    <w:abstractNumId w:val="108"/>
  </w:num>
  <w:num w:numId="301">
    <w:abstractNumId w:val="330"/>
  </w:num>
  <w:num w:numId="302">
    <w:abstractNumId w:val="340"/>
  </w:num>
  <w:num w:numId="303">
    <w:abstractNumId w:val="297"/>
  </w:num>
  <w:num w:numId="304">
    <w:abstractNumId w:val="97"/>
  </w:num>
  <w:num w:numId="305">
    <w:abstractNumId w:val="207"/>
  </w:num>
  <w:num w:numId="306">
    <w:abstractNumId w:val="149"/>
  </w:num>
  <w:num w:numId="307">
    <w:abstractNumId w:val="165"/>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5"/>
  </w:num>
  <w:num w:numId="310">
    <w:abstractNumId w:val="115"/>
  </w:num>
  <w:num w:numId="311">
    <w:abstractNumId w:val="219"/>
  </w:num>
  <w:num w:numId="312">
    <w:abstractNumId w:val="273"/>
  </w:num>
  <w:num w:numId="313">
    <w:abstractNumId w:val="233"/>
  </w:num>
  <w:num w:numId="314">
    <w:abstractNumId w:val="300"/>
  </w:num>
  <w:num w:numId="315">
    <w:abstractNumId w:val="15"/>
  </w:num>
  <w:num w:numId="316">
    <w:abstractNumId w:val="152"/>
  </w:num>
  <w:num w:numId="317">
    <w:abstractNumId w:val="239"/>
  </w:num>
  <w:num w:numId="318">
    <w:abstractNumId w:val="115"/>
  </w:num>
  <w:num w:numId="319">
    <w:abstractNumId w:val="46"/>
  </w:num>
  <w:num w:numId="320">
    <w:abstractNumId w:val="110"/>
  </w:num>
  <w:num w:numId="321">
    <w:abstractNumId w:val="65"/>
  </w:num>
  <w:num w:numId="322">
    <w:abstractNumId w:val="296"/>
  </w:num>
  <w:num w:numId="323">
    <w:abstractNumId w:val="301"/>
  </w:num>
  <w:num w:numId="324">
    <w:abstractNumId w:val="311"/>
  </w:num>
  <w:num w:numId="325">
    <w:abstractNumId w:val="264"/>
  </w:num>
  <w:num w:numId="326">
    <w:abstractNumId w:val="27"/>
  </w:num>
  <w:num w:numId="327">
    <w:abstractNumId w:val="20"/>
  </w:num>
  <w:num w:numId="328">
    <w:abstractNumId w:val="114"/>
  </w:num>
  <w:num w:numId="329">
    <w:abstractNumId w:val="115"/>
  </w:num>
  <w:num w:numId="330">
    <w:abstractNumId w:val="179"/>
  </w:num>
  <w:num w:numId="331">
    <w:abstractNumId w:val="73"/>
  </w:num>
  <w:num w:numId="332">
    <w:abstractNumId w:val="13"/>
  </w:num>
  <w:num w:numId="333">
    <w:abstractNumId w:val="125"/>
  </w:num>
  <w:num w:numId="334">
    <w:abstractNumId w:val="205"/>
  </w:num>
  <w:num w:numId="335">
    <w:abstractNumId w:val="55"/>
  </w:num>
  <w:num w:numId="336">
    <w:abstractNumId w:val="197"/>
  </w:num>
  <w:num w:numId="337">
    <w:abstractNumId w:val="98"/>
  </w:num>
  <w:num w:numId="338">
    <w:abstractNumId w:val="99"/>
  </w:num>
  <w:num w:numId="339">
    <w:abstractNumId w:val="57"/>
  </w:num>
  <w:num w:numId="340">
    <w:abstractNumId w:val="112"/>
  </w:num>
  <w:num w:numId="341">
    <w:abstractNumId w:val="222"/>
    <w:lvlOverride w:ilvl="0">
      <w:startOverride w:val="1"/>
    </w:lvlOverride>
  </w:num>
  <w:num w:numId="342">
    <w:abstractNumId w:val="222"/>
    <w:lvlOverride w:ilvl="0">
      <w:startOverride w:val="1"/>
    </w:lvlOverride>
  </w:num>
  <w:num w:numId="343">
    <w:abstractNumId w:val="222"/>
    <w:lvlOverride w:ilvl="0">
      <w:startOverride w:val="1"/>
    </w:lvlOverride>
  </w:num>
  <w:num w:numId="344">
    <w:abstractNumId w:val="222"/>
    <w:lvlOverride w:ilvl="0">
      <w:startOverride w:val="1"/>
    </w:lvlOverride>
  </w:num>
  <w:num w:numId="345">
    <w:abstractNumId w:val="138"/>
    <w:lvlOverride w:ilvl="0">
      <w:startOverride w:val="1"/>
    </w:lvlOverride>
  </w:num>
  <w:num w:numId="346">
    <w:abstractNumId w:val="138"/>
    <w:lvlOverride w:ilvl="0">
      <w:startOverride w:val="1"/>
    </w:lvlOverride>
  </w:num>
  <w:num w:numId="347">
    <w:abstractNumId w:val="238"/>
  </w:num>
  <w:num w:numId="348">
    <w:abstractNumId w:val="115"/>
  </w:num>
  <w:num w:numId="349">
    <w:abstractNumId w:val="166"/>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6"/>
  </w:num>
  <w:num w:numId="354">
    <w:abstractNumId w:val="116"/>
  </w:num>
  <w:num w:numId="355">
    <w:abstractNumId w:val="304"/>
  </w:num>
  <w:num w:numId="356">
    <w:abstractNumId w:val="332"/>
  </w:num>
  <w:num w:numId="357">
    <w:abstractNumId w:val="147"/>
  </w:num>
  <w:num w:numId="358">
    <w:abstractNumId w:val="38"/>
  </w:num>
  <w:num w:numId="359">
    <w:abstractNumId w:val="259"/>
  </w:num>
  <w:num w:numId="360">
    <w:abstractNumId w:val="308"/>
  </w:num>
  <w:num w:numId="361">
    <w:abstractNumId w:val="163"/>
  </w:num>
  <w:num w:numId="362">
    <w:abstractNumId w:val="293"/>
  </w:num>
  <w:num w:numId="363">
    <w:abstractNumId w:val="202"/>
  </w:num>
  <w:num w:numId="364">
    <w:abstractNumId w:val="126"/>
  </w:num>
  <w:num w:numId="365">
    <w:abstractNumId w:val="121"/>
  </w:num>
  <w:num w:numId="366">
    <w:abstractNumId w:val="3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6"/>
  </w:num>
  <w:num w:numId="368">
    <w:abstractNumId w:val="190"/>
  </w:num>
  <w:num w:numId="369">
    <w:abstractNumId w:val="64"/>
  </w:num>
  <w:num w:numId="370">
    <w:abstractNumId w:val="22"/>
  </w:num>
  <w:num w:numId="371">
    <w:abstractNumId w:val="299"/>
  </w:num>
  <w:num w:numId="372">
    <w:abstractNumId w:val="271"/>
  </w:num>
  <w:num w:numId="373">
    <w:abstractNumId w:val="50"/>
  </w:num>
  <w:num w:numId="374">
    <w:abstractNumId w:val="241"/>
  </w:num>
  <w:num w:numId="375">
    <w:abstractNumId w:val="94"/>
  </w:num>
  <w:num w:numId="376">
    <w:abstractNumId w:val="346"/>
  </w:num>
  <w:num w:numId="377">
    <w:abstractNumId w:val="283"/>
  </w:num>
  <w:num w:numId="378">
    <w:abstractNumId w:val="315"/>
  </w:num>
  <w:num w:numId="379">
    <w:abstractNumId w:val="249"/>
  </w:num>
  <w:num w:numId="380">
    <w:abstractNumId w:val="317"/>
  </w:num>
  <w:num w:numId="381">
    <w:abstractNumId w:val="248"/>
  </w:num>
  <w:num w:numId="382">
    <w:abstractNumId w:val="275"/>
  </w:num>
  <w:num w:numId="383">
    <w:abstractNumId w:val="330"/>
  </w:num>
  <w:num w:numId="384">
    <w:abstractNumId w:val="146"/>
  </w:num>
  <w:num w:numId="385">
    <w:abstractNumId w:val="194"/>
  </w:num>
  <w:num w:numId="386">
    <w:abstractNumId w:val="115"/>
  </w:num>
  <w:num w:numId="387">
    <w:abstractNumId w:val="85"/>
  </w:num>
  <w:num w:numId="388">
    <w:abstractNumId w:val="37"/>
  </w:num>
  <w:num w:numId="389">
    <w:abstractNumId w:val="185"/>
  </w:num>
  <w:num w:numId="390">
    <w:abstractNumId w:val="298"/>
  </w:num>
  <w:num w:numId="391">
    <w:abstractNumId w:val="260"/>
  </w:num>
  <w:num w:numId="392">
    <w:abstractNumId w:val="128"/>
  </w:num>
  <w:num w:numId="393">
    <w:abstractNumId w:val="162"/>
  </w:num>
  <w:num w:numId="394">
    <w:abstractNumId w:val="234"/>
  </w:num>
  <w:num w:numId="39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2"/>
  </w:num>
  <w:num w:numId="397">
    <w:abstractNumId w:val="63"/>
  </w:num>
  <w:num w:numId="398">
    <w:abstractNumId w:val="115"/>
  </w:num>
  <w:num w:numId="399">
    <w:abstractNumId w:val="107"/>
  </w:num>
  <w:num w:numId="400">
    <w:abstractNumId w:val="127"/>
  </w:num>
  <w:num w:numId="401">
    <w:abstractNumId w:val="115"/>
  </w:num>
  <w:num w:numId="402">
    <w:abstractNumId w:val="115"/>
  </w:num>
  <w:num w:numId="403">
    <w:abstractNumId w:val="192"/>
  </w:num>
  <w:num w:numId="404">
    <w:abstractNumId w:val="345"/>
  </w:num>
  <w:num w:numId="40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89"/>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5"/>
        <o:r id="V:Rule2" type="connector" idref="#AutoShape 1858"/>
        <o:r id="V:Rule3" type="connector" idref="#_x0000_s1358">
          <o:proxy start="" idref="#_x0000_s1351" connectloc="2"/>
          <o:proxy end="" idref="#_x0000_s1353" connectloc="0"/>
        </o:r>
        <o:r id="V:Rule4" type="connector" idref="#AutoShape 1863"/>
        <o:r id="V:Rule5" type="connector" idref="#Connettore 2 15"/>
        <o:r id="V:Rule6" type="connector" idref="#_x0000_s1366">
          <o:proxy start="" idref="#_x0000_s1362" connectloc="1"/>
        </o:r>
        <o:r id="V:Rule7" type="connector" idref="#AutoShape 1859"/>
        <o:r id="V:Rule8" type="connector" idref="#_x0000_s1343">
          <o:proxy start="" idref="#_x0000_s1340" connectloc="1"/>
        </o:r>
        <o:r id="V:Rule9" type="connector" idref="#_x0000_s1346">
          <o:proxy start="" idref="#_x0000_s1342" connectloc="1"/>
        </o:r>
        <o:r id="V:Rule10" type="connector" idref="#Connettore 2 24"/>
        <o:r id="V:Rule11" type="connector" idref="#_x0000_s1336">
          <o:proxy start="" idref="#_x0000_s1330" connectloc="2"/>
          <o:proxy end="" idref="#_x0000_s1331" connectloc="0"/>
        </o:r>
        <o:r id="V:Rule12" type="connector" idref="#_x0000_s1359">
          <o:proxy start="" idref="#_x0000_s1353" connectloc="2"/>
          <o:proxy end="" idref="#_x0000_s1354" connectloc="0"/>
        </o:r>
        <o:r id="V:Rule13" type="connector" idref="#_x0000_s1347">
          <o:proxy start="" idref="#_x0000_s1342" connectloc="1"/>
        </o:r>
        <o:r id="V:Rule14" type="connector" idref="#_x0000_s1367">
          <o:proxy start="" idref="#_x0000_s1363" connectloc="1"/>
        </o:r>
        <o:r id="V:Rule15" type="connector" idref="#_x0000_s1364">
          <o:proxy start="" idref="#_x0000_s1361" connectloc="1"/>
        </o:r>
        <o:r id="V:Rule16" type="connector" idref="#Connettore 2 21"/>
        <o:r id="V:Rule17" type="connector" idref="#AutoShape 1869"/>
        <o:r id="V:Rule18" type="connector" idref="#Connettore 2 28"/>
        <o:r id="V:Rule19" type="connector" idref="#AutoShape 1861"/>
        <o:r id="V:Rule20" type="connector" idref="#_x0000_s1344">
          <o:proxy start="" idref="#_x0000_s1341" connectloc="1"/>
        </o:r>
        <o:r id="V:Rule21" type="connector" idref="#_x0000_s1335">
          <o:proxy start="" idref="#_x0000_s1329" connectloc="2"/>
          <o:proxy end="" idref="#_x0000_s1330" connectloc="0"/>
        </o:r>
        <o:r id="V:Rule22" type="connector" idref="#_x0000_s1337">
          <o:proxy start="" idref="#_x0000_s1330" connectloc="2"/>
          <o:proxy end="" idref="#_x0000_s1332" connectloc="0"/>
        </o:r>
        <o:r id="V:Rule23" type="connector" idref="#Connettore 2 7"/>
        <o:r id="V:Rule24" type="connector" idref="#_x0000_s1356">
          <o:proxy start="" idref="#_x0000_s1350" connectloc="2"/>
          <o:proxy end="" idref="#_x0000_s1351" connectloc="0"/>
        </o:r>
        <o:r id="V:Rule25" type="connector" idref="#AutoShape 1650"/>
        <o:r id="V:Rule26" type="connector" idref="#_x0000_s1345">
          <o:proxy start="" idref="#_x0000_s1341" connectloc="1"/>
        </o:r>
        <o:r id="V:Rule27" type="connector" idref="#_x0000_s1339">
          <o:proxy start="" idref="#_x0000_s1332" connectloc="2"/>
          <o:proxy end="" idref="#_x0000_s1334" connectloc="0"/>
        </o:r>
        <o:r id="V:Rule28" type="connector" idref="#AutoShape 1878"/>
        <o:r id="V:Rule29" type="connector" idref="#AutoShape 1655"/>
        <o:r id="V:Rule30" type="connector" idref="#_x0000_s1338">
          <o:proxy start="" idref="#_x0000_s1332" connectloc="2"/>
          <o:proxy end="" idref="#_x0000_s1333" connectloc="0"/>
        </o:r>
        <o:r id="V:Rule31" type="connector" idref="#AutoShape 1654"/>
        <o:r id="V:Rule32" type="connector" idref="#_x0000_s1357">
          <o:proxy start="" idref="#_x0000_s1351" connectloc="2"/>
          <o:proxy end="" idref="#_x0000_s1352" connectloc="0"/>
        </o:r>
        <o:r id="V:Rule33" type="connector" idref="#_x0000_s1365">
          <o:proxy start="" idref="#_x0000_s1362" connectloc="1"/>
        </o:r>
        <o:r id="V:Rule34" type="connector" idref="#AutoShape 1870"/>
        <o:r id="V:Rule35" type="connector" idref="#AutoShape 1877"/>
        <o:r id="V:Rule36" type="connector" idref="#Connettore 2 18"/>
        <o:r id="V:Rule37" type="connector" idref="#AutoShape 1856"/>
        <o:r id="V:Rule38" type="connector" idref="#_x0000_s1360">
          <o:proxy start="" idref="#_x0000_s1353" connectloc="2"/>
          <o:proxy end="" idref="#_x0000_s1355" connectloc="0"/>
        </o:r>
        <o:r id="V:Rule39" type="connector" idref="#AutoShape 1648"/>
        <o:r id="V:Rule40" type="connector" idref="#AutoShape 1873"/>
        <o:r id="V:Rule41" type="connector" idref="#_x0000_s1368">
          <o:proxy start="" idref="#_x0000_s1363" connectloc="1"/>
        </o:r>
        <o:r id="V:Rule42" type="connector" idref="#AutoShape 1879"/>
      </o:rules>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vsd"/><Relationship Id="rId84" Type="http://schemas.openxmlformats.org/officeDocument/2006/relationships/oleObject" Target="embeddings/Microsoft_Visio_2003-2010_Drawing777777.vsd"/><Relationship Id="rId138" Type="http://schemas.openxmlformats.org/officeDocument/2006/relationships/oleObject" Target="embeddings/oleObject49.bin"/><Relationship Id="rId159" Type="http://schemas.openxmlformats.org/officeDocument/2006/relationships/package" Target="embeddings/Microsoft_Visio_Drawing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vsdx"/><Relationship Id="rId140" Type="http://schemas.openxmlformats.org/officeDocument/2006/relationships/oleObject" Target="embeddings/Microsoft_Visio_2003-2010_Drawing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vsd"/><Relationship Id="rId265" Type="http://schemas.openxmlformats.org/officeDocument/2006/relationships/image" Target="media/image131.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vsd"/><Relationship Id="rId234" Type="http://schemas.openxmlformats.org/officeDocument/2006/relationships/oleObject" Target="embeddings/Microsoft_Visio_2003-2010_Drawing19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vsdx"/><Relationship Id="rId80" Type="http://schemas.openxmlformats.org/officeDocument/2006/relationships/oleObject" Target="embeddings/Microsoft_Visio_2003-2010_Drawing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BBE93-F392-4FBB-96D6-EF4A746E6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117</TotalTime>
  <Pages>436</Pages>
  <Words>144895</Words>
  <Characters>825908</Characters>
  <Application>Microsoft Office Word</Application>
  <DocSecurity>0</DocSecurity>
  <Lines>6882</Lines>
  <Paragraphs>1937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968866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10</cp:revision>
  <cp:lastPrinted>2016-08-26T14:37:00Z</cp:lastPrinted>
  <dcterms:created xsi:type="dcterms:W3CDTF">2018-02-27T12:26:00Z</dcterms:created>
  <dcterms:modified xsi:type="dcterms:W3CDTF">2018-03-29T06:36:00Z</dcterms:modified>
</cp:coreProperties>
</file>