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eastAsia="en-GB"/>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6639D2E7" w:rsidR="00424964" w:rsidRPr="00424964" w:rsidRDefault="00626416" w:rsidP="00C10C58">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C10C58">
              <w:rPr>
                <w:rFonts w:ascii="Myriad Pro" w:eastAsia="BatangChe" w:hAnsi="Myriad Pro"/>
                <w:sz w:val="22"/>
                <w:szCs w:val="24"/>
                <w:lang w:val="en-US"/>
              </w:rPr>
              <w:t>3.0.0</w:t>
            </w:r>
            <w:bookmarkStart w:id="2" w:name="_GoBack"/>
            <w:bookmarkEnd w:id="2"/>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74E4F101" w14:textId="183C0998"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724341C9" w:rsidR="00424964" w:rsidRPr="00424964" w:rsidRDefault="00F5510E">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BD0BE9">
              <w:rPr>
                <w:rFonts w:ascii="Myriad Pro" w:eastAsia="BatangChe" w:hAnsi="Myriad Pro"/>
                <w:sz w:val="22"/>
                <w:szCs w:val="24"/>
                <w:lang w:val="en-US"/>
              </w:rPr>
              <w:t>7</w:t>
            </w:r>
            <w:r w:rsidR="00351510">
              <w:rPr>
                <w:rFonts w:ascii="Myriad Pro" w:eastAsia="BatangChe" w:hAnsi="Myriad Pro"/>
                <w:sz w:val="22"/>
                <w:szCs w:val="24"/>
                <w:lang w:val="en-US"/>
              </w:rPr>
              <w:t>-</w:t>
            </w:r>
            <w:r w:rsidR="00BD0BE9">
              <w:rPr>
                <w:rFonts w:ascii="Myriad Pro" w:eastAsia="BatangChe" w:hAnsi="Myriad Pro"/>
                <w:sz w:val="22"/>
                <w:szCs w:val="24"/>
                <w:lang w:val="en-US"/>
              </w:rPr>
              <w:t>February</w:t>
            </w:r>
            <w:r w:rsidR="00351510">
              <w:rPr>
                <w:rFonts w:ascii="Myriad Pro" w:eastAsia="BatangChe" w:hAnsi="Myriad Pro"/>
                <w:sz w:val="22"/>
                <w:szCs w:val="24"/>
                <w:lang w:val="en-US"/>
              </w:rPr>
              <w:t>-</w:t>
            </w:r>
            <w:r w:rsidR="00BD0BE9">
              <w:rPr>
                <w:rFonts w:ascii="Myriad Pro" w:eastAsia="BatangChe" w:hAnsi="Myriad Pro"/>
                <w:sz w:val="22"/>
                <w:szCs w:val="24"/>
                <w:lang w:val="en-US"/>
              </w:rPr>
              <w:t>17</w:t>
            </w:r>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53C289B2"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CC34B4">
        <w:rPr>
          <w:rFonts w:eastAsia="Calibri"/>
          <w:sz w:val="22"/>
          <w:szCs w:val="22"/>
          <w:lang w:val="en-US"/>
        </w:rPr>
        <w:t>7</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3" w:name="_Toc409167303"/>
      <w:r w:rsidR="00BB6418">
        <w:lastRenderedPageBreak/>
        <w:t>Contents</w:t>
      </w:r>
      <w:bookmarkEnd w:id="3"/>
    </w:p>
    <w:p w14:paraId="7E048838" w14:textId="77777777" w:rsidR="00DA1E14" w:rsidRDefault="00AE49B6">
      <w:pPr>
        <w:pStyle w:val="TOC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TOC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TOC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TOC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TOC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TOC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TOC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TOC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TOC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TOC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TOC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TOC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TOC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TOC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TOC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TOC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TOC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TOC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TOC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C10C58" w:rsidRDefault="00DA1E14">
      <w:pPr>
        <w:pStyle w:val="TOC2"/>
        <w:rPr>
          <w:rFonts w:ascii="Calibri" w:hAnsi="Calibri"/>
          <w:sz w:val="22"/>
          <w:szCs w:val="22"/>
          <w:lang w:val="fr-FR"/>
        </w:rPr>
      </w:pPr>
      <w:r w:rsidRPr="00C10C58">
        <w:rPr>
          <w:lang w:val="fr-FR"/>
        </w:rPr>
        <w:t>3.14</w:t>
      </w:r>
      <w:r w:rsidRPr="00C10C58">
        <w:rPr>
          <w:lang w:val="fr-FR"/>
        </w:rPr>
        <w:tab/>
        <w:t>M</w:t>
      </w:r>
      <w:r w:rsidRPr="00C10C58">
        <w:rPr>
          <w:lang w:val="fr-FR"/>
        </w:rPr>
        <w:tab/>
      </w:r>
      <w:r>
        <w:fldChar w:fldCharType="begin"/>
      </w:r>
      <w:r w:rsidRPr="00C10C58">
        <w:rPr>
          <w:lang w:val="fr-FR"/>
        </w:rPr>
        <w:instrText xml:space="preserve"> PAGEREF _Toc410296073 \h </w:instrText>
      </w:r>
      <w:r>
        <w:fldChar w:fldCharType="separate"/>
      </w:r>
      <w:r w:rsidR="00AF5D8F" w:rsidRPr="00C10C58">
        <w:rPr>
          <w:lang w:val="fr-FR"/>
        </w:rPr>
        <w:t>10</w:t>
      </w:r>
      <w:r>
        <w:fldChar w:fldCharType="end"/>
      </w:r>
    </w:p>
    <w:p w14:paraId="31460013" w14:textId="77777777" w:rsidR="00DA1E14" w:rsidRPr="00C10C58" w:rsidRDefault="00DA1E14">
      <w:pPr>
        <w:pStyle w:val="TOC2"/>
        <w:rPr>
          <w:rFonts w:ascii="Calibri" w:hAnsi="Calibri"/>
          <w:sz w:val="22"/>
          <w:szCs w:val="22"/>
          <w:lang w:val="fr-FR"/>
        </w:rPr>
      </w:pPr>
      <w:r w:rsidRPr="00C10C58">
        <w:rPr>
          <w:lang w:val="fr-FR"/>
        </w:rPr>
        <w:t>3.15</w:t>
      </w:r>
      <w:r w:rsidRPr="00C10C58">
        <w:rPr>
          <w:lang w:val="fr-FR"/>
        </w:rPr>
        <w:tab/>
        <w:t>N</w:t>
      </w:r>
      <w:r w:rsidRPr="00C10C58">
        <w:rPr>
          <w:lang w:val="fr-FR"/>
        </w:rPr>
        <w:tab/>
      </w:r>
      <w:r>
        <w:fldChar w:fldCharType="begin"/>
      </w:r>
      <w:r w:rsidRPr="00C10C58">
        <w:rPr>
          <w:lang w:val="fr-FR"/>
        </w:rPr>
        <w:instrText xml:space="preserve"> PAGEREF _Toc410296074 \h </w:instrText>
      </w:r>
      <w:r>
        <w:fldChar w:fldCharType="separate"/>
      </w:r>
      <w:r w:rsidR="00AF5D8F" w:rsidRPr="00C10C58">
        <w:rPr>
          <w:lang w:val="fr-FR"/>
        </w:rPr>
        <w:t>10</w:t>
      </w:r>
      <w:r>
        <w:fldChar w:fldCharType="end"/>
      </w:r>
    </w:p>
    <w:p w14:paraId="657D9D4F" w14:textId="77777777" w:rsidR="00DA1E14" w:rsidRPr="00C10C58" w:rsidRDefault="00DA1E14">
      <w:pPr>
        <w:pStyle w:val="TOC2"/>
        <w:rPr>
          <w:rFonts w:ascii="Calibri" w:hAnsi="Calibri"/>
          <w:sz w:val="22"/>
          <w:szCs w:val="22"/>
          <w:lang w:val="fr-FR"/>
        </w:rPr>
      </w:pPr>
      <w:r w:rsidRPr="00C10C58">
        <w:rPr>
          <w:lang w:val="fr-FR"/>
        </w:rPr>
        <w:t>3.16</w:t>
      </w:r>
      <w:r w:rsidRPr="00C10C58">
        <w:rPr>
          <w:lang w:val="fr-FR"/>
        </w:rPr>
        <w:tab/>
        <w:t>O</w:t>
      </w:r>
      <w:r w:rsidRPr="00C10C58">
        <w:rPr>
          <w:lang w:val="fr-FR"/>
        </w:rPr>
        <w:tab/>
      </w:r>
      <w:r>
        <w:fldChar w:fldCharType="begin"/>
      </w:r>
      <w:r w:rsidRPr="00C10C58">
        <w:rPr>
          <w:lang w:val="fr-FR"/>
        </w:rPr>
        <w:instrText xml:space="preserve"> PAGEREF _Toc410296075 \h </w:instrText>
      </w:r>
      <w:r>
        <w:fldChar w:fldCharType="separate"/>
      </w:r>
      <w:r w:rsidR="00AF5D8F" w:rsidRPr="00C10C58">
        <w:rPr>
          <w:lang w:val="fr-FR"/>
        </w:rPr>
        <w:t>10</w:t>
      </w:r>
      <w:r>
        <w:fldChar w:fldCharType="end"/>
      </w:r>
    </w:p>
    <w:p w14:paraId="1F08D9AF" w14:textId="5A93A196" w:rsidR="00DA1E14" w:rsidRPr="00C10C58" w:rsidRDefault="00DA1E14">
      <w:pPr>
        <w:pStyle w:val="TOC2"/>
        <w:rPr>
          <w:rFonts w:ascii="Calibri" w:hAnsi="Calibri"/>
          <w:sz w:val="22"/>
          <w:szCs w:val="22"/>
          <w:lang w:val="fr-FR"/>
        </w:rPr>
      </w:pPr>
      <w:r w:rsidRPr="00C10C58">
        <w:rPr>
          <w:lang w:val="fr-FR"/>
        </w:rPr>
        <w:t>3.17</w:t>
      </w:r>
      <w:r w:rsidRPr="00C10C58">
        <w:rPr>
          <w:lang w:val="fr-FR"/>
        </w:rPr>
        <w:tab/>
        <w:t>P</w:t>
      </w:r>
      <w:r w:rsidRPr="00C10C58">
        <w:rPr>
          <w:lang w:val="fr-FR"/>
        </w:rPr>
        <w:tab/>
      </w:r>
      <w:r>
        <w:fldChar w:fldCharType="begin"/>
      </w:r>
      <w:r w:rsidRPr="00C10C58">
        <w:rPr>
          <w:lang w:val="fr-FR"/>
        </w:rPr>
        <w:instrText xml:space="preserve"> PAGEREF _Toc410296076 \h </w:instrText>
      </w:r>
      <w:r>
        <w:fldChar w:fldCharType="separate"/>
      </w:r>
      <w:r w:rsidR="00AF5D8F" w:rsidRPr="00C10C58">
        <w:rPr>
          <w:lang w:val="fr-FR"/>
        </w:rPr>
        <w:t>10</w:t>
      </w:r>
      <w:r>
        <w:fldChar w:fldCharType="end"/>
      </w:r>
    </w:p>
    <w:p w14:paraId="3193DD53" w14:textId="77777777" w:rsidR="00DA1E14" w:rsidRPr="00C10C58" w:rsidRDefault="00DA1E14">
      <w:pPr>
        <w:pStyle w:val="TOC2"/>
        <w:rPr>
          <w:rFonts w:ascii="Calibri" w:hAnsi="Calibri"/>
          <w:sz w:val="22"/>
          <w:szCs w:val="22"/>
          <w:lang w:val="fr-FR"/>
        </w:rPr>
      </w:pPr>
      <w:r w:rsidRPr="00C10C58">
        <w:rPr>
          <w:lang w:val="fr-FR"/>
        </w:rPr>
        <w:t>3.18</w:t>
      </w:r>
      <w:r w:rsidRPr="00C10C58">
        <w:rPr>
          <w:lang w:val="fr-FR"/>
        </w:rPr>
        <w:tab/>
        <w:t>Q</w:t>
      </w:r>
      <w:r w:rsidRPr="00C10C58">
        <w:rPr>
          <w:lang w:val="fr-FR"/>
        </w:rPr>
        <w:tab/>
      </w:r>
      <w:r>
        <w:fldChar w:fldCharType="begin"/>
      </w:r>
      <w:r w:rsidRPr="00C10C58">
        <w:rPr>
          <w:lang w:val="fr-FR"/>
        </w:rPr>
        <w:instrText xml:space="preserve"> PAGEREF _Toc410296077 \h </w:instrText>
      </w:r>
      <w:r>
        <w:fldChar w:fldCharType="separate"/>
      </w:r>
      <w:r w:rsidR="00AF5D8F" w:rsidRPr="00C10C58">
        <w:rPr>
          <w:lang w:val="fr-FR"/>
        </w:rPr>
        <w:t>11</w:t>
      </w:r>
      <w:r>
        <w:fldChar w:fldCharType="end"/>
      </w:r>
    </w:p>
    <w:p w14:paraId="109E8F53" w14:textId="77777777" w:rsidR="00DA1E14" w:rsidRPr="00DA1E14" w:rsidRDefault="00DA1E14">
      <w:pPr>
        <w:pStyle w:val="TOC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TOC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TOC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TOC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TOC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TOC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TOC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TOC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C10C58" w:rsidRDefault="00DA1E14">
      <w:pPr>
        <w:pStyle w:val="TOC2"/>
        <w:rPr>
          <w:rFonts w:ascii="Calibri" w:hAnsi="Calibri"/>
          <w:sz w:val="22"/>
          <w:szCs w:val="22"/>
        </w:rPr>
      </w:pPr>
      <w:r w:rsidRPr="00C10C58">
        <w:t>3.27</w:t>
      </w:r>
      <w:r w:rsidRPr="00C10C58">
        <w:tab/>
        <w:t>Z</w:t>
      </w:r>
      <w:r w:rsidRPr="00C10C58">
        <w:tab/>
      </w:r>
      <w:r>
        <w:fldChar w:fldCharType="begin"/>
      </w:r>
      <w:r w:rsidRPr="00C10C58">
        <w:instrText xml:space="preserve"> PAGEREF _Toc410296086 \h </w:instrText>
      </w:r>
      <w:r>
        <w:fldChar w:fldCharType="separate"/>
      </w:r>
      <w:r w:rsidR="00AF5D8F" w:rsidRPr="00C10C58">
        <w:t>13</w:t>
      </w:r>
      <w:r>
        <w:fldChar w:fldCharType="end"/>
      </w:r>
    </w:p>
    <w:p w14:paraId="0231E1AF" w14:textId="77777777" w:rsidR="00DA1E14" w:rsidRPr="00C10C58" w:rsidRDefault="00DA1E14">
      <w:pPr>
        <w:pStyle w:val="TOC1"/>
        <w:rPr>
          <w:rFonts w:ascii="Calibri" w:hAnsi="Calibri"/>
          <w:szCs w:val="22"/>
        </w:rPr>
      </w:pPr>
      <w:r w:rsidRPr="00C10C58">
        <w:t>4</w:t>
      </w:r>
      <w:r w:rsidRPr="00C10C58">
        <w:tab/>
        <w:t>Abbreviations</w:t>
      </w:r>
      <w:r w:rsidRPr="00C10C58">
        <w:tab/>
      </w:r>
      <w:r>
        <w:fldChar w:fldCharType="begin"/>
      </w:r>
      <w:r w:rsidRPr="00C10C58">
        <w:instrText xml:space="preserve"> PAGEREF _Toc410296087 \h </w:instrText>
      </w:r>
      <w:r>
        <w:fldChar w:fldCharType="separate"/>
      </w:r>
      <w:r w:rsidR="00AF5D8F" w:rsidRPr="00C10C58">
        <w:t>13</w:t>
      </w:r>
      <w:r>
        <w:fldChar w:fldCharType="end"/>
      </w:r>
    </w:p>
    <w:p w14:paraId="4EABA8C7" w14:textId="77777777" w:rsidR="00DA1E14" w:rsidRDefault="00DA1E14">
      <w:pPr>
        <w:pStyle w:val="TOC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TOC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TOC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TOC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TOC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TOC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TOC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TOC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TOC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TOC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TOC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C10C58" w:rsidRDefault="00DA1E14">
      <w:pPr>
        <w:pStyle w:val="TOC2"/>
        <w:rPr>
          <w:rFonts w:ascii="Calibri" w:hAnsi="Calibri"/>
          <w:sz w:val="22"/>
          <w:szCs w:val="22"/>
        </w:rPr>
      </w:pPr>
      <w:r w:rsidRPr="00C10C58">
        <w:t>4.12</w:t>
      </w:r>
      <w:r w:rsidRPr="00C10C58">
        <w:tab/>
        <w:t>K</w:t>
      </w:r>
      <w:r w:rsidRPr="00C10C58">
        <w:tab/>
      </w:r>
      <w:r>
        <w:fldChar w:fldCharType="begin"/>
      </w:r>
      <w:r w:rsidRPr="00C10C58">
        <w:instrText xml:space="preserve"> PAGEREF _Toc410296099 \h </w:instrText>
      </w:r>
      <w:r>
        <w:fldChar w:fldCharType="separate"/>
      </w:r>
      <w:r w:rsidR="00AF5D8F" w:rsidRPr="00C10C58">
        <w:t>14</w:t>
      </w:r>
      <w:r>
        <w:fldChar w:fldCharType="end"/>
      </w:r>
    </w:p>
    <w:p w14:paraId="77AD9470" w14:textId="77777777" w:rsidR="00DA1E14" w:rsidRPr="00C10C58" w:rsidRDefault="00DA1E14">
      <w:pPr>
        <w:pStyle w:val="TOC2"/>
        <w:rPr>
          <w:rFonts w:ascii="Calibri" w:hAnsi="Calibri"/>
          <w:sz w:val="22"/>
          <w:szCs w:val="22"/>
        </w:rPr>
      </w:pPr>
      <w:r w:rsidRPr="00C10C58">
        <w:t>4.13</w:t>
      </w:r>
      <w:r w:rsidRPr="00C10C58">
        <w:tab/>
        <w:t>L</w:t>
      </w:r>
      <w:r w:rsidRPr="00C10C58">
        <w:tab/>
      </w:r>
      <w:r>
        <w:fldChar w:fldCharType="begin"/>
      </w:r>
      <w:r w:rsidRPr="00C10C58">
        <w:instrText xml:space="preserve"> PAGEREF _Toc410296100 \h </w:instrText>
      </w:r>
      <w:r>
        <w:fldChar w:fldCharType="separate"/>
      </w:r>
      <w:r w:rsidR="00AF5D8F" w:rsidRPr="00C10C58">
        <w:t>14</w:t>
      </w:r>
      <w:r>
        <w:fldChar w:fldCharType="end"/>
      </w:r>
    </w:p>
    <w:p w14:paraId="59248685" w14:textId="16CB73AA" w:rsidR="00DA1E14" w:rsidRPr="00C10C58" w:rsidRDefault="00DA1E14">
      <w:pPr>
        <w:pStyle w:val="TOC2"/>
        <w:rPr>
          <w:rFonts w:ascii="Calibri" w:hAnsi="Calibri"/>
          <w:sz w:val="22"/>
          <w:szCs w:val="22"/>
        </w:rPr>
      </w:pPr>
      <w:r w:rsidRPr="00C10C58">
        <w:t>4.14</w:t>
      </w:r>
      <w:r w:rsidRPr="00C10C58">
        <w:tab/>
        <w:t>M</w:t>
      </w:r>
      <w:r w:rsidRPr="00C10C58">
        <w:tab/>
      </w:r>
      <w:r>
        <w:fldChar w:fldCharType="begin"/>
      </w:r>
      <w:r w:rsidRPr="00C10C58">
        <w:instrText xml:space="preserve"> PAGEREF _Toc410296101 \h </w:instrText>
      </w:r>
      <w:r>
        <w:fldChar w:fldCharType="separate"/>
      </w:r>
      <w:r w:rsidR="00AF5D8F" w:rsidRPr="00C10C58">
        <w:t>15</w:t>
      </w:r>
      <w:r>
        <w:fldChar w:fldCharType="end"/>
      </w:r>
    </w:p>
    <w:p w14:paraId="694983A4" w14:textId="77777777" w:rsidR="00DA1E14" w:rsidRPr="00C10C58" w:rsidRDefault="00DA1E14">
      <w:pPr>
        <w:pStyle w:val="TOC2"/>
        <w:rPr>
          <w:rFonts w:ascii="Calibri" w:hAnsi="Calibri"/>
          <w:sz w:val="22"/>
          <w:szCs w:val="22"/>
        </w:rPr>
      </w:pPr>
      <w:r w:rsidRPr="00C10C58">
        <w:t>4.15</w:t>
      </w:r>
      <w:r w:rsidRPr="00C10C58">
        <w:tab/>
        <w:t>N</w:t>
      </w:r>
      <w:r w:rsidRPr="00C10C58">
        <w:tab/>
      </w:r>
      <w:r>
        <w:fldChar w:fldCharType="begin"/>
      </w:r>
      <w:r w:rsidRPr="00C10C58">
        <w:instrText xml:space="preserve"> PAGEREF _Toc410296102 \h </w:instrText>
      </w:r>
      <w:r>
        <w:fldChar w:fldCharType="separate"/>
      </w:r>
      <w:r w:rsidR="00AF5D8F" w:rsidRPr="00C10C58">
        <w:t>15</w:t>
      </w:r>
      <w:r>
        <w:fldChar w:fldCharType="end"/>
      </w:r>
    </w:p>
    <w:p w14:paraId="444C16ED" w14:textId="77777777" w:rsidR="00DA1E14" w:rsidRPr="00C10C58" w:rsidRDefault="00DA1E14">
      <w:pPr>
        <w:pStyle w:val="TOC2"/>
        <w:rPr>
          <w:rFonts w:ascii="Calibri" w:hAnsi="Calibri"/>
          <w:sz w:val="22"/>
          <w:szCs w:val="22"/>
        </w:rPr>
      </w:pPr>
      <w:r w:rsidRPr="00C10C58">
        <w:t>4.16</w:t>
      </w:r>
      <w:r w:rsidRPr="00C10C58">
        <w:tab/>
        <w:t>O</w:t>
      </w:r>
      <w:r w:rsidRPr="00C10C58">
        <w:tab/>
      </w:r>
      <w:r>
        <w:fldChar w:fldCharType="begin"/>
      </w:r>
      <w:r w:rsidRPr="00C10C58">
        <w:instrText xml:space="preserve"> PAGEREF _Toc410296103 \h </w:instrText>
      </w:r>
      <w:r>
        <w:fldChar w:fldCharType="separate"/>
      </w:r>
      <w:r w:rsidR="00AF5D8F" w:rsidRPr="00C10C58">
        <w:t>15</w:t>
      </w:r>
      <w:r>
        <w:fldChar w:fldCharType="end"/>
      </w:r>
    </w:p>
    <w:p w14:paraId="36184E9A" w14:textId="77777777" w:rsidR="00DA1E14" w:rsidRPr="00C10C58" w:rsidRDefault="00DA1E14">
      <w:pPr>
        <w:pStyle w:val="TOC2"/>
        <w:rPr>
          <w:rFonts w:ascii="Calibri" w:hAnsi="Calibri"/>
          <w:sz w:val="22"/>
          <w:szCs w:val="22"/>
        </w:rPr>
      </w:pPr>
      <w:r w:rsidRPr="00C10C58">
        <w:t>4.17</w:t>
      </w:r>
      <w:r w:rsidRPr="00C10C58">
        <w:tab/>
        <w:t>P</w:t>
      </w:r>
      <w:r w:rsidRPr="00C10C58">
        <w:tab/>
      </w:r>
      <w:r>
        <w:fldChar w:fldCharType="begin"/>
      </w:r>
      <w:r w:rsidRPr="00C10C58">
        <w:instrText xml:space="preserve"> PAGEREF _Toc410296104 \h </w:instrText>
      </w:r>
      <w:r>
        <w:fldChar w:fldCharType="separate"/>
      </w:r>
      <w:r w:rsidR="00AF5D8F" w:rsidRPr="00C10C58">
        <w:t>15</w:t>
      </w:r>
      <w:r>
        <w:fldChar w:fldCharType="end"/>
      </w:r>
    </w:p>
    <w:p w14:paraId="5D8C2EE1" w14:textId="77777777" w:rsidR="00DA1E14" w:rsidRPr="00C10C58" w:rsidRDefault="00DA1E14">
      <w:pPr>
        <w:pStyle w:val="TOC2"/>
        <w:rPr>
          <w:rFonts w:ascii="Calibri" w:hAnsi="Calibri"/>
          <w:sz w:val="22"/>
          <w:szCs w:val="22"/>
        </w:rPr>
      </w:pPr>
      <w:r w:rsidRPr="00C10C58">
        <w:t>4.18</w:t>
      </w:r>
      <w:r w:rsidRPr="00C10C58">
        <w:tab/>
        <w:t>Q</w:t>
      </w:r>
      <w:r w:rsidRPr="00C10C58">
        <w:tab/>
      </w:r>
      <w:r>
        <w:fldChar w:fldCharType="begin"/>
      </w:r>
      <w:r w:rsidRPr="00C10C58">
        <w:instrText xml:space="preserve"> PAGEREF _Toc410296105 \h </w:instrText>
      </w:r>
      <w:r>
        <w:fldChar w:fldCharType="separate"/>
      </w:r>
      <w:r w:rsidR="00AF5D8F" w:rsidRPr="00C10C58">
        <w:t>15</w:t>
      </w:r>
      <w:r>
        <w:fldChar w:fldCharType="end"/>
      </w:r>
    </w:p>
    <w:p w14:paraId="65EF4BC5" w14:textId="77777777" w:rsidR="00DA1E14" w:rsidRPr="00C10C58" w:rsidRDefault="00DA1E14">
      <w:pPr>
        <w:pStyle w:val="TOC2"/>
        <w:rPr>
          <w:rFonts w:ascii="Calibri" w:hAnsi="Calibri"/>
          <w:sz w:val="22"/>
          <w:szCs w:val="22"/>
        </w:rPr>
      </w:pPr>
      <w:r w:rsidRPr="00C10C58">
        <w:t>4.19</w:t>
      </w:r>
      <w:r w:rsidRPr="00C10C58">
        <w:tab/>
        <w:t>R</w:t>
      </w:r>
      <w:r w:rsidRPr="00C10C58">
        <w:tab/>
      </w:r>
      <w:r>
        <w:fldChar w:fldCharType="begin"/>
      </w:r>
      <w:r w:rsidRPr="00C10C58">
        <w:instrText xml:space="preserve"> PAGEREF _Toc410296106 \h </w:instrText>
      </w:r>
      <w:r>
        <w:fldChar w:fldCharType="separate"/>
      </w:r>
      <w:r w:rsidR="00AF5D8F" w:rsidRPr="00C10C58">
        <w:t>15</w:t>
      </w:r>
      <w:r>
        <w:fldChar w:fldCharType="end"/>
      </w:r>
    </w:p>
    <w:p w14:paraId="283AC332" w14:textId="77777777" w:rsidR="00DA1E14" w:rsidRPr="00C10C58" w:rsidRDefault="00DA1E14">
      <w:pPr>
        <w:pStyle w:val="TOC2"/>
        <w:rPr>
          <w:rFonts w:ascii="Calibri" w:hAnsi="Calibri"/>
          <w:sz w:val="22"/>
          <w:szCs w:val="22"/>
        </w:rPr>
      </w:pPr>
      <w:r w:rsidRPr="00C10C58">
        <w:t>4.20</w:t>
      </w:r>
      <w:r w:rsidRPr="00C10C58">
        <w:tab/>
        <w:t>S</w:t>
      </w:r>
      <w:r w:rsidRPr="00C10C58">
        <w:tab/>
      </w:r>
      <w:r>
        <w:fldChar w:fldCharType="begin"/>
      </w:r>
      <w:r w:rsidRPr="00C10C58">
        <w:instrText xml:space="preserve"> PAGEREF _Toc410296107 \h </w:instrText>
      </w:r>
      <w:r>
        <w:fldChar w:fldCharType="separate"/>
      </w:r>
      <w:r w:rsidR="00AF5D8F" w:rsidRPr="00C10C58">
        <w:t>15</w:t>
      </w:r>
      <w:r>
        <w:fldChar w:fldCharType="end"/>
      </w:r>
    </w:p>
    <w:p w14:paraId="715F2DF4" w14:textId="77777777" w:rsidR="00DA1E14" w:rsidRPr="00DA1E14" w:rsidRDefault="00DA1E14">
      <w:pPr>
        <w:pStyle w:val="TOC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TOC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TOC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TOC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TOC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TOC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TOC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TOC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TOC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Heading1"/>
      </w:pPr>
      <w:r w:rsidRPr="005763E2">
        <w:rPr>
          <w:szCs w:val="36"/>
          <w:lang w:val="en-US"/>
        </w:rPr>
        <w:br w:type="page"/>
      </w:r>
      <w:bookmarkStart w:id="4" w:name="_Toc409167304"/>
      <w:bookmarkStart w:id="5" w:name="_Toc409169439"/>
      <w:bookmarkStart w:id="6" w:name="_Toc410296054"/>
      <w:r w:rsidR="00367DFA">
        <w:rPr>
          <w:szCs w:val="36"/>
          <w:lang w:val="en-US"/>
        </w:rPr>
        <w:lastRenderedPageBreak/>
        <w:t>1</w:t>
      </w:r>
      <w:r w:rsidR="00367DFA">
        <w:rPr>
          <w:szCs w:val="36"/>
          <w:lang w:val="en-US"/>
        </w:rPr>
        <w:tab/>
      </w:r>
      <w:r>
        <w:t>Scope</w:t>
      </w:r>
      <w:bookmarkEnd w:id="4"/>
      <w:bookmarkEnd w:id="5"/>
      <w:bookmarkEnd w:id="6"/>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Heading1"/>
      </w:pPr>
      <w:bookmarkStart w:id="7" w:name="_Toc409167305"/>
      <w:bookmarkStart w:id="8" w:name="_Toc409169440"/>
      <w:bookmarkStart w:id="9" w:name="_Toc410296055"/>
      <w:r>
        <w:t>2</w:t>
      </w:r>
      <w:r>
        <w:tab/>
      </w:r>
      <w:r w:rsidR="00787554">
        <w:t>References</w:t>
      </w:r>
      <w:bookmarkEnd w:id="7"/>
      <w:bookmarkEnd w:id="8"/>
      <w:bookmarkEnd w:id="9"/>
    </w:p>
    <w:p w14:paraId="02609A36" w14:textId="77777777" w:rsidR="00653A3B" w:rsidRPr="002C22D4" w:rsidRDefault="0047370B" w:rsidP="0025027C">
      <w:pPr>
        <w:pStyle w:val="Heading2"/>
      </w:pPr>
      <w:bookmarkStart w:id="10" w:name="_Toc409167306"/>
      <w:bookmarkStart w:id="11" w:name="_Toc409169441"/>
      <w:bookmarkStart w:id="12" w:name="_Toc410296056"/>
      <w:r>
        <w:t>2.1</w:t>
      </w:r>
      <w:r>
        <w:tab/>
      </w:r>
      <w:r w:rsidR="00653A3B" w:rsidRPr="002C22D4">
        <w:t>Normative references</w:t>
      </w:r>
      <w:bookmarkEnd w:id="10"/>
      <w:bookmarkEnd w:id="11"/>
      <w:bookmarkEnd w:id="12"/>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Heading2"/>
      </w:pPr>
      <w:bookmarkStart w:id="13" w:name="_Toc409167307"/>
      <w:bookmarkStart w:id="14" w:name="_Toc409169442"/>
      <w:bookmarkStart w:id="15" w:name="_Toc410296057"/>
      <w:r>
        <w:t>2.2</w:t>
      </w:r>
      <w:r>
        <w:tab/>
      </w:r>
      <w:r w:rsidR="00653A3B" w:rsidRPr="00C116CA">
        <w:t>Informative references</w:t>
      </w:r>
      <w:bookmarkEnd w:id="13"/>
      <w:bookmarkEnd w:id="14"/>
      <w:bookmarkEnd w:id="15"/>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6"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16"/>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7"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17"/>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8"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18"/>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9"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19"/>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0"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0"/>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1"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1"/>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2"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22"/>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3"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23"/>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4"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24"/>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5"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25"/>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6"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26"/>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7"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27"/>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8" w:name="REF_IEEE802_15_4"/>
      <w:r>
        <w:t>i</w:t>
      </w:r>
      <w:proofErr w:type="gramStart"/>
      <w:r>
        <w:t>.</w:t>
      </w:r>
      <w:proofErr w:type="gramEnd"/>
      <w:r w:rsidR="005A0448">
        <w:fldChar w:fldCharType="begin"/>
      </w:r>
      <w:r w:rsidR="005A0448">
        <w:instrText xml:space="preserve"> SEQ REFI </w:instrText>
      </w:r>
      <w:r w:rsidR="005A0448">
        <w:fldChar w:fldCharType="separate"/>
      </w:r>
      <w:r w:rsidR="00AF5D8F">
        <w:rPr>
          <w:noProof/>
        </w:rPr>
        <w:t>13</w:t>
      </w:r>
      <w:r w:rsidR="005A0448">
        <w:rPr>
          <w:noProof/>
        </w:rPr>
        <w:fldChar w:fldCharType="end"/>
      </w:r>
      <w:bookmarkEnd w:id="28"/>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9" w:name="omatslightweightm2m"/>
      <w:r>
        <w:t>i</w:t>
      </w:r>
      <w:proofErr w:type="gramStart"/>
      <w:r>
        <w:t>.</w:t>
      </w:r>
      <w:proofErr w:type="gramEnd"/>
      <w:r w:rsidR="005A0448">
        <w:fldChar w:fldCharType="begin"/>
      </w:r>
      <w:r w:rsidR="005A0448">
        <w:instrText xml:space="preserve"> SEQ REFI </w:instrText>
      </w:r>
      <w:r w:rsidR="005A0448">
        <w:fldChar w:fldCharType="separate"/>
      </w:r>
      <w:r w:rsidR="00AF5D8F">
        <w:rPr>
          <w:noProof/>
        </w:rPr>
        <w:t>14</w:t>
      </w:r>
      <w:r w:rsidR="005A0448">
        <w:rPr>
          <w:noProof/>
        </w:rPr>
        <w:fldChar w:fldCharType="end"/>
      </w:r>
      <w:bookmarkEnd w:id="29"/>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Heading1"/>
      </w:pPr>
      <w:bookmarkStart w:id="30" w:name="_Toc409169443"/>
      <w:bookmarkStart w:id="31" w:name="_Toc410296058"/>
      <w:bookmarkStart w:id="32" w:name="_Toc409167308"/>
      <w:r>
        <w:t>3</w:t>
      </w:r>
      <w:r>
        <w:tab/>
      </w:r>
      <w:r w:rsidR="00690075">
        <w:t>Definitions</w:t>
      </w:r>
      <w:bookmarkEnd w:id="30"/>
      <w:bookmarkEnd w:id="31"/>
    </w:p>
    <w:p w14:paraId="1A566A8C" w14:textId="77777777" w:rsidR="00787554" w:rsidRDefault="0038739A" w:rsidP="0025027C">
      <w:pPr>
        <w:pStyle w:val="Heading2"/>
      </w:pPr>
      <w:bookmarkStart w:id="33" w:name="_Toc409167309"/>
      <w:bookmarkStart w:id="34" w:name="_Toc409169444"/>
      <w:bookmarkStart w:id="35" w:name="_Toc410296059"/>
      <w:bookmarkEnd w:id="32"/>
      <w:r>
        <w:t>3.0</w:t>
      </w:r>
      <w:r>
        <w:tab/>
      </w:r>
      <w:r w:rsidR="006B7234">
        <w:t>General Information</w:t>
      </w:r>
      <w:bookmarkEnd w:id="33"/>
      <w:bookmarkEnd w:id="34"/>
      <w:bookmarkEnd w:id="35"/>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r w:rsidR="008567A8">
        <w:t>Whenever in the present</w:t>
      </w:r>
      <w:r w:rsidR="006B7234" w:rsidRPr="006B7234">
        <w:t xml:space="preserve"> document a term </w:t>
      </w:r>
      <w:r w:rsidR="005C4BA0">
        <w:t>"</w:t>
      </w:r>
      <w:r w:rsidR="006B7234" w:rsidRPr="006B7234">
        <w:t>M2M Xyz</w:t>
      </w:r>
      <w:r w:rsidR="005C4BA0">
        <w:t>"</w:t>
      </w:r>
      <w:r w:rsidR="006B7234" w:rsidRPr="006B7234">
        <w:t xml:space="preserve"> (e.g. M2M </w:t>
      </w:r>
      <w:r w:rsidR="0098756C">
        <w:t>Application</w:t>
      </w:r>
      <w:r w:rsidR="006B7234" w:rsidRPr="006B7234">
        <w:t xml:space="preserve">, M2M Solution, </w:t>
      </w:r>
      <w:r w:rsidR="00690075" w:rsidRPr="00665515">
        <w:rPr>
          <w:lang w:val="en-GB"/>
        </w:rPr>
        <w:t>etc.</w:t>
      </w:r>
      <w:r w:rsidR="006B7234" w:rsidRPr="006B7234">
        <w:t xml:space="preserve">) is used, then the prefix </w:t>
      </w:r>
      <w:r w:rsidR="005C4BA0">
        <w:t>"</w:t>
      </w:r>
      <w:r w:rsidR="006B7234" w:rsidRPr="006B7234">
        <w:t>M2M</w:t>
      </w:r>
      <w:r w:rsidR="005C4BA0">
        <w:t>"</w:t>
      </w:r>
      <w:r w:rsidR="006B7234" w:rsidRPr="006B7234">
        <w:t xml:space="preserve"> should indicate that </w:t>
      </w:r>
      <w:r w:rsidR="005C4BA0">
        <w:t>-</w:t>
      </w:r>
      <w:r w:rsidR="006B7234" w:rsidRPr="006B7234">
        <w:t xml:space="preserve"> unless otherwise indicated </w:t>
      </w:r>
      <w:r w:rsidR="005C4BA0">
        <w:t>-</w:t>
      </w:r>
      <w:r w:rsidR="006B7234" w:rsidRPr="006B7234">
        <w:t xml:space="preserve"> the term identifies an entity Xyz that complies with oneM2M specifications.</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r w:rsidR="006B7234" w:rsidRPr="006B7234">
        <w:t xml:space="preserve">For better readability of the present document the prefix </w:t>
      </w:r>
      <w:r w:rsidR="005C4BA0">
        <w:t>"</w:t>
      </w:r>
      <w:r w:rsidR="006B7234" w:rsidRPr="006B7234">
        <w:t>M2M</w:t>
      </w:r>
      <w:r w:rsidR="005C4BA0">
        <w:t>"</w:t>
      </w:r>
      <w:r w:rsidR="006B7234" w:rsidRPr="006B7234">
        <w:t xml:space="preserve"> is ignored when definitions are alphabetically ordered.</w:t>
      </w:r>
    </w:p>
    <w:p w14:paraId="0BF380B7" w14:textId="77777777" w:rsidR="00AD6CB2" w:rsidRDefault="0038739A" w:rsidP="0025027C">
      <w:pPr>
        <w:pStyle w:val="Heading2"/>
      </w:pPr>
      <w:bookmarkStart w:id="36" w:name="_Toc409167310"/>
      <w:bookmarkStart w:id="37" w:name="_Toc409169445"/>
      <w:bookmarkStart w:id="38" w:name="_Toc410296060"/>
      <w:r>
        <w:t>3.1</w:t>
      </w:r>
      <w:r>
        <w:tab/>
      </w:r>
      <w:r w:rsidR="00AD6CB2" w:rsidRPr="00587631">
        <w:t>0-9</w:t>
      </w:r>
      <w:bookmarkEnd w:id="36"/>
      <w:bookmarkEnd w:id="37"/>
      <w:bookmarkEnd w:id="38"/>
    </w:p>
    <w:p w14:paraId="179DB634" w14:textId="77777777" w:rsidR="009671C5" w:rsidRPr="009671C5" w:rsidRDefault="00690075" w:rsidP="009671C5">
      <w:r>
        <w:t>Void.</w:t>
      </w:r>
    </w:p>
    <w:p w14:paraId="1863A949" w14:textId="77777777" w:rsidR="00AD6CB2" w:rsidRDefault="0038739A" w:rsidP="0025027C">
      <w:pPr>
        <w:pStyle w:val="Heading2"/>
      </w:pPr>
      <w:bookmarkStart w:id="39" w:name="_Toc409167311"/>
      <w:bookmarkStart w:id="40" w:name="_Toc409169446"/>
      <w:bookmarkStart w:id="41" w:name="_Toc410296061"/>
      <w:r>
        <w:t>3.2</w:t>
      </w:r>
      <w:r>
        <w:tab/>
      </w:r>
      <w:r w:rsidR="00AD6CB2">
        <w:t>A</w:t>
      </w:r>
      <w:bookmarkEnd w:id="39"/>
      <w:bookmarkEnd w:id="40"/>
      <w:bookmarkEnd w:id="41"/>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example of Access Control Attributes of </w:t>
      </w:r>
      <w:r w:rsidR="00954916" w:rsidRPr="00954916">
        <w:rPr>
          <w:lang w:val="en-US"/>
        </w:rPr>
        <w:t>o</w:t>
      </w:r>
      <w:proofErr w:type="spellStart"/>
      <w:r w:rsidR="00954916" w:rsidRPr="00EF1930">
        <w:t>riginator</w:t>
      </w:r>
      <w:proofErr w:type="spellEnd"/>
      <w:r w:rsidR="00954916" w:rsidRPr="00EF1930">
        <w:t xml:space="preserve"> </w:t>
      </w:r>
      <w:r w:rsidRPr="00EF1930">
        <w:t>is a role. Examples of Access Control Attributes of Environment are time, day and IP address. An example of Access Control Attributes of targeted resource is creation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r w:rsidRPr="00B75DED">
        <w:t>One or more operations can be associated to an Access Control Role. An Access Control Role can be associated to one or more entities and an entity can assume one or more Access Control Roles.</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r w:rsidR="006E71D1" w:rsidRPr="00AE49B6">
        <w:t>Specification of M2M Applications is not subject of the current oneM2M specifications.</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M2M Local Area Networks can use heterogeneous network techno</w:t>
      </w:r>
      <w:r w:rsidR="006C22A2" w:rsidRPr="009907D6">
        <w:t>logies that may or may not support IP access</w:t>
      </w:r>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An M2M Area Network technology is characterized by its physical properties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its communication protocol (e.g. ZigBee_1_0) and potentially a profile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r w:rsidR="00771BD2" w:rsidRPr="00AE49B6">
        <w:t>There may be zero or more ADNs in the Field Domain of the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The Application Infrastructure hosts one or more M2M Applications. Specification of Application Infrastructure is not subject of the current oneM2M specifications.</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r w:rsidR="00A92A0A" w:rsidRPr="00AE49B6">
        <w:t>There may be zero or more ASNs in the Field Domain of the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Heading2"/>
        <w:rPr>
          <w:lang w:val="en-US"/>
        </w:rPr>
      </w:pPr>
      <w:bookmarkStart w:id="42" w:name="_Toc409167312"/>
      <w:bookmarkStart w:id="43" w:name="_Toc409169447"/>
      <w:bookmarkStart w:id="44" w:name="_Toc410296062"/>
      <w:r w:rsidRPr="0038739A">
        <w:rPr>
          <w:lang w:val="en-US"/>
        </w:rPr>
        <w:t>3.3</w:t>
      </w:r>
      <w:r w:rsidRPr="0038739A">
        <w:rPr>
          <w:lang w:val="en-US"/>
        </w:rPr>
        <w:tab/>
      </w:r>
      <w:r w:rsidR="00AD6CB2" w:rsidRPr="0038739A">
        <w:rPr>
          <w:lang w:val="en-US"/>
        </w:rPr>
        <w:t>B</w:t>
      </w:r>
      <w:bookmarkEnd w:id="42"/>
      <w:bookmarkEnd w:id="43"/>
      <w:bookmarkEnd w:id="44"/>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Heading2"/>
        <w:rPr>
          <w:lang w:val="en-US"/>
        </w:rPr>
      </w:pPr>
      <w:bookmarkStart w:id="45" w:name="_Toc409167313"/>
      <w:bookmarkStart w:id="46" w:name="_Toc409169448"/>
      <w:bookmarkStart w:id="47" w:name="_Toc410296063"/>
      <w:r>
        <w:rPr>
          <w:lang w:val="en-US"/>
        </w:rPr>
        <w:t>3.4</w:t>
      </w:r>
      <w:r>
        <w:rPr>
          <w:lang w:val="en-US"/>
        </w:rPr>
        <w:tab/>
      </w:r>
      <w:r w:rsidR="00AD6CB2" w:rsidRPr="0038739A">
        <w:rPr>
          <w:lang w:val="en-US"/>
        </w:rPr>
        <w:t>C</w:t>
      </w:r>
      <w:bookmarkEnd w:id="45"/>
      <w:bookmarkEnd w:id="46"/>
      <w:bookmarkEnd w:id="47"/>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8" w:name="EDM_Bookmark_"/>
      <w:r w:rsidR="00206AEF" w:rsidRPr="00206AEF">
        <w:rPr>
          <w:lang w:val="en-US"/>
        </w:rPr>
        <w:t>unauthorized</w:t>
      </w:r>
      <w:bookmarkEnd w:id="48"/>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69296354"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4E0D2B">
        <w:rPr>
          <w:lang w:val="en-US"/>
        </w:rPr>
        <w:t>se</w:t>
      </w:r>
      <w:r w:rsidR="00D70EFA">
        <w:rPr>
          <w:lang w:val="en-US"/>
        </w:rPr>
        <w:t>c</w:t>
      </w:r>
      <w:r w:rsidR="004E0D2B">
        <w:rPr>
          <w:lang w:val="en-US"/>
        </w:rPr>
        <w:t xml:space="preserve">ure </w:t>
      </w:r>
      <w:r w:rsidR="00D04480">
        <w:rPr>
          <w:lang w:val="en-US"/>
        </w:rPr>
        <w:t>d</w:t>
      </w:r>
      <w:r w:rsidR="00206AEF" w:rsidRPr="00206AEF">
        <w:rPr>
          <w:lang w:val="en-US"/>
        </w:rPr>
        <w:t>ata which are used to uniquely identify an entity and which are used in security procedures</w:t>
      </w:r>
    </w:p>
    <w:p w14:paraId="17D53B0F" w14:textId="36966176" w:rsidR="004E0D2B" w:rsidRDefault="004E0D2B" w:rsidP="00C10C58">
      <w:pPr>
        <w:pStyle w:val="NO"/>
        <w:rPr>
          <w:lang w:val="en-US"/>
        </w:rPr>
      </w:pPr>
      <w:r>
        <w:rPr>
          <w:lang w:val="en-US"/>
        </w:rPr>
        <w:t>NOTE:</w:t>
      </w:r>
      <w:r>
        <w:rPr>
          <w:lang w:val="en-US"/>
        </w:rPr>
        <w:tab/>
      </w:r>
      <w:r w:rsidRPr="004E0D2B">
        <w:rPr>
          <w:lang w:val="en-US"/>
        </w:rPr>
        <w:t>Credentials are a typical kind of sensitive data</w:t>
      </w:r>
      <w:r w:rsidRPr="00901938">
        <w:rPr>
          <w:lang w:val="en-US"/>
        </w:rPr>
        <w:t>.</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Heading2"/>
        <w:rPr>
          <w:lang w:val="en-US"/>
        </w:rPr>
      </w:pPr>
      <w:bookmarkStart w:id="49" w:name="_Toc409167314"/>
      <w:bookmarkStart w:id="50" w:name="_Toc409169449"/>
      <w:bookmarkStart w:id="51" w:name="_Toc410296064"/>
      <w:r w:rsidRPr="0038739A">
        <w:rPr>
          <w:lang w:val="en-US"/>
        </w:rPr>
        <w:t>3.5</w:t>
      </w:r>
      <w:r w:rsidRPr="0038739A">
        <w:rPr>
          <w:lang w:val="en-US"/>
        </w:rPr>
        <w:tab/>
      </w:r>
      <w:r w:rsidR="00AD6CB2" w:rsidRPr="0038739A">
        <w:rPr>
          <w:lang w:val="en-US"/>
        </w:rPr>
        <w:t>D</w:t>
      </w:r>
      <w:bookmarkEnd w:id="49"/>
      <w:bookmarkEnd w:id="50"/>
      <w:bookmarkEnd w:id="51"/>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can or cannot be interpreted by the </w:t>
      </w:r>
      <w:r w:rsidR="0098756C">
        <w:t>one</w:t>
      </w:r>
      <w:r w:rsidR="00823EC8" w:rsidRPr="00AE49B6">
        <w:t>M2M System and/or by M2M Applications.</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An M2M Device hosts one or more M2M Applications or other applications and can contain implemen</w:t>
      </w:r>
      <w:r>
        <w:t>tations of CSE functionalities.</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ZigBee)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Heading2"/>
        <w:rPr>
          <w:lang w:val="en-US"/>
        </w:rPr>
      </w:pPr>
      <w:bookmarkStart w:id="52" w:name="_Toc409167315"/>
      <w:bookmarkStart w:id="53" w:name="_Toc409169450"/>
      <w:bookmarkStart w:id="54" w:name="_Toc410296065"/>
      <w:r>
        <w:rPr>
          <w:lang w:val="en-US"/>
        </w:rPr>
        <w:t>3.6</w:t>
      </w:r>
      <w:r>
        <w:rPr>
          <w:lang w:val="en-US"/>
        </w:rPr>
        <w:tab/>
      </w:r>
      <w:r w:rsidR="00AD6CB2" w:rsidRPr="0038739A">
        <w:rPr>
          <w:lang w:val="en-US"/>
        </w:rPr>
        <w:t>E</w:t>
      </w:r>
      <w:bookmarkEnd w:id="52"/>
      <w:bookmarkEnd w:id="53"/>
      <w:bookmarkEnd w:id="54"/>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lastRenderedPageBreak/>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Heading2"/>
        <w:rPr>
          <w:lang w:val="en-US"/>
        </w:rPr>
      </w:pPr>
      <w:bookmarkStart w:id="55" w:name="_Toc409167316"/>
      <w:bookmarkStart w:id="56" w:name="_Toc409169451"/>
      <w:bookmarkStart w:id="57" w:name="_Toc410296066"/>
      <w:r>
        <w:rPr>
          <w:lang w:val="en-US"/>
        </w:rPr>
        <w:t>3.7</w:t>
      </w:r>
      <w:r>
        <w:rPr>
          <w:lang w:val="en-US"/>
        </w:rPr>
        <w:tab/>
      </w:r>
      <w:r w:rsidR="00AD6CB2" w:rsidRPr="0038739A">
        <w:rPr>
          <w:lang w:val="en-US"/>
        </w:rPr>
        <w:t>F</w:t>
      </w:r>
      <w:bookmarkEnd w:id="55"/>
      <w:bookmarkEnd w:id="56"/>
      <w:bookmarkEnd w:id="57"/>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Heading2"/>
        <w:rPr>
          <w:lang w:val="en-US"/>
        </w:rPr>
      </w:pPr>
      <w:bookmarkStart w:id="58" w:name="_Toc409167317"/>
      <w:bookmarkStart w:id="59" w:name="_Toc409169452"/>
      <w:bookmarkStart w:id="60" w:name="_Toc410296067"/>
      <w:r>
        <w:rPr>
          <w:lang w:val="en-US"/>
        </w:rPr>
        <w:t>3.8</w:t>
      </w:r>
      <w:r>
        <w:rPr>
          <w:lang w:val="en-US"/>
        </w:rPr>
        <w:tab/>
      </w:r>
      <w:r w:rsidR="00AD6CB2" w:rsidRPr="0038739A">
        <w:rPr>
          <w:lang w:val="en-US"/>
        </w:rPr>
        <w:t>G</w:t>
      </w:r>
      <w:bookmarkEnd w:id="58"/>
      <w:bookmarkEnd w:id="59"/>
      <w:bookmarkEnd w:id="60"/>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Heading2"/>
        <w:rPr>
          <w:lang w:val="en-US"/>
        </w:rPr>
      </w:pPr>
      <w:bookmarkStart w:id="61" w:name="_Toc409167318"/>
      <w:bookmarkStart w:id="62" w:name="_Toc409169453"/>
      <w:bookmarkStart w:id="63" w:name="_Toc410296068"/>
      <w:r>
        <w:rPr>
          <w:lang w:val="en-US"/>
        </w:rPr>
        <w:t>3.9</w:t>
      </w:r>
      <w:r>
        <w:rPr>
          <w:lang w:val="en-US"/>
        </w:rPr>
        <w:tab/>
      </w:r>
      <w:r w:rsidR="00AD6CB2" w:rsidRPr="0038739A">
        <w:rPr>
          <w:lang w:val="en-US"/>
        </w:rPr>
        <w:t>H</w:t>
      </w:r>
      <w:bookmarkEnd w:id="61"/>
      <w:bookmarkEnd w:id="62"/>
      <w:bookmarkEnd w:id="63"/>
    </w:p>
    <w:p w14:paraId="715F1B31" w14:textId="73D47C68" w:rsidR="009671C5" w:rsidRPr="0038739A" w:rsidRDefault="004E0D2B" w:rsidP="009671C5">
      <w:pPr>
        <w:rPr>
          <w:lang w:val="en-US"/>
        </w:rPr>
      </w:pPr>
      <w:r w:rsidRPr="00C10C58">
        <w:rPr>
          <w:b/>
        </w:rPr>
        <w:t>Heterogeneous Identification Service:</w:t>
      </w:r>
      <w:r w:rsidRPr="004E0D2B">
        <w:t xml:space="preserve"> service that supports various identification systems, and allows the mapping between identifiers, and the retrieval of the identification schema information</w:t>
      </w:r>
      <w:proofErr w:type="gramStart"/>
      <w:r w:rsidRPr="004E0D2B">
        <w:t>.</w:t>
      </w:r>
      <w:r w:rsidR="00C24165">
        <w:t>.</w:t>
      </w:r>
      <w:proofErr w:type="gramEnd"/>
    </w:p>
    <w:p w14:paraId="68A30D73" w14:textId="77777777" w:rsidR="00AD6CB2" w:rsidRPr="0038739A" w:rsidRDefault="0038739A" w:rsidP="00AE49B6">
      <w:pPr>
        <w:pStyle w:val="Heading2"/>
        <w:rPr>
          <w:lang w:val="en-US"/>
        </w:rPr>
      </w:pPr>
      <w:bookmarkStart w:id="64" w:name="_Toc409167319"/>
      <w:bookmarkStart w:id="65" w:name="_Toc409169454"/>
      <w:bookmarkStart w:id="66" w:name="_Toc410296069"/>
      <w:r>
        <w:rPr>
          <w:lang w:val="en-US"/>
        </w:rPr>
        <w:t>3.10</w:t>
      </w:r>
      <w:r>
        <w:rPr>
          <w:lang w:val="en-US"/>
        </w:rPr>
        <w:tab/>
      </w:r>
      <w:r w:rsidR="00AD6CB2" w:rsidRPr="0038739A">
        <w:rPr>
          <w:lang w:val="en-US"/>
        </w:rPr>
        <w:t>I</w:t>
      </w:r>
      <w:bookmarkEnd w:id="64"/>
      <w:bookmarkEnd w:id="65"/>
      <w:bookmarkEnd w:id="66"/>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The process of identification applies verification to claimed or observed attributes.</w:t>
      </w:r>
    </w:p>
    <w:p w14:paraId="018EC543" w14:textId="77777777" w:rsidR="007A45B9" w:rsidRPr="0039065B" w:rsidRDefault="007A45B9" w:rsidP="006C22A2">
      <w:pPr>
        <w:pStyle w:val="NO"/>
      </w:pPr>
      <w:r w:rsidRPr="0039065B">
        <w:t>NOTE 2</w:t>
      </w:r>
      <w:r w:rsidR="006C22A2">
        <w:t>:</w:t>
      </w:r>
      <w:r w:rsidR="006C22A2">
        <w:tab/>
      </w:r>
      <w:r w:rsidRPr="0039065B">
        <w:t>Identification typically is part of the interactions between an entity and the services in a domain and to access resources. Identification may occur multiple times while the entity is known in the domain.</w:t>
      </w:r>
    </w:p>
    <w:p w14:paraId="10D786D9" w14:textId="06DF0A54" w:rsidR="004E0D2B" w:rsidRDefault="004E0D2B" w:rsidP="00B55045">
      <w:pPr>
        <w:rPr>
          <w:b/>
          <w:lang w:val="en-US"/>
        </w:rPr>
      </w:pPr>
      <w:r w:rsidRPr="004E0D2B">
        <w:rPr>
          <w:b/>
          <w:lang w:val="en-US"/>
        </w:rPr>
        <w:t xml:space="preserve">Identification System: </w:t>
      </w:r>
      <w:r w:rsidRPr="00C10C58">
        <w:rPr>
          <w:lang w:val="en-US"/>
        </w:rPr>
        <w:t xml:space="preserve">a set </w:t>
      </w:r>
      <w:proofErr w:type="gramStart"/>
      <w:r w:rsidRPr="00C10C58">
        <w:rPr>
          <w:lang w:val="en-US"/>
        </w:rPr>
        <w:t>of  self</w:t>
      </w:r>
      <w:proofErr w:type="gramEnd"/>
      <w:r w:rsidRPr="00C10C58">
        <w:rPr>
          <w:lang w:val="en-US"/>
        </w:rPr>
        <w:t>-consistent rules sufficient for generating and using identifiers. A relevant authority is responsible for the generation, assignment and management of the identifiers. An identifier is unique in one identification system.</w:t>
      </w:r>
    </w:p>
    <w:p w14:paraId="61AAE424" w14:textId="2046D5B5" w:rsidR="00816DC9" w:rsidRDefault="00816DC9" w:rsidP="00B55045">
      <w:pPr>
        <w:rPr>
          <w:b/>
          <w:lang w:val="en-US"/>
        </w:rPr>
      </w:pPr>
      <w:r w:rsidRPr="00816DC9">
        <w:rPr>
          <w:b/>
          <w:lang w:val="en-US"/>
        </w:rPr>
        <w:t xml:space="preserve">Implementation: </w:t>
      </w:r>
      <w:r w:rsidRPr="00FB6A4D">
        <w:rPr>
          <w:lang w:val="en-US"/>
        </w:rPr>
        <w:t xml:space="preserve">is the instantiation of devices, gateways, platforms, cloud servers, modules, software packages, development kits or all other kinds of entities developed to comply </w:t>
      </w:r>
      <w:proofErr w:type="gramStart"/>
      <w:r w:rsidRPr="00FB6A4D">
        <w:rPr>
          <w:lang w:val="en-US"/>
        </w:rPr>
        <w:t>to</w:t>
      </w:r>
      <w:proofErr w:type="gramEnd"/>
      <w:r w:rsidRPr="00FB6A4D">
        <w:rPr>
          <w:lang w:val="en-US"/>
        </w:rPr>
        <w:t xml:space="preserve">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lastRenderedPageBreak/>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Heading2"/>
        <w:rPr>
          <w:lang w:val="en-US"/>
        </w:rPr>
      </w:pPr>
      <w:bookmarkStart w:id="67" w:name="_Toc409167320"/>
      <w:bookmarkStart w:id="68" w:name="_Toc409169455"/>
      <w:bookmarkStart w:id="69" w:name="_Toc410296070"/>
      <w:r w:rsidRPr="0038739A">
        <w:rPr>
          <w:lang w:val="en-US"/>
        </w:rPr>
        <w:t>3.11</w:t>
      </w:r>
      <w:r w:rsidRPr="0038739A">
        <w:rPr>
          <w:lang w:val="en-US"/>
        </w:rPr>
        <w:tab/>
      </w:r>
      <w:r w:rsidR="00AD6CB2" w:rsidRPr="0038739A">
        <w:rPr>
          <w:lang w:val="en-US"/>
        </w:rPr>
        <w:t>J</w:t>
      </w:r>
      <w:bookmarkEnd w:id="67"/>
      <w:bookmarkEnd w:id="68"/>
      <w:bookmarkEnd w:id="69"/>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Heading2"/>
        <w:rPr>
          <w:lang w:val="en-US"/>
        </w:rPr>
      </w:pPr>
      <w:bookmarkStart w:id="70" w:name="_Toc409167321"/>
      <w:bookmarkStart w:id="71" w:name="_Toc409169456"/>
      <w:bookmarkStart w:id="72" w:name="_Toc410296071"/>
      <w:r>
        <w:rPr>
          <w:lang w:val="en-US"/>
        </w:rPr>
        <w:t>3.12</w:t>
      </w:r>
      <w:r>
        <w:rPr>
          <w:lang w:val="en-US"/>
        </w:rPr>
        <w:tab/>
      </w:r>
      <w:r w:rsidR="00AD6CB2" w:rsidRPr="0038739A">
        <w:rPr>
          <w:lang w:val="en-US"/>
        </w:rPr>
        <w:t>K</w:t>
      </w:r>
      <w:bookmarkEnd w:id="70"/>
      <w:bookmarkEnd w:id="71"/>
      <w:bookmarkEnd w:id="72"/>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Heading2"/>
      </w:pPr>
      <w:bookmarkStart w:id="73" w:name="_Toc409167322"/>
      <w:bookmarkStart w:id="74" w:name="_Toc409169457"/>
      <w:bookmarkStart w:id="75" w:name="_Toc410296072"/>
      <w:r>
        <w:t>3.13</w:t>
      </w:r>
      <w:r>
        <w:tab/>
      </w:r>
      <w:r w:rsidR="00AD6CB2">
        <w:t>L</w:t>
      </w:r>
      <w:bookmarkEnd w:id="73"/>
      <w:bookmarkEnd w:id="74"/>
      <w:bookmarkEnd w:id="75"/>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Heading2"/>
      </w:pPr>
      <w:bookmarkStart w:id="76" w:name="_Toc409167323"/>
      <w:bookmarkStart w:id="77" w:name="_Toc409169458"/>
      <w:bookmarkStart w:id="78" w:name="_Toc410296073"/>
      <w:r>
        <w:t>3.14</w:t>
      </w:r>
      <w:r>
        <w:tab/>
      </w:r>
      <w:r w:rsidR="00AD6CB2">
        <w:t>M</w:t>
      </w:r>
      <w:bookmarkEnd w:id="76"/>
      <w:bookmarkEnd w:id="77"/>
      <w:bookmarkEnd w:id="78"/>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r w:rsidR="00C74652" w:rsidRPr="00AE49B6">
        <w:t>There may be zero or more Middle Nodes in the Field Domain of the oneM2M System.</w:t>
      </w:r>
    </w:p>
    <w:p w14:paraId="0E86F749" w14:textId="77777777" w:rsidR="00AE49B6" w:rsidRPr="00AE49B6" w:rsidRDefault="00AE49B6" w:rsidP="00AE49B6">
      <w:pPr>
        <w:pStyle w:val="NO"/>
      </w:pPr>
      <w:r w:rsidRPr="00AE49B6">
        <w:t>NOTE 2:</w:t>
      </w:r>
      <w:r w:rsidRPr="00AE49B6">
        <w:tab/>
      </w:r>
      <w:r w:rsidR="00C74652" w:rsidRPr="00AE49B6">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Heading2"/>
      </w:pPr>
      <w:bookmarkStart w:id="79" w:name="_Toc409167324"/>
      <w:bookmarkStart w:id="80" w:name="_Toc409169459"/>
      <w:bookmarkStart w:id="81" w:name="_Toc410296074"/>
      <w:r>
        <w:t>3.15</w:t>
      </w:r>
      <w:r>
        <w:tab/>
      </w:r>
      <w:r w:rsidR="00AD6CB2">
        <w:t>N</w:t>
      </w:r>
      <w:bookmarkEnd w:id="79"/>
      <w:bookmarkEnd w:id="80"/>
      <w:bookmarkEnd w:id="81"/>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Heading2"/>
      </w:pPr>
      <w:bookmarkStart w:id="82" w:name="_Toc409167325"/>
      <w:bookmarkStart w:id="83" w:name="_Toc409169460"/>
      <w:bookmarkStart w:id="84" w:name="_Toc410296075"/>
      <w:r>
        <w:lastRenderedPageBreak/>
        <w:t>3.16</w:t>
      </w:r>
      <w:r>
        <w:tab/>
      </w:r>
      <w:r w:rsidR="00AD6CB2">
        <w:t>O</w:t>
      </w:r>
      <w:bookmarkEnd w:id="82"/>
      <w:bookmarkEnd w:id="83"/>
      <w:bookmarkEnd w:id="84"/>
    </w:p>
    <w:p w14:paraId="65C3B2D4" w14:textId="345866F0" w:rsidR="00816DC9" w:rsidRPr="00816DC9" w:rsidRDefault="00816DC9" w:rsidP="00816DC9">
      <w:pPr>
        <w:rPr>
          <w:b/>
        </w:rPr>
      </w:pPr>
      <w:proofErr w:type="gramStart"/>
      <w:r w:rsidRPr="00816DC9">
        <w:rPr>
          <w:b/>
        </w:rPr>
        <w:t>oneM2M</w:t>
      </w:r>
      <w:proofErr w:type="gramEnd"/>
      <w:r w:rsidRPr="00816DC9">
        <w:rPr>
          <w:b/>
        </w:rPr>
        <w:t xml:space="preserve">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proofErr w:type="gramStart"/>
      <w:r w:rsidRPr="00816DC9">
        <w:rPr>
          <w:b/>
        </w:rPr>
        <w:t>oneM2M</w:t>
      </w:r>
      <w:proofErr w:type="gramEnd"/>
      <w:r w:rsidRPr="00816DC9">
        <w:rPr>
          <w:b/>
        </w:rPr>
        <w:t xml:space="preserve">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Heading2"/>
      </w:pPr>
      <w:bookmarkStart w:id="85" w:name="_Toc409167326"/>
      <w:bookmarkStart w:id="86" w:name="_Toc409169461"/>
      <w:bookmarkStart w:id="87" w:name="_Toc410296076"/>
      <w:r>
        <w:t>3.17</w:t>
      </w:r>
      <w:r>
        <w:tab/>
      </w:r>
      <w:r w:rsidR="00AD6CB2">
        <w:t>P</w:t>
      </w:r>
      <w:bookmarkEnd w:id="85"/>
      <w:bookmarkEnd w:id="86"/>
      <w:bookmarkEnd w:id="87"/>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p>
    <w:p w14:paraId="6CB5430E" w14:textId="77777777" w:rsidR="00AD6CB2" w:rsidRDefault="0038739A" w:rsidP="0025027C">
      <w:pPr>
        <w:pStyle w:val="Heading2"/>
      </w:pPr>
      <w:bookmarkStart w:id="88" w:name="_Toc409167327"/>
      <w:bookmarkStart w:id="89" w:name="_Toc409169462"/>
      <w:bookmarkStart w:id="90" w:name="_Toc410296077"/>
      <w:r>
        <w:t>3.18</w:t>
      </w:r>
      <w:r>
        <w:tab/>
      </w:r>
      <w:r w:rsidR="00AD6CB2">
        <w:t>Q</w:t>
      </w:r>
      <w:bookmarkEnd w:id="88"/>
      <w:bookmarkEnd w:id="89"/>
      <w:bookmarkEnd w:id="90"/>
    </w:p>
    <w:p w14:paraId="00DA7157" w14:textId="77777777" w:rsidR="009671C5" w:rsidRPr="009671C5" w:rsidRDefault="006C22A2" w:rsidP="009671C5">
      <w:r>
        <w:t>Void.</w:t>
      </w:r>
    </w:p>
    <w:p w14:paraId="573AD6D1" w14:textId="77777777" w:rsidR="00AD6CB2" w:rsidRDefault="0038739A" w:rsidP="0025027C">
      <w:pPr>
        <w:pStyle w:val="Heading2"/>
      </w:pPr>
      <w:bookmarkStart w:id="91" w:name="_Toc409167328"/>
      <w:bookmarkStart w:id="92" w:name="_Toc409169463"/>
      <w:bookmarkStart w:id="93" w:name="_Toc410296078"/>
      <w:r>
        <w:t>3.19</w:t>
      </w:r>
      <w:r>
        <w:tab/>
      </w:r>
      <w:r w:rsidR="00AD6CB2">
        <w:t>R</w:t>
      </w:r>
      <w:bookmarkEnd w:id="91"/>
      <w:bookmarkEnd w:id="92"/>
      <w:bookmarkEnd w:id="93"/>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This definition applies to the security context only.</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Heading2"/>
      </w:pPr>
      <w:bookmarkStart w:id="94" w:name="_Toc409167329"/>
      <w:bookmarkStart w:id="95" w:name="_Toc409169464"/>
      <w:bookmarkStart w:id="96" w:name="_Toc410296079"/>
      <w:r>
        <w:t>3.20</w:t>
      </w:r>
      <w:r>
        <w:tab/>
      </w:r>
      <w:r w:rsidR="00AD6CB2">
        <w:t>S</w:t>
      </w:r>
      <w:bookmarkEnd w:id="94"/>
      <w:bookmarkEnd w:id="95"/>
      <w:bookmarkEnd w:id="96"/>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security attributes include a description of the algorithms to be applied, and derived keys which are applied for the lifetime of the security association.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lastRenderedPageBreak/>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This involves putting in the device and target entity the security Credential</w:t>
      </w:r>
      <w:r w:rsidR="007072FF">
        <w:t>s</w:t>
      </w:r>
      <w:r w:rsidR="00B44A36" w:rsidRPr="00AE49B6">
        <w:t xml:space="preserve"> that will be used for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r w:rsidR="00B55045" w:rsidRPr="00AE49B6">
        <w:t xml:space="preserve">Sensing and Actuation Equipment can interact with the </w:t>
      </w:r>
      <w:r w:rsidR="0098756C">
        <w:t>one</w:t>
      </w:r>
      <w:r w:rsidR="00B55045" w:rsidRPr="00AE49B6">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An M2M Service Infrastructure may communicate with other M2M Service Infrastructures. An M2M Service Infrastructure contains a CSE. It can also contain M2M applications.</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An M2M Service Subscription is typically a commercial agreement.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r w:rsidR="00397845" w:rsidRPr="00AE49B6">
        <w:t>Examples of stakeholde</w:t>
      </w:r>
      <w:r w:rsidRPr="00AE49B6">
        <w:t>rs, in alphabetical order, are:</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lastRenderedPageBreak/>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Heading2"/>
      </w:pPr>
      <w:bookmarkStart w:id="97" w:name="_Toc409167330"/>
      <w:bookmarkStart w:id="98" w:name="_Toc409169465"/>
      <w:bookmarkStart w:id="99" w:name="_Toc410296080"/>
      <w:r w:rsidRPr="00AE49B6">
        <w:t>3.21</w:t>
      </w:r>
      <w:r w:rsidRPr="00AE49B6">
        <w:tab/>
      </w:r>
      <w:r w:rsidR="00AD6CB2" w:rsidRPr="00AE49B6">
        <w:t>T</w:t>
      </w:r>
      <w:bookmarkEnd w:id="97"/>
      <w:bookmarkEnd w:id="98"/>
      <w:bookmarkEnd w:id="99"/>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Heading2"/>
      </w:pPr>
      <w:bookmarkStart w:id="100" w:name="_Toc409167331"/>
      <w:bookmarkStart w:id="101" w:name="_Toc409169466"/>
      <w:bookmarkStart w:id="102" w:name="_Toc410296081"/>
      <w:r w:rsidRPr="00AE49B6">
        <w:t>3.22</w:t>
      </w:r>
      <w:r w:rsidRPr="00AE49B6">
        <w:tab/>
      </w:r>
      <w:r w:rsidR="00AD6CB2" w:rsidRPr="00AE49B6">
        <w:t>U</w:t>
      </w:r>
      <w:bookmarkEnd w:id="100"/>
      <w:bookmarkEnd w:id="101"/>
      <w:bookmarkEnd w:id="102"/>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may or may not be a subscriber to an M2M Application </w:t>
      </w:r>
      <w:r w:rsidR="00484DB3" w:rsidRPr="00AE49B6">
        <w:t xml:space="preserve">Service </w:t>
      </w:r>
      <w:r w:rsidR="00495494" w:rsidRPr="00AE49B6">
        <w:t>or a</w:t>
      </w:r>
      <w:r w:rsidR="00484DB3" w:rsidRPr="00AE49B6">
        <w:t>n</w:t>
      </w:r>
      <w:r w:rsidR="00495494" w:rsidRPr="00AE49B6">
        <w:t xml:space="preserve"> M2M Service. The User may or may not be identifiable in the </w:t>
      </w:r>
      <w:r w:rsidR="0098756C">
        <w:t>one</w:t>
      </w:r>
      <w:r w:rsidR="00495494" w:rsidRPr="00AE49B6">
        <w:t>M2M System</w:t>
      </w:r>
      <w:r w:rsidR="00B55045" w:rsidRPr="00AE49B6">
        <w:t>.</w:t>
      </w:r>
    </w:p>
    <w:p w14:paraId="57C406DF" w14:textId="77777777" w:rsidR="00AD6CB2" w:rsidRPr="00AE49B6" w:rsidRDefault="0038739A" w:rsidP="0025027C">
      <w:pPr>
        <w:pStyle w:val="Heading2"/>
      </w:pPr>
      <w:bookmarkStart w:id="103" w:name="_Toc409167332"/>
      <w:bookmarkStart w:id="104" w:name="_Toc409169467"/>
      <w:bookmarkStart w:id="105" w:name="_Toc410296082"/>
      <w:r w:rsidRPr="00AE49B6">
        <w:t>3.23</w:t>
      </w:r>
      <w:r w:rsidRPr="00AE49B6">
        <w:tab/>
      </w:r>
      <w:r w:rsidR="00AD6CB2" w:rsidRPr="00AE49B6">
        <w:t>V</w:t>
      </w:r>
      <w:bookmarkEnd w:id="103"/>
      <w:bookmarkEnd w:id="104"/>
      <w:bookmarkEnd w:id="105"/>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Heading2"/>
      </w:pPr>
      <w:bookmarkStart w:id="106" w:name="_Toc409167333"/>
      <w:bookmarkStart w:id="107" w:name="_Toc409169468"/>
      <w:bookmarkStart w:id="108" w:name="_Toc410296083"/>
      <w:r>
        <w:t>3.24</w:t>
      </w:r>
      <w:r>
        <w:tab/>
      </w:r>
      <w:r w:rsidR="00AD6CB2">
        <w:t>W</w:t>
      </w:r>
      <w:bookmarkEnd w:id="106"/>
      <w:bookmarkEnd w:id="107"/>
      <w:bookmarkEnd w:id="108"/>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Heading2"/>
      </w:pPr>
      <w:bookmarkStart w:id="109" w:name="_Toc409167334"/>
      <w:bookmarkStart w:id="110" w:name="_Toc409169469"/>
      <w:bookmarkStart w:id="111" w:name="_Toc410296084"/>
      <w:r>
        <w:t>3.25</w:t>
      </w:r>
      <w:r>
        <w:tab/>
      </w:r>
      <w:r w:rsidR="00AD6CB2">
        <w:t>X</w:t>
      </w:r>
      <w:bookmarkEnd w:id="109"/>
      <w:bookmarkEnd w:id="110"/>
      <w:bookmarkEnd w:id="111"/>
    </w:p>
    <w:p w14:paraId="3BCC9A70" w14:textId="77777777" w:rsidR="001F1F95" w:rsidRPr="00665515" w:rsidRDefault="001F1F95" w:rsidP="001F1F95">
      <w:pPr>
        <w:rPr>
          <w:lang w:val="fr-FR"/>
        </w:rPr>
      </w:pPr>
      <w:bookmarkStart w:id="112"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Heading2"/>
      </w:pPr>
      <w:bookmarkStart w:id="113" w:name="_Toc409169470"/>
      <w:bookmarkStart w:id="114" w:name="_Toc410296085"/>
      <w:r>
        <w:t>3.26</w:t>
      </w:r>
      <w:r>
        <w:tab/>
      </w:r>
      <w:r w:rsidR="00AD6CB2">
        <w:t>Y</w:t>
      </w:r>
      <w:bookmarkEnd w:id="112"/>
      <w:bookmarkEnd w:id="113"/>
      <w:bookmarkEnd w:id="114"/>
    </w:p>
    <w:p w14:paraId="42535033" w14:textId="77777777" w:rsidR="001F1F95" w:rsidRPr="00665515" w:rsidRDefault="001F1F95" w:rsidP="001F1F95">
      <w:pPr>
        <w:rPr>
          <w:lang w:val="fr-FR"/>
        </w:rPr>
      </w:pPr>
      <w:bookmarkStart w:id="115"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Heading2"/>
      </w:pPr>
      <w:bookmarkStart w:id="116" w:name="_Toc409169471"/>
      <w:bookmarkStart w:id="117" w:name="_Toc410296086"/>
      <w:r>
        <w:t>3.27</w:t>
      </w:r>
      <w:r>
        <w:tab/>
      </w:r>
      <w:r w:rsidR="00AD6CB2">
        <w:t>Z</w:t>
      </w:r>
      <w:bookmarkEnd w:id="115"/>
      <w:bookmarkEnd w:id="116"/>
      <w:bookmarkEnd w:id="117"/>
    </w:p>
    <w:p w14:paraId="3F30DB0C" w14:textId="77777777" w:rsidR="001F1F95" w:rsidRPr="007D674D" w:rsidRDefault="001F1F95" w:rsidP="001F1F95">
      <w:bookmarkStart w:id="118" w:name="_Toc409167337"/>
      <w:r>
        <w:t>Void.</w:t>
      </w:r>
    </w:p>
    <w:p w14:paraId="50503F63" w14:textId="77777777" w:rsidR="00DF3717" w:rsidRDefault="0038739A" w:rsidP="0025027C">
      <w:pPr>
        <w:pStyle w:val="Heading1"/>
      </w:pPr>
      <w:bookmarkStart w:id="119" w:name="_Toc409169472"/>
      <w:bookmarkStart w:id="120" w:name="_Toc410296087"/>
      <w:r>
        <w:lastRenderedPageBreak/>
        <w:t>4</w:t>
      </w:r>
      <w:r>
        <w:tab/>
      </w:r>
      <w:r w:rsidR="005A09D3">
        <w:t>Abbreviations</w:t>
      </w:r>
      <w:bookmarkEnd w:id="118"/>
      <w:bookmarkEnd w:id="119"/>
      <w:bookmarkEnd w:id="120"/>
    </w:p>
    <w:p w14:paraId="319CA59D" w14:textId="77777777" w:rsidR="00AD6CB2" w:rsidRDefault="0047370B" w:rsidP="0025027C">
      <w:pPr>
        <w:pStyle w:val="Heading2"/>
      </w:pPr>
      <w:bookmarkStart w:id="121" w:name="_Toc409167338"/>
      <w:bookmarkStart w:id="122" w:name="_Toc409169473"/>
      <w:bookmarkStart w:id="123" w:name="_Toc410296088"/>
      <w:r>
        <w:t>4.1</w:t>
      </w:r>
      <w:r>
        <w:tab/>
      </w:r>
      <w:r w:rsidR="00AD6CB2" w:rsidRPr="00587631">
        <w:t>0-9</w:t>
      </w:r>
      <w:bookmarkEnd w:id="121"/>
      <w:bookmarkEnd w:id="122"/>
      <w:bookmarkEnd w:id="123"/>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Heading2"/>
        <w:keepLines w:val="0"/>
      </w:pPr>
      <w:bookmarkStart w:id="124" w:name="_Toc409167339"/>
      <w:bookmarkStart w:id="125" w:name="_Toc409169474"/>
      <w:bookmarkStart w:id="126" w:name="_Toc410296089"/>
      <w:r>
        <w:t>4.2</w:t>
      </w:r>
      <w:r>
        <w:tab/>
      </w:r>
      <w:r w:rsidR="00AD6CB2">
        <w:t>A</w:t>
      </w:r>
      <w:bookmarkEnd w:id="124"/>
      <w:bookmarkEnd w:id="125"/>
      <w:bookmarkEnd w:id="126"/>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Heading2"/>
      </w:pPr>
      <w:bookmarkStart w:id="127" w:name="_Toc409167340"/>
      <w:bookmarkStart w:id="128" w:name="_Toc409169475"/>
      <w:bookmarkStart w:id="129" w:name="_Toc410296090"/>
      <w:r>
        <w:t>4.3</w:t>
      </w:r>
      <w:r>
        <w:tab/>
      </w:r>
      <w:r w:rsidR="00AD6CB2" w:rsidRPr="002A1442">
        <w:t>B</w:t>
      </w:r>
      <w:bookmarkEnd w:id="127"/>
      <w:bookmarkEnd w:id="128"/>
      <w:bookmarkEnd w:id="129"/>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Heading2"/>
      </w:pPr>
      <w:bookmarkStart w:id="130" w:name="_Toc409167341"/>
      <w:bookmarkStart w:id="131" w:name="_Toc409169476"/>
      <w:bookmarkStart w:id="132" w:name="_Toc410296091"/>
      <w:r>
        <w:t>4.4</w:t>
      </w:r>
      <w:r>
        <w:tab/>
      </w:r>
      <w:r w:rsidR="00AD6CB2" w:rsidRPr="002A1442">
        <w:t>C</w:t>
      </w:r>
      <w:bookmarkEnd w:id="130"/>
      <w:bookmarkEnd w:id="131"/>
      <w:bookmarkEnd w:id="132"/>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Heading2"/>
      </w:pPr>
      <w:bookmarkStart w:id="133" w:name="_Toc409167342"/>
      <w:bookmarkStart w:id="134" w:name="_Toc409169477"/>
      <w:bookmarkStart w:id="135" w:name="_Toc410296092"/>
      <w:r>
        <w:t>4.5</w:t>
      </w:r>
      <w:r>
        <w:tab/>
      </w:r>
      <w:r w:rsidR="00AD6CB2" w:rsidRPr="002A1442">
        <w:t>D</w:t>
      </w:r>
      <w:bookmarkEnd w:id="133"/>
      <w:bookmarkEnd w:id="134"/>
      <w:bookmarkEnd w:id="135"/>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Heading2"/>
      </w:pPr>
      <w:bookmarkStart w:id="136" w:name="_Toc409167343"/>
      <w:bookmarkStart w:id="137" w:name="_Toc409169478"/>
      <w:bookmarkStart w:id="138" w:name="_Toc410296093"/>
      <w:r>
        <w:t>4.6</w:t>
      </w:r>
      <w:r>
        <w:tab/>
      </w:r>
      <w:r w:rsidR="00AD6CB2" w:rsidRPr="002A1442">
        <w:t>E</w:t>
      </w:r>
      <w:bookmarkEnd w:id="136"/>
      <w:bookmarkEnd w:id="137"/>
      <w:bookmarkEnd w:id="138"/>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Heading2"/>
      </w:pPr>
      <w:bookmarkStart w:id="139" w:name="_Toc409167344"/>
      <w:bookmarkStart w:id="140" w:name="_Toc409169479"/>
      <w:bookmarkStart w:id="141" w:name="_Toc410296094"/>
      <w:r>
        <w:t>4.7</w:t>
      </w:r>
      <w:r>
        <w:tab/>
      </w:r>
      <w:r w:rsidR="00AD6CB2" w:rsidRPr="002A1442">
        <w:t>F</w:t>
      </w:r>
      <w:bookmarkEnd w:id="139"/>
      <w:bookmarkEnd w:id="140"/>
      <w:bookmarkEnd w:id="141"/>
    </w:p>
    <w:p w14:paraId="50CA3476" w14:textId="77777777" w:rsidR="000944D8" w:rsidRPr="000944D8" w:rsidRDefault="000944D8" w:rsidP="000944D8">
      <w:r>
        <w:t>Void.</w:t>
      </w:r>
    </w:p>
    <w:p w14:paraId="784B764B" w14:textId="77777777" w:rsidR="00AD6CB2" w:rsidRDefault="0047370B" w:rsidP="0025027C">
      <w:pPr>
        <w:pStyle w:val="Heading2"/>
      </w:pPr>
      <w:bookmarkStart w:id="142" w:name="_Toc409167345"/>
      <w:bookmarkStart w:id="143" w:name="_Toc409169480"/>
      <w:bookmarkStart w:id="144" w:name="_Toc410296095"/>
      <w:r>
        <w:t>4.8</w:t>
      </w:r>
      <w:r>
        <w:tab/>
      </w:r>
      <w:r w:rsidR="00AD6CB2" w:rsidRPr="002A1442">
        <w:t>G</w:t>
      </w:r>
      <w:bookmarkEnd w:id="142"/>
      <w:bookmarkEnd w:id="143"/>
      <w:bookmarkEnd w:id="144"/>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Heading2"/>
      </w:pPr>
      <w:bookmarkStart w:id="145" w:name="_Toc409167346"/>
      <w:bookmarkStart w:id="146" w:name="_Toc409169481"/>
      <w:bookmarkStart w:id="147" w:name="_Toc410296096"/>
      <w:r>
        <w:t>4.9</w:t>
      </w:r>
      <w:r>
        <w:tab/>
      </w:r>
      <w:r w:rsidR="00AD6CB2" w:rsidRPr="002A1442">
        <w:t>H</w:t>
      </w:r>
      <w:bookmarkEnd w:id="145"/>
      <w:bookmarkEnd w:id="146"/>
      <w:bookmarkEnd w:id="147"/>
    </w:p>
    <w:p w14:paraId="3437114D" w14:textId="77777777" w:rsidR="000944D8" w:rsidRPr="000944D8" w:rsidRDefault="000944D8" w:rsidP="000944D8">
      <w:r>
        <w:t>Void.</w:t>
      </w:r>
    </w:p>
    <w:p w14:paraId="3F9F74DD" w14:textId="77777777" w:rsidR="00AD6CB2" w:rsidRDefault="0047370B" w:rsidP="0025027C">
      <w:pPr>
        <w:pStyle w:val="Heading2"/>
      </w:pPr>
      <w:bookmarkStart w:id="148" w:name="_Toc409167347"/>
      <w:bookmarkStart w:id="149" w:name="_Toc409169482"/>
      <w:bookmarkStart w:id="150" w:name="_Toc410296097"/>
      <w:r>
        <w:lastRenderedPageBreak/>
        <w:t>4.10</w:t>
      </w:r>
      <w:r>
        <w:tab/>
      </w:r>
      <w:r w:rsidR="00AD6CB2" w:rsidRPr="002A1442">
        <w:t>I</w:t>
      </w:r>
      <w:bookmarkEnd w:id="148"/>
      <w:bookmarkEnd w:id="149"/>
      <w:bookmarkEnd w:id="150"/>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Heading2"/>
      </w:pPr>
      <w:bookmarkStart w:id="151" w:name="_Toc409167348"/>
      <w:bookmarkStart w:id="152" w:name="_Toc409169483"/>
      <w:bookmarkStart w:id="153" w:name="_Toc410296098"/>
      <w:r>
        <w:t>4.11</w:t>
      </w:r>
      <w:r>
        <w:tab/>
      </w:r>
      <w:r w:rsidR="00AD6CB2" w:rsidRPr="002A1442">
        <w:t>J</w:t>
      </w:r>
      <w:bookmarkEnd w:id="151"/>
      <w:bookmarkEnd w:id="152"/>
      <w:bookmarkEnd w:id="153"/>
    </w:p>
    <w:p w14:paraId="32CE4977" w14:textId="77777777" w:rsidR="000944D8" w:rsidRPr="000944D8" w:rsidRDefault="000944D8" w:rsidP="000944D8">
      <w:r>
        <w:t>Void.</w:t>
      </w:r>
    </w:p>
    <w:p w14:paraId="2EE532F2" w14:textId="77777777" w:rsidR="00AD6CB2" w:rsidRPr="002A1442" w:rsidRDefault="0047370B" w:rsidP="0025027C">
      <w:pPr>
        <w:pStyle w:val="Heading2"/>
      </w:pPr>
      <w:bookmarkStart w:id="154" w:name="_Toc409167349"/>
      <w:bookmarkStart w:id="155" w:name="_Toc409169484"/>
      <w:bookmarkStart w:id="156" w:name="_Toc410296099"/>
      <w:r>
        <w:t>4.12</w:t>
      </w:r>
      <w:r>
        <w:tab/>
      </w:r>
      <w:r w:rsidR="00AD6CB2" w:rsidRPr="002A1442">
        <w:t>K</w:t>
      </w:r>
      <w:bookmarkEnd w:id="154"/>
      <w:bookmarkEnd w:id="155"/>
      <w:bookmarkEnd w:id="156"/>
    </w:p>
    <w:p w14:paraId="29E04A27" w14:textId="77777777" w:rsidR="000944D8" w:rsidRPr="000944D8" w:rsidRDefault="000944D8" w:rsidP="000944D8">
      <w:bookmarkStart w:id="157" w:name="_Toc409167350"/>
      <w:r>
        <w:t>Void.</w:t>
      </w:r>
    </w:p>
    <w:p w14:paraId="1C8984A6" w14:textId="77777777" w:rsidR="00AD6CB2" w:rsidRPr="002A1442" w:rsidRDefault="0047370B" w:rsidP="0025027C">
      <w:pPr>
        <w:pStyle w:val="Heading2"/>
      </w:pPr>
      <w:bookmarkStart w:id="158" w:name="_Toc409169485"/>
      <w:bookmarkStart w:id="159" w:name="_Toc410296100"/>
      <w:r>
        <w:t>4.13</w:t>
      </w:r>
      <w:r>
        <w:tab/>
      </w:r>
      <w:r w:rsidR="00AD6CB2" w:rsidRPr="002A1442">
        <w:t>L</w:t>
      </w:r>
      <w:bookmarkEnd w:id="157"/>
      <w:bookmarkEnd w:id="158"/>
      <w:bookmarkEnd w:id="159"/>
    </w:p>
    <w:p w14:paraId="62B29CE9" w14:textId="77777777" w:rsidR="000944D8" w:rsidRPr="000944D8" w:rsidRDefault="005C316A" w:rsidP="005C316A">
      <w:pPr>
        <w:pStyle w:val="EW"/>
      </w:pPr>
      <w:bookmarkStart w:id="160" w:name="_Toc409167351"/>
      <w:r w:rsidRPr="005C316A">
        <w:t>LWM2M</w:t>
      </w:r>
      <w:r w:rsidRPr="005C316A">
        <w:tab/>
      </w:r>
      <w:r w:rsidRPr="005C316A">
        <w:tab/>
        <w:t>Lightweight M2M</w:t>
      </w:r>
      <w:r w:rsidR="000944D8">
        <w:t>.</w:t>
      </w:r>
    </w:p>
    <w:p w14:paraId="793A70DB" w14:textId="77777777" w:rsidR="00AD6CB2" w:rsidRDefault="0047370B" w:rsidP="0025027C">
      <w:pPr>
        <w:pStyle w:val="Heading2"/>
      </w:pPr>
      <w:bookmarkStart w:id="161" w:name="_Toc409169486"/>
      <w:bookmarkStart w:id="162" w:name="_Toc410296101"/>
      <w:r>
        <w:t>4.14</w:t>
      </w:r>
      <w:r>
        <w:tab/>
      </w:r>
      <w:r w:rsidR="00AD6CB2">
        <w:t>M</w:t>
      </w:r>
      <w:bookmarkEnd w:id="160"/>
      <w:bookmarkEnd w:id="161"/>
      <w:bookmarkEnd w:id="162"/>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Heading2"/>
      </w:pPr>
      <w:bookmarkStart w:id="163" w:name="_Toc409167352"/>
      <w:bookmarkStart w:id="164" w:name="_Toc409169487"/>
      <w:bookmarkStart w:id="165" w:name="_Toc410296102"/>
      <w:r>
        <w:t>4.15</w:t>
      </w:r>
      <w:r>
        <w:tab/>
      </w:r>
      <w:r w:rsidR="00AD6CB2">
        <w:t>N</w:t>
      </w:r>
      <w:bookmarkEnd w:id="163"/>
      <w:bookmarkEnd w:id="164"/>
      <w:bookmarkEnd w:id="165"/>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Heading2"/>
      </w:pPr>
      <w:bookmarkStart w:id="166" w:name="_Toc409167353"/>
      <w:bookmarkStart w:id="167" w:name="_Toc409169488"/>
      <w:bookmarkStart w:id="168" w:name="_Toc410296103"/>
      <w:r>
        <w:t>4.16</w:t>
      </w:r>
      <w:r>
        <w:tab/>
      </w:r>
      <w:r w:rsidR="00AD6CB2">
        <w:t>O</w:t>
      </w:r>
      <w:bookmarkEnd w:id="166"/>
      <w:bookmarkEnd w:id="167"/>
      <w:bookmarkEnd w:id="168"/>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Heading2"/>
      </w:pPr>
      <w:bookmarkStart w:id="169" w:name="_Toc409167354"/>
      <w:bookmarkStart w:id="170" w:name="_Toc409169489"/>
      <w:bookmarkStart w:id="171" w:name="_Toc410296104"/>
      <w:r>
        <w:t>4.17</w:t>
      </w:r>
      <w:r>
        <w:tab/>
      </w:r>
      <w:r w:rsidR="00AD6CB2">
        <w:t>P</w:t>
      </w:r>
      <w:bookmarkEnd w:id="169"/>
      <w:bookmarkEnd w:id="170"/>
      <w:bookmarkEnd w:id="171"/>
    </w:p>
    <w:p w14:paraId="41BAEC7D" w14:textId="77777777" w:rsidR="000944D8" w:rsidRPr="000944D8" w:rsidRDefault="000944D8" w:rsidP="000944D8">
      <w:bookmarkStart w:id="172" w:name="_Toc409167355"/>
      <w:r>
        <w:t>Void.</w:t>
      </w:r>
    </w:p>
    <w:p w14:paraId="3B0F55F8" w14:textId="77777777" w:rsidR="00AD6CB2" w:rsidRDefault="0047370B" w:rsidP="0025027C">
      <w:pPr>
        <w:pStyle w:val="Heading2"/>
      </w:pPr>
      <w:bookmarkStart w:id="173" w:name="_Toc409169490"/>
      <w:bookmarkStart w:id="174" w:name="_Toc410296105"/>
      <w:r>
        <w:t>4.18</w:t>
      </w:r>
      <w:r>
        <w:tab/>
      </w:r>
      <w:r w:rsidR="00AD6CB2">
        <w:t>Q</w:t>
      </w:r>
      <w:bookmarkEnd w:id="172"/>
      <w:bookmarkEnd w:id="173"/>
      <w:bookmarkEnd w:id="174"/>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Heading2"/>
      </w:pPr>
      <w:bookmarkStart w:id="175" w:name="_Toc409167356"/>
      <w:bookmarkStart w:id="176" w:name="_Toc409169491"/>
      <w:bookmarkStart w:id="177" w:name="_Toc410296106"/>
      <w:r>
        <w:t>4.19</w:t>
      </w:r>
      <w:r>
        <w:tab/>
      </w:r>
      <w:r w:rsidR="00AD6CB2">
        <w:t>R</w:t>
      </w:r>
      <w:bookmarkEnd w:id="175"/>
      <w:bookmarkEnd w:id="176"/>
      <w:bookmarkEnd w:id="177"/>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Heading2"/>
      </w:pPr>
      <w:bookmarkStart w:id="178" w:name="_Toc409167357"/>
      <w:bookmarkStart w:id="179" w:name="_Toc409169492"/>
      <w:bookmarkStart w:id="180" w:name="_Toc410296107"/>
      <w:r>
        <w:t>4.20</w:t>
      </w:r>
      <w:r>
        <w:tab/>
      </w:r>
      <w:r w:rsidR="00AD6CB2">
        <w:t>S</w:t>
      </w:r>
      <w:bookmarkEnd w:id="178"/>
      <w:bookmarkEnd w:id="179"/>
      <w:bookmarkEnd w:id="180"/>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Heading2"/>
      </w:pPr>
      <w:bookmarkStart w:id="181" w:name="_Toc409167358"/>
      <w:bookmarkStart w:id="182" w:name="_Toc409169493"/>
      <w:bookmarkStart w:id="183" w:name="_Toc410296108"/>
      <w:r>
        <w:lastRenderedPageBreak/>
        <w:t>4.21</w:t>
      </w:r>
      <w:r>
        <w:tab/>
      </w:r>
      <w:r w:rsidR="00AD6CB2">
        <w:t>T</w:t>
      </w:r>
      <w:bookmarkEnd w:id="181"/>
      <w:bookmarkEnd w:id="182"/>
      <w:bookmarkEnd w:id="183"/>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Heading2"/>
      </w:pPr>
      <w:bookmarkStart w:id="184" w:name="_Toc409167359"/>
      <w:bookmarkStart w:id="185" w:name="_Toc409169494"/>
      <w:bookmarkStart w:id="186" w:name="_Toc410296109"/>
      <w:r>
        <w:t>4.22</w:t>
      </w:r>
      <w:r>
        <w:tab/>
      </w:r>
      <w:r w:rsidR="00AD6CB2">
        <w:t>U</w:t>
      </w:r>
      <w:bookmarkEnd w:id="184"/>
      <w:bookmarkEnd w:id="185"/>
      <w:bookmarkEnd w:id="186"/>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Heading2"/>
      </w:pPr>
      <w:bookmarkStart w:id="187" w:name="_Toc409167360"/>
      <w:bookmarkStart w:id="188" w:name="_Toc409169495"/>
      <w:bookmarkStart w:id="189" w:name="_Toc410296110"/>
      <w:r>
        <w:t>4.23</w:t>
      </w:r>
      <w:r>
        <w:tab/>
      </w:r>
      <w:r w:rsidR="00AD6CB2">
        <w:t>V</w:t>
      </w:r>
      <w:bookmarkEnd w:id="187"/>
      <w:bookmarkEnd w:id="188"/>
      <w:bookmarkEnd w:id="189"/>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Heading2"/>
      </w:pPr>
      <w:bookmarkStart w:id="190" w:name="_Toc409167361"/>
      <w:bookmarkStart w:id="191" w:name="_Toc409169496"/>
      <w:bookmarkStart w:id="192" w:name="_Toc410296111"/>
      <w:r>
        <w:t>4.24</w:t>
      </w:r>
      <w:r>
        <w:tab/>
      </w:r>
      <w:r w:rsidR="00AD6CB2">
        <w:t>W</w:t>
      </w:r>
      <w:bookmarkEnd w:id="190"/>
      <w:bookmarkEnd w:id="191"/>
      <w:bookmarkEnd w:id="192"/>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Heading2"/>
      </w:pPr>
      <w:bookmarkStart w:id="193" w:name="_Toc409167362"/>
      <w:bookmarkStart w:id="194" w:name="_Toc409169497"/>
      <w:bookmarkStart w:id="195" w:name="_Toc410296112"/>
      <w:r>
        <w:t>4.25</w:t>
      </w:r>
      <w:r>
        <w:tab/>
      </w:r>
      <w:r w:rsidR="00AD6CB2">
        <w:t>X</w:t>
      </w:r>
      <w:bookmarkEnd w:id="193"/>
      <w:bookmarkEnd w:id="194"/>
      <w:bookmarkEnd w:id="195"/>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Heading2"/>
      </w:pPr>
      <w:bookmarkStart w:id="196" w:name="_Toc409167363"/>
      <w:bookmarkStart w:id="197" w:name="_Toc409169498"/>
      <w:bookmarkStart w:id="198" w:name="_Toc410296113"/>
      <w:r>
        <w:t>4.26</w:t>
      </w:r>
      <w:r>
        <w:tab/>
      </w:r>
      <w:r w:rsidR="00AD6CB2">
        <w:t>Y</w:t>
      </w:r>
      <w:bookmarkEnd w:id="196"/>
      <w:bookmarkEnd w:id="197"/>
      <w:bookmarkEnd w:id="198"/>
    </w:p>
    <w:p w14:paraId="4672C709" w14:textId="77777777" w:rsidR="000944D8" w:rsidRPr="00665515" w:rsidRDefault="000944D8" w:rsidP="000944D8">
      <w:pPr>
        <w:rPr>
          <w:lang w:val="fr-FR"/>
        </w:rPr>
      </w:pPr>
      <w:bookmarkStart w:id="199"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Heading2"/>
      </w:pPr>
      <w:bookmarkStart w:id="200" w:name="_Toc409169499"/>
      <w:bookmarkStart w:id="201" w:name="_Toc410296114"/>
      <w:r>
        <w:t>4.27</w:t>
      </w:r>
      <w:r>
        <w:tab/>
      </w:r>
      <w:r w:rsidR="00AD6CB2">
        <w:t>Z</w:t>
      </w:r>
      <w:bookmarkEnd w:id="199"/>
      <w:bookmarkEnd w:id="200"/>
      <w:bookmarkEnd w:id="201"/>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Heading8"/>
      </w:pPr>
      <w:r w:rsidRPr="00665515">
        <w:rPr>
          <w:lang w:val="fr-FR"/>
        </w:rPr>
        <w:br w:type="page"/>
      </w:r>
      <w:bookmarkStart w:id="202" w:name="_Toc410296115"/>
      <w:r>
        <w:lastRenderedPageBreak/>
        <w:t>Annex A (informative)</w:t>
      </w:r>
      <w:proofErr w:type="gramStart"/>
      <w:r>
        <w:t>:</w:t>
      </w:r>
      <w:proofErr w:type="gramEnd"/>
      <w:r>
        <w:br/>
        <w:t>Bibliography</w:t>
      </w:r>
      <w:bookmarkEnd w:id="202"/>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Heading1"/>
      </w:pPr>
      <w:r>
        <w:br w:type="page"/>
      </w:r>
      <w:bookmarkStart w:id="203" w:name="_Toc409167365"/>
      <w:bookmarkStart w:id="204" w:name="_Toc409169500"/>
      <w:bookmarkStart w:id="205" w:name="_Toc410296116"/>
      <w:r w:rsidR="00BB6418">
        <w:lastRenderedPageBreak/>
        <w:t>History</w:t>
      </w:r>
      <w:bookmarkEnd w:id="203"/>
      <w:bookmarkEnd w:id="204"/>
      <w:bookmarkEnd w:id="2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816DC9">
            <w:pPr>
              <w:pStyle w:val="FP"/>
              <w:keepNext/>
              <w:tabs>
                <w:tab w:val="left" w:pos="3118"/>
              </w:tabs>
              <w:spacing w:before="80" w:after="80"/>
              <w:ind w:left="57"/>
            </w:pPr>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816DC9">
            <w:pPr>
              <w:pStyle w:val="FP"/>
              <w:keepNext/>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816DC9">
            <w:pPr>
              <w:pStyle w:val="FP"/>
              <w:keepNext/>
              <w:spacing w:before="80" w:after="80"/>
              <w:ind w:left="57"/>
            </w:pPr>
            <w:r>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816DC9">
            <w:pPr>
              <w:pStyle w:val="FP"/>
              <w:keepNext/>
              <w:tabs>
                <w:tab w:val="left" w:pos="3118"/>
              </w:tabs>
              <w:spacing w:before="80" w:after="80"/>
              <w:ind w:left="57"/>
            </w:pPr>
            <w:r>
              <w:t xml:space="preserve">Incorporated Change agreed in </w:t>
            </w:r>
            <w:r w:rsidRPr="00994D68">
              <w:t>TP-2016-0317-CR_Pack_for_TS-0011</w:t>
            </w:r>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Default="00816DC9" w:rsidP="00816DC9">
            <w:pPr>
              <w:pStyle w:val="FP"/>
              <w:keepNext/>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Default="00816DC9" w:rsidP="00816DC9">
            <w:pPr>
              <w:pStyle w:val="FP"/>
              <w:keepNext/>
              <w:spacing w:before="80" w:after="80"/>
              <w:ind w:left="57"/>
            </w:pPr>
            <w:r>
              <w:t>9 December 2016</w:t>
            </w:r>
          </w:p>
        </w:tc>
        <w:tc>
          <w:tcPr>
            <w:tcW w:w="6804" w:type="dxa"/>
            <w:tcBorders>
              <w:top w:val="single" w:sz="6" w:space="0" w:color="auto"/>
              <w:left w:val="nil"/>
              <w:bottom w:val="single" w:sz="6" w:space="0" w:color="auto"/>
              <w:right w:val="single" w:sz="6" w:space="0" w:color="auto"/>
            </w:tcBorders>
          </w:tcPr>
          <w:p w14:paraId="407A9959" w14:textId="3A899E49" w:rsidR="00994D68" w:rsidRDefault="00816DC9" w:rsidP="00816DC9">
            <w:pPr>
              <w:pStyle w:val="FP"/>
              <w:keepNext/>
              <w:tabs>
                <w:tab w:val="left" w:pos="3261"/>
                <w:tab w:val="left" w:pos="4395"/>
              </w:tabs>
              <w:spacing w:before="80" w:after="80"/>
              <w:ind w:left="57"/>
            </w:pPr>
            <w:r>
              <w:t xml:space="preserve">Incorporated changes agreed in </w:t>
            </w:r>
            <w:r w:rsidRPr="00816DC9">
              <w:t>TP-2016-0371-CR_pack_for_TS-0011</w:t>
            </w:r>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525AF838" w:rsidR="00994D68" w:rsidRDefault="00CC34B4" w:rsidP="00816DC9">
            <w:pPr>
              <w:pStyle w:val="FP"/>
              <w:spacing w:before="80" w:after="80"/>
              <w:ind w:left="57"/>
            </w:pPr>
            <w:r>
              <w:t>V2.7.0</w:t>
            </w:r>
          </w:p>
        </w:tc>
        <w:tc>
          <w:tcPr>
            <w:tcW w:w="1588" w:type="dxa"/>
            <w:tcBorders>
              <w:top w:val="single" w:sz="6" w:space="0" w:color="auto"/>
              <w:left w:val="single" w:sz="6" w:space="0" w:color="auto"/>
              <w:bottom w:val="single" w:sz="6" w:space="0" w:color="auto"/>
              <w:right w:val="single" w:sz="6" w:space="0" w:color="auto"/>
            </w:tcBorders>
          </w:tcPr>
          <w:p w14:paraId="7A1E198C" w14:textId="06F15224" w:rsidR="00994D68" w:rsidRDefault="00CC34B4" w:rsidP="00816DC9">
            <w:pPr>
              <w:pStyle w:val="FP"/>
              <w:spacing w:before="80" w:after="80"/>
              <w:ind w:left="57"/>
            </w:pPr>
            <w:r>
              <w:t>17 February 2017</w:t>
            </w:r>
          </w:p>
        </w:tc>
        <w:tc>
          <w:tcPr>
            <w:tcW w:w="6804" w:type="dxa"/>
            <w:tcBorders>
              <w:top w:val="single" w:sz="6" w:space="0" w:color="auto"/>
              <w:left w:val="nil"/>
              <w:bottom w:val="single" w:sz="6" w:space="0" w:color="auto"/>
              <w:right w:val="single" w:sz="6" w:space="0" w:color="auto"/>
            </w:tcBorders>
          </w:tcPr>
          <w:p w14:paraId="6FC71108" w14:textId="10A5E7DD" w:rsidR="00994D68" w:rsidRDefault="00CC34B4" w:rsidP="00816DC9">
            <w:pPr>
              <w:pStyle w:val="FP"/>
              <w:tabs>
                <w:tab w:val="left" w:pos="3261"/>
                <w:tab w:val="left" w:pos="4395"/>
              </w:tabs>
              <w:spacing w:before="80" w:after="80"/>
              <w:ind w:left="57"/>
            </w:pPr>
            <w:r>
              <w:t xml:space="preserve">Incorporated changes agreed in </w:t>
            </w:r>
            <w:r w:rsidRPr="00CC34B4">
              <w:t>TP-2017-0042-CR-Pack_for_TS-0011_v2_6_0</w:t>
            </w:r>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3012E" w14:textId="77777777" w:rsidR="005A0448" w:rsidRDefault="005A0448">
      <w:r>
        <w:separator/>
      </w:r>
    </w:p>
  </w:endnote>
  <w:endnote w:type="continuationSeparator" w:id="0">
    <w:p w14:paraId="0179C2FD" w14:textId="77777777" w:rsidR="005A0448" w:rsidRDefault="005A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D70EFA" w:rsidRPr="003C00E6" w:rsidRDefault="00D70EFA" w:rsidP="00AB0111">
    <w:pPr>
      <w:pStyle w:val="Footer"/>
      <w:tabs>
        <w:tab w:val="center" w:pos="4678"/>
        <w:tab w:val="right" w:pos="9214"/>
      </w:tabs>
      <w:jc w:val="both"/>
      <w:rPr>
        <w:rFonts w:ascii="Times New Roman" w:eastAsia="Calibri" w:hAnsi="Times New Roman"/>
        <w:sz w:val="16"/>
        <w:szCs w:val="16"/>
        <w:lang w:val="en-US"/>
      </w:rPr>
    </w:pPr>
  </w:p>
  <w:p w14:paraId="138E7BA4" w14:textId="77777777" w:rsidR="00D70EFA" w:rsidRDefault="00D70EFA" w:rsidP="00AB0111">
    <w:pPr>
      <w:pStyle w:val="Footer"/>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C10C58">
      <w:t>18</w:t>
    </w:r>
    <w:r>
      <w:fldChar w:fldCharType="end"/>
    </w:r>
    <w:r>
      <w:t xml:space="preserve"> of </w:t>
    </w:r>
    <w:r w:rsidR="005A0448">
      <w:fldChar w:fldCharType="begin"/>
    </w:r>
    <w:r w:rsidR="005A0448">
      <w:instrText xml:space="preserve"> NUMPAGES   \* MERGEFORMAT </w:instrText>
    </w:r>
    <w:r w:rsidR="005A0448">
      <w:fldChar w:fldCharType="separate"/>
    </w:r>
    <w:r w:rsidR="00C10C58">
      <w:t>18</w:t>
    </w:r>
    <w:r w:rsidR="005A0448">
      <w:fldChar w:fldCharType="end"/>
    </w:r>
  </w:p>
  <w:p w14:paraId="5C29F155" w14:textId="77777777" w:rsidR="00D70EFA" w:rsidRPr="00424964" w:rsidRDefault="00D70EFA" w:rsidP="00AB0111">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D70EFA" w:rsidRPr="00424964" w:rsidRDefault="00D70EFA" w:rsidP="00AB0111">
    <w:pPr>
      <w:pStyle w:val="Footer"/>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0B024" w14:textId="77777777" w:rsidR="005A0448" w:rsidRDefault="005A0448">
      <w:r>
        <w:separator/>
      </w:r>
    </w:p>
  </w:footnote>
  <w:footnote w:type="continuationSeparator" w:id="0">
    <w:p w14:paraId="772CB6F8" w14:textId="77777777" w:rsidR="005A0448" w:rsidRDefault="005A0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D70EFA" w:rsidRDefault="00D70EFA" w:rsidP="009D66FE">
    <w:pPr>
      <w:pStyle w:val="Header"/>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27C"/>
    <w:pPr>
      <w:overflowPunct w:val="0"/>
      <w:autoSpaceDE w:val="0"/>
      <w:autoSpaceDN w:val="0"/>
      <w:adjustRightInd w:val="0"/>
      <w:spacing w:after="180"/>
      <w:textAlignment w:val="baseline"/>
    </w:pPr>
    <w:rPr>
      <w:lang w:eastAsia="en-US"/>
    </w:rPr>
  </w:style>
  <w:style w:type="paragraph" w:styleId="Heading1">
    <w:name w:val="heading 1"/>
    <w:next w:val="Normal"/>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5027C"/>
    <w:pPr>
      <w:pBdr>
        <w:top w:val="none" w:sz="0" w:space="0" w:color="auto"/>
      </w:pBdr>
      <w:spacing w:before="180"/>
      <w:outlineLvl w:val="1"/>
    </w:pPr>
    <w:rPr>
      <w:sz w:val="32"/>
      <w:lang w:val="x-none"/>
    </w:rPr>
  </w:style>
  <w:style w:type="paragraph" w:styleId="Heading3">
    <w:name w:val="heading 3"/>
    <w:basedOn w:val="Heading2"/>
    <w:next w:val="Normal"/>
    <w:qFormat/>
    <w:rsid w:val="0025027C"/>
    <w:pPr>
      <w:spacing w:before="120"/>
      <w:outlineLvl w:val="2"/>
    </w:pPr>
    <w:rPr>
      <w:sz w:val="28"/>
    </w:rPr>
  </w:style>
  <w:style w:type="paragraph" w:styleId="Heading4">
    <w:name w:val="heading 4"/>
    <w:basedOn w:val="Heading3"/>
    <w:next w:val="Normal"/>
    <w:qFormat/>
    <w:rsid w:val="0025027C"/>
    <w:pPr>
      <w:ind w:left="1418" w:hanging="1418"/>
      <w:outlineLvl w:val="3"/>
    </w:pPr>
    <w:rPr>
      <w:sz w:val="24"/>
    </w:rPr>
  </w:style>
  <w:style w:type="paragraph" w:styleId="Heading5">
    <w:name w:val="heading 5"/>
    <w:basedOn w:val="Heading4"/>
    <w:next w:val="Normal"/>
    <w:qFormat/>
    <w:rsid w:val="0025027C"/>
    <w:pPr>
      <w:ind w:left="1701" w:hanging="1701"/>
      <w:outlineLvl w:val="4"/>
    </w:pPr>
    <w:rPr>
      <w:sz w:val="22"/>
    </w:rPr>
  </w:style>
  <w:style w:type="paragraph" w:styleId="Heading6">
    <w:name w:val="heading 6"/>
    <w:basedOn w:val="H6"/>
    <w:next w:val="Normal"/>
    <w:qFormat/>
    <w:rsid w:val="0025027C"/>
    <w:pPr>
      <w:outlineLvl w:val="5"/>
    </w:pPr>
  </w:style>
  <w:style w:type="paragraph" w:styleId="Heading7">
    <w:name w:val="heading 7"/>
    <w:basedOn w:val="H6"/>
    <w:next w:val="Normal"/>
    <w:qFormat/>
    <w:rsid w:val="0025027C"/>
    <w:pPr>
      <w:outlineLvl w:val="6"/>
    </w:pPr>
  </w:style>
  <w:style w:type="paragraph" w:styleId="Heading8">
    <w:name w:val="heading 8"/>
    <w:basedOn w:val="Heading1"/>
    <w:next w:val="Normal"/>
    <w:qFormat/>
    <w:rsid w:val="0025027C"/>
    <w:pPr>
      <w:ind w:left="0" w:firstLine="0"/>
      <w:outlineLvl w:val="7"/>
    </w:pPr>
  </w:style>
  <w:style w:type="paragraph" w:styleId="Heading9">
    <w:name w:val="heading 9"/>
    <w:basedOn w:val="Heading8"/>
    <w:next w:val="Normal"/>
    <w:qFormat/>
    <w:rsid w:val="00250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25027C"/>
    <w:pPr>
      <w:ind w:left="1985" w:hanging="1985"/>
      <w:outlineLvl w:val="9"/>
    </w:pPr>
    <w:rPr>
      <w:sz w:val="20"/>
    </w:rPr>
  </w:style>
  <w:style w:type="paragraph" w:styleId="TOC9">
    <w:name w:val="toc 9"/>
    <w:basedOn w:val="TOC8"/>
    <w:rsid w:val="0025027C"/>
    <w:pPr>
      <w:ind w:left="1418" w:hanging="1418"/>
    </w:pPr>
  </w:style>
  <w:style w:type="paragraph" w:styleId="TOC8">
    <w:name w:val="toc 8"/>
    <w:basedOn w:val="TOC1"/>
    <w:uiPriority w:val="39"/>
    <w:rsid w:val="0025027C"/>
    <w:pPr>
      <w:spacing w:before="180"/>
      <w:ind w:left="2693" w:hanging="2693"/>
    </w:pPr>
    <w:rPr>
      <w:b/>
    </w:rPr>
  </w:style>
  <w:style w:type="paragraph" w:styleId="TOC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5027C"/>
    <w:pPr>
      <w:keepLines/>
      <w:tabs>
        <w:tab w:val="center" w:pos="4536"/>
        <w:tab w:val="right" w:pos="9072"/>
      </w:tabs>
    </w:pPr>
    <w:rPr>
      <w:noProof/>
    </w:rPr>
  </w:style>
  <w:style w:type="character" w:customStyle="1" w:styleId="ZGSM">
    <w:name w:val="ZGSM"/>
    <w:rsid w:val="0025027C"/>
  </w:style>
  <w:style w:type="paragraph" w:styleId="Header">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5027C"/>
    <w:pPr>
      <w:ind w:left="1701" w:hanging="1701"/>
    </w:pPr>
  </w:style>
  <w:style w:type="paragraph" w:styleId="TOC4">
    <w:name w:val="toc 4"/>
    <w:basedOn w:val="TOC3"/>
    <w:semiHidden/>
    <w:rsid w:val="0025027C"/>
    <w:pPr>
      <w:ind w:left="1418" w:hanging="1418"/>
    </w:pPr>
  </w:style>
  <w:style w:type="paragraph" w:styleId="TOC3">
    <w:name w:val="toc 3"/>
    <w:basedOn w:val="TOC2"/>
    <w:rsid w:val="0025027C"/>
    <w:pPr>
      <w:ind w:left="1134" w:hanging="1134"/>
    </w:pPr>
  </w:style>
  <w:style w:type="paragraph" w:styleId="TOC2">
    <w:name w:val="toc 2"/>
    <w:basedOn w:val="TOC1"/>
    <w:uiPriority w:val="39"/>
    <w:rsid w:val="0025027C"/>
    <w:pPr>
      <w:spacing w:before="0"/>
      <w:ind w:left="851" w:hanging="851"/>
    </w:pPr>
    <w:rPr>
      <w:sz w:val="20"/>
    </w:rPr>
  </w:style>
  <w:style w:type="paragraph" w:styleId="Index1">
    <w:name w:val="index 1"/>
    <w:basedOn w:val="Normal"/>
    <w:semiHidden/>
    <w:rsid w:val="0025027C"/>
    <w:pPr>
      <w:keepLines/>
    </w:pPr>
  </w:style>
  <w:style w:type="paragraph" w:styleId="Index2">
    <w:name w:val="index 2"/>
    <w:basedOn w:val="Index1"/>
    <w:semiHidden/>
    <w:rsid w:val="0025027C"/>
    <w:pPr>
      <w:ind w:left="284"/>
    </w:pPr>
  </w:style>
  <w:style w:type="paragraph" w:customStyle="1" w:styleId="TT">
    <w:name w:val="TT"/>
    <w:basedOn w:val="Heading1"/>
    <w:next w:val="Normal"/>
    <w:rsid w:val="0025027C"/>
    <w:pPr>
      <w:outlineLvl w:val="9"/>
    </w:pPr>
  </w:style>
  <w:style w:type="paragraph" w:styleId="Footer">
    <w:name w:val="footer"/>
    <w:basedOn w:val="Header"/>
    <w:link w:val="FooterChar"/>
    <w:rsid w:val="0025027C"/>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25027C"/>
    <w:rPr>
      <w:b/>
      <w:position w:val="6"/>
      <w:sz w:val="16"/>
    </w:rPr>
  </w:style>
  <w:style w:type="paragraph" w:styleId="FootnoteText">
    <w:name w:val="footnote text"/>
    <w:basedOn w:val="Normal"/>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Normal"/>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Normal"/>
    <w:rsid w:val="0025027C"/>
    <w:pPr>
      <w:keepNext/>
      <w:keepLines/>
      <w:spacing w:after="0"/>
    </w:pPr>
    <w:rPr>
      <w:rFonts w:ascii="Arial" w:hAnsi="Arial"/>
      <w:sz w:val="18"/>
    </w:rPr>
  </w:style>
  <w:style w:type="paragraph" w:styleId="ListNumber2">
    <w:name w:val="List Number 2"/>
    <w:basedOn w:val="ListNumber"/>
    <w:rsid w:val="0025027C"/>
    <w:pPr>
      <w:ind w:left="851"/>
    </w:pPr>
  </w:style>
  <w:style w:type="paragraph" w:styleId="ListNumber">
    <w:name w:val="List Number"/>
    <w:basedOn w:val="List"/>
    <w:rsid w:val="0025027C"/>
  </w:style>
  <w:style w:type="paragraph" w:styleId="List">
    <w:name w:val="List"/>
    <w:basedOn w:val="Normal"/>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5027C"/>
    <w:pPr>
      <w:keepLines/>
      <w:ind w:left="1702" w:hanging="1418"/>
    </w:pPr>
  </w:style>
  <w:style w:type="paragraph" w:customStyle="1" w:styleId="FP">
    <w:name w:val="FP"/>
    <w:basedOn w:val="Normal"/>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
    <w:rsid w:val="0025027C"/>
    <w:pPr>
      <w:ind w:left="738" w:hanging="454"/>
    </w:pPr>
  </w:style>
  <w:style w:type="paragraph" w:styleId="TOC6">
    <w:name w:val="toc 6"/>
    <w:basedOn w:val="TOC5"/>
    <w:next w:val="Normal"/>
    <w:semiHidden/>
    <w:rsid w:val="0025027C"/>
    <w:pPr>
      <w:ind w:left="1985" w:hanging="1985"/>
    </w:pPr>
  </w:style>
  <w:style w:type="paragraph" w:styleId="TOC7">
    <w:name w:val="toc 7"/>
    <w:basedOn w:val="TOC6"/>
    <w:next w:val="Normal"/>
    <w:semiHidden/>
    <w:rsid w:val="0025027C"/>
    <w:pPr>
      <w:ind w:left="2268" w:hanging="2268"/>
    </w:pPr>
  </w:style>
  <w:style w:type="paragraph" w:styleId="ListBullet2">
    <w:name w:val="List Bullet 2"/>
    <w:basedOn w:val="ListBullet"/>
    <w:rsid w:val="0025027C"/>
    <w:pPr>
      <w:ind w:left="851"/>
    </w:pPr>
  </w:style>
  <w:style w:type="paragraph" w:styleId="ListBullet">
    <w:name w:val="List Bullet"/>
    <w:basedOn w:val="List"/>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Normal"/>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5027C"/>
    <w:pPr>
      <w:ind w:left="1135"/>
    </w:pPr>
  </w:style>
  <w:style w:type="paragraph" w:styleId="List2">
    <w:name w:val="List 2"/>
    <w:basedOn w:val="List"/>
    <w:rsid w:val="0025027C"/>
    <w:pPr>
      <w:ind w:left="851"/>
    </w:pPr>
  </w:style>
  <w:style w:type="paragraph" w:styleId="List3">
    <w:name w:val="List 3"/>
    <w:basedOn w:val="List2"/>
    <w:rsid w:val="0025027C"/>
    <w:pPr>
      <w:ind w:left="1135"/>
    </w:pPr>
  </w:style>
  <w:style w:type="paragraph" w:styleId="List4">
    <w:name w:val="List 4"/>
    <w:basedOn w:val="List3"/>
    <w:rsid w:val="0025027C"/>
    <w:pPr>
      <w:ind w:left="1418"/>
    </w:pPr>
  </w:style>
  <w:style w:type="paragraph" w:styleId="List5">
    <w:name w:val="List 5"/>
    <w:basedOn w:val="List4"/>
    <w:rsid w:val="0025027C"/>
    <w:pPr>
      <w:ind w:left="1702"/>
    </w:pPr>
  </w:style>
  <w:style w:type="paragraph" w:styleId="ListBullet4">
    <w:name w:val="List Bullet 4"/>
    <w:basedOn w:val="ListBullet3"/>
    <w:rsid w:val="0025027C"/>
    <w:pPr>
      <w:ind w:left="1418"/>
    </w:pPr>
  </w:style>
  <w:style w:type="paragraph" w:styleId="ListBullet5">
    <w:name w:val="List Bullet 5"/>
    <w:basedOn w:val="ListBullet4"/>
    <w:rsid w:val="0025027C"/>
    <w:pPr>
      <w:ind w:left="1702"/>
    </w:pPr>
  </w:style>
  <w:style w:type="paragraph" w:customStyle="1" w:styleId="B20">
    <w:name w:val="B2"/>
    <w:basedOn w:val="List2"/>
    <w:rsid w:val="0025027C"/>
    <w:pPr>
      <w:ind w:left="1191" w:hanging="454"/>
    </w:pPr>
  </w:style>
  <w:style w:type="paragraph" w:customStyle="1" w:styleId="B30">
    <w:name w:val="B3"/>
    <w:basedOn w:val="List3"/>
    <w:rsid w:val="0025027C"/>
    <w:pPr>
      <w:ind w:left="1645" w:hanging="454"/>
    </w:pPr>
  </w:style>
  <w:style w:type="paragraph" w:customStyle="1" w:styleId="B4">
    <w:name w:val="B4"/>
    <w:basedOn w:val="List4"/>
    <w:rsid w:val="0025027C"/>
    <w:pPr>
      <w:ind w:left="2098" w:hanging="454"/>
    </w:pPr>
  </w:style>
  <w:style w:type="paragraph" w:customStyle="1" w:styleId="B5">
    <w:name w:val="B5"/>
    <w:basedOn w:val="List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Normal"/>
    <w:rsid w:val="0025027C"/>
    <w:pPr>
      <w:numPr>
        <w:numId w:val="6"/>
      </w:numPr>
      <w:tabs>
        <w:tab w:val="left" w:pos="851"/>
      </w:tabs>
    </w:pPr>
  </w:style>
  <w:style w:type="paragraph" w:customStyle="1" w:styleId="BN">
    <w:name w:val="BN"/>
    <w:basedOn w:val="Normal"/>
    <w:rsid w:val="0025027C"/>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5027C"/>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Normal"/>
    <w:qFormat/>
    <w:rsid w:val="0025027C"/>
    <w:pPr>
      <w:keepNext/>
      <w:keepLines/>
      <w:numPr>
        <w:numId w:val="44"/>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2F450B"/>
    <w:rPr>
      <w:b/>
      <w:bCs/>
    </w:rPr>
  </w:style>
  <w:style w:type="character" w:customStyle="1" w:styleId="CommentTextChar">
    <w:name w:val="Comment Text Char"/>
    <w:link w:val="CommentText"/>
    <w:semiHidden/>
    <w:rsid w:val="002F450B"/>
    <w:rPr>
      <w:lang w:eastAsia="en-US"/>
    </w:rPr>
  </w:style>
  <w:style w:type="character" w:customStyle="1" w:styleId="CommentSubjectChar">
    <w:name w:val="Comment Subject Char"/>
    <w:link w:val="CommentSubject"/>
    <w:rsid w:val="002F450B"/>
    <w:rPr>
      <w:b/>
      <w:bCs/>
      <w:lang w:eastAsia="en-US"/>
    </w:rPr>
  </w:style>
  <w:style w:type="paragraph" w:styleId="Revision">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14F2D-92C8-4B7F-8A99-64C216F1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18</Pages>
  <Words>4821</Words>
  <Characters>27483</Characters>
  <Application>Microsoft Office Word</Application>
  <DocSecurity>0</DocSecurity>
  <Lines>229</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32240</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Karen Hughes</cp:lastModifiedBy>
  <cp:revision>3</cp:revision>
  <cp:lastPrinted>2016-08-22T13:38:00Z</cp:lastPrinted>
  <dcterms:created xsi:type="dcterms:W3CDTF">2017-02-20T14:11:00Z</dcterms:created>
  <dcterms:modified xsi:type="dcterms:W3CDTF">2017-07-19T13:12:00Z</dcterms:modified>
</cp:coreProperties>
</file>