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1D12843"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B7332D">
              <w:rPr>
                <w:rFonts w:ascii="Corbel" w:eastAsia="BatangChe" w:hAnsi="Corbel"/>
                <w:sz w:val="22"/>
                <w:szCs w:val="24"/>
                <w:lang w:eastAsia="ja-JP"/>
              </w:rPr>
              <w:t>6</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1CB45310"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20</w:t>
            </w:r>
            <w:r w:rsidR="00283887" w:rsidRPr="009B1E05">
              <w:rPr>
                <w:rFonts w:ascii="Corbel" w:eastAsia="BatangChe" w:hAnsi="Corbel"/>
                <w:sz w:val="22"/>
                <w:szCs w:val="24"/>
              </w:rPr>
              <w:t>-</w:t>
            </w:r>
            <w:r w:rsidR="00297BCC">
              <w:rPr>
                <w:rFonts w:ascii="Corbel" w:eastAsia="SimSun" w:hAnsi="Corbel"/>
                <w:sz w:val="22"/>
                <w:szCs w:val="24"/>
                <w:lang w:eastAsia="zh-CN"/>
              </w:rPr>
              <w:t>08</w:t>
            </w:r>
            <w:r w:rsidR="005A068A">
              <w:rPr>
                <w:rFonts w:ascii="Corbel" w:eastAsia="SimSun" w:hAnsi="Corbel"/>
                <w:sz w:val="22"/>
                <w:szCs w:val="24"/>
                <w:lang w:eastAsia="zh-CN"/>
              </w:rPr>
              <w:t>-</w:t>
            </w:r>
            <w:r w:rsidR="00297BCC">
              <w:rPr>
                <w:rFonts w:ascii="Corbel" w:eastAsia="SimSun" w:hAnsi="Corbel"/>
                <w:sz w:val="22"/>
                <w:szCs w:val="24"/>
                <w:lang w:eastAsia="zh-CN"/>
              </w:rPr>
              <w:t>26</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9313907"/>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9313908"/>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9313909"/>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9313910"/>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9313912"/>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9313913"/>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9313914"/>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9313915"/>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1"/>
      <w:bookmarkEnd w:id="72"/>
      <w:bookmarkEnd w:id="73"/>
      <w:bookmarkEnd w:id="74"/>
      <w:bookmarkEnd w:id="75"/>
      <w:bookmarkEnd w:id="76"/>
      <w:bookmarkEnd w:id="77"/>
      <w:proofErr w:type="spellEnd"/>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9313917"/>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9313918"/>
      <w:r w:rsidRPr="009B1E05">
        <w:rPr>
          <w:lang w:eastAsia="ja-JP"/>
        </w:rPr>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931391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9313920"/>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9313925"/>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9313927"/>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9313930"/>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9313935"/>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9313936"/>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9313938"/>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9313940"/>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9313942"/>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9313946"/>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9313947"/>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9313948"/>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9313949"/>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9313950"/>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9313951"/>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9313952"/>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9313953"/>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9313954"/>
      <w:bookmarkStart w:id="343" w:name="_Toc528055366"/>
      <w:r w:rsidRPr="009B1E05">
        <w:t>6.2.2.4.</w:t>
      </w:r>
      <w:r w:rsidR="00352E63">
        <w:t>19</w:t>
      </w:r>
      <w:r w:rsidRPr="009B1E05">
        <w:tab/>
        <w:t>Authorization Signature</w:t>
      </w:r>
      <w:bookmarkEnd w:id="337"/>
      <w:bookmarkEnd w:id="338"/>
      <w:bookmarkEnd w:id="339"/>
      <w:bookmarkEnd w:id="340"/>
      <w:bookmarkEnd w:id="341"/>
      <w:bookmarkEnd w:id="342"/>
      <w:r w:rsidRPr="009B1E05">
        <w:t xml:space="preserve"> </w:t>
      </w:r>
      <w:bookmarkEnd w:id="343"/>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9313955"/>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9313956"/>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rFonts w:hint="eastAsia"/>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D210A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D210A3" w:rsidRPr="009B1E05" w:rsidRDefault="00D210A3" w:rsidP="00D210A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D210A3" w:rsidRPr="009B1E05" w:rsidRDefault="00D210A3" w:rsidP="00D210A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D210A3" w:rsidRPr="009B1E05" w:rsidRDefault="00D210A3" w:rsidP="00D210A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D210A3" w:rsidRPr="009B1E05" w:rsidRDefault="00D210A3" w:rsidP="00D210A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D210A3" w:rsidRPr="009B1E05" w:rsidRDefault="00D210A3" w:rsidP="00D210A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D210A3" w:rsidRPr="009B1E05" w:rsidRDefault="00D210A3" w:rsidP="00D210A3">
            <w:pPr>
              <w:pStyle w:val="TAL"/>
              <w:rPr>
                <w:lang w:eastAsia="zh-CN"/>
              </w:rPr>
            </w:pPr>
            <w:r w:rsidRPr="009B1E05">
              <w:rPr>
                <w:lang w:eastAsia="zh-CN"/>
              </w:rPr>
              <w:t>Not Implemented</w:t>
            </w:r>
          </w:p>
        </w:tc>
      </w:tr>
      <w:tr w:rsidR="00D210A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D210A3" w:rsidRPr="009B1E05" w:rsidRDefault="00D210A3" w:rsidP="00D210A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D210A3" w:rsidRPr="009B1E05" w:rsidRDefault="00D210A3" w:rsidP="00D210A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D210A3" w:rsidRPr="009B1E05" w:rsidRDefault="00D210A3" w:rsidP="00D210A3">
            <w:pPr>
              <w:pStyle w:val="TAL"/>
              <w:rPr>
                <w:lang w:eastAsia="zh-CN"/>
              </w:rPr>
            </w:pPr>
            <w:r w:rsidRPr="009B1E05">
              <w:rPr>
                <w:lang w:eastAsia="zh-CN"/>
              </w:rPr>
              <w:t>Not Found</w:t>
            </w:r>
          </w:p>
        </w:tc>
      </w:tr>
      <w:tr w:rsidR="00D210A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D210A3" w:rsidRPr="009B1E05" w:rsidRDefault="00D210A3" w:rsidP="00D210A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D210A3" w:rsidRPr="009B1E05" w:rsidRDefault="00D210A3" w:rsidP="00D210A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D210A3" w:rsidRPr="009B1E05" w:rsidRDefault="00D210A3" w:rsidP="00D210A3">
            <w:pPr>
              <w:pStyle w:val="TAL"/>
              <w:rPr>
                <w:lang w:eastAsia="zh-CN"/>
              </w:rPr>
            </w:pPr>
            <w:r w:rsidRPr="009B1E05">
              <w:rPr>
                <w:lang w:eastAsia="zh-CN"/>
              </w:rPr>
              <w:t>Forbidden</w:t>
            </w:r>
          </w:p>
        </w:tc>
      </w:tr>
      <w:tr w:rsidR="00D210A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D210A3" w:rsidRPr="009B1E05" w:rsidRDefault="00D210A3" w:rsidP="00D210A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D210A3" w:rsidRPr="009B1E05" w:rsidRDefault="00D210A3" w:rsidP="00D210A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D210A3" w:rsidRPr="009B1E05" w:rsidRDefault="00D210A3" w:rsidP="00D210A3">
            <w:pPr>
              <w:pStyle w:val="TAL"/>
              <w:rPr>
                <w:lang w:eastAsia="zh-CN"/>
              </w:rPr>
            </w:pPr>
            <w:r w:rsidRPr="009B1E05">
              <w:rPr>
                <w:lang w:eastAsia="zh-CN"/>
              </w:rPr>
              <w:t>Bad Request</w:t>
            </w:r>
          </w:p>
        </w:tc>
      </w:tr>
      <w:tr w:rsidR="00D210A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D210A3" w:rsidRPr="009B1E05" w:rsidRDefault="00D210A3" w:rsidP="00D210A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D210A3" w:rsidRPr="009B1E05" w:rsidRDefault="00D210A3" w:rsidP="00D210A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D210A3" w:rsidRPr="009B1E05" w:rsidRDefault="00D210A3" w:rsidP="00D210A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D210A3" w:rsidRPr="009B1E05" w:rsidRDefault="00D210A3" w:rsidP="00D210A3">
            <w:pPr>
              <w:pStyle w:val="TAL"/>
              <w:rPr>
                <w:lang w:eastAsia="zh-CN"/>
              </w:rPr>
            </w:pPr>
            <w:r>
              <w:rPr>
                <w:lang w:eastAsia="zh-CN"/>
              </w:rPr>
              <w:t>Not Found</w:t>
            </w:r>
          </w:p>
        </w:tc>
      </w:tr>
      <w:tr w:rsidR="00D210A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D210A3" w:rsidRPr="009B1E05" w:rsidRDefault="00D210A3" w:rsidP="00D210A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D210A3" w:rsidRPr="009B1E05" w:rsidRDefault="00D210A3" w:rsidP="00D210A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D210A3" w:rsidRPr="009B1E05" w:rsidRDefault="00D210A3" w:rsidP="00D210A3">
            <w:pPr>
              <w:pStyle w:val="TAL"/>
              <w:rPr>
                <w:lang w:eastAsia="zh-CN"/>
              </w:rPr>
            </w:pPr>
            <w:r w:rsidRPr="009B1E05">
              <w:rPr>
                <w:lang w:eastAsia="zh-CN"/>
              </w:rPr>
              <w:t>Forbidden</w:t>
            </w:r>
          </w:p>
        </w:tc>
      </w:tr>
      <w:tr w:rsidR="00D210A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D210A3" w:rsidRPr="009B1E05" w:rsidRDefault="00D210A3" w:rsidP="00D210A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D210A3" w:rsidRPr="009B1E05" w:rsidRDefault="00D210A3" w:rsidP="00D210A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D210A3" w:rsidRPr="009B1E05" w:rsidRDefault="00D210A3" w:rsidP="00D210A3">
            <w:pPr>
              <w:pStyle w:val="TAL"/>
              <w:rPr>
                <w:lang w:eastAsia="zh-CN"/>
              </w:rPr>
            </w:pPr>
            <w:r w:rsidRPr="009B1E05">
              <w:rPr>
                <w:lang w:eastAsia="zh-CN"/>
              </w:rPr>
              <w:t>Internal Server Error</w:t>
            </w:r>
          </w:p>
        </w:tc>
      </w:tr>
      <w:tr w:rsidR="00D210A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D210A3" w:rsidRPr="009B1E05" w:rsidRDefault="00D210A3" w:rsidP="00D210A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D210A3" w:rsidRPr="009B1E05" w:rsidRDefault="00D210A3" w:rsidP="00D210A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D210A3" w:rsidRPr="009B1E05" w:rsidRDefault="00D210A3" w:rsidP="00D210A3">
            <w:pPr>
              <w:pStyle w:val="TAL"/>
              <w:rPr>
                <w:lang w:eastAsia="zh-CN"/>
              </w:rPr>
            </w:pPr>
            <w:r w:rsidRPr="009B1E05">
              <w:rPr>
                <w:lang w:eastAsia="zh-CN"/>
              </w:rPr>
              <w:t>Forbidden</w:t>
            </w:r>
          </w:p>
        </w:tc>
      </w:tr>
      <w:tr w:rsidR="00D210A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D210A3" w:rsidRPr="009B1E05" w:rsidRDefault="00D210A3" w:rsidP="00D210A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D210A3" w:rsidRPr="009B1E05" w:rsidRDefault="00D210A3" w:rsidP="00D210A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D210A3" w:rsidRPr="009B1E05" w:rsidRDefault="00D210A3" w:rsidP="00D210A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D210A3" w:rsidRPr="009B1E05" w:rsidRDefault="00D210A3" w:rsidP="00D210A3">
            <w:pPr>
              <w:pStyle w:val="TAL"/>
              <w:rPr>
                <w:lang w:eastAsia="zh-CN"/>
              </w:rPr>
            </w:pPr>
            <w:r w:rsidRPr="009B1E05">
              <w:rPr>
                <w:lang w:eastAsia="zh-CN"/>
              </w:rPr>
              <w:t>Not Implemented</w:t>
            </w:r>
          </w:p>
        </w:tc>
      </w:tr>
      <w:tr w:rsidR="00D210A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D210A3" w:rsidRPr="009B1E05" w:rsidRDefault="00D210A3" w:rsidP="00D210A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D210A3" w:rsidRPr="009B1E05" w:rsidRDefault="00D210A3" w:rsidP="00D210A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D210A3" w:rsidRPr="009B1E05" w:rsidRDefault="00D210A3" w:rsidP="00D210A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D210A3" w:rsidRPr="009B1E05" w:rsidRDefault="00D210A3" w:rsidP="00D210A3">
            <w:pPr>
              <w:pStyle w:val="TAL"/>
              <w:rPr>
                <w:lang w:eastAsia="zh-CN"/>
              </w:rPr>
            </w:pPr>
            <w:r w:rsidRPr="009B1E05">
              <w:rPr>
                <w:lang w:eastAsia="zh-CN"/>
              </w:rPr>
              <w:t>Not Acceptable</w:t>
            </w:r>
          </w:p>
        </w:tc>
      </w:tr>
      <w:tr w:rsidR="00D210A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D210A3" w:rsidRPr="009B1E05" w:rsidRDefault="00D210A3" w:rsidP="00D210A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D210A3" w:rsidRPr="009B1E05" w:rsidRDefault="00D210A3" w:rsidP="00D210A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D210A3" w:rsidRPr="009B1E05" w:rsidRDefault="00D210A3" w:rsidP="00D210A3">
            <w:pPr>
              <w:pStyle w:val="TAL"/>
              <w:rPr>
                <w:lang w:eastAsia="zh-CN"/>
              </w:rPr>
            </w:pPr>
            <w:r w:rsidRPr="009B1E05">
              <w:rPr>
                <w:lang w:eastAsia="zh-CN"/>
              </w:rPr>
              <w:t>Forbidden</w:t>
            </w:r>
          </w:p>
        </w:tc>
      </w:tr>
      <w:tr w:rsidR="00D210A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D210A3" w:rsidRPr="009B1E05" w:rsidRDefault="00D210A3" w:rsidP="00D210A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D210A3" w:rsidRPr="009B1E05" w:rsidRDefault="00D210A3" w:rsidP="00D210A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D210A3" w:rsidRPr="009B1E05" w:rsidRDefault="00D210A3" w:rsidP="00D210A3">
            <w:pPr>
              <w:pStyle w:val="TAL"/>
              <w:rPr>
                <w:lang w:eastAsia="zh-CN"/>
              </w:rPr>
            </w:pPr>
            <w:r w:rsidRPr="009B1E05">
              <w:rPr>
                <w:lang w:eastAsia="zh-CN"/>
              </w:rPr>
              <w:t>Internal Server Error</w:t>
            </w:r>
          </w:p>
        </w:tc>
      </w:tr>
      <w:tr w:rsidR="00D210A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D210A3" w:rsidRPr="009B1E05" w:rsidRDefault="00D210A3" w:rsidP="00D210A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D210A3" w:rsidRPr="009B1E05" w:rsidRDefault="00D210A3" w:rsidP="00D210A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D210A3" w:rsidRPr="009B1E05" w:rsidRDefault="00D210A3" w:rsidP="00D210A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D210A3" w:rsidRPr="009B1E05" w:rsidRDefault="00D210A3" w:rsidP="00D210A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D210A3" w:rsidRPr="009B1E05" w:rsidRDefault="00D210A3" w:rsidP="00D210A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D210A3" w:rsidRPr="009B1E05" w:rsidRDefault="00D210A3" w:rsidP="00D210A3">
            <w:pPr>
              <w:pStyle w:val="TAL"/>
              <w:rPr>
                <w:b/>
                <w:lang w:eastAsia="zh-CN"/>
              </w:rPr>
            </w:pPr>
            <w:r w:rsidRPr="009B1E05">
              <w:rPr>
                <w:lang w:eastAsia="zh-CN"/>
              </w:rPr>
              <w:t>Internal Server Error</w:t>
            </w:r>
          </w:p>
        </w:tc>
      </w:tr>
      <w:tr w:rsidR="00D210A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D210A3" w:rsidRPr="009B1E05" w:rsidRDefault="00D210A3" w:rsidP="00D210A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D210A3" w:rsidRPr="009B1E05" w:rsidRDefault="00D210A3" w:rsidP="00D210A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D210A3" w:rsidRPr="009B1E05" w:rsidRDefault="00D210A3" w:rsidP="00D210A3">
            <w:pPr>
              <w:pStyle w:val="TAL"/>
              <w:rPr>
                <w:lang w:eastAsia="zh-CN"/>
              </w:rPr>
            </w:pPr>
            <w:r w:rsidRPr="009B1E05">
              <w:rPr>
                <w:lang w:eastAsia="zh-CN"/>
              </w:rPr>
              <w:t>Internal Server Error</w:t>
            </w:r>
          </w:p>
        </w:tc>
      </w:tr>
      <w:tr w:rsidR="00D210A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D210A3" w:rsidRPr="009B1E05" w:rsidRDefault="00D210A3" w:rsidP="00D210A3">
            <w:pPr>
              <w:pStyle w:val="TAL"/>
              <w:rPr>
                <w:lang w:eastAsia="zh-CN"/>
              </w:rPr>
            </w:pPr>
            <w:bookmarkStart w:id="365" w:name="_GoBack"/>
            <w:bookmarkEnd w:id="365"/>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D210A3" w:rsidRPr="009B1E05" w:rsidRDefault="00D210A3" w:rsidP="00D210A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D210A3" w:rsidRPr="009B1E05" w:rsidRDefault="00D210A3" w:rsidP="00D210A3">
            <w:pPr>
              <w:pStyle w:val="TAL"/>
              <w:rPr>
                <w:lang w:eastAsia="zh-CN"/>
              </w:rPr>
            </w:pPr>
            <w:r w:rsidRPr="009B1E05">
              <w:rPr>
                <w:lang w:eastAsia="zh-CN"/>
              </w:rPr>
              <w:t>Forbidden</w:t>
            </w:r>
          </w:p>
        </w:tc>
      </w:tr>
      <w:tr w:rsidR="00D210A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D210A3" w:rsidRPr="009B1E05" w:rsidRDefault="00D210A3" w:rsidP="00D210A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D210A3" w:rsidRPr="009B1E05" w:rsidRDefault="00D210A3" w:rsidP="00D210A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D210A3" w:rsidRPr="009B1E05" w:rsidRDefault="00D210A3" w:rsidP="00D210A3">
            <w:pPr>
              <w:pStyle w:val="TAL"/>
              <w:rPr>
                <w:lang w:eastAsia="zh-CN"/>
              </w:rPr>
            </w:pPr>
            <w:r w:rsidRPr="009B1E05">
              <w:rPr>
                <w:lang w:eastAsia="zh-CN"/>
              </w:rPr>
              <w:t>Forbidden</w:t>
            </w:r>
          </w:p>
        </w:tc>
      </w:tr>
      <w:tr w:rsidR="00D210A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D210A3" w:rsidRPr="009B1E05" w:rsidRDefault="00D210A3" w:rsidP="00D210A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D210A3" w:rsidRPr="009B1E05" w:rsidRDefault="00D210A3" w:rsidP="00D210A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D210A3" w:rsidRPr="009B1E05" w:rsidRDefault="00D210A3" w:rsidP="00D210A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D210A3" w:rsidRPr="009B1E05" w:rsidRDefault="00D210A3" w:rsidP="00D210A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D210A3" w:rsidRPr="009B1E05" w:rsidRDefault="00D210A3" w:rsidP="00D210A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D210A3" w:rsidRPr="009B1E05" w:rsidRDefault="00D210A3" w:rsidP="00D210A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D210A3" w:rsidRPr="009B1E05" w:rsidRDefault="00D210A3" w:rsidP="00D210A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D210A3" w:rsidRPr="009B1E05" w:rsidRDefault="00D210A3" w:rsidP="00D210A3">
            <w:pPr>
              <w:pStyle w:val="TAL"/>
              <w:rPr>
                <w:lang w:eastAsia="zh-CN"/>
              </w:rPr>
            </w:pPr>
            <w:r>
              <w:rPr>
                <w:rFonts w:eastAsia="Malgun Gothic"/>
                <w:lang w:eastAsia="zh-CN"/>
              </w:rPr>
              <w:t>Forbidden</w:t>
            </w:r>
          </w:p>
        </w:tc>
      </w:tr>
      <w:tr w:rsidR="00D210A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D210A3" w:rsidRPr="009B1E05" w:rsidRDefault="00D210A3" w:rsidP="00D210A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D210A3" w:rsidRPr="009B1E05" w:rsidRDefault="00D210A3" w:rsidP="00D210A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D210A3" w:rsidRPr="009B1E05" w:rsidRDefault="00D210A3" w:rsidP="00D210A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D210A3" w:rsidRPr="009B1E05" w:rsidRDefault="00D210A3" w:rsidP="00D210A3">
            <w:pPr>
              <w:pStyle w:val="TAL"/>
              <w:rPr>
                <w:lang w:eastAsia="zh-CN"/>
              </w:rPr>
            </w:pPr>
            <w:r>
              <w:rPr>
                <w:rFonts w:eastAsia="Malgun Gothic"/>
                <w:lang w:eastAsia="zh-CN"/>
              </w:rPr>
              <w:t>Bad Request</w:t>
            </w:r>
          </w:p>
        </w:tc>
      </w:tr>
      <w:tr w:rsidR="00D210A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D210A3" w:rsidRPr="009B1E05" w:rsidRDefault="00D210A3" w:rsidP="00D210A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D210A3" w:rsidRPr="009B1E05" w:rsidRDefault="00D210A3" w:rsidP="00D210A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D210A3" w:rsidRPr="009B1E05" w:rsidRDefault="00D210A3" w:rsidP="00D210A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D210A3" w:rsidRPr="009B1E05" w:rsidRDefault="00D210A3" w:rsidP="00D210A3">
            <w:pPr>
              <w:pStyle w:val="TAL"/>
              <w:rPr>
                <w:lang w:eastAsia="zh-CN"/>
              </w:rPr>
            </w:pPr>
            <w:r>
              <w:rPr>
                <w:rFonts w:eastAsia="Malgun Gothic"/>
                <w:lang w:eastAsia="zh-CN"/>
              </w:rPr>
              <w:t>Bad Request</w:t>
            </w:r>
          </w:p>
        </w:tc>
      </w:tr>
      <w:tr w:rsidR="00D210A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D210A3" w:rsidRPr="009B1E05" w:rsidRDefault="00D210A3" w:rsidP="00D210A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D210A3" w:rsidRPr="009B1E05" w:rsidRDefault="00D210A3" w:rsidP="00D210A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D210A3" w:rsidRPr="009B1E05" w:rsidRDefault="00D210A3" w:rsidP="00D210A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D210A3" w:rsidRPr="009B1E05" w:rsidRDefault="00D210A3" w:rsidP="00D210A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D210A3" w:rsidRPr="009B1E05" w:rsidRDefault="00D210A3" w:rsidP="00D210A3">
            <w:pPr>
              <w:pStyle w:val="TAC"/>
              <w:rPr>
                <w:rFonts w:hint="eastAsia"/>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D210A3" w:rsidRPr="009B1E05" w:rsidRDefault="00D210A3" w:rsidP="00D210A3">
            <w:pPr>
              <w:pStyle w:val="TAL"/>
              <w:rPr>
                <w:lang w:eastAsia="zh-CN"/>
              </w:rPr>
            </w:pPr>
            <w:r>
              <w:rPr>
                <w:lang w:eastAsia="zh-CN"/>
              </w:rPr>
              <w:t>Forbidden</w:t>
            </w:r>
          </w:p>
        </w:tc>
      </w:tr>
      <w:tr w:rsidR="00D210A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D210A3" w:rsidRPr="009B1E05" w:rsidRDefault="00D210A3" w:rsidP="00D210A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D210A3" w:rsidRPr="009B1E05" w:rsidRDefault="00D210A3" w:rsidP="00D210A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D210A3" w:rsidRPr="009B1E05" w:rsidRDefault="00D210A3" w:rsidP="00D210A3">
            <w:pPr>
              <w:pStyle w:val="TAL"/>
              <w:rPr>
                <w:lang w:eastAsia="zh-CN"/>
              </w:rPr>
            </w:pPr>
            <w:r w:rsidRPr="009B1E05">
              <w:rPr>
                <w:lang w:eastAsia="zh-CN"/>
              </w:rPr>
              <w:t>Not Found</w:t>
            </w:r>
          </w:p>
        </w:tc>
      </w:tr>
      <w:tr w:rsidR="00D210A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D210A3" w:rsidRPr="009B1E05" w:rsidRDefault="00D210A3" w:rsidP="00D210A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D210A3" w:rsidRPr="009B1E05" w:rsidRDefault="00D210A3" w:rsidP="00D210A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D210A3" w:rsidRPr="009B1E05" w:rsidRDefault="00D210A3" w:rsidP="00D210A3">
            <w:pPr>
              <w:pStyle w:val="TAL"/>
              <w:rPr>
                <w:lang w:eastAsia="zh-CN"/>
              </w:rPr>
            </w:pPr>
            <w:r w:rsidRPr="009B1E05">
              <w:rPr>
                <w:lang w:eastAsia="zh-CN"/>
              </w:rPr>
              <w:t>Not Found</w:t>
            </w:r>
          </w:p>
        </w:tc>
      </w:tr>
      <w:tr w:rsidR="00D210A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D210A3" w:rsidRPr="009B1E05" w:rsidRDefault="00D210A3" w:rsidP="00D210A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D210A3" w:rsidRPr="009B1E05" w:rsidRDefault="00D210A3" w:rsidP="00D210A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D210A3" w:rsidRPr="009B1E05" w:rsidRDefault="00D210A3" w:rsidP="00D210A3">
            <w:pPr>
              <w:pStyle w:val="TAL"/>
              <w:rPr>
                <w:lang w:eastAsia="zh-CN"/>
              </w:rPr>
            </w:pPr>
            <w:r w:rsidRPr="009B1E05">
              <w:rPr>
                <w:lang w:eastAsia="zh-CN"/>
              </w:rPr>
              <w:t>Bad Request</w:t>
            </w:r>
          </w:p>
        </w:tc>
      </w:tr>
      <w:tr w:rsidR="00D210A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D210A3" w:rsidRPr="009B1E05" w:rsidRDefault="00D210A3" w:rsidP="00D210A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D210A3" w:rsidRPr="009B1E05" w:rsidRDefault="00D210A3" w:rsidP="00D210A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D210A3" w:rsidRPr="009B1E05" w:rsidRDefault="00D210A3" w:rsidP="00D210A3">
            <w:pPr>
              <w:pStyle w:val="TAL"/>
              <w:rPr>
                <w:lang w:eastAsia="zh-CN"/>
              </w:rPr>
            </w:pPr>
            <w:r w:rsidRPr="009B1E05">
              <w:rPr>
                <w:lang w:eastAsia="zh-CN"/>
              </w:rPr>
              <w:t>Internal Server Error</w:t>
            </w:r>
          </w:p>
        </w:tc>
      </w:tr>
      <w:tr w:rsidR="00D210A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D210A3" w:rsidRPr="009B1E05" w:rsidRDefault="00D210A3" w:rsidP="00D210A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D210A3" w:rsidRPr="009B1E05" w:rsidRDefault="00D210A3" w:rsidP="00D210A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D210A3" w:rsidRPr="009B1E05" w:rsidRDefault="00D210A3" w:rsidP="00D210A3">
            <w:pPr>
              <w:pStyle w:val="TAL"/>
              <w:rPr>
                <w:lang w:eastAsia="zh-CN"/>
              </w:rPr>
            </w:pPr>
            <w:r w:rsidRPr="009B1E05">
              <w:rPr>
                <w:lang w:eastAsia="zh-CN"/>
              </w:rPr>
              <w:t>Internal Server Error</w:t>
            </w:r>
          </w:p>
        </w:tc>
      </w:tr>
      <w:tr w:rsidR="00D210A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D210A3" w:rsidRPr="009B1E05" w:rsidRDefault="00D210A3" w:rsidP="00D210A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D210A3" w:rsidRPr="009B1E05" w:rsidRDefault="00D210A3" w:rsidP="00D210A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D210A3" w:rsidRPr="009B1E05" w:rsidRDefault="00D210A3" w:rsidP="00D210A3">
            <w:pPr>
              <w:pStyle w:val="TAL"/>
              <w:rPr>
                <w:lang w:eastAsia="zh-CN"/>
              </w:rPr>
            </w:pPr>
            <w:r w:rsidRPr="009B1E05">
              <w:rPr>
                <w:lang w:eastAsia="zh-CN"/>
              </w:rPr>
              <w:t>Bad Request</w:t>
            </w:r>
          </w:p>
        </w:tc>
      </w:tr>
      <w:tr w:rsidR="00D210A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D210A3" w:rsidRPr="009B1E05" w:rsidRDefault="00D210A3" w:rsidP="00D210A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D210A3" w:rsidRPr="009B1E05" w:rsidRDefault="00D210A3" w:rsidP="00D210A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D210A3" w:rsidRPr="009B1E05" w:rsidRDefault="00D210A3" w:rsidP="00D210A3">
            <w:pPr>
              <w:pStyle w:val="TAL"/>
              <w:rPr>
                <w:lang w:eastAsia="zh-CN"/>
              </w:rPr>
            </w:pPr>
            <w:r w:rsidRPr="009B1E05">
              <w:rPr>
                <w:lang w:eastAsia="zh-CN"/>
              </w:rPr>
              <w:t>Bad Request</w:t>
            </w:r>
          </w:p>
        </w:tc>
      </w:tr>
      <w:tr w:rsidR="00D210A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D210A3" w:rsidRPr="009B1E05" w:rsidRDefault="00D210A3" w:rsidP="00D210A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D210A3" w:rsidRPr="009B1E05" w:rsidRDefault="00D210A3" w:rsidP="00D210A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D210A3" w:rsidRPr="009B1E05" w:rsidRDefault="00D210A3" w:rsidP="00D210A3">
            <w:pPr>
              <w:pStyle w:val="TAL"/>
              <w:rPr>
                <w:lang w:eastAsia="zh-CN"/>
              </w:rPr>
            </w:pPr>
            <w:r w:rsidRPr="009B1E05">
              <w:rPr>
                <w:lang w:eastAsia="zh-CN"/>
              </w:rPr>
              <w:t>Bad Request</w:t>
            </w:r>
          </w:p>
        </w:tc>
      </w:tr>
      <w:tr w:rsidR="00D210A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D210A3" w:rsidRPr="009B1E05" w:rsidRDefault="00D210A3" w:rsidP="00D210A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D210A3" w:rsidRPr="009B1E05" w:rsidRDefault="00D210A3" w:rsidP="00D210A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D210A3" w:rsidRPr="009B1E05" w:rsidRDefault="00D210A3" w:rsidP="00D210A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D210A3" w:rsidRPr="009B1E05" w:rsidRDefault="00D210A3" w:rsidP="00D210A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D210A3" w:rsidRPr="009B1E05" w:rsidRDefault="00D210A3" w:rsidP="00D210A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D210A3" w:rsidRPr="009B1E05" w:rsidRDefault="00D210A3" w:rsidP="00D210A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D210A3" w:rsidRPr="009B1E05" w:rsidRDefault="00D210A3" w:rsidP="00D210A3">
            <w:pPr>
              <w:pStyle w:val="TAL"/>
              <w:rPr>
                <w:lang w:eastAsia="zh-CN"/>
              </w:rPr>
            </w:pPr>
            <w:r w:rsidRPr="009B1E05">
              <w:rPr>
                <w:lang w:eastAsia="zh-CN"/>
              </w:rPr>
              <w:t>Bad Request</w:t>
            </w:r>
          </w:p>
        </w:tc>
      </w:tr>
      <w:tr w:rsidR="00D210A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D210A3" w:rsidRPr="009B1E05" w:rsidRDefault="00D210A3" w:rsidP="00D210A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D210A3" w:rsidRPr="009B1E05" w:rsidRDefault="00D210A3" w:rsidP="00D210A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D210A3" w:rsidRPr="009B1E05" w:rsidRDefault="00D210A3" w:rsidP="00D210A3">
            <w:pPr>
              <w:pStyle w:val="TAL"/>
              <w:rPr>
                <w:lang w:eastAsia="zh-CN"/>
              </w:rPr>
            </w:pPr>
            <w:r w:rsidRPr="009B1E05">
              <w:rPr>
                <w:lang w:eastAsia="zh-CN"/>
              </w:rPr>
              <w:t>Bad Request</w:t>
            </w:r>
          </w:p>
        </w:tc>
      </w:tr>
      <w:tr w:rsidR="00D210A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D210A3" w:rsidRPr="009B1E05" w:rsidRDefault="00D210A3" w:rsidP="00D210A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D210A3" w:rsidRPr="009B1E05" w:rsidRDefault="00D210A3" w:rsidP="00D210A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D210A3" w:rsidRPr="009B1E05" w:rsidRDefault="00D210A3" w:rsidP="00D210A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D210A3" w:rsidRPr="009B1E05" w:rsidRDefault="00D210A3" w:rsidP="00D210A3">
            <w:pPr>
              <w:pStyle w:val="TAL"/>
              <w:rPr>
                <w:lang w:eastAsia="zh-CN"/>
              </w:rPr>
            </w:pPr>
            <w:r>
              <w:rPr>
                <w:lang w:eastAsia="zh-CN"/>
              </w:rPr>
              <w:t>Gateway Timeout</w:t>
            </w:r>
          </w:p>
        </w:tc>
      </w:tr>
      <w:tr w:rsidR="00D210A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D210A3" w:rsidRPr="009B1E05" w:rsidRDefault="00D210A3" w:rsidP="00D210A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D210A3" w:rsidRPr="009B1E05" w:rsidRDefault="00D210A3" w:rsidP="00D210A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D210A3" w:rsidRPr="009B1E05" w:rsidRDefault="00D210A3" w:rsidP="00D210A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D210A3" w:rsidRPr="009B1E05" w:rsidRDefault="00D210A3" w:rsidP="00D210A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6" w:name="_Toc528055370"/>
      <w:bookmarkStart w:id="367" w:name="_Toc528068536"/>
      <w:bookmarkStart w:id="368" w:name="_Toc528068606"/>
      <w:bookmarkStart w:id="369" w:name="_Toc528068693"/>
      <w:bookmarkStart w:id="370" w:name="_Toc528068762"/>
      <w:bookmarkStart w:id="371" w:name="_Toc9313206"/>
      <w:bookmarkStart w:id="372" w:name="_Toc9313958"/>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66"/>
      <w:bookmarkEnd w:id="367"/>
      <w:bookmarkEnd w:id="368"/>
      <w:bookmarkEnd w:id="369"/>
      <w:bookmarkEnd w:id="370"/>
      <w:bookmarkEnd w:id="371"/>
      <w:bookmarkEnd w:id="372"/>
    </w:p>
    <w:p w14:paraId="59BB0129" w14:textId="77777777" w:rsidR="00387885" w:rsidRPr="009B1E05" w:rsidRDefault="00387885" w:rsidP="00E95D7C">
      <w:pPr>
        <w:pStyle w:val="Heading3"/>
        <w:rPr>
          <w:lang w:eastAsia="ko-KR"/>
        </w:rPr>
      </w:pPr>
      <w:bookmarkStart w:id="373" w:name="_Toc528055371"/>
      <w:bookmarkStart w:id="374" w:name="_Toc528068537"/>
      <w:bookmarkStart w:id="375" w:name="_Toc528068607"/>
      <w:bookmarkStart w:id="376" w:name="_Toc528068694"/>
      <w:bookmarkStart w:id="377" w:name="_Toc528068763"/>
      <w:bookmarkStart w:id="378" w:name="_Toc9313207"/>
      <w:bookmarkStart w:id="379" w:name="_Toc9313959"/>
      <w:r w:rsidRPr="009B1E05">
        <w:rPr>
          <w:lang w:eastAsia="ko-KR"/>
        </w:rPr>
        <w:t>6.3.0</w:t>
      </w:r>
      <w:r w:rsidRPr="009B1E05">
        <w:rPr>
          <w:lang w:eastAsia="ko-KR"/>
        </w:rPr>
        <w:tab/>
        <w:t>Introduction</w:t>
      </w:r>
      <w:bookmarkEnd w:id="373"/>
      <w:bookmarkEnd w:id="374"/>
      <w:bookmarkEnd w:id="375"/>
      <w:bookmarkEnd w:id="376"/>
      <w:bookmarkEnd w:id="377"/>
      <w:bookmarkEnd w:id="378"/>
      <w:bookmarkEnd w:id="379"/>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0" w:name="_Toc528055372"/>
      <w:bookmarkStart w:id="381" w:name="_Toc528068538"/>
      <w:bookmarkStart w:id="382" w:name="_Toc528068608"/>
      <w:bookmarkStart w:id="383" w:name="_Toc528068695"/>
      <w:bookmarkStart w:id="384" w:name="_Toc528068764"/>
      <w:bookmarkStart w:id="385" w:name="_Toc9313208"/>
      <w:bookmarkStart w:id="386"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0"/>
      <w:bookmarkEnd w:id="381"/>
      <w:bookmarkEnd w:id="382"/>
      <w:bookmarkEnd w:id="383"/>
      <w:bookmarkEnd w:id="384"/>
      <w:bookmarkEnd w:id="385"/>
      <w:bookmarkEnd w:id="386"/>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7" w:name="_Toc528055373"/>
      <w:bookmarkStart w:id="388" w:name="_Toc528068539"/>
      <w:bookmarkStart w:id="389" w:name="_Toc528068609"/>
      <w:bookmarkStart w:id="390" w:name="_Toc528068696"/>
      <w:bookmarkStart w:id="391" w:name="_Toc528068765"/>
      <w:bookmarkStart w:id="392" w:name="_Toc9313209"/>
      <w:bookmarkStart w:id="393"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13.1pt" o:ole="">
            <v:imagedata r:id="rId10" o:title=""/>
          </v:shape>
          <o:OLEObject Type="Embed" ProgID="Word.Document.12" ShapeID="_x0000_i1025" DrawAspect="Content" ObjectID="_1659964956"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Toc528055374"/>
      <w:bookmarkStart w:id="396" w:name="_Toc528068540"/>
      <w:bookmarkStart w:id="397" w:name="_Toc528068610"/>
      <w:bookmarkStart w:id="398" w:name="_Toc528068697"/>
      <w:bookmarkStart w:id="399" w:name="_Toc528068766"/>
      <w:bookmarkStart w:id="400" w:name="_Toc9313210"/>
      <w:bookmarkStart w:id="401"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5"/>
      <w:bookmarkEnd w:id="396"/>
      <w:bookmarkEnd w:id="397"/>
      <w:bookmarkEnd w:id="398"/>
      <w:bookmarkEnd w:id="399"/>
      <w:bookmarkEnd w:id="400"/>
      <w:bookmarkEnd w:id="401"/>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75pt;height:201pt" o:ole="">
            <v:imagedata r:id="rId12" o:title=""/>
          </v:shape>
          <o:OLEObject Type="Embed" ProgID="Word.Document.12" ShapeID="_x0000_i1026" DrawAspect="Content" ObjectID="_1659964957" r:id="rId13">
            <o:FieldCodes>\s</o:FieldCodes>
          </o:OLEObject>
        </w:object>
      </w:r>
    </w:p>
    <w:p w14:paraId="5A1B0EB6" w14:textId="429C8FF5" w:rsidR="00230294" w:rsidRPr="009B1E05" w:rsidRDefault="00230294" w:rsidP="00230294">
      <w:pPr>
        <w:pStyle w:val="TF"/>
        <w:rPr>
          <w:lang w:eastAsia="zh-CN"/>
        </w:rPr>
      </w:pPr>
      <w:bookmarkStart w:id="402" w:name="_Hlk9313684"/>
      <w:r w:rsidRPr="009B1E05">
        <w:t xml:space="preserve">Figure </w:t>
      </w:r>
      <w:r>
        <w:t>6.3.3-1</w:t>
      </w:r>
      <w:r>
        <w:rPr>
          <w:lang w:eastAsia="ko-KR"/>
        </w:rPr>
        <w:t>:</w:t>
      </w:r>
      <w:r w:rsidRPr="009B1E05">
        <w:t xml:space="preserve"> </w:t>
      </w:r>
      <w:r>
        <w:t>Non-Blocking Synchronous Case</w:t>
      </w:r>
    </w:p>
    <w:bookmarkEnd w:id="402"/>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3" w:name="_Toc9313963"/>
      <w:r>
        <w:rPr>
          <w:lang w:eastAsia="ko-KR"/>
        </w:rPr>
        <w:t>6.3.4</w:t>
      </w:r>
      <w:r>
        <w:rPr>
          <w:lang w:eastAsia="ko-KR"/>
        </w:rPr>
        <w:tab/>
        <w:t>Flex Blocking case</w:t>
      </w:r>
      <w:bookmarkEnd w:id="403"/>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4" w:name="_Toc528055375"/>
      <w:bookmarkStart w:id="405" w:name="_Toc528068541"/>
      <w:bookmarkStart w:id="406" w:name="_Toc528068611"/>
      <w:bookmarkStart w:id="407" w:name="_Toc528068698"/>
      <w:bookmarkStart w:id="408" w:name="_Toc528068767"/>
      <w:bookmarkStart w:id="409" w:name="_Toc9313211"/>
      <w:bookmarkStart w:id="410"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4"/>
      <w:bookmarkEnd w:id="405"/>
      <w:bookmarkEnd w:id="406"/>
      <w:bookmarkEnd w:id="407"/>
      <w:bookmarkEnd w:id="408"/>
      <w:bookmarkEnd w:id="409"/>
      <w:bookmarkEnd w:id="41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1" w:name="_Toc528055376"/>
      <w:bookmarkStart w:id="412" w:name="_Toc528068542"/>
      <w:bookmarkStart w:id="413" w:name="_Toc528068612"/>
      <w:bookmarkStart w:id="414" w:name="_Toc528068699"/>
      <w:bookmarkStart w:id="415" w:name="_Toc528068768"/>
      <w:bookmarkStart w:id="416" w:name="_Toc9313212"/>
      <w:bookmarkStart w:id="417"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11"/>
      <w:bookmarkEnd w:id="412"/>
      <w:bookmarkEnd w:id="413"/>
      <w:bookmarkEnd w:id="414"/>
      <w:bookmarkEnd w:id="415"/>
      <w:bookmarkEnd w:id="416"/>
      <w:bookmarkEnd w:id="417"/>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8" w:name="_Toc528055377"/>
      <w:bookmarkStart w:id="419" w:name="_Toc528068543"/>
      <w:bookmarkStart w:id="420" w:name="_Toc528068613"/>
      <w:bookmarkStart w:id="421" w:name="_Toc528068700"/>
      <w:bookmarkStart w:id="422" w:name="_Toc528068769"/>
      <w:bookmarkStart w:id="423" w:name="_Toc9313213"/>
      <w:bookmarkStart w:id="424" w:name="_Toc9313966"/>
      <w:r w:rsidRPr="009B1E05">
        <w:rPr>
          <w:rFonts w:eastAsia="SimSun" w:hint="eastAsia"/>
          <w:lang w:eastAsia="zh-CN"/>
        </w:rPr>
        <w:t>7</w:t>
      </w:r>
      <w:r w:rsidRPr="009B1E05">
        <w:tab/>
      </w:r>
      <w:r w:rsidRPr="009B1E05">
        <w:rPr>
          <w:rFonts w:hint="eastAsia"/>
          <w:lang w:eastAsia="ko-KR"/>
        </w:rPr>
        <w:t>Security Consideration</w:t>
      </w:r>
      <w:bookmarkEnd w:id="418"/>
      <w:bookmarkEnd w:id="419"/>
      <w:bookmarkEnd w:id="420"/>
      <w:bookmarkEnd w:id="421"/>
      <w:bookmarkEnd w:id="422"/>
      <w:bookmarkEnd w:id="423"/>
      <w:bookmarkEnd w:id="424"/>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5" w:name="_Toc528055378"/>
      <w:bookmarkStart w:id="426" w:name="_Toc528068544"/>
      <w:bookmarkStart w:id="427" w:name="_Toc528068614"/>
      <w:bookmarkStart w:id="428" w:name="_Toc528068701"/>
      <w:bookmarkStart w:id="429" w:name="_Toc528068770"/>
      <w:bookmarkStart w:id="430" w:name="_Toc9313214"/>
      <w:bookmarkStart w:id="431"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5"/>
      <w:bookmarkEnd w:id="426"/>
      <w:bookmarkEnd w:id="427"/>
      <w:bookmarkEnd w:id="428"/>
      <w:bookmarkEnd w:id="429"/>
      <w:bookmarkEnd w:id="430"/>
      <w:bookmarkEnd w:id="431"/>
    </w:p>
    <w:p w14:paraId="1AB81C36" w14:textId="77777777" w:rsidR="00406AF4" w:rsidRPr="009B1E05" w:rsidRDefault="000461C9" w:rsidP="00A273E2">
      <w:pPr>
        <w:pStyle w:val="Heading1"/>
      </w:pPr>
      <w:bookmarkStart w:id="432" w:name="_Toc528055379"/>
      <w:bookmarkStart w:id="433" w:name="_Toc528068545"/>
      <w:bookmarkStart w:id="434" w:name="_Toc528068615"/>
      <w:bookmarkStart w:id="435" w:name="_Toc528068702"/>
      <w:bookmarkStart w:id="436" w:name="_Toc528068771"/>
      <w:bookmarkStart w:id="437" w:name="_Toc9313215"/>
      <w:bookmarkStart w:id="438"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2"/>
      <w:bookmarkEnd w:id="433"/>
      <w:bookmarkEnd w:id="434"/>
      <w:bookmarkEnd w:id="435"/>
      <w:bookmarkEnd w:id="436"/>
      <w:bookmarkEnd w:id="437"/>
      <w:bookmarkEnd w:id="438"/>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5pt" o:ole="">
            <v:imagedata r:id="rId14" o:title=""/>
          </v:shape>
          <o:OLEObject Type="Embed" ProgID="Visio.Drawing.15" ShapeID="_x0000_i1027" DrawAspect="Content" ObjectID="_1659964958"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39" w:name="_Toc528055380"/>
      <w:bookmarkStart w:id="440" w:name="_Toc528068546"/>
      <w:bookmarkStart w:id="441" w:name="_Toc528068616"/>
      <w:bookmarkStart w:id="442" w:name="_Toc528068703"/>
      <w:bookmarkStart w:id="443" w:name="_Toc528068772"/>
      <w:bookmarkStart w:id="444" w:name="_Toc9313216"/>
      <w:bookmarkStart w:id="445"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39"/>
      <w:bookmarkEnd w:id="440"/>
      <w:bookmarkEnd w:id="441"/>
      <w:bookmarkEnd w:id="442"/>
      <w:bookmarkEnd w:id="443"/>
      <w:bookmarkEnd w:id="444"/>
      <w:bookmarkEnd w:id="44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6" w:name="_Toc528055381"/>
      <w:bookmarkStart w:id="447" w:name="_Toc528068547"/>
      <w:bookmarkStart w:id="448" w:name="_Toc528068617"/>
      <w:bookmarkStart w:id="449" w:name="_Toc528068704"/>
      <w:bookmarkStart w:id="450" w:name="_Toc528068773"/>
      <w:bookmarkStart w:id="451" w:name="_Toc9313217"/>
      <w:bookmarkStart w:id="452"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6"/>
      <w:bookmarkEnd w:id="447"/>
      <w:bookmarkEnd w:id="448"/>
      <w:bookmarkEnd w:id="449"/>
      <w:bookmarkEnd w:id="450"/>
      <w:bookmarkEnd w:id="451"/>
      <w:bookmarkEnd w:id="452"/>
    </w:p>
    <w:p w14:paraId="5E5113E7" w14:textId="77777777" w:rsidR="002B4BD6" w:rsidRPr="009B1E05" w:rsidRDefault="002B4BD6" w:rsidP="00A273E2">
      <w:pPr>
        <w:pStyle w:val="Heading1"/>
        <w:rPr>
          <w:lang w:eastAsia="ko-KR"/>
        </w:rPr>
      </w:pPr>
      <w:bookmarkStart w:id="453" w:name="_Toc528055382"/>
      <w:bookmarkStart w:id="454" w:name="_Toc528068548"/>
      <w:bookmarkStart w:id="455" w:name="_Toc528068618"/>
      <w:bookmarkStart w:id="456" w:name="_Toc528068705"/>
      <w:bookmarkStart w:id="457" w:name="_Toc528068774"/>
      <w:bookmarkStart w:id="458" w:name="_Toc9313218"/>
      <w:bookmarkStart w:id="459" w:name="_Toc9313971"/>
      <w:r w:rsidRPr="009B1E05">
        <w:rPr>
          <w:lang w:eastAsia="ko-KR"/>
        </w:rPr>
        <w:t>B.0</w:t>
      </w:r>
      <w:r w:rsidRPr="009B1E05">
        <w:rPr>
          <w:lang w:eastAsia="ko-KR"/>
        </w:rPr>
        <w:tab/>
        <w:t>Introduction</w:t>
      </w:r>
      <w:bookmarkEnd w:id="453"/>
      <w:bookmarkEnd w:id="454"/>
      <w:bookmarkEnd w:id="455"/>
      <w:bookmarkEnd w:id="456"/>
      <w:bookmarkEnd w:id="457"/>
      <w:bookmarkEnd w:id="458"/>
      <w:bookmarkEnd w:id="45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5pt;height:350.85pt" o:ole="">
            <v:imagedata r:id="rId17" o:title=""/>
          </v:shape>
          <o:OLEObject Type="Embed" ProgID="Visio.Drawing.15" ShapeID="_x0000_i1028" DrawAspect="Content" ObjectID="_1659964959"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0" w:name="_Toc528055383"/>
      <w:bookmarkStart w:id="461" w:name="_Toc528068549"/>
      <w:bookmarkStart w:id="462" w:name="_Toc528068619"/>
      <w:bookmarkStart w:id="463" w:name="_Toc528068706"/>
      <w:bookmarkStart w:id="464" w:name="_Toc528068775"/>
      <w:bookmarkStart w:id="465" w:name="_Toc9313219"/>
      <w:bookmarkStart w:id="466" w:name="_Toc9313972"/>
      <w:bookmarkStart w:id="467" w:name="_Hlk529283587"/>
      <w:r w:rsidRPr="009B1E05">
        <w:rPr>
          <w:lang w:eastAsia="ko-KR"/>
        </w:rPr>
        <w:t>B.1</w:t>
      </w:r>
      <w:r w:rsidRPr="009B1E05">
        <w:rPr>
          <w:lang w:eastAsia="ko-KR"/>
        </w:rPr>
        <w:tab/>
      </w:r>
      <w:r w:rsidRPr="009B1E05">
        <w:rPr>
          <w:rFonts w:hint="eastAsia"/>
          <w:lang w:eastAsia="ko-KR"/>
        </w:rPr>
        <w:t>Security</w:t>
      </w:r>
      <w:bookmarkEnd w:id="460"/>
      <w:bookmarkEnd w:id="461"/>
      <w:bookmarkEnd w:id="462"/>
      <w:bookmarkEnd w:id="463"/>
      <w:bookmarkEnd w:id="464"/>
      <w:bookmarkEnd w:id="465"/>
      <w:bookmarkEnd w:id="466"/>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8" w:name="_Toc528055384"/>
      <w:bookmarkStart w:id="469" w:name="_Toc528068550"/>
      <w:bookmarkStart w:id="470" w:name="_Toc528068620"/>
      <w:bookmarkStart w:id="471" w:name="_Toc528068707"/>
      <w:bookmarkStart w:id="472" w:name="_Toc528068776"/>
      <w:bookmarkStart w:id="473" w:name="_Toc9313220"/>
      <w:bookmarkStart w:id="474" w:name="_Toc9313973"/>
      <w:bookmarkEnd w:id="467"/>
      <w:r w:rsidRPr="009B1E05">
        <w:rPr>
          <w:lang w:eastAsia="ko-KR"/>
        </w:rPr>
        <w:lastRenderedPageBreak/>
        <w:t>B.2</w:t>
      </w:r>
      <w:r w:rsidRPr="009B1E05">
        <w:rPr>
          <w:lang w:eastAsia="ko-KR"/>
        </w:rPr>
        <w:tab/>
      </w:r>
      <w:r w:rsidRPr="009B1E05">
        <w:rPr>
          <w:rFonts w:hint="eastAsia"/>
          <w:lang w:eastAsia="ko-KR"/>
        </w:rPr>
        <w:t>Caching</w:t>
      </w:r>
      <w:bookmarkEnd w:id="468"/>
      <w:bookmarkEnd w:id="469"/>
      <w:bookmarkEnd w:id="470"/>
      <w:bookmarkEnd w:id="471"/>
      <w:bookmarkEnd w:id="472"/>
      <w:bookmarkEnd w:id="473"/>
      <w:bookmarkEnd w:id="47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5" w:name="_Toc528055385"/>
      <w:bookmarkStart w:id="476" w:name="_Toc528068551"/>
      <w:bookmarkStart w:id="477" w:name="_Toc528068621"/>
      <w:bookmarkStart w:id="478" w:name="_Toc528068708"/>
      <w:bookmarkStart w:id="479" w:name="_Toc528068777"/>
      <w:bookmarkStart w:id="480" w:name="_Toc9313221"/>
      <w:bookmarkStart w:id="481" w:name="_Toc9313974"/>
      <w:r w:rsidR="00BB6418" w:rsidRPr="009B1E05">
        <w:rPr>
          <w:rFonts w:eastAsia="SimSun"/>
        </w:rPr>
        <w:lastRenderedPageBreak/>
        <w:t>History</w:t>
      </w:r>
      <w:bookmarkEnd w:id="475"/>
      <w:bookmarkEnd w:id="476"/>
      <w:bookmarkEnd w:id="477"/>
      <w:bookmarkEnd w:id="478"/>
      <w:bookmarkEnd w:id="479"/>
      <w:bookmarkEnd w:id="480"/>
      <w:bookmarkEnd w:id="48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2"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B7332D">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7332D">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27B19" w14:textId="77777777" w:rsidR="007D1346" w:rsidRDefault="007D1346">
      <w:r>
        <w:separator/>
      </w:r>
    </w:p>
  </w:endnote>
  <w:endnote w:type="continuationSeparator" w:id="0">
    <w:p w14:paraId="77661021" w14:textId="77777777" w:rsidR="007D1346" w:rsidRDefault="007D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61B9" w14:textId="77777777" w:rsidR="007D1346" w:rsidRDefault="007D1346">
      <w:r>
        <w:separator/>
      </w:r>
    </w:p>
  </w:footnote>
  <w:footnote w:type="continuationSeparator" w:id="0">
    <w:p w14:paraId="05CDF5F1" w14:textId="77777777" w:rsidR="007D1346" w:rsidRDefault="007D1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23</Pages>
  <Words>6013</Words>
  <Characters>34277</Characters>
  <Application>Microsoft Office Word</Application>
  <DocSecurity>0</DocSecurity>
  <Lines>285</Lines>
  <Paragraphs>80</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40210</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Dale01</cp:lastModifiedBy>
  <cp:revision>3</cp:revision>
  <cp:lastPrinted>2019-04-18T11:21:00Z</cp:lastPrinted>
  <dcterms:created xsi:type="dcterms:W3CDTF">2020-08-26T20:30:00Z</dcterms:created>
  <dcterms:modified xsi:type="dcterms:W3CDTF">2020-08-26T20:31:00Z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