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bookmarkStart w:id="0" w:name="_GoBack"/>
      <w:bookmarkEnd w:id="0"/>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FBF248E" w:rsidR="00424964" w:rsidRPr="007151A0" w:rsidRDefault="00370D64" w:rsidP="00861FC5">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861FC5">
              <w:rPr>
                <w:rFonts w:ascii="Myriad Pro" w:eastAsia="바탕체" w:hAnsi="Myriad Pro"/>
                <w:sz w:val="22"/>
                <w:szCs w:val="24"/>
                <w:lang w:eastAsia="ko-KR"/>
              </w:rPr>
              <w:t>7</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F833797" w:rsidR="00424964" w:rsidRPr="007151A0" w:rsidRDefault="00901495" w:rsidP="00861FC5">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sidRPr="007151A0">
              <w:rPr>
                <w:rFonts w:ascii="Myriad Pro" w:eastAsia="바탕체" w:hAnsi="Myriad Pro" w:hint="eastAsia"/>
                <w:sz w:val="22"/>
                <w:szCs w:val="24"/>
                <w:lang w:eastAsia="ko-KR"/>
              </w:rPr>
              <w:t>6</w:t>
            </w:r>
            <w:r w:rsidR="000C15A0" w:rsidRPr="007151A0">
              <w:rPr>
                <w:rFonts w:ascii="Myriad Pro" w:eastAsia="바탕체" w:hAnsi="Myriad Pro"/>
                <w:sz w:val="22"/>
                <w:szCs w:val="24"/>
              </w:rPr>
              <w:t>-</w:t>
            </w:r>
            <w:r w:rsidR="00861FC5">
              <w:rPr>
                <w:rFonts w:ascii="Myriad Pro" w:eastAsia="바탕체" w:hAnsi="Myriad Pro"/>
                <w:sz w:val="22"/>
                <w:szCs w:val="24"/>
                <w:lang w:eastAsia="ko-KR"/>
              </w:rPr>
              <w:t>11</w:t>
            </w:r>
            <w:r w:rsidR="001A2104" w:rsidRPr="007151A0">
              <w:rPr>
                <w:rFonts w:ascii="Myriad Pro" w:eastAsia="바탕체" w:hAnsi="Myriad Pro"/>
                <w:sz w:val="22"/>
                <w:szCs w:val="24"/>
                <w:lang w:eastAsia="ko-KR"/>
              </w:rPr>
              <w:t>-</w:t>
            </w:r>
            <w:r w:rsidR="00861FC5">
              <w:rPr>
                <w:rFonts w:ascii="Myriad Pro" w:eastAsia="바탕체" w:hAnsi="Myriad Pro"/>
                <w:sz w:val="22"/>
                <w:szCs w:val="24"/>
                <w:lang w:eastAsia="ko-KR"/>
              </w:rPr>
              <w:t>17</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2"/>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3" w:name="_Toc399484779"/>
      <w:r w:rsidR="00BB6418" w:rsidRPr="007151A0">
        <w:lastRenderedPageBreak/>
        <w:t>Contents</w:t>
      </w:r>
      <w:bookmarkEnd w:id="3"/>
    </w:p>
    <w:p w14:paraId="19BD64F2" w14:textId="29D1677A" w:rsidR="001221BC"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10"/>
        <w:rPr>
          <w:rFonts w:asciiTheme="minorHAnsi" w:eastAsiaTheme="minorEastAsia" w:hAnsiTheme="minorHAnsi" w:cstheme="minorBidi"/>
          <w:kern w:val="2"/>
          <w:sz w:val="20"/>
          <w:szCs w:val="22"/>
          <w:lang w:val="en-US" w:eastAsia="ko-KR"/>
        </w:rPr>
      </w:pPr>
      <w:r>
        <w:t>5</w:t>
      </w:r>
      <w:r>
        <w:tab/>
      </w:r>
      <w:r w:rsidRPr="0094589C">
        <w:rPr>
          <w:rFonts w:eastAsia="MS Mincho"/>
          <w:lang w:eastAsia="ja-JP"/>
        </w:rPr>
        <w:t>Overview</w:t>
      </w:r>
      <w:r>
        <w:rPr>
          <w:lang w:eastAsia="ko-KR"/>
        </w:rPr>
        <w:t xml:space="preserve"> o</w:t>
      </w:r>
      <w:r w:rsidRPr="0094589C">
        <w:rPr>
          <w:rFonts w:eastAsia="맑은 고딕"/>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5.0</w:t>
      </w:r>
      <w:r w:rsidRPr="0094589C">
        <w:rPr>
          <w:rFonts w:eastAsia="MS Mincho"/>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5.1</w:t>
      </w:r>
      <w:r w:rsidRPr="0094589C">
        <w:rPr>
          <w:rFonts w:eastAsia="MS Mincho"/>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5.2</w:t>
      </w:r>
      <w:r w:rsidRPr="0094589C">
        <w:rPr>
          <w:rFonts w:eastAsia="MS Mincho"/>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5.3</w:t>
      </w:r>
      <w:r w:rsidRPr="0094589C">
        <w:rPr>
          <w:rFonts w:eastAsia="MS Mincho"/>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10"/>
        <w:rPr>
          <w:rFonts w:asciiTheme="minorHAnsi" w:eastAsiaTheme="minorEastAsia" w:hAnsiTheme="minorHAnsi" w:cstheme="minorBidi"/>
          <w:kern w:val="2"/>
          <w:sz w:val="20"/>
          <w:szCs w:val="22"/>
          <w:lang w:val="en-US" w:eastAsia="ko-KR"/>
        </w:rPr>
      </w:pPr>
      <w:r w:rsidRPr="0094589C">
        <w:rPr>
          <w:rFonts w:eastAsia="MS Mincho"/>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6.1</w:t>
      </w:r>
      <w:r>
        <w:rPr>
          <w:lang w:eastAsia="ko-KR"/>
        </w:rPr>
        <w:tab/>
      </w:r>
      <w:r w:rsidRPr="0094589C">
        <w:rPr>
          <w:rFonts w:eastAsia="MS Mincho"/>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31"/>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맑은 고딕"/>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sidRPr="0094589C">
        <w:rPr>
          <w:rFonts w:eastAsia="맑은 고딕"/>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31"/>
        <w:rPr>
          <w:rFonts w:asciiTheme="minorHAnsi" w:eastAsiaTheme="minorEastAsia" w:hAnsiTheme="minorHAnsi" w:cstheme="minorBidi"/>
          <w:kern w:val="2"/>
          <w:szCs w:val="22"/>
          <w:lang w:val="en-US" w:eastAsia="ko-KR"/>
        </w:rPr>
      </w:pPr>
      <w:r>
        <w:t>6.4.9</w:t>
      </w:r>
      <w:r>
        <w:tab/>
      </w:r>
      <w:r w:rsidRPr="0094589C">
        <w:rPr>
          <w:rFonts w:eastAsia="맑은 고딕"/>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맑은 고딕"/>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20"/>
        <w:rPr>
          <w:rFonts w:asciiTheme="minorHAnsi" w:eastAsiaTheme="minorEastAsia" w:hAnsiTheme="minorHAnsi" w:cstheme="minorBidi"/>
          <w:kern w:val="2"/>
          <w:szCs w:val="22"/>
          <w:lang w:val="en-US" w:eastAsia="ko-KR"/>
        </w:rPr>
      </w:pPr>
      <w:r w:rsidRPr="0094589C">
        <w:rPr>
          <w:rFonts w:eastAsia="MS Mincho"/>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10"/>
        <w:rPr>
          <w:rFonts w:asciiTheme="minorHAnsi" w:eastAsiaTheme="minorEastAsia" w:hAnsiTheme="minorHAnsi" w:cstheme="minorBidi"/>
          <w:kern w:val="2"/>
          <w:sz w:val="20"/>
          <w:szCs w:val="22"/>
          <w:lang w:val="en-US" w:eastAsia="ko-KR"/>
        </w:rPr>
      </w:pPr>
      <w:r>
        <w:rPr>
          <w:lang w:eastAsia="ko-KR"/>
        </w:rPr>
        <w:t>7</w:t>
      </w:r>
      <w:r>
        <w:tab/>
      </w:r>
      <w:r w:rsidRPr="0094589C">
        <w:rPr>
          <w:rFonts w:eastAsia="MS Mincho"/>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80"/>
        <w:rPr>
          <w:rFonts w:asciiTheme="minorHAnsi" w:eastAsiaTheme="minorEastAsia" w:hAnsiTheme="minorHAnsi" w:cstheme="minorBidi"/>
          <w:b w:val="0"/>
          <w:kern w:val="2"/>
          <w:sz w:val="20"/>
          <w:szCs w:val="22"/>
          <w:lang w:val="en-US" w:eastAsia="ko-KR"/>
        </w:rPr>
      </w:pPr>
      <w:r w:rsidRPr="0094589C">
        <w:rPr>
          <w:rFonts w:eastAsia="MS Mincho"/>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80"/>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1"/>
      </w:pPr>
      <w:r w:rsidRPr="007151A0">
        <w:rPr>
          <w:szCs w:val="36"/>
        </w:rPr>
        <w:br w:type="page"/>
      </w:r>
      <w:bookmarkStart w:id="4" w:name="_Toc300919384"/>
      <w:bookmarkStart w:id="5" w:name="_Toc399484780"/>
      <w:bookmarkStart w:id="6" w:name="_Toc408823639"/>
      <w:bookmarkStart w:id="7" w:name="_Toc457223569"/>
      <w:bookmarkStart w:id="8" w:name="_Toc467122735"/>
      <w:r w:rsidR="00070918" w:rsidRPr="007151A0">
        <w:rPr>
          <w:szCs w:val="36"/>
        </w:rPr>
        <w:lastRenderedPageBreak/>
        <w:t>1</w:t>
      </w:r>
      <w:r w:rsidR="00070918" w:rsidRPr="007151A0">
        <w:rPr>
          <w:szCs w:val="36"/>
        </w:rPr>
        <w:tab/>
      </w:r>
      <w:r w:rsidRPr="007151A0">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9" w:name="_Toc300919385"/>
      <w:bookmarkStart w:id="10" w:name="_Toc399484781"/>
      <w:bookmarkStart w:id="11" w:name="_Toc408823640"/>
      <w:bookmarkStart w:id="12" w:name="_Toc457223570"/>
      <w:bookmarkStart w:id="13" w:name="_Toc467122736"/>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2"/>
      </w:pPr>
      <w:bookmarkStart w:id="14" w:name="_Toc300920095"/>
      <w:bookmarkStart w:id="15" w:name="_Toc399484782"/>
      <w:bookmarkStart w:id="16" w:name="_Toc408823641"/>
      <w:bookmarkStart w:id="17" w:name="_Toc457223571"/>
      <w:bookmarkStart w:id="18" w:name="_Toc467122737"/>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맑은 고딕"/>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77777777"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맑은 고딕"/>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2"/>
        <w:keepNext w:val="0"/>
      </w:pPr>
      <w:bookmarkStart w:id="29" w:name="_Toc408823642"/>
      <w:bookmarkStart w:id="30" w:name="_Toc457223572"/>
      <w:bookmarkStart w:id="31" w:name="_Toc399484783"/>
      <w:bookmarkStart w:id="32" w:name="_Toc467122738"/>
      <w:r w:rsidRPr="007151A0">
        <w:t>2.2</w:t>
      </w:r>
      <w:r w:rsidRPr="007151A0">
        <w:tab/>
        <w:t>Informative references</w:t>
      </w:r>
      <w:bookmarkEnd w:id="29"/>
      <w:bookmarkEnd w:id="30"/>
      <w:bookmarkEnd w:id="32"/>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r w:rsidR="0085155B" w:rsidRPr="007151A0">
        <w:rPr>
          <w:lang w:eastAsia="ko-KR"/>
        </w:rPr>
        <w:t>"</w:t>
      </w:r>
      <w:r w:rsidRPr="007151A0">
        <w:rPr>
          <w:lang w:eastAsia="ko-KR"/>
        </w:rPr>
        <w:t>The WebSocket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7" w:name="_Toc300919388"/>
      <w:bookmarkStart w:id="38" w:name="_Toc408823643"/>
      <w:bookmarkStart w:id="39" w:name="_Toc457223573"/>
      <w:bookmarkStart w:id="40" w:name="_Toc399484784"/>
      <w:bookmarkStart w:id="41" w:name="_Toc467122739"/>
      <w:r w:rsidRPr="007151A0">
        <w:t>3</w:t>
      </w:r>
      <w:r w:rsidRPr="007151A0">
        <w:tab/>
      </w:r>
      <w:r w:rsidR="000A1185" w:rsidRPr="007151A0">
        <w:t>A</w:t>
      </w:r>
      <w:r w:rsidR="00BB6418" w:rsidRPr="007151A0">
        <w:t>bbreviations</w:t>
      </w:r>
      <w:bookmarkEnd w:id="37"/>
      <w:bookmarkEnd w:id="38"/>
      <w:bookmarkEnd w:id="39"/>
      <w:bookmarkEnd w:id="41"/>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2" w:name="_Toc399484788"/>
      <w:bookmarkStart w:id="43" w:name="_Toc408823644"/>
      <w:bookmarkStart w:id="44" w:name="_Toc457223574"/>
      <w:bookmarkStart w:id="45" w:name="_Toc300919392"/>
      <w:bookmarkStart w:id="46" w:name="_Toc467122740"/>
      <w:r w:rsidRPr="007151A0">
        <w:t>4</w:t>
      </w:r>
      <w:r w:rsidRPr="007151A0">
        <w:tab/>
        <w:t>Conventions</w:t>
      </w:r>
      <w:bookmarkEnd w:id="42"/>
      <w:bookmarkEnd w:id="43"/>
      <w:bookmarkEnd w:id="44"/>
      <w:bookmarkEnd w:id="46"/>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7" w:name="_Toc399484789"/>
      <w:bookmarkStart w:id="48" w:name="_Toc408823645"/>
      <w:bookmarkStart w:id="49" w:name="_Toc457223575"/>
      <w:bookmarkStart w:id="50" w:name="_Toc46712274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2"/>
        <w:rPr>
          <w:rFonts w:eastAsia="MS Mincho"/>
          <w:lang w:eastAsia="ja-JP"/>
        </w:rPr>
      </w:pPr>
      <w:bookmarkStart w:id="51" w:name="_Toc467122742"/>
      <w:r w:rsidRPr="007151A0">
        <w:rPr>
          <w:rFonts w:eastAsia="MS Mincho"/>
          <w:lang w:eastAsia="ja-JP"/>
        </w:rPr>
        <w:t>5.0</w:t>
      </w:r>
      <w:r w:rsidRPr="007151A0">
        <w:rPr>
          <w:rFonts w:eastAsia="MS Mincho"/>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2" w:name="_Toc399484790"/>
      <w:bookmarkStart w:id="53" w:name="_Toc408823646"/>
      <w:bookmarkStart w:id="54" w:name="_Toc457223576"/>
      <w:bookmarkStart w:id="55" w:name="_Toc46712274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6pt" o:ole="">
            <v:imagedata r:id="rId9" o:title=""/>
          </v:shape>
          <o:OLEObject Type="Embed" ProgID="Visio.Drawing.11" ShapeID="_x0000_i1025" DrawAspect="Content" ObjectID="_1540864815"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6" w:name="_Toc399484791"/>
      <w:bookmarkStart w:id="57" w:name="_Toc408823647"/>
      <w:bookmarkStart w:id="58" w:name="_Toc457223577"/>
      <w:bookmarkStart w:id="59" w:name="_Toc46712274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0" w:name="_Toc399484792"/>
      <w:bookmarkStart w:id="61" w:name="_Toc408823648"/>
      <w:bookmarkStart w:id="62" w:name="_Toc457223578"/>
      <w:bookmarkStart w:id="63" w:name="_Toc46712274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4" w:name="_Toc399484793"/>
      <w:bookmarkStart w:id="65" w:name="_Toc408823649"/>
      <w:bookmarkStart w:id="66" w:name="_Toc457223579"/>
      <w:bookmarkStart w:id="67" w:name="_Toc46712274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2"/>
        <w:rPr>
          <w:rFonts w:eastAsia="MS Mincho"/>
          <w:lang w:eastAsia="ja-JP"/>
        </w:rPr>
      </w:pPr>
      <w:bookmarkStart w:id="68" w:name="_Toc399484794"/>
      <w:bookmarkStart w:id="69" w:name="_Toc408823650"/>
      <w:bookmarkStart w:id="70" w:name="_Toc457223580"/>
      <w:bookmarkStart w:id="71" w:name="_Toc46712274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2" w:name="_Toc399484795"/>
      <w:bookmarkStart w:id="73" w:name="_Toc408823651"/>
      <w:bookmarkStart w:id="74" w:name="_Toc457223581"/>
      <w:bookmarkStart w:id="75" w:name="_Toc46712274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30"/>
        <w:rPr>
          <w:lang w:eastAsia="ko-KR"/>
        </w:rPr>
      </w:pPr>
      <w:bookmarkStart w:id="76" w:name="_Toc408823652"/>
      <w:bookmarkStart w:id="77" w:name="_Toc457223582"/>
      <w:bookmarkStart w:id="78"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0" w:name="_Toc457223583"/>
      <w:bookmarkStart w:id="81"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40"/>
        <w:rPr>
          <w:lang w:eastAsia="ko-KR"/>
        </w:rPr>
      </w:pPr>
      <w:bookmarkStart w:id="82" w:name="_Toc457223584"/>
      <w:bookmarkStart w:id="83"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4" w:name="_Toc457223585"/>
      <w:bookmarkStart w:id="85" w:name="_Toc467122752"/>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36B9D3EA"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r w:rsidR="00D7173D" w:rsidRPr="007151A0">
        <w:rPr>
          <w:b/>
          <w:lang w:eastAsia="ko-KR"/>
        </w:rPr>
        <w:t>nonBlockingRequestSynch</w:t>
      </w:r>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0D1B11" w:rsidRPr="007151A0">
        <w:rPr>
          <w:rFonts w:eastAsia="맑은 고딕"/>
          <w:lang w:eastAsia="ko-KR"/>
        </w:rPr>
        <w:t>'</w:t>
      </w:r>
      <w:r w:rsidRPr="007151A0">
        <w:rPr>
          <w:rFonts w:eastAsia="맑은 고딕" w:hint="eastAsia"/>
          <w:lang w:eastAsia="ko-KR"/>
        </w:rPr>
        <w:t>Sam</w:t>
      </w:r>
      <w:r w:rsidR="000D1B11" w:rsidRPr="007151A0">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85155B" w:rsidRPr="007151A0">
        <w:rPr>
          <w:rFonts w:eastAsia="맑은 고딕"/>
          <w:lang w:eastAsia="ko-KR"/>
        </w:rPr>
        <w:t>"</w:t>
      </w:r>
      <w:r w:rsidRPr="007151A0">
        <w:rPr>
          <w:rFonts w:eastAsia="맑은 고딕"/>
          <w:lang w:eastAsia="ko-KR"/>
        </w:rPr>
        <w:t>myOnt</w:t>
      </w:r>
      <w:r w:rsidR="0085155B" w:rsidRPr="007151A0">
        <w:rPr>
          <w:rFonts w:eastAsia="맑은 고딕"/>
          <w:lang w:eastAsia="ko-KR"/>
        </w:rPr>
        <w:t>"</w:t>
      </w:r>
      <w:r w:rsidRPr="007151A0">
        <w:rPr>
          <w:rFonts w:eastAsia="맑은 고딕"/>
          <w:lang w:eastAsia="ko-KR"/>
        </w:rPr>
        <w:t xml:space="preserve"> ontology.</w:t>
      </w:r>
    </w:p>
    <w:p w14:paraId="38FC04D2" w14:textId="02FF275E"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2"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77777777"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0D1B11" w:rsidRPr="007151A0">
        <w:rPr>
          <w:rFonts w:eastAsia="맑은 고딕"/>
          <w:lang w:eastAsia="ko-KR"/>
        </w:rPr>
        <w:t>'</w:t>
      </w:r>
      <w:r w:rsidRPr="007151A0">
        <w:rPr>
          <w:rFonts w:eastAsia="맑은 고딕"/>
          <w:lang w:eastAsia="ko-KR"/>
        </w:rPr>
        <w:t>atr</w:t>
      </w:r>
      <w:r w:rsidR="000D1B11" w:rsidRPr="007151A0">
        <w:rPr>
          <w:rFonts w:eastAsia="맑은 고딕"/>
          <w:lang w:eastAsia="ko-KR"/>
        </w:rPr>
        <w:t>'</w:t>
      </w:r>
      <w:r w:rsidRPr="007151A0">
        <w:rPr>
          <w:rFonts w:eastAsia="맑은 고딕"/>
          <w:lang w:eastAsia="ko-KR"/>
        </w:rPr>
        <w:t xml:space="preserve">, may be used in the query-string. The short name </w:t>
      </w:r>
      <w:r w:rsidR="000D1B11" w:rsidRPr="007151A0">
        <w:rPr>
          <w:rFonts w:eastAsia="맑은 고딕"/>
          <w:lang w:eastAsia="ko-KR"/>
        </w:rPr>
        <w:t>'</w:t>
      </w:r>
      <w:r w:rsidRPr="007151A0">
        <w:rPr>
          <w:rFonts w:eastAsia="맑은 고딕"/>
          <w:lang w:eastAsia="ko-KR"/>
        </w:rPr>
        <w:t>atr</w:t>
      </w:r>
      <w:r w:rsidR="000D1B11" w:rsidRPr="007151A0">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r w:rsidRPr="007151A0">
              <w:rPr>
                <w:lang w:eastAsia="ja-JP"/>
              </w:rPr>
              <w:t xml:space="preserve">filterCriteria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6"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맑은 고딕"/>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85155B" w:rsidRPr="007151A0">
        <w:rPr>
          <w:lang w:eastAsia="ko-KR"/>
        </w:rPr>
        <w:t>"</w:t>
      </w:r>
      <w:r w:rsidR="00B877DA" w:rsidRPr="007151A0">
        <w:rPr>
          <w:lang w:eastAsia="ko-KR"/>
        </w:rPr>
        <w:t>rr</w:t>
      </w:r>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atrl=rr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BDAFB1C"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46712275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sidRPr="007151A0">
              <w:rPr>
                <w:lang w:eastAsia="ko-KR"/>
              </w:rPr>
              <w:t>(</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D50E4A" w:rsidRPr="007151A0" w14:paraId="483FAFA9" w14:textId="77777777" w:rsidTr="00347525">
        <w:trPr>
          <w:jc w:val="center"/>
        </w:trPr>
        <w:tc>
          <w:tcPr>
            <w:tcW w:w="5537" w:type="dxa"/>
            <w:shd w:val="clear" w:color="auto" w:fill="auto"/>
            <w:hideMark/>
          </w:tcPr>
          <w:p w14:paraId="533A4DB7" w14:textId="77777777" w:rsidR="00D50E4A" w:rsidRPr="007151A0" w:rsidRDefault="00D50E4A"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D50E4A" w:rsidRPr="007151A0" w:rsidRDefault="00D50E4A" w:rsidP="00914674">
            <w:pPr>
              <w:pStyle w:val="TAL"/>
              <w:rPr>
                <w:lang w:eastAsia="ko-KR"/>
              </w:rPr>
            </w:pPr>
            <w:r w:rsidRPr="007151A0">
              <w:rPr>
                <w:lang w:eastAsia="ko-KR"/>
              </w:rPr>
              <w:t>403 (Forbidden)</w:t>
            </w:r>
          </w:p>
        </w:tc>
      </w:tr>
      <w:tr w:rsidR="00D50E4A" w:rsidRPr="007151A0" w14:paraId="53FC8475" w14:textId="77777777" w:rsidTr="00347525">
        <w:trPr>
          <w:jc w:val="center"/>
        </w:trPr>
        <w:tc>
          <w:tcPr>
            <w:tcW w:w="5537" w:type="dxa"/>
            <w:shd w:val="clear" w:color="auto" w:fill="auto"/>
            <w:hideMark/>
          </w:tcPr>
          <w:p w14:paraId="4E42CADF" w14:textId="77777777" w:rsidR="00D50E4A" w:rsidRPr="007151A0" w:rsidRDefault="00D50E4A"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D50E4A" w:rsidRPr="007151A0" w:rsidRDefault="00D50E4A" w:rsidP="00914674">
            <w:pPr>
              <w:pStyle w:val="TAL"/>
              <w:rPr>
                <w:lang w:eastAsia="ko-KR"/>
              </w:rPr>
            </w:pPr>
          </w:p>
        </w:tc>
      </w:tr>
      <w:tr w:rsidR="00D50E4A" w:rsidRPr="007151A0" w14:paraId="521B8328" w14:textId="77777777" w:rsidTr="00347525">
        <w:trPr>
          <w:jc w:val="center"/>
        </w:trPr>
        <w:tc>
          <w:tcPr>
            <w:tcW w:w="5537" w:type="dxa"/>
            <w:shd w:val="clear" w:color="auto" w:fill="auto"/>
            <w:hideMark/>
          </w:tcPr>
          <w:p w14:paraId="197259A4" w14:textId="77777777" w:rsidR="00D50E4A" w:rsidRPr="007151A0" w:rsidRDefault="00D50E4A"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D50E4A" w:rsidRPr="007151A0" w:rsidRDefault="00D50E4A" w:rsidP="00914674">
            <w:pPr>
              <w:pStyle w:val="TAL"/>
              <w:rPr>
                <w:lang w:eastAsia="ko-KR"/>
              </w:rPr>
            </w:pPr>
          </w:p>
        </w:tc>
      </w:tr>
      <w:tr w:rsidR="00D50E4A" w:rsidRPr="007151A0" w14:paraId="5D02045B" w14:textId="77777777" w:rsidTr="00347525">
        <w:trPr>
          <w:jc w:val="center"/>
        </w:trPr>
        <w:tc>
          <w:tcPr>
            <w:tcW w:w="5537" w:type="dxa"/>
            <w:shd w:val="clear" w:color="auto" w:fill="auto"/>
            <w:hideMark/>
          </w:tcPr>
          <w:p w14:paraId="0483743F" w14:textId="77777777" w:rsidR="00D50E4A" w:rsidRPr="007151A0" w:rsidRDefault="00D50E4A"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D50E4A" w:rsidRPr="007151A0" w:rsidRDefault="00D50E4A" w:rsidP="00914674">
            <w:pPr>
              <w:pStyle w:val="TAL"/>
              <w:rPr>
                <w:lang w:eastAsia="ko-KR"/>
              </w:rPr>
            </w:pPr>
          </w:p>
        </w:tc>
      </w:tr>
      <w:tr w:rsidR="00D50E4A" w:rsidRPr="007151A0" w14:paraId="445CD0DF" w14:textId="77777777" w:rsidTr="00347525">
        <w:trPr>
          <w:jc w:val="center"/>
        </w:trPr>
        <w:tc>
          <w:tcPr>
            <w:tcW w:w="5537" w:type="dxa"/>
            <w:shd w:val="clear" w:color="auto" w:fill="auto"/>
            <w:hideMark/>
          </w:tcPr>
          <w:p w14:paraId="316DFDA3" w14:textId="77777777" w:rsidR="00D50E4A" w:rsidRPr="007151A0" w:rsidRDefault="00D50E4A"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D50E4A" w:rsidRPr="007151A0" w:rsidRDefault="00D50E4A" w:rsidP="00914674">
            <w:pPr>
              <w:pStyle w:val="TAL"/>
              <w:rPr>
                <w:lang w:eastAsia="ko-KR"/>
              </w:rPr>
            </w:pPr>
          </w:p>
        </w:tc>
      </w:tr>
      <w:tr w:rsidR="00D50E4A" w:rsidRPr="007151A0" w14:paraId="13495008" w14:textId="77777777" w:rsidTr="00347525">
        <w:trPr>
          <w:jc w:val="center"/>
        </w:trPr>
        <w:tc>
          <w:tcPr>
            <w:tcW w:w="5537" w:type="dxa"/>
            <w:shd w:val="clear" w:color="auto" w:fill="auto"/>
            <w:hideMark/>
          </w:tcPr>
          <w:p w14:paraId="37C5E290" w14:textId="77777777" w:rsidR="00D50E4A" w:rsidRPr="007151A0" w:rsidRDefault="00D50E4A"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D50E4A" w:rsidRPr="007151A0" w:rsidRDefault="00D50E4A" w:rsidP="00914674">
            <w:pPr>
              <w:pStyle w:val="TAL"/>
              <w:rPr>
                <w:lang w:eastAsia="ko-KR"/>
              </w:rPr>
            </w:pPr>
          </w:p>
        </w:tc>
      </w:tr>
      <w:tr w:rsidR="00D50E4A"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D50E4A" w:rsidRPr="007151A0" w:rsidRDefault="00D50E4A" w:rsidP="00914674">
            <w:pPr>
              <w:pStyle w:val="TAL"/>
              <w:rPr>
                <w:lang w:eastAsia="ko-KR"/>
              </w:rPr>
            </w:pPr>
            <w:r w:rsidRPr="007151A0">
              <w:t>4106 (ORIGINATOR_HAS_NOT_REGISTERED)</w:t>
            </w:r>
          </w:p>
        </w:tc>
        <w:tc>
          <w:tcPr>
            <w:tcW w:w="3076" w:type="dxa"/>
            <w:vMerge/>
            <w:shd w:val="clear" w:color="auto" w:fill="auto"/>
          </w:tcPr>
          <w:p w14:paraId="76B4BF33" w14:textId="77777777" w:rsidR="00D50E4A" w:rsidRPr="007151A0" w:rsidRDefault="00D50E4A" w:rsidP="00914674">
            <w:pPr>
              <w:pStyle w:val="TAL"/>
              <w:rPr>
                <w:lang w:eastAsia="ko-KR"/>
              </w:rPr>
            </w:pPr>
          </w:p>
        </w:tc>
      </w:tr>
      <w:tr w:rsidR="00D50E4A"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D50E4A" w:rsidRPr="007151A0" w:rsidRDefault="00D50E4A" w:rsidP="00914674">
            <w:pPr>
              <w:pStyle w:val="TAL"/>
              <w:rPr>
                <w:lang w:eastAsia="ko-KR"/>
              </w:rPr>
            </w:pPr>
            <w:r w:rsidRPr="007151A0">
              <w:t>4107 (SECURITY_ASSOCIATION_REQUIRED)</w:t>
            </w:r>
          </w:p>
        </w:tc>
        <w:tc>
          <w:tcPr>
            <w:tcW w:w="3076" w:type="dxa"/>
            <w:vMerge/>
            <w:shd w:val="clear" w:color="auto" w:fill="auto"/>
          </w:tcPr>
          <w:p w14:paraId="559E39DE" w14:textId="77777777" w:rsidR="00D50E4A" w:rsidRPr="007151A0" w:rsidRDefault="00D50E4A" w:rsidP="00914674">
            <w:pPr>
              <w:pStyle w:val="TAL"/>
              <w:rPr>
                <w:lang w:eastAsia="ko-KR"/>
              </w:rPr>
            </w:pPr>
          </w:p>
        </w:tc>
      </w:tr>
      <w:tr w:rsidR="00D50E4A"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D50E4A" w:rsidRPr="007151A0" w:rsidRDefault="00D50E4A" w:rsidP="00914674">
            <w:pPr>
              <w:pStyle w:val="TAL"/>
              <w:rPr>
                <w:lang w:eastAsia="ko-KR"/>
              </w:rPr>
            </w:pPr>
            <w:r w:rsidRPr="007151A0">
              <w:t>4108 (INVALID_CHILD_RESOURCE_TYPE)</w:t>
            </w:r>
          </w:p>
        </w:tc>
        <w:tc>
          <w:tcPr>
            <w:tcW w:w="3076" w:type="dxa"/>
            <w:vMerge/>
            <w:shd w:val="clear" w:color="auto" w:fill="auto"/>
          </w:tcPr>
          <w:p w14:paraId="5A64838E" w14:textId="77777777" w:rsidR="00D50E4A" w:rsidRPr="007151A0" w:rsidRDefault="00D50E4A" w:rsidP="00914674">
            <w:pPr>
              <w:pStyle w:val="TAL"/>
              <w:rPr>
                <w:lang w:eastAsia="ko-KR"/>
              </w:rPr>
            </w:pPr>
          </w:p>
        </w:tc>
      </w:tr>
      <w:tr w:rsidR="00D50E4A" w:rsidRPr="007151A0" w14:paraId="2D09DAF3" w14:textId="77777777" w:rsidTr="00347525">
        <w:trPr>
          <w:jc w:val="center"/>
        </w:trPr>
        <w:tc>
          <w:tcPr>
            <w:tcW w:w="5537" w:type="dxa"/>
            <w:tcBorders>
              <w:top w:val="single" w:sz="2" w:space="0" w:color="auto"/>
            </w:tcBorders>
            <w:shd w:val="clear" w:color="auto" w:fill="auto"/>
          </w:tcPr>
          <w:p w14:paraId="748C026D" w14:textId="77777777" w:rsidR="00D50E4A" w:rsidRPr="007151A0" w:rsidRDefault="00D50E4A" w:rsidP="00914674">
            <w:pPr>
              <w:pStyle w:val="TAL"/>
              <w:rPr>
                <w:lang w:eastAsia="ko-KR"/>
              </w:rPr>
            </w:pPr>
            <w:r w:rsidRPr="007151A0">
              <w:t>4109 (NO_MEMBERS)</w:t>
            </w:r>
          </w:p>
        </w:tc>
        <w:tc>
          <w:tcPr>
            <w:tcW w:w="3076" w:type="dxa"/>
            <w:vMerge/>
            <w:shd w:val="clear" w:color="auto" w:fill="auto"/>
          </w:tcPr>
          <w:p w14:paraId="3A461113" w14:textId="77777777" w:rsidR="00D50E4A" w:rsidRPr="007151A0" w:rsidRDefault="00D50E4A" w:rsidP="00914674">
            <w:pPr>
              <w:pStyle w:val="TAL"/>
              <w:rPr>
                <w:lang w:eastAsia="ko-KR"/>
              </w:rPr>
            </w:pPr>
          </w:p>
        </w:tc>
      </w:tr>
      <w:tr w:rsidR="00D50E4A" w:rsidRPr="007151A0" w14:paraId="6CB0FD68" w14:textId="77777777" w:rsidTr="00347525">
        <w:trPr>
          <w:jc w:val="center"/>
        </w:trPr>
        <w:tc>
          <w:tcPr>
            <w:tcW w:w="5537" w:type="dxa"/>
            <w:tcBorders>
              <w:top w:val="single" w:sz="2" w:space="0" w:color="auto"/>
            </w:tcBorders>
            <w:shd w:val="clear" w:color="auto" w:fill="auto"/>
          </w:tcPr>
          <w:p w14:paraId="6E2155F8" w14:textId="77777777" w:rsidR="00D50E4A" w:rsidRPr="007151A0" w:rsidRDefault="00D50E4A"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D50E4A" w:rsidRPr="007151A0" w:rsidRDefault="00D50E4A" w:rsidP="00914674">
            <w:pPr>
              <w:pStyle w:val="TAL"/>
              <w:rPr>
                <w:lang w:eastAsia="ko-KR"/>
              </w:rPr>
            </w:pPr>
          </w:p>
        </w:tc>
      </w:tr>
      <w:tr w:rsidR="00D50E4A" w:rsidRPr="007151A0" w14:paraId="7B66881D" w14:textId="77777777" w:rsidTr="00347525">
        <w:trPr>
          <w:jc w:val="center"/>
        </w:trPr>
        <w:tc>
          <w:tcPr>
            <w:tcW w:w="5537" w:type="dxa"/>
            <w:tcBorders>
              <w:top w:val="single" w:sz="2" w:space="0" w:color="auto"/>
            </w:tcBorders>
            <w:shd w:val="clear" w:color="auto" w:fill="auto"/>
          </w:tcPr>
          <w:p w14:paraId="5CF67312" w14:textId="77777777" w:rsidR="00D50E4A" w:rsidRPr="007151A0" w:rsidRDefault="00D50E4A"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D50E4A" w:rsidRPr="007151A0" w:rsidRDefault="00D50E4A" w:rsidP="00914674">
            <w:pPr>
              <w:pStyle w:val="TAL"/>
              <w:rPr>
                <w:lang w:eastAsia="ko-KR"/>
              </w:rPr>
            </w:pPr>
          </w:p>
        </w:tc>
      </w:tr>
      <w:tr w:rsidR="00D50E4A" w:rsidRPr="007151A0" w14:paraId="2324B9D5" w14:textId="77777777" w:rsidTr="00347525">
        <w:trPr>
          <w:jc w:val="center"/>
        </w:trPr>
        <w:tc>
          <w:tcPr>
            <w:tcW w:w="5537" w:type="dxa"/>
            <w:tcBorders>
              <w:top w:val="single" w:sz="2" w:space="0" w:color="auto"/>
            </w:tcBorders>
            <w:shd w:val="clear" w:color="auto" w:fill="auto"/>
          </w:tcPr>
          <w:p w14:paraId="2780C66F" w14:textId="77777777" w:rsidR="00D50E4A" w:rsidRPr="007151A0" w:rsidRDefault="00D50E4A"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D50E4A" w:rsidRPr="007151A0" w:rsidRDefault="00D50E4A" w:rsidP="00914674">
            <w:pPr>
              <w:pStyle w:val="TAL"/>
              <w:rPr>
                <w:lang w:eastAsia="ko-KR"/>
              </w:rPr>
            </w:pPr>
          </w:p>
        </w:tc>
      </w:tr>
      <w:tr w:rsidR="00D50E4A" w:rsidRPr="007151A0" w14:paraId="7F8BE43B" w14:textId="77777777" w:rsidTr="00347525">
        <w:trPr>
          <w:jc w:val="center"/>
        </w:trPr>
        <w:tc>
          <w:tcPr>
            <w:tcW w:w="5537" w:type="dxa"/>
            <w:tcBorders>
              <w:top w:val="single" w:sz="2" w:space="0" w:color="auto"/>
            </w:tcBorders>
            <w:shd w:val="clear" w:color="auto" w:fill="auto"/>
          </w:tcPr>
          <w:p w14:paraId="52F9E097" w14:textId="77777777" w:rsidR="00D50E4A" w:rsidRPr="007151A0" w:rsidRDefault="00D50E4A"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D50E4A" w:rsidRPr="007151A0" w:rsidRDefault="00D50E4A" w:rsidP="00914674">
            <w:pPr>
              <w:pStyle w:val="TAL"/>
              <w:rPr>
                <w:lang w:eastAsia="ko-KR"/>
              </w:rPr>
            </w:pPr>
          </w:p>
        </w:tc>
      </w:tr>
      <w:tr w:rsidR="00D50E4A" w:rsidRPr="007151A0" w14:paraId="54021896" w14:textId="77777777" w:rsidTr="00347525">
        <w:trPr>
          <w:jc w:val="center"/>
        </w:trPr>
        <w:tc>
          <w:tcPr>
            <w:tcW w:w="5537" w:type="dxa"/>
            <w:tcBorders>
              <w:top w:val="single" w:sz="2" w:space="0" w:color="auto"/>
            </w:tcBorders>
            <w:shd w:val="clear" w:color="auto" w:fill="auto"/>
          </w:tcPr>
          <w:p w14:paraId="34BFB959" w14:textId="77777777" w:rsidR="00D50E4A" w:rsidRPr="007151A0" w:rsidRDefault="00D50E4A"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D50E4A" w:rsidRPr="007151A0" w:rsidRDefault="00D50E4A" w:rsidP="00914674">
            <w:pPr>
              <w:pStyle w:val="TAL"/>
              <w:rPr>
                <w:lang w:eastAsia="ko-KR"/>
              </w:rPr>
            </w:pPr>
          </w:p>
        </w:tc>
      </w:tr>
      <w:tr w:rsidR="00D50E4A" w:rsidRPr="007151A0" w14:paraId="4EFF1186" w14:textId="77777777" w:rsidTr="00347525">
        <w:trPr>
          <w:jc w:val="center"/>
        </w:trPr>
        <w:tc>
          <w:tcPr>
            <w:tcW w:w="5537" w:type="dxa"/>
            <w:shd w:val="clear" w:color="auto" w:fill="auto"/>
            <w:hideMark/>
          </w:tcPr>
          <w:p w14:paraId="6F7616AB" w14:textId="77777777" w:rsidR="00D50E4A" w:rsidRPr="007151A0" w:rsidRDefault="00D50E4A" w:rsidP="00914674">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D50E4A" w:rsidRPr="007151A0" w:rsidRDefault="00D50E4A" w:rsidP="00914674">
            <w:pPr>
              <w:pStyle w:val="TAL"/>
              <w:rPr>
                <w:lang w:eastAsia="ko-KR"/>
              </w:rPr>
            </w:pPr>
            <w:r w:rsidRPr="007151A0">
              <w:rPr>
                <w:lang w:eastAsia="ko-KR"/>
              </w:rPr>
              <w:t>404 (Not Found)</w:t>
            </w:r>
          </w:p>
        </w:tc>
      </w:tr>
      <w:tr w:rsidR="00D50E4A" w:rsidRPr="007151A0" w14:paraId="3C99DCC9" w14:textId="77777777" w:rsidTr="00347525">
        <w:trPr>
          <w:jc w:val="center"/>
        </w:trPr>
        <w:tc>
          <w:tcPr>
            <w:tcW w:w="5537" w:type="dxa"/>
            <w:shd w:val="clear" w:color="auto" w:fill="auto"/>
            <w:hideMark/>
          </w:tcPr>
          <w:p w14:paraId="2A501D3E" w14:textId="77777777" w:rsidR="00D50E4A" w:rsidRPr="007151A0" w:rsidRDefault="00D50E4A" w:rsidP="00914674">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D50E4A" w:rsidRPr="007151A0" w:rsidRDefault="00D50E4A" w:rsidP="00914674">
            <w:pPr>
              <w:pStyle w:val="TAL"/>
              <w:rPr>
                <w:lang w:eastAsia="ko-KR"/>
              </w:rPr>
            </w:pPr>
          </w:p>
        </w:tc>
      </w:tr>
      <w:tr w:rsidR="00D50E4A" w:rsidRPr="007151A0" w14:paraId="58511E21" w14:textId="77777777" w:rsidTr="00347525">
        <w:trPr>
          <w:jc w:val="center"/>
        </w:trPr>
        <w:tc>
          <w:tcPr>
            <w:tcW w:w="5537" w:type="dxa"/>
            <w:shd w:val="clear" w:color="auto" w:fill="auto"/>
            <w:hideMark/>
          </w:tcPr>
          <w:p w14:paraId="75B7E1DC" w14:textId="77777777" w:rsidR="00D50E4A" w:rsidRPr="007151A0" w:rsidRDefault="00D50E4A" w:rsidP="00914674">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D50E4A" w:rsidRPr="007151A0" w:rsidRDefault="00D50E4A" w:rsidP="00914674">
            <w:pPr>
              <w:pStyle w:val="TAL"/>
              <w:rPr>
                <w:lang w:eastAsia="ko-KR"/>
              </w:rPr>
            </w:pPr>
          </w:p>
        </w:tc>
      </w:tr>
      <w:tr w:rsidR="00D50E4A"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D50E4A" w:rsidRPr="007151A0" w:rsidRDefault="00D50E4A" w:rsidP="00914674">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D50E4A" w:rsidRPr="007151A0" w:rsidRDefault="00D50E4A" w:rsidP="00914674">
            <w:pPr>
              <w:pStyle w:val="TAL"/>
              <w:rPr>
                <w:lang w:eastAsia="ko-KR"/>
              </w:rPr>
            </w:pPr>
          </w:p>
        </w:tc>
      </w:tr>
      <w:tr w:rsidR="00D50E4A"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D50E4A" w:rsidRPr="007151A0" w:rsidRDefault="00D50E4A" w:rsidP="00914674">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D50E4A" w:rsidRPr="007151A0" w:rsidRDefault="00D50E4A" w:rsidP="00914674">
            <w:pPr>
              <w:pStyle w:val="TAL"/>
              <w:rPr>
                <w:lang w:eastAsia="ko-KR"/>
              </w:rPr>
            </w:pPr>
            <w:r w:rsidRPr="007151A0">
              <w:rPr>
                <w:lang w:eastAsia="ko-KR"/>
              </w:rPr>
              <w:t>405 (Method Not Allowed)</w:t>
            </w:r>
          </w:p>
        </w:tc>
      </w:tr>
      <w:tr w:rsidR="00D50E4A"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D50E4A" w:rsidRPr="007151A0" w:rsidRDefault="00D50E4A" w:rsidP="00914674">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D50E4A" w:rsidRPr="007151A0" w:rsidRDefault="00D50E4A" w:rsidP="00914674">
            <w:pPr>
              <w:pStyle w:val="TAL"/>
              <w:rPr>
                <w:lang w:eastAsia="ko-KR"/>
              </w:rPr>
            </w:pPr>
            <w:r w:rsidRPr="007151A0">
              <w:rPr>
                <w:lang w:eastAsia="ko-KR"/>
              </w:rPr>
              <w:t>406 (Not Acceptable)</w:t>
            </w:r>
          </w:p>
        </w:tc>
      </w:tr>
      <w:tr w:rsidR="00D50E4A"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D50E4A" w:rsidRPr="007151A0" w:rsidRDefault="00D50E4A" w:rsidP="00914674">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D50E4A" w:rsidRPr="007151A0" w:rsidRDefault="00D50E4A" w:rsidP="00914674">
            <w:pPr>
              <w:pStyle w:val="TAL"/>
              <w:rPr>
                <w:lang w:eastAsia="ko-KR"/>
              </w:rPr>
            </w:pPr>
            <w:r w:rsidRPr="007151A0">
              <w:rPr>
                <w:lang w:eastAsia="ko-KR"/>
              </w:rPr>
              <w:t>408 (Request Timeout)</w:t>
            </w:r>
          </w:p>
        </w:tc>
      </w:tr>
      <w:tr w:rsidR="00D50E4A"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D50E4A" w:rsidRPr="007151A0" w:rsidRDefault="00D50E4A" w:rsidP="00914674">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D50E4A" w:rsidRPr="007151A0" w:rsidRDefault="00D50E4A" w:rsidP="00914674">
            <w:pPr>
              <w:pStyle w:val="TAL"/>
              <w:rPr>
                <w:lang w:eastAsia="ko-KR"/>
              </w:rPr>
            </w:pPr>
            <w:r w:rsidRPr="007151A0">
              <w:rPr>
                <w:lang w:eastAsia="ko-KR"/>
              </w:rPr>
              <w:t>409 (Conflict)</w:t>
            </w:r>
          </w:p>
        </w:tc>
      </w:tr>
      <w:tr w:rsidR="00D50E4A" w:rsidRPr="007151A0" w14:paraId="7499E1C6" w14:textId="77777777" w:rsidTr="00347525">
        <w:trPr>
          <w:jc w:val="center"/>
        </w:trPr>
        <w:tc>
          <w:tcPr>
            <w:tcW w:w="5537" w:type="dxa"/>
            <w:shd w:val="clear" w:color="auto" w:fill="auto"/>
            <w:hideMark/>
          </w:tcPr>
          <w:p w14:paraId="76E585E2" w14:textId="77777777" w:rsidR="00D50E4A" w:rsidRPr="007151A0" w:rsidRDefault="00D50E4A" w:rsidP="00914674">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D50E4A" w:rsidRPr="007151A0" w:rsidRDefault="00D50E4A" w:rsidP="00914674">
            <w:pPr>
              <w:pStyle w:val="TAL"/>
              <w:rPr>
                <w:lang w:eastAsia="ko-KR"/>
              </w:rPr>
            </w:pPr>
          </w:p>
        </w:tc>
      </w:tr>
      <w:tr w:rsidR="00D50E4A" w:rsidRPr="007151A0" w14:paraId="0BCD7139" w14:textId="77777777" w:rsidTr="00347525">
        <w:trPr>
          <w:jc w:val="center"/>
        </w:trPr>
        <w:tc>
          <w:tcPr>
            <w:tcW w:w="5537" w:type="dxa"/>
            <w:shd w:val="clear" w:color="auto" w:fill="auto"/>
            <w:hideMark/>
          </w:tcPr>
          <w:p w14:paraId="4E775294" w14:textId="77777777" w:rsidR="00D50E4A" w:rsidRPr="007151A0" w:rsidRDefault="00D50E4A" w:rsidP="00914674">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D50E4A" w:rsidRPr="007151A0" w:rsidRDefault="00D50E4A" w:rsidP="00914674">
            <w:pPr>
              <w:pStyle w:val="TAL"/>
              <w:rPr>
                <w:lang w:eastAsia="ko-KR"/>
              </w:rPr>
            </w:pPr>
            <w:r w:rsidRPr="007151A0">
              <w:rPr>
                <w:lang w:eastAsia="ko-KR"/>
              </w:rPr>
              <w:t>500 (Internal Server Error)</w:t>
            </w:r>
          </w:p>
        </w:tc>
      </w:tr>
      <w:tr w:rsidR="00D50E4A" w:rsidRPr="007151A0" w14:paraId="373E4562" w14:textId="77777777" w:rsidTr="00347525">
        <w:trPr>
          <w:jc w:val="center"/>
        </w:trPr>
        <w:tc>
          <w:tcPr>
            <w:tcW w:w="5537" w:type="dxa"/>
            <w:shd w:val="clear" w:color="auto" w:fill="auto"/>
            <w:hideMark/>
          </w:tcPr>
          <w:p w14:paraId="637D6003" w14:textId="77777777" w:rsidR="00D50E4A" w:rsidRPr="007151A0" w:rsidRDefault="00D50E4A" w:rsidP="00914674">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D50E4A" w:rsidRPr="007151A0" w:rsidRDefault="00D50E4A" w:rsidP="00914674">
            <w:pPr>
              <w:pStyle w:val="TAL"/>
              <w:rPr>
                <w:lang w:eastAsia="ko-KR"/>
              </w:rPr>
            </w:pPr>
          </w:p>
        </w:tc>
      </w:tr>
      <w:tr w:rsidR="00D50E4A" w:rsidRPr="007151A0" w14:paraId="238FBB95" w14:textId="77777777" w:rsidTr="00347525">
        <w:trPr>
          <w:jc w:val="center"/>
        </w:trPr>
        <w:tc>
          <w:tcPr>
            <w:tcW w:w="5537" w:type="dxa"/>
            <w:shd w:val="clear" w:color="auto" w:fill="auto"/>
          </w:tcPr>
          <w:p w14:paraId="6AF883E3" w14:textId="77777777" w:rsidR="00D50E4A" w:rsidRPr="007151A0" w:rsidRDefault="00D50E4A" w:rsidP="00914674">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D50E4A" w:rsidRPr="007151A0" w:rsidRDefault="00D50E4A" w:rsidP="00914674">
            <w:pPr>
              <w:pStyle w:val="TAL"/>
              <w:rPr>
                <w:lang w:eastAsia="ko-KR"/>
              </w:rPr>
            </w:pPr>
          </w:p>
        </w:tc>
      </w:tr>
      <w:tr w:rsidR="00D50E4A" w:rsidRPr="007151A0" w14:paraId="03CB90FC" w14:textId="77777777" w:rsidTr="00347525">
        <w:trPr>
          <w:jc w:val="center"/>
        </w:trPr>
        <w:tc>
          <w:tcPr>
            <w:tcW w:w="5537" w:type="dxa"/>
            <w:shd w:val="clear" w:color="auto" w:fill="auto"/>
          </w:tcPr>
          <w:p w14:paraId="5C1C1AA5" w14:textId="77777777" w:rsidR="00D50E4A" w:rsidRPr="007151A0" w:rsidRDefault="00D50E4A" w:rsidP="00914674">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D50E4A" w:rsidRPr="007151A0" w:rsidRDefault="00D50E4A" w:rsidP="00914674">
            <w:pPr>
              <w:pStyle w:val="TAL"/>
              <w:rPr>
                <w:lang w:eastAsia="ko-KR"/>
              </w:rPr>
            </w:pPr>
          </w:p>
        </w:tc>
      </w:tr>
      <w:tr w:rsidR="00D50E4A" w:rsidRPr="007151A0" w14:paraId="2CD6CC80" w14:textId="77777777" w:rsidTr="00347525">
        <w:trPr>
          <w:jc w:val="center"/>
        </w:trPr>
        <w:tc>
          <w:tcPr>
            <w:tcW w:w="5537" w:type="dxa"/>
            <w:shd w:val="clear" w:color="auto" w:fill="auto"/>
          </w:tcPr>
          <w:p w14:paraId="3385D629" w14:textId="77777777" w:rsidR="00D50E4A" w:rsidRPr="007151A0" w:rsidRDefault="00D50E4A" w:rsidP="00914674">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D50E4A" w:rsidRPr="007151A0" w:rsidRDefault="00D50E4A" w:rsidP="00914674">
            <w:pPr>
              <w:pStyle w:val="TAL"/>
              <w:rPr>
                <w:lang w:eastAsia="ko-KR"/>
              </w:rPr>
            </w:pPr>
          </w:p>
        </w:tc>
      </w:tr>
      <w:tr w:rsidR="00D50E4A" w:rsidRPr="007151A0" w14:paraId="3B2268A9" w14:textId="77777777" w:rsidTr="00347525">
        <w:trPr>
          <w:jc w:val="center"/>
        </w:trPr>
        <w:tc>
          <w:tcPr>
            <w:tcW w:w="5537" w:type="dxa"/>
            <w:shd w:val="clear" w:color="auto" w:fill="auto"/>
          </w:tcPr>
          <w:p w14:paraId="477017AD" w14:textId="77777777" w:rsidR="00D50E4A" w:rsidRPr="007151A0" w:rsidRDefault="00D50E4A" w:rsidP="00914674">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D50E4A" w:rsidRPr="007151A0" w:rsidRDefault="00D50E4A" w:rsidP="00914674">
            <w:pPr>
              <w:pStyle w:val="TAL"/>
              <w:rPr>
                <w:lang w:eastAsia="ko-KR"/>
              </w:rPr>
            </w:pPr>
          </w:p>
        </w:tc>
      </w:tr>
      <w:tr w:rsidR="00D50E4A" w:rsidRPr="007151A0" w14:paraId="597D525C" w14:textId="77777777" w:rsidTr="00347525">
        <w:trPr>
          <w:jc w:val="center"/>
        </w:trPr>
        <w:tc>
          <w:tcPr>
            <w:tcW w:w="5537" w:type="dxa"/>
            <w:shd w:val="clear" w:color="auto" w:fill="auto"/>
            <w:hideMark/>
          </w:tcPr>
          <w:p w14:paraId="3215F708" w14:textId="440B75F3" w:rsidR="00D50E4A" w:rsidRPr="007151A0" w:rsidRDefault="00D50E4A" w:rsidP="001221BC">
            <w:pPr>
              <w:pStyle w:val="TAL"/>
              <w:rPr>
                <w:lang w:eastAsia="ko-KR"/>
              </w:rPr>
            </w:pPr>
            <w:r w:rsidRPr="007151A0">
              <w:rPr>
                <w:lang w:eastAsia="ko-KR"/>
              </w:rPr>
              <w:t>6020 (</w:t>
            </w:r>
            <w:r w:rsidR="001221BC">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D50E4A" w:rsidRPr="007151A0" w:rsidRDefault="00D50E4A" w:rsidP="00914674">
            <w:pPr>
              <w:pStyle w:val="TAL"/>
              <w:rPr>
                <w:lang w:eastAsia="ko-KR"/>
              </w:rPr>
            </w:pPr>
          </w:p>
        </w:tc>
      </w:tr>
      <w:tr w:rsidR="00D50E4A" w:rsidRPr="007151A0" w14:paraId="1026534F" w14:textId="77777777" w:rsidTr="00347525">
        <w:trPr>
          <w:jc w:val="center"/>
        </w:trPr>
        <w:tc>
          <w:tcPr>
            <w:tcW w:w="5537" w:type="dxa"/>
            <w:shd w:val="clear" w:color="auto" w:fill="auto"/>
            <w:hideMark/>
          </w:tcPr>
          <w:p w14:paraId="37CD6AA4" w14:textId="06B8CF9C" w:rsidR="00D50E4A" w:rsidRPr="007151A0" w:rsidRDefault="00D50E4A" w:rsidP="001221BC">
            <w:pPr>
              <w:pStyle w:val="TAL"/>
              <w:rPr>
                <w:lang w:eastAsia="ko-KR"/>
              </w:rPr>
            </w:pPr>
            <w:r w:rsidRPr="007151A0">
              <w:rPr>
                <w:lang w:eastAsia="ko-KR"/>
              </w:rPr>
              <w:t>6021 (</w:t>
            </w:r>
            <w:r w:rsidR="001221BC">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D50E4A" w:rsidRPr="007151A0" w:rsidRDefault="00D50E4A" w:rsidP="00914674">
            <w:pPr>
              <w:pStyle w:val="TAL"/>
              <w:rPr>
                <w:lang w:eastAsia="ko-KR"/>
              </w:rPr>
            </w:pPr>
          </w:p>
        </w:tc>
      </w:tr>
      <w:tr w:rsidR="00D50E4A" w:rsidRPr="007151A0" w14:paraId="43562A4F" w14:textId="77777777" w:rsidTr="00347525">
        <w:trPr>
          <w:jc w:val="center"/>
        </w:trPr>
        <w:tc>
          <w:tcPr>
            <w:tcW w:w="5537" w:type="dxa"/>
            <w:shd w:val="clear" w:color="auto" w:fill="auto"/>
            <w:hideMark/>
          </w:tcPr>
          <w:p w14:paraId="2956BED0" w14:textId="77777777" w:rsidR="00D50E4A" w:rsidRPr="007151A0" w:rsidRDefault="00D50E4A" w:rsidP="00914674">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D50E4A" w:rsidRPr="007151A0" w:rsidRDefault="00D50E4A" w:rsidP="00914674">
            <w:pPr>
              <w:pStyle w:val="TAL"/>
              <w:rPr>
                <w:lang w:eastAsia="ko-KR"/>
              </w:rPr>
            </w:pPr>
          </w:p>
        </w:tc>
      </w:tr>
      <w:tr w:rsidR="00D50E4A" w:rsidRPr="007151A0" w14:paraId="0D4B0288" w14:textId="77777777" w:rsidTr="00347525">
        <w:trPr>
          <w:jc w:val="center"/>
        </w:trPr>
        <w:tc>
          <w:tcPr>
            <w:tcW w:w="5537" w:type="dxa"/>
            <w:shd w:val="clear" w:color="auto" w:fill="auto"/>
            <w:hideMark/>
          </w:tcPr>
          <w:p w14:paraId="5BA1DE75" w14:textId="77777777" w:rsidR="00D50E4A" w:rsidRPr="007151A0" w:rsidRDefault="00D50E4A" w:rsidP="00914674">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D50E4A" w:rsidRPr="007151A0" w:rsidRDefault="00D50E4A" w:rsidP="00914674">
            <w:pPr>
              <w:pStyle w:val="TAL"/>
              <w:rPr>
                <w:lang w:eastAsia="ko-KR"/>
              </w:rPr>
            </w:pPr>
          </w:p>
        </w:tc>
      </w:tr>
      <w:tr w:rsidR="00D50E4A" w:rsidRPr="007151A0" w14:paraId="276B35BB" w14:textId="77777777" w:rsidTr="00347525">
        <w:trPr>
          <w:jc w:val="center"/>
        </w:trPr>
        <w:tc>
          <w:tcPr>
            <w:tcW w:w="5537" w:type="dxa"/>
            <w:shd w:val="clear" w:color="auto" w:fill="auto"/>
            <w:hideMark/>
          </w:tcPr>
          <w:p w14:paraId="11ACD208" w14:textId="77777777" w:rsidR="00D50E4A" w:rsidRPr="007151A0" w:rsidRDefault="00D50E4A" w:rsidP="00914674">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D50E4A" w:rsidRPr="007151A0" w:rsidRDefault="00D50E4A" w:rsidP="00914674">
            <w:pPr>
              <w:pStyle w:val="TAL"/>
              <w:rPr>
                <w:lang w:eastAsia="ko-KR"/>
              </w:rPr>
            </w:pPr>
            <w:r w:rsidRPr="007151A0">
              <w:rPr>
                <w:lang w:eastAsia="ko-KR"/>
              </w:rPr>
              <w:t>501 (Not Implemented)</w:t>
            </w:r>
          </w:p>
        </w:tc>
      </w:tr>
      <w:tr w:rsidR="00D50E4A" w:rsidRPr="007151A0" w14:paraId="02A86E4E" w14:textId="77777777" w:rsidTr="00347525">
        <w:trPr>
          <w:jc w:val="center"/>
        </w:trPr>
        <w:tc>
          <w:tcPr>
            <w:tcW w:w="5537" w:type="dxa"/>
            <w:shd w:val="clear" w:color="auto" w:fill="auto"/>
            <w:hideMark/>
          </w:tcPr>
          <w:p w14:paraId="56F8FE88" w14:textId="77777777" w:rsidR="00D50E4A" w:rsidRPr="007151A0" w:rsidRDefault="00D50E4A" w:rsidP="00914674">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D50E4A" w:rsidRPr="007151A0" w:rsidRDefault="00D50E4A" w:rsidP="00914674">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46712275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77E7F9D2" w:rsidR="003C05CD" w:rsidRPr="007151A0" w:rsidRDefault="003C05CD" w:rsidP="005A764B">
      <w:pPr>
        <w:pStyle w:val="30"/>
      </w:pPr>
      <w:bookmarkStart w:id="106" w:name="_Toc408823661"/>
      <w:bookmarkStart w:id="107" w:name="_Toc467122759"/>
      <w:r w:rsidRPr="007151A0">
        <w:t>6.0</w:t>
      </w:r>
      <w:r w:rsidRPr="007151A0">
        <w:tab/>
        <w:t>Introduction</w:t>
      </w:r>
      <w:bookmarkEnd w:id="10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467122760"/>
      <w:r w:rsidRPr="007151A0">
        <w:rPr>
          <w:rFonts w:hint="eastAsia"/>
        </w:rPr>
        <w:lastRenderedPageBreak/>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6ECB4DB2"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application/json</w:t>
      </w:r>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application/json</w:t>
      </w:r>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77777777" w:rsidR="00A87D81" w:rsidRPr="007151A0" w:rsidRDefault="00A87D81" w:rsidP="00914674">
      <w:pPr>
        <w:jc w:val="center"/>
        <w:rPr>
          <w:rFonts w:eastAsia="맑은 고딕"/>
        </w:rPr>
      </w:pPr>
      <w:r w:rsidRPr="007151A0">
        <w:t xml:space="preserve">Content-Type: </w:t>
      </w:r>
      <w:r w:rsidRPr="007151A0">
        <w:rPr>
          <w:rFonts w:hint="eastAsia"/>
          <w:lang w:eastAsia="ko-KR"/>
        </w:rPr>
        <w:t>application/</w:t>
      </w:r>
      <w:r w:rsidRPr="007151A0">
        <w:rPr>
          <w:lang w:eastAsia="ja-JP"/>
        </w:rPr>
        <w:t>vnd.onem2m-res+xml;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HTTP response messages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맑은 고딕" w:hint="eastAsia"/>
          <w:lang w:eastAsia="ko-KR"/>
        </w:rPr>
        <w:t xml:space="preserve">. </w:t>
      </w:r>
      <w:r w:rsidR="00E95BDB" w:rsidRPr="007151A0">
        <w:rPr>
          <w:rFonts w:hint="eastAsia"/>
          <w:lang w:eastAsia="ko-KR"/>
        </w:rPr>
        <w:t>The URI shall be retrieved from</w:t>
      </w:r>
      <w:r w:rsidR="00A87D81" w:rsidRPr="007151A0">
        <w:rPr>
          <w:rFonts w:eastAsia="맑은 고딕" w:hint="eastAsia"/>
          <w:lang w:eastAsia="ko-KR"/>
        </w:rPr>
        <w:t xml:space="preserve"> the</w:t>
      </w:r>
      <w:r w:rsidR="00E95BDB" w:rsidRPr="007151A0">
        <w:rPr>
          <w:rFonts w:hint="eastAsia"/>
          <w:lang w:eastAsia="ko-KR"/>
        </w:rPr>
        <w:t xml:space="preserve"> </w:t>
      </w:r>
      <w:r w:rsidR="00E95BDB" w:rsidRPr="007151A0">
        <w:rPr>
          <w:rFonts w:eastAsia="맑은 고딕"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맑은 고딕"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46712276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2"/>
      <w:bookmarkEnd w:id="123"/>
      <w:bookmarkEnd w:id="124"/>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lastRenderedPageBreak/>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467122766"/>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58476BF5" w14:textId="77777777" w:rsidR="0066483E" w:rsidRPr="007151A0" w:rsidRDefault="0066483E" w:rsidP="0066483E">
      <w:pPr>
        <w:rPr>
          <w:rFonts w:eastAsia="맑은 고딕"/>
          <w:lang w:eastAsia="ko-KR"/>
        </w:rPr>
      </w:pPr>
      <w:r w:rsidRPr="007151A0">
        <w:rPr>
          <w:rFonts w:eastAsia="맑은 고딕"/>
          <w:lang w:eastAsia="ko-KR"/>
        </w:rPr>
        <w:lastRenderedPageBreak/>
        <w:t xml:space="preserve">The X-M2M-Origin header value shall be </w:t>
      </w:r>
      <w:r w:rsidR="00FF274E" w:rsidRPr="007151A0">
        <w:rPr>
          <w:rFonts w:eastAsia="맑은 고딕" w:hint="eastAsia"/>
          <w:lang w:eastAsia="ko-KR"/>
        </w:rPr>
        <w:t>assigned</w:t>
      </w:r>
      <w:r w:rsidR="00FF274E" w:rsidRPr="007151A0">
        <w:rPr>
          <w:rFonts w:eastAsia="맑은 고딕"/>
          <w:lang w:eastAsia="ko-KR"/>
        </w:rPr>
        <w:t xml:space="preserve"> </w:t>
      </w:r>
      <w:r w:rsidRPr="007151A0">
        <w:rPr>
          <w:rFonts w:eastAsia="맑은 고딕"/>
          <w:lang w:eastAsia="ko-KR"/>
        </w:rPr>
        <w:t xml:space="preserve">by the </w:t>
      </w:r>
      <w:r w:rsidR="00FF274E" w:rsidRPr="007151A0">
        <w:rPr>
          <w:rFonts w:eastAsia="맑은 고딕" w:hint="eastAsia"/>
          <w:lang w:eastAsia="ko-KR"/>
        </w:rPr>
        <w:t xml:space="preserve">Originator </w:t>
      </w:r>
      <w:r w:rsidRPr="007151A0">
        <w:rPr>
          <w:rFonts w:eastAsia="맑은 고딕"/>
          <w:lang w:eastAsia="ko-KR"/>
        </w:rPr>
        <w:t>of the request (e.g. AE or CSE).</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46712276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467122768"/>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467122769"/>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467122770"/>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7777777"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467122773"/>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467122774"/>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467122777"/>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lastRenderedPageBreak/>
        <w:t>The format of the X-M2M-ATI header shall b</w:t>
      </w:r>
      <w:r w:rsidR="00040174" w:rsidRPr="007151A0">
        <w:t xml:space="preserve">e represented as a sequence of </w:t>
      </w:r>
      <w:r w:rsidRPr="007151A0">
        <w:t xml:space="preserve">lti-value:tkid-value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467122778"/>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rPr>
          <w:rFonts w:hint="eastAsia"/>
        </w:rPr>
      </w:pPr>
      <w:bookmarkStart w:id="156" w:name="_Toc399484798"/>
      <w:bookmarkStart w:id="157" w:name="_Toc408823675"/>
      <w:bookmarkStart w:id="158" w:name="_Toc457223611"/>
      <w:bookmarkStart w:id="159" w:name="_Toc467122779"/>
      <w:r>
        <w:rPr>
          <w:rFonts w:hint="eastAsia"/>
        </w:rPr>
        <w:t>6.4.20</w:t>
      </w:r>
      <w:r>
        <w:rPr>
          <w:rFonts w:hint="eastAsia"/>
        </w:rPr>
        <w:tab/>
      </w:r>
      <w:r>
        <w:t>X-M2M-</w:t>
      </w:r>
      <w:r>
        <w:rPr>
          <w:rFonts w:hint="eastAsia"/>
        </w:rPr>
        <w:t>CTS</w:t>
      </w:r>
      <w:bookmarkEnd w:id="159"/>
    </w:p>
    <w:p w14:paraId="03130C2C" w14:textId="77777777" w:rsidR="001221BC" w:rsidRPr="00C23441" w:rsidRDefault="001221BC" w:rsidP="001221BC">
      <w:pPr>
        <w:rPr>
          <w:rFonts w:eastAsia="맑은 고딕" w:hint="eastAsia"/>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rFonts w:hint="eastAsia"/>
          <w:lang w:eastAsia="ko-KR"/>
        </w:rPr>
      </w:pPr>
      <w:bookmarkStart w:id="160" w:name="_Toc46712278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Pr="00C47D86" w:rsidRDefault="001221BC" w:rsidP="001221BC">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8CBA9C1" w14:textId="77777777" w:rsidR="002D4B0E" w:rsidRPr="007151A0" w:rsidRDefault="002D4B0E" w:rsidP="00FE5635">
      <w:pPr>
        <w:pStyle w:val="2"/>
        <w:rPr>
          <w:lang w:eastAsia="ko-KR"/>
        </w:rPr>
      </w:pPr>
      <w:bookmarkStart w:id="161" w:name="_Toc467122781"/>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1"/>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2" w:name="_Toc408823676"/>
      <w:bookmarkStart w:id="163" w:name="_Toc457223612"/>
      <w:bookmarkStart w:id="164" w:name="_Toc467122782"/>
      <w:r w:rsidRPr="007151A0">
        <w:rPr>
          <w:lang w:eastAsia="ko-KR"/>
        </w:rPr>
        <w:t>6.6</w:t>
      </w:r>
      <w:r w:rsidRPr="007151A0">
        <w:rPr>
          <w:lang w:eastAsia="ko-KR"/>
        </w:rPr>
        <w:tab/>
        <w:t>Message Routing</w:t>
      </w:r>
      <w:bookmarkEnd w:id="162"/>
      <w:bookmarkEnd w:id="163"/>
      <w:bookmarkEnd w:id="164"/>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5" w:name="_Toc399484799"/>
      <w:bookmarkStart w:id="166" w:name="_Toc408823677"/>
      <w:bookmarkStart w:id="167" w:name="_Toc457223613"/>
      <w:bookmarkStart w:id="168" w:name="_Toc467122783"/>
      <w:r w:rsidRPr="007151A0">
        <w:rPr>
          <w:rFonts w:hint="eastAsia"/>
          <w:lang w:eastAsia="ko-KR"/>
        </w:rPr>
        <w:t>7</w:t>
      </w:r>
      <w:r w:rsidR="0016741B" w:rsidRPr="007151A0">
        <w:tab/>
      </w:r>
      <w:r w:rsidR="0016741B" w:rsidRPr="007151A0">
        <w:rPr>
          <w:rFonts w:eastAsia="MS Mincho" w:hint="eastAsia"/>
          <w:lang w:eastAsia="ja-JP"/>
        </w:rPr>
        <w:t>Security Consideration</w:t>
      </w:r>
      <w:bookmarkEnd w:id="165"/>
      <w:bookmarkEnd w:id="166"/>
      <w:bookmarkEnd w:id="167"/>
      <w:bookmarkEnd w:id="168"/>
    </w:p>
    <w:p w14:paraId="6F481D64" w14:textId="77777777" w:rsidR="007B59E8" w:rsidRPr="007151A0" w:rsidRDefault="007B59E8" w:rsidP="00FE5635">
      <w:pPr>
        <w:pStyle w:val="2"/>
      </w:pPr>
      <w:bookmarkStart w:id="169" w:name="_Toc408823678"/>
      <w:bookmarkStart w:id="170" w:name="_Toc457223614"/>
      <w:bookmarkStart w:id="171" w:name="_Toc467122784"/>
      <w:r w:rsidRPr="007151A0">
        <w:rPr>
          <w:rFonts w:hint="eastAsia"/>
          <w:lang w:eastAsia="ko-KR"/>
        </w:rPr>
        <w:t>7.1</w:t>
      </w:r>
      <w:r w:rsidRPr="007151A0">
        <w:tab/>
        <w:t>Authentication on HTTP Request</w:t>
      </w:r>
      <w:r w:rsidRPr="007151A0">
        <w:rPr>
          <w:rFonts w:hint="eastAsia"/>
        </w:rPr>
        <w:t xml:space="preserve"> Message</w:t>
      </w:r>
      <w:bookmarkEnd w:id="169"/>
      <w:bookmarkEnd w:id="170"/>
      <w:bookmarkEnd w:id="171"/>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맑은 고딕"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2" w:name="_Toc408823679"/>
      <w:bookmarkStart w:id="173" w:name="_Toc457223615"/>
      <w:bookmarkStart w:id="174" w:name="_Toc467122785"/>
      <w:r w:rsidRPr="007151A0">
        <w:rPr>
          <w:rFonts w:hint="eastAsia"/>
          <w:lang w:eastAsia="ko-KR"/>
        </w:rPr>
        <w:t>7.2</w:t>
      </w:r>
      <w:r w:rsidRPr="007151A0">
        <w:tab/>
      </w:r>
      <w:r w:rsidRPr="007151A0">
        <w:rPr>
          <w:rFonts w:hint="eastAsia"/>
          <w:lang w:eastAsia="ko-KR"/>
        </w:rPr>
        <w:t>Transport Layer Security</w:t>
      </w:r>
      <w:bookmarkEnd w:id="172"/>
      <w:bookmarkEnd w:id="173"/>
      <w:bookmarkEnd w:id="174"/>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5" w:name="_Toc408823680"/>
      <w:bookmarkStart w:id="176" w:name="_Toc457223616"/>
      <w:bookmarkStart w:id="177" w:name="_Toc4671227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5"/>
      <w:bookmarkEnd w:id="176"/>
      <w:bookmarkEnd w:id="177"/>
    </w:p>
    <w:p w14:paraId="3606054F" w14:textId="77777777" w:rsidR="007B59E8" w:rsidRPr="007151A0" w:rsidRDefault="007B59E8" w:rsidP="00FE5635">
      <w:pPr>
        <w:pStyle w:val="1"/>
        <w:rPr>
          <w:lang w:eastAsia="ko-KR"/>
        </w:rPr>
      </w:pPr>
      <w:bookmarkStart w:id="178" w:name="_Toc408823681"/>
      <w:bookmarkStart w:id="179" w:name="_Toc457223617"/>
      <w:bookmarkStart w:id="180"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178"/>
      <w:bookmarkEnd w:id="179"/>
      <w:bookmarkEnd w:id="180"/>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CSE1</w:t>
      </w:r>
      <w:r w:rsidRPr="007151A0">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cont1</w:t>
      </w:r>
      <w:r w:rsidRPr="007151A0">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77777777" w:rsidR="007B59E8" w:rsidRPr="007151A0" w:rsidRDefault="00596755" w:rsidP="001A1015">
      <w:pPr>
        <w:pStyle w:val="FL"/>
        <w:rPr>
          <w:lang w:eastAsia="ko-KR"/>
        </w:rPr>
      </w:pPr>
      <w:r w:rsidRPr="007151A0">
        <w:object w:dxaOrig="7176" w:dyaOrig="7115" w14:anchorId="7D2C1871">
          <v:shape id="_x0000_i1026" type="#_x0000_t75" style="width:358.6pt;height:355.4pt" o:ole="">
            <v:imagedata r:id="rId13" o:title=""/>
          </v:shape>
          <o:OLEObject Type="Embed" ProgID="Visio.Drawing.11" ShapeID="_x0000_i1026" DrawAspect="Content" ObjectID="_1540864816" r:id="rId14"/>
        </w:object>
      </w:r>
    </w:p>
    <w:p w14:paraId="765875F4" w14:textId="77777777"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1" w:name="_Toc408823682"/>
      <w:bookmarkStart w:id="182" w:name="_Toc457223618"/>
      <w:bookmarkStart w:id="183"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1"/>
      <w:bookmarkEnd w:id="182"/>
      <w:bookmarkEnd w:id="183"/>
    </w:p>
    <w:p w14:paraId="5A8352BD" w14:textId="77777777" w:rsidR="007B59E8" w:rsidRPr="007151A0" w:rsidRDefault="007B59E8" w:rsidP="001A1015">
      <w:pPr>
        <w:pStyle w:val="1"/>
      </w:pPr>
      <w:bookmarkStart w:id="184" w:name="_Toc408823683"/>
      <w:bookmarkStart w:id="185" w:name="_Toc457223619"/>
      <w:bookmarkStart w:id="186" w:name="_Toc467122789"/>
      <w:r w:rsidRPr="007151A0">
        <w:rPr>
          <w:rFonts w:hint="eastAsia"/>
          <w:lang w:eastAsia="ko-KR"/>
        </w:rPr>
        <w:t>B.1</w:t>
      </w:r>
      <w:r w:rsidRPr="007151A0">
        <w:tab/>
        <w:t>Notification using WebSocket</w:t>
      </w:r>
      <w:bookmarkEnd w:id="184"/>
      <w:bookmarkEnd w:id="185"/>
      <w:bookmarkEnd w:id="186"/>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87" w:name="_Toc300919400"/>
      <w:bookmarkStart w:id="188" w:name="_Toc399484802"/>
      <w:r w:rsidRPr="007151A0">
        <w:rPr>
          <w:rStyle w:val="Guidance"/>
          <w:color w:val="auto"/>
          <w:sz w:val="36"/>
        </w:rPr>
        <w:br w:type="page"/>
      </w:r>
      <w:bookmarkStart w:id="189" w:name="_Toc408823684"/>
      <w:bookmarkStart w:id="190" w:name="_Toc457223620"/>
      <w:bookmarkStart w:id="191" w:name="_Toc467122790"/>
      <w:r w:rsidR="00BB6418" w:rsidRPr="007151A0">
        <w:lastRenderedPageBreak/>
        <w:t>History</w:t>
      </w:r>
      <w:bookmarkEnd w:id="187"/>
      <w:bookmarkEnd w:id="188"/>
      <w:bookmarkEnd w:id="189"/>
      <w:bookmarkEnd w:id="190"/>
      <w:bookmarkEnd w:id="191"/>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hint="eastAsia"/>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rFonts w:hint="eastAsia"/>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hint="eastAsia"/>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hint="eastAsia"/>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hint="eastAsia"/>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hint="eastAsia"/>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hint="eastAsia"/>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hint="eastAsia"/>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hint="eastAsia"/>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hint="eastAsia"/>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hint="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bl>
    <w:p w14:paraId="5ABC7840" w14:textId="77777777" w:rsidR="00861FC5" w:rsidRPr="003C68E5" w:rsidRDefault="00861FC5" w:rsidP="00861FC5">
      <w:pPr>
        <w:rPr>
          <w:rFonts w:hint="eastAsia"/>
          <w:lang w:eastAsia="ko-KR"/>
        </w:rPr>
      </w:pPr>
    </w:p>
    <w:p w14:paraId="6F534639" w14:textId="77777777" w:rsidR="00147924" w:rsidRPr="00861FC5" w:rsidRDefault="00147924" w:rsidP="001A1015">
      <w:pPr>
        <w:rPr>
          <w:lang w:eastAsia="ko-KR"/>
        </w:rPr>
      </w:pPr>
    </w:p>
    <w:sectPr w:rsidR="00147924" w:rsidRPr="00861FC5" w:rsidSect="00070918">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3AAF2" w14:textId="77777777" w:rsidR="00DB69BD" w:rsidRDefault="00DB69BD">
      <w:r>
        <w:separator/>
      </w:r>
    </w:p>
  </w:endnote>
  <w:endnote w:type="continuationSeparator" w:id="0">
    <w:p w14:paraId="307FCF45" w14:textId="77777777" w:rsidR="00DB69BD" w:rsidRDefault="00DB6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바탕체">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7D31B1C3"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347525">
      <w:t>1</w:t>
    </w:r>
    <w:r>
      <w:fldChar w:fldCharType="end"/>
    </w:r>
    <w:r>
      <w:t xml:space="preserve"> of </w:t>
    </w:r>
    <w:fldSimple w:instr=" NUMPAGES   \* MERGEFORMAT ">
      <w:r w:rsidR="00347525">
        <w:t>22</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F02AC" w14:textId="77777777" w:rsidR="00DB69BD" w:rsidRDefault="00DB69BD">
      <w:r>
        <w:separator/>
      </w:r>
    </w:p>
  </w:footnote>
  <w:footnote w:type="continuationSeparator" w:id="0">
    <w:p w14:paraId="159A915F" w14:textId="77777777" w:rsidR="00DB69BD" w:rsidRDefault="00DB69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9D5"/>
    <w:rsid w:val="003C05CD"/>
    <w:rsid w:val="003C4DC4"/>
    <w:rsid w:val="003C68E5"/>
    <w:rsid w:val="003D6202"/>
    <w:rsid w:val="003E625F"/>
    <w:rsid w:val="003F3A7B"/>
    <w:rsid w:val="003F7B3D"/>
    <w:rsid w:val="00422E57"/>
    <w:rsid w:val="00424964"/>
    <w:rsid w:val="004258E0"/>
    <w:rsid w:val="00426E0B"/>
    <w:rsid w:val="00436775"/>
    <w:rsid w:val="00436F9A"/>
    <w:rsid w:val="0044162C"/>
    <w:rsid w:val="004416AE"/>
    <w:rsid w:val="00445794"/>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D2C8E"/>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F1AC8-7815-4A59-B504-2F44A0339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22</Pages>
  <Words>6200</Words>
  <Characters>35340</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41458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3</cp:revision>
  <cp:lastPrinted>2016-08-29T08:22:00Z</cp:lastPrinted>
  <dcterms:created xsi:type="dcterms:W3CDTF">2016-11-16T20:13:00Z</dcterms:created>
  <dcterms:modified xsi:type="dcterms:W3CDTF">2016-11-16T20:13:00Z</dcterms:modified>
</cp:coreProperties>
</file>