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6E03C6AF"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B615C7">
              <w:rPr>
                <w:rFonts w:eastAsia="BatangChe"/>
                <w:sz w:val="22"/>
                <w:szCs w:val="24"/>
              </w:rPr>
              <w:t>10</w:t>
            </w:r>
            <w:r w:rsidR="00130283" w:rsidRPr="00EC37B7">
              <w:rPr>
                <w:rFonts w:eastAsia="BatangChe"/>
                <w:sz w:val="22"/>
                <w:szCs w:val="24"/>
              </w:rPr>
              <w:t>.</w:t>
            </w:r>
            <w:r w:rsidR="00B615C7">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21EA24C8"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r w:rsidR="00B615C7">
              <w:rPr>
                <w:rFonts w:eastAsia="BatangChe"/>
                <w:sz w:val="22"/>
                <w:szCs w:val="24"/>
              </w:rPr>
              <w:t>ly</w:t>
            </w:r>
            <w:r w:rsidR="00451AAB">
              <w:rPr>
                <w:rFonts w:eastAsia="BatangChe"/>
                <w:sz w:val="22"/>
                <w:szCs w:val="24"/>
              </w:rPr>
              <w:t>-</w:t>
            </w:r>
            <w:r w:rsidR="004768C0">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323BA8C" w14:textId="74424EDF" w:rsidR="008D4F00"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8D4F00">
        <w:t>1</w:t>
      </w:r>
      <w:r w:rsidR="008D4F00">
        <w:tab/>
        <w:t>Scope</w:t>
      </w:r>
      <w:r w:rsidR="008D4F00">
        <w:tab/>
      </w:r>
      <w:r w:rsidR="008D4F00">
        <w:fldChar w:fldCharType="begin"/>
      </w:r>
      <w:r w:rsidR="008D4F00">
        <w:instrText xml:space="preserve"> PAGEREF _Toc489042902 \h </w:instrText>
      </w:r>
      <w:r w:rsidR="008D4F00">
        <w:fldChar w:fldCharType="separate"/>
      </w:r>
      <w:r w:rsidR="00597D3F">
        <w:t>11</w:t>
      </w:r>
      <w:r w:rsidR="008D4F00">
        <w:fldChar w:fldCharType="end"/>
      </w:r>
    </w:p>
    <w:p w14:paraId="2CB855C4" w14:textId="4C6ACD73" w:rsidR="008D4F00" w:rsidRDefault="008D4F00">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_Toc489042903 \h </w:instrText>
      </w:r>
      <w:r>
        <w:fldChar w:fldCharType="separate"/>
      </w:r>
      <w:r w:rsidR="00597D3F">
        <w:t>11</w:t>
      </w:r>
      <w:r>
        <w:fldChar w:fldCharType="end"/>
      </w:r>
    </w:p>
    <w:p w14:paraId="36BF0FED" w14:textId="37C03C71" w:rsidR="008D4F00" w:rsidRDefault="008D4F00">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_Toc489042904 \h </w:instrText>
      </w:r>
      <w:r>
        <w:fldChar w:fldCharType="separate"/>
      </w:r>
      <w:r w:rsidR="00597D3F">
        <w:t>11</w:t>
      </w:r>
      <w:r>
        <w:fldChar w:fldCharType="end"/>
      </w:r>
    </w:p>
    <w:p w14:paraId="5AD2DB20" w14:textId="578F9921" w:rsidR="008D4F00" w:rsidRDefault="008D4F00">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_Toc489042905 \h </w:instrText>
      </w:r>
      <w:r>
        <w:fldChar w:fldCharType="separate"/>
      </w:r>
      <w:r w:rsidR="00597D3F">
        <w:t>13</w:t>
      </w:r>
      <w:r>
        <w:fldChar w:fldCharType="end"/>
      </w:r>
    </w:p>
    <w:p w14:paraId="662D4745" w14:textId="7EB31F9C" w:rsidR="008D4F00" w:rsidRDefault="008D4F00">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_Toc489042906 \h </w:instrText>
      </w:r>
      <w:r>
        <w:fldChar w:fldCharType="separate"/>
      </w:r>
      <w:r w:rsidR="00597D3F">
        <w:t>14</w:t>
      </w:r>
      <w:r>
        <w:fldChar w:fldCharType="end"/>
      </w:r>
    </w:p>
    <w:p w14:paraId="72140A70" w14:textId="33B921C0" w:rsidR="008D4F00" w:rsidRDefault="008D4F00">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_Toc489042907 \h </w:instrText>
      </w:r>
      <w:r>
        <w:fldChar w:fldCharType="separate"/>
      </w:r>
      <w:r w:rsidR="00597D3F">
        <w:t>14</w:t>
      </w:r>
      <w:r>
        <w:fldChar w:fldCharType="end"/>
      </w:r>
    </w:p>
    <w:p w14:paraId="05E16BDE" w14:textId="0F6340BB" w:rsidR="008D4F00" w:rsidRDefault="008D4F00">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_Toc489042908 \h </w:instrText>
      </w:r>
      <w:r>
        <w:fldChar w:fldCharType="separate"/>
      </w:r>
      <w:r w:rsidR="00597D3F">
        <w:t>19</w:t>
      </w:r>
      <w:r>
        <w:fldChar w:fldCharType="end"/>
      </w:r>
    </w:p>
    <w:p w14:paraId="33F3DCD2" w14:textId="1E79EF1B" w:rsidR="008D4F00" w:rsidRDefault="008D4F00">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_Toc489042909 \h </w:instrText>
      </w:r>
      <w:r>
        <w:fldChar w:fldCharType="separate"/>
      </w:r>
      <w:r w:rsidR="00597D3F">
        <w:t>19</w:t>
      </w:r>
      <w:r>
        <w:fldChar w:fldCharType="end"/>
      </w:r>
    </w:p>
    <w:p w14:paraId="2D6B2E78" w14:textId="31D63F43" w:rsidR="008D4F00" w:rsidRDefault="008D4F00">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_Toc489042910 \h </w:instrText>
      </w:r>
      <w:r>
        <w:fldChar w:fldCharType="separate"/>
      </w:r>
      <w:r w:rsidR="00597D3F">
        <w:t>21</w:t>
      </w:r>
      <w:r>
        <w:fldChar w:fldCharType="end"/>
      </w:r>
    </w:p>
    <w:p w14:paraId="03E284B1" w14:textId="22A1734E" w:rsidR="008D4F00" w:rsidRDefault="008D4F00">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_Toc489042911 \h </w:instrText>
      </w:r>
      <w:r>
        <w:fldChar w:fldCharType="separate"/>
      </w:r>
      <w:r w:rsidR="00597D3F">
        <w:t>21</w:t>
      </w:r>
      <w:r>
        <w:fldChar w:fldCharType="end"/>
      </w:r>
    </w:p>
    <w:p w14:paraId="24093EA3" w14:textId="43FF383C" w:rsidR="008D4F00" w:rsidRDefault="008D4F00">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_Toc489042912 \h </w:instrText>
      </w:r>
      <w:r>
        <w:fldChar w:fldCharType="separate"/>
      </w:r>
      <w:r w:rsidR="00597D3F">
        <w:t>21</w:t>
      </w:r>
      <w:r>
        <w:fldChar w:fldCharType="end"/>
      </w:r>
    </w:p>
    <w:p w14:paraId="11B4BFDF" w14:textId="46BF3D23"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5.1.0</w:t>
      </w:r>
      <w:r w:rsidRPr="00A02529">
        <w:rPr>
          <w:rFonts w:eastAsia="SimSun"/>
          <w:lang w:eastAsia="zh-CN"/>
        </w:rPr>
        <w:tab/>
        <w:t>Introduction</w:t>
      </w:r>
      <w:r>
        <w:tab/>
      </w:r>
      <w:r>
        <w:fldChar w:fldCharType="begin"/>
      </w:r>
      <w:r>
        <w:instrText xml:space="preserve"> PAGEREF _Toc489042913 \h </w:instrText>
      </w:r>
      <w:r>
        <w:fldChar w:fldCharType="separate"/>
      </w:r>
      <w:r w:rsidR="00597D3F">
        <w:t>21</w:t>
      </w:r>
      <w:r>
        <w:fldChar w:fldCharType="end"/>
      </w:r>
    </w:p>
    <w:p w14:paraId="5E317A85" w14:textId="61604024"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w:t>
      </w:r>
      <w:r w:rsidRPr="00A02529">
        <w:rPr>
          <w:rFonts w:eastAsia="SimSun"/>
        </w:rPr>
        <w:t>.1.1</w:t>
      </w:r>
      <w:r w:rsidRPr="00A02529">
        <w:rPr>
          <w:rFonts w:eastAsia="SimSun"/>
        </w:rPr>
        <w:tab/>
      </w:r>
      <w:r w:rsidRPr="00A02529">
        <w:rPr>
          <w:rFonts w:eastAsia="SimSun"/>
          <w:lang w:eastAsia="zh-CN"/>
        </w:rPr>
        <w:t>Identification and Authentication</w:t>
      </w:r>
      <w:r>
        <w:tab/>
      </w:r>
      <w:r>
        <w:fldChar w:fldCharType="begin"/>
      </w:r>
      <w:r>
        <w:instrText xml:space="preserve"> PAGEREF _Toc489042914 \h </w:instrText>
      </w:r>
      <w:r>
        <w:fldChar w:fldCharType="separate"/>
      </w:r>
      <w:r w:rsidR="00597D3F">
        <w:t>23</w:t>
      </w:r>
      <w:r>
        <w:fldChar w:fldCharType="end"/>
      </w:r>
    </w:p>
    <w:p w14:paraId="2B36161C" w14:textId="6D66060B"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w:t>
      </w:r>
      <w:r w:rsidRPr="00A02529">
        <w:rPr>
          <w:rFonts w:eastAsia="SimSun"/>
        </w:rPr>
        <w:t>.1.</w:t>
      </w:r>
      <w:r w:rsidRPr="00A02529">
        <w:rPr>
          <w:rFonts w:eastAsia="SimSun"/>
          <w:lang w:eastAsia="zh-CN"/>
        </w:rPr>
        <w:t>2</w:t>
      </w:r>
      <w:r w:rsidRPr="00A02529">
        <w:rPr>
          <w:rFonts w:eastAsia="SimSun"/>
        </w:rPr>
        <w:tab/>
      </w:r>
      <w:r w:rsidRPr="00A02529">
        <w:rPr>
          <w:rFonts w:eastAsia="SimSun"/>
          <w:lang w:eastAsia="zh-CN"/>
        </w:rPr>
        <w:t>Authorization</w:t>
      </w:r>
      <w:r>
        <w:tab/>
      </w:r>
      <w:r>
        <w:fldChar w:fldCharType="begin"/>
      </w:r>
      <w:r>
        <w:instrText xml:space="preserve"> PAGEREF _Toc489042915 \h </w:instrText>
      </w:r>
      <w:r>
        <w:fldChar w:fldCharType="separate"/>
      </w:r>
      <w:r w:rsidR="00597D3F">
        <w:t>23</w:t>
      </w:r>
      <w:r>
        <w:fldChar w:fldCharType="end"/>
      </w:r>
    </w:p>
    <w:p w14:paraId="54FB0930" w14:textId="4D349E9E" w:rsidR="008D4F00" w:rsidRDefault="008D4F00">
      <w:pPr>
        <w:pStyle w:val="TOC3"/>
        <w:rPr>
          <w:rFonts w:asciiTheme="minorHAnsi" w:eastAsiaTheme="minorEastAsia" w:hAnsiTheme="minorHAnsi" w:cstheme="minorBidi"/>
          <w:sz w:val="22"/>
          <w:szCs w:val="22"/>
          <w:lang w:val="en-US"/>
        </w:rPr>
      </w:pPr>
      <w:r w:rsidRPr="00A02529">
        <w:rPr>
          <w:rFonts w:eastAsia="SimSun"/>
          <w:lang w:eastAsia="zh-CN"/>
        </w:rPr>
        <w:t>5</w:t>
      </w:r>
      <w:r w:rsidRPr="00A02529">
        <w:rPr>
          <w:rFonts w:eastAsia="SimSun"/>
        </w:rPr>
        <w:t>.1.</w:t>
      </w:r>
      <w:r w:rsidRPr="00A02529">
        <w:rPr>
          <w:rFonts w:eastAsia="SimSun"/>
          <w:lang w:eastAsia="zh-CN"/>
        </w:rPr>
        <w:t>3</w:t>
      </w:r>
      <w:r w:rsidRPr="00A02529">
        <w:rPr>
          <w:rFonts w:eastAsia="SimSun"/>
        </w:rPr>
        <w:tab/>
      </w:r>
      <w:r w:rsidRPr="00A02529">
        <w:rPr>
          <w:rFonts w:eastAsia="SimSun"/>
          <w:lang w:eastAsia="zh-CN"/>
        </w:rPr>
        <w:t>Identity Management</w:t>
      </w:r>
      <w:r>
        <w:tab/>
      </w:r>
      <w:r>
        <w:fldChar w:fldCharType="begin"/>
      </w:r>
      <w:r>
        <w:instrText xml:space="preserve"> PAGEREF _Toc489042916 \h </w:instrText>
      </w:r>
      <w:r>
        <w:fldChar w:fldCharType="separate"/>
      </w:r>
      <w:r w:rsidR="00597D3F">
        <w:t>23</w:t>
      </w:r>
      <w:r>
        <w:fldChar w:fldCharType="end"/>
      </w:r>
    </w:p>
    <w:p w14:paraId="3D9C482F" w14:textId="3BC5958F" w:rsidR="008D4F00" w:rsidRDefault="008D4F00">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_Toc489042917 \h </w:instrText>
      </w:r>
      <w:r>
        <w:fldChar w:fldCharType="separate"/>
      </w:r>
      <w:r w:rsidR="00597D3F">
        <w:t>23</w:t>
      </w:r>
      <w:r>
        <w:fldChar w:fldCharType="end"/>
      </w:r>
    </w:p>
    <w:p w14:paraId="2F8A136F" w14:textId="02DEFAFE" w:rsidR="008D4F00" w:rsidRDefault="008D4F00">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_Toc489042918 \h </w:instrText>
      </w:r>
      <w:r>
        <w:fldChar w:fldCharType="separate"/>
      </w:r>
      <w:r w:rsidR="00597D3F">
        <w:t>23</w:t>
      </w:r>
      <w:r>
        <w:fldChar w:fldCharType="end"/>
      </w:r>
    </w:p>
    <w:p w14:paraId="5F18536D" w14:textId="6C4A6BBF" w:rsidR="008D4F00" w:rsidRDefault="008D4F00">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_Toc489042919 \h </w:instrText>
      </w:r>
      <w:r>
        <w:fldChar w:fldCharType="separate"/>
      </w:r>
      <w:r w:rsidR="00597D3F">
        <w:t>24</w:t>
      </w:r>
      <w:r>
        <w:fldChar w:fldCharType="end"/>
      </w:r>
    </w:p>
    <w:p w14:paraId="43456F17" w14:textId="73A254AA" w:rsidR="008D4F00" w:rsidRDefault="008D4F00">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_Toc489042920 \h </w:instrText>
      </w:r>
      <w:r>
        <w:fldChar w:fldCharType="separate"/>
      </w:r>
      <w:r w:rsidR="00597D3F">
        <w:t>24</w:t>
      </w:r>
      <w:r>
        <w:fldChar w:fldCharType="end"/>
      </w:r>
    </w:p>
    <w:p w14:paraId="59C38DCF" w14:textId="7CBC168F" w:rsidR="008D4F00" w:rsidRDefault="008D4F00">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_Toc489042921 \h </w:instrText>
      </w:r>
      <w:r>
        <w:fldChar w:fldCharType="separate"/>
      </w:r>
      <w:r w:rsidR="00597D3F">
        <w:t>25</w:t>
      </w:r>
      <w:r>
        <w:fldChar w:fldCharType="end"/>
      </w:r>
    </w:p>
    <w:p w14:paraId="3E2430D7" w14:textId="48248DE1" w:rsidR="008D4F00" w:rsidRDefault="008D4F00">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_Toc489042922 \h </w:instrText>
      </w:r>
      <w:r>
        <w:fldChar w:fldCharType="separate"/>
      </w:r>
      <w:r w:rsidR="00597D3F">
        <w:t>25</w:t>
      </w:r>
      <w:r>
        <w:fldChar w:fldCharType="end"/>
      </w:r>
    </w:p>
    <w:p w14:paraId="0D727E80" w14:textId="37D287C6" w:rsidR="008D4F00" w:rsidRDefault="008D4F00">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_Toc489042923 \h </w:instrText>
      </w:r>
      <w:r>
        <w:fldChar w:fldCharType="separate"/>
      </w:r>
      <w:r w:rsidR="00597D3F">
        <w:t>25</w:t>
      </w:r>
      <w:r>
        <w:fldChar w:fldCharType="end"/>
      </w:r>
    </w:p>
    <w:p w14:paraId="7C6BB888" w14:textId="45C4768E" w:rsidR="008D4F00" w:rsidRDefault="008D4F00">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_Toc489042924 \h </w:instrText>
      </w:r>
      <w:r>
        <w:fldChar w:fldCharType="separate"/>
      </w:r>
      <w:r w:rsidR="00597D3F">
        <w:t>25</w:t>
      </w:r>
      <w:r>
        <w:fldChar w:fldCharType="end"/>
      </w:r>
    </w:p>
    <w:p w14:paraId="4B9336E9" w14:textId="6488619A" w:rsidR="008D4F00" w:rsidRDefault="008D4F00">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_Toc489042925 \h </w:instrText>
      </w:r>
      <w:r>
        <w:fldChar w:fldCharType="separate"/>
      </w:r>
      <w:r w:rsidR="00597D3F">
        <w:t>25</w:t>
      </w:r>
      <w:r>
        <w:fldChar w:fldCharType="end"/>
      </w:r>
    </w:p>
    <w:p w14:paraId="69AE6C12" w14:textId="4EA35E50" w:rsidR="008D4F00" w:rsidRDefault="008D4F00">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_Toc489042926 \h </w:instrText>
      </w:r>
      <w:r>
        <w:fldChar w:fldCharType="separate"/>
      </w:r>
      <w:r w:rsidR="00597D3F">
        <w:t>26</w:t>
      </w:r>
      <w:r>
        <w:fldChar w:fldCharType="end"/>
      </w:r>
    </w:p>
    <w:p w14:paraId="6374F02A" w14:textId="2269FBA6" w:rsidR="008D4F00" w:rsidRDefault="008D4F00">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_Toc489042927 \h </w:instrText>
      </w:r>
      <w:r>
        <w:fldChar w:fldCharType="separate"/>
      </w:r>
      <w:r w:rsidR="00597D3F">
        <w:t>26</w:t>
      </w:r>
      <w:r>
        <w:fldChar w:fldCharType="end"/>
      </w:r>
    </w:p>
    <w:p w14:paraId="182E5E3E" w14:textId="16C8E612" w:rsidR="008D4F00" w:rsidRDefault="008D4F00">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_Toc489042928 \h </w:instrText>
      </w:r>
      <w:r>
        <w:fldChar w:fldCharType="separate"/>
      </w:r>
      <w:r w:rsidR="00597D3F">
        <w:t>27</w:t>
      </w:r>
      <w:r>
        <w:fldChar w:fldCharType="end"/>
      </w:r>
    </w:p>
    <w:p w14:paraId="45E221FA" w14:textId="077998F5" w:rsidR="008D4F00" w:rsidRDefault="008D4F00">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_Toc489042929 \h </w:instrText>
      </w:r>
      <w:r>
        <w:fldChar w:fldCharType="separate"/>
      </w:r>
      <w:r w:rsidR="00597D3F">
        <w:t>27</w:t>
      </w:r>
      <w:r>
        <w:fldChar w:fldCharType="end"/>
      </w:r>
    </w:p>
    <w:p w14:paraId="0F3E492B" w14:textId="5E5F5044" w:rsidR="008D4F00" w:rsidRDefault="008D4F00">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_Toc489042930 \h </w:instrText>
      </w:r>
      <w:r>
        <w:fldChar w:fldCharType="separate"/>
      </w:r>
      <w:r w:rsidR="00597D3F">
        <w:t>27</w:t>
      </w:r>
      <w:r>
        <w:fldChar w:fldCharType="end"/>
      </w:r>
    </w:p>
    <w:p w14:paraId="6389A5D3" w14:textId="0862EFD2" w:rsidR="008D4F00" w:rsidRDefault="008D4F00">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_Toc489042931 \h </w:instrText>
      </w:r>
      <w:r>
        <w:fldChar w:fldCharType="separate"/>
      </w:r>
      <w:r w:rsidR="00597D3F">
        <w:t>27</w:t>
      </w:r>
      <w:r>
        <w:fldChar w:fldCharType="end"/>
      </w:r>
    </w:p>
    <w:p w14:paraId="32AB7A20" w14:textId="7C701793" w:rsidR="008D4F00" w:rsidRDefault="008D4F00">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_Toc489042932 \h </w:instrText>
      </w:r>
      <w:r>
        <w:fldChar w:fldCharType="separate"/>
      </w:r>
      <w:r w:rsidR="00597D3F">
        <w:t>28</w:t>
      </w:r>
      <w:r>
        <w:fldChar w:fldCharType="end"/>
      </w:r>
    </w:p>
    <w:p w14:paraId="7778FBBB" w14:textId="47D92693" w:rsidR="008D4F00" w:rsidRDefault="008D4F00">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_Toc489042933 \h </w:instrText>
      </w:r>
      <w:r>
        <w:fldChar w:fldCharType="separate"/>
      </w:r>
      <w:r w:rsidR="00597D3F">
        <w:t>30</w:t>
      </w:r>
      <w:r>
        <w:fldChar w:fldCharType="end"/>
      </w:r>
    </w:p>
    <w:p w14:paraId="775E3A87" w14:textId="366A4994" w:rsidR="008D4F00" w:rsidRDefault="008D4F00">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_Toc489042934 \h </w:instrText>
      </w:r>
      <w:r>
        <w:fldChar w:fldCharType="separate"/>
      </w:r>
      <w:r w:rsidR="00597D3F">
        <w:t>30</w:t>
      </w:r>
      <w:r>
        <w:fldChar w:fldCharType="end"/>
      </w:r>
    </w:p>
    <w:p w14:paraId="74F84826" w14:textId="51B5EE30" w:rsidR="008D4F00" w:rsidRDefault="008D4F00">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_Toc489042935 \h </w:instrText>
      </w:r>
      <w:r>
        <w:fldChar w:fldCharType="separate"/>
      </w:r>
      <w:r w:rsidR="00597D3F">
        <w:t>30</w:t>
      </w:r>
      <w:r>
        <w:fldChar w:fldCharType="end"/>
      </w:r>
    </w:p>
    <w:p w14:paraId="73F4C46D" w14:textId="766408E4" w:rsidR="008D4F00" w:rsidRDefault="008D4F00">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_Toc489042936 \h </w:instrText>
      </w:r>
      <w:r>
        <w:fldChar w:fldCharType="separate"/>
      </w:r>
      <w:r w:rsidR="00597D3F">
        <w:t>30</w:t>
      </w:r>
      <w:r>
        <w:fldChar w:fldCharType="end"/>
      </w:r>
    </w:p>
    <w:p w14:paraId="102075B9" w14:textId="423E6911" w:rsidR="008D4F00" w:rsidRDefault="008D4F00">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_Toc489042937 \h </w:instrText>
      </w:r>
      <w:r>
        <w:fldChar w:fldCharType="separate"/>
      </w:r>
      <w:r w:rsidR="00597D3F">
        <w:t>30</w:t>
      </w:r>
      <w:r>
        <w:fldChar w:fldCharType="end"/>
      </w:r>
    </w:p>
    <w:p w14:paraId="4850F1E1" w14:textId="26716893" w:rsidR="008D4F00" w:rsidRDefault="008D4F00">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_Toc489042938 \h </w:instrText>
      </w:r>
      <w:r>
        <w:fldChar w:fldCharType="separate"/>
      </w:r>
      <w:r w:rsidR="00597D3F">
        <w:t>30</w:t>
      </w:r>
      <w:r>
        <w:fldChar w:fldCharType="end"/>
      </w:r>
    </w:p>
    <w:p w14:paraId="645C1D00" w14:textId="234594DB" w:rsidR="008D4F00" w:rsidRDefault="008D4F00">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_Toc489042939 \h </w:instrText>
      </w:r>
      <w:r>
        <w:fldChar w:fldCharType="separate"/>
      </w:r>
      <w:r w:rsidR="00597D3F">
        <w:t>30</w:t>
      </w:r>
      <w:r>
        <w:fldChar w:fldCharType="end"/>
      </w:r>
    </w:p>
    <w:p w14:paraId="3CD18827" w14:textId="3A0C5AFE" w:rsidR="008D4F00" w:rsidRDefault="008D4F00">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_Toc489042940 \h </w:instrText>
      </w:r>
      <w:r>
        <w:fldChar w:fldCharType="separate"/>
      </w:r>
      <w:r w:rsidR="00597D3F">
        <w:t>31</w:t>
      </w:r>
      <w:r>
        <w:fldChar w:fldCharType="end"/>
      </w:r>
    </w:p>
    <w:p w14:paraId="4D61235F" w14:textId="610F719F" w:rsidR="008D4F00" w:rsidRDefault="008D4F00">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_Toc489042941 \h </w:instrText>
      </w:r>
      <w:r>
        <w:fldChar w:fldCharType="separate"/>
      </w:r>
      <w:r w:rsidR="00597D3F">
        <w:t>31</w:t>
      </w:r>
      <w:r>
        <w:fldChar w:fldCharType="end"/>
      </w:r>
    </w:p>
    <w:p w14:paraId="2296E03C" w14:textId="5812852E" w:rsidR="008D4F00" w:rsidRDefault="008D4F00">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_Toc489042942 \h </w:instrText>
      </w:r>
      <w:r>
        <w:fldChar w:fldCharType="separate"/>
      </w:r>
      <w:r w:rsidR="00597D3F">
        <w:t>31</w:t>
      </w:r>
      <w:r>
        <w:fldChar w:fldCharType="end"/>
      </w:r>
    </w:p>
    <w:p w14:paraId="112526C8" w14:textId="6DC75FAF" w:rsidR="008D4F00" w:rsidRDefault="008D4F00">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_Toc489042943 \h </w:instrText>
      </w:r>
      <w:r>
        <w:fldChar w:fldCharType="separate"/>
      </w:r>
      <w:r w:rsidR="00597D3F">
        <w:t>32</w:t>
      </w:r>
      <w:r>
        <w:fldChar w:fldCharType="end"/>
      </w:r>
    </w:p>
    <w:p w14:paraId="594D76FC" w14:textId="0D95BB2A" w:rsidR="008D4F00" w:rsidRDefault="008D4F00">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_Toc489042944 \h </w:instrText>
      </w:r>
      <w:r>
        <w:fldChar w:fldCharType="separate"/>
      </w:r>
      <w:r w:rsidR="00597D3F">
        <w:t>32</w:t>
      </w:r>
      <w:r>
        <w:fldChar w:fldCharType="end"/>
      </w:r>
    </w:p>
    <w:p w14:paraId="0BDA8175" w14:textId="7FBADBF0" w:rsidR="008D4F00" w:rsidRDefault="008D4F00">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_Toc489042945 \h </w:instrText>
      </w:r>
      <w:r>
        <w:fldChar w:fldCharType="separate"/>
      </w:r>
      <w:r w:rsidR="00597D3F">
        <w:t>32</w:t>
      </w:r>
      <w:r>
        <w:fldChar w:fldCharType="end"/>
      </w:r>
    </w:p>
    <w:p w14:paraId="58A52C29" w14:textId="604B3ACC" w:rsidR="008D4F00" w:rsidRDefault="008D4F00">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_Toc489042946 \h </w:instrText>
      </w:r>
      <w:r>
        <w:fldChar w:fldCharType="separate"/>
      </w:r>
      <w:r w:rsidR="00597D3F">
        <w:t>32</w:t>
      </w:r>
      <w:r>
        <w:fldChar w:fldCharType="end"/>
      </w:r>
    </w:p>
    <w:p w14:paraId="539C05BF" w14:textId="5B648F47" w:rsidR="008D4F00" w:rsidRDefault="008D4F00">
      <w:pPr>
        <w:pStyle w:val="TOC1"/>
        <w:rPr>
          <w:rFonts w:asciiTheme="minorHAnsi" w:eastAsiaTheme="minorEastAsia" w:hAnsiTheme="minorHAnsi" w:cstheme="minorBidi"/>
          <w:szCs w:val="22"/>
          <w:lang w:val="en-US"/>
        </w:rPr>
      </w:pPr>
      <w:r w:rsidRPr="00A02529">
        <w:rPr>
          <w:rFonts w:eastAsia="Malgun Gothic"/>
        </w:rPr>
        <w:t>7</w:t>
      </w:r>
      <w:r w:rsidRPr="00A02529">
        <w:rPr>
          <w:rFonts w:eastAsia="Malgun Gothic"/>
        </w:rPr>
        <w:tab/>
        <w:t>Authorization</w:t>
      </w:r>
      <w:r>
        <w:tab/>
      </w:r>
      <w:r>
        <w:fldChar w:fldCharType="begin"/>
      </w:r>
      <w:r>
        <w:instrText xml:space="preserve"> PAGEREF _Toc489042947 \h </w:instrText>
      </w:r>
      <w:r>
        <w:fldChar w:fldCharType="separate"/>
      </w:r>
      <w:r w:rsidR="00597D3F">
        <w:t>33</w:t>
      </w:r>
      <w:r>
        <w:fldChar w:fldCharType="end"/>
      </w:r>
    </w:p>
    <w:p w14:paraId="23955CF6" w14:textId="221B8D7F" w:rsidR="008D4F00" w:rsidRDefault="008D4F00">
      <w:pPr>
        <w:pStyle w:val="TOC2"/>
        <w:rPr>
          <w:rFonts w:asciiTheme="minorHAnsi" w:eastAsiaTheme="minorEastAsia" w:hAnsiTheme="minorHAnsi" w:cstheme="minorBidi"/>
          <w:sz w:val="22"/>
          <w:szCs w:val="22"/>
          <w:lang w:val="en-US"/>
        </w:rPr>
      </w:pPr>
      <w:r w:rsidRPr="00A02529">
        <w:rPr>
          <w:rFonts w:eastAsia="Malgun Gothic"/>
        </w:rPr>
        <w:t>7.1</w:t>
      </w:r>
      <w:r w:rsidRPr="00A02529">
        <w:rPr>
          <w:rFonts w:eastAsia="Malgun Gothic"/>
        </w:rPr>
        <w:tab/>
        <w:t>Access Control Mechanism</w:t>
      </w:r>
      <w:r>
        <w:tab/>
      </w:r>
      <w:r>
        <w:fldChar w:fldCharType="begin"/>
      </w:r>
      <w:r>
        <w:instrText xml:space="preserve"> PAGEREF _Toc489042948 \h </w:instrText>
      </w:r>
      <w:r>
        <w:fldChar w:fldCharType="separate"/>
      </w:r>
      <w:r w:rsidR="00597D3F">
        <w:t>33</w:t>
      </w:r>
      <w:r>
        <w:fldChar w:fldCharType="end"/>
      </w:r>
    </w:p>
    <w:p w14:paraId="341C0469" w14:textId="003E7926" w:rsidR="008D4F00" w:rsidRDefault="008D4F00">
      <w:pPr>
        <w:pStyle w:val="TOC3"/>
        <w:rPr>
          <w:rFonts w:asciiTheme="minorHAnsi" w:eastAsiaTheme="minorEastAsia" w:hAnsiTheme="minorHAnsi" w:cstheme="minorBidi"/>
          <w:sz w:val="22"/>
          <w:szCs w:val="22"/>
          <w:lang w:val="en-US"/>
        </w:rPr>
      </w:pPr>
      <w:r w:rsidRPr="00A02529">
        <w:rPr>
          <w:rFonts w:eastAsia="Malgun Gothic"/>
        </w:rPr>
        <w:t>7.1.1</w:t>
      </w:r>
      <w:r w:rsidRPr="00A02529">
        <w:rPr>
          <w:rFonts w:eastAsia="Malgun Gothic"/>
        </w:rPr>
        <w:tab/>
        <w:t>General Description</w:t>
      </w:r>
      <w:r>
        <w:tab/>
      </w:r>
      <w:r>
        <w:fldChar w:fldCharType="begin"/>
      </w:r>
      <w:r>
        <w:instrText xml:space="preserve"> PAGEREF _Toc489042949 \h </w:instrText>
      </w:r>
      <w:r>
        <w:fldChar w:fldCharType="separate"/>
      </w:r>
      <w:r w:rsidR="00597D3F">
        <w:t>33</w:t>
      </w:r>
      <w:r>
        <w:fldChar w:fldCharType="end"/>
      </w:r>
    </w:p>
    <w:p w14:paraId="31E20F14" w14:textId="3FF8D26E" w:rsidR="008D4F00" w:rsidRDefault="008D4F00">
      <w:pPr>
        <w:pStyle w:val="TOC3"/>
        <w:rPr>
          <w:rFonts w:asciiTheme="minorHAnsi" w:eastAsiaTheme="minorEastAsia" w:hAnsiTheme="minorHAnsi" w:cstheme="minorBidi"/>
          <w:sz w:val="22"/>
          <w:szCs w:val="22"/>
          <w:lang w:val="en-US"/>
        </w:rPr>
      </w:pPr>
      <w:r w:rsidRPr="00A02529">
        <w:rPr>
          <w:rFonts w:eastAsia="Malgun Gothic"/>
        </w:rPr>
        <w:t>7.1.2</w:t>
      </w:r>
      <w:r w:rsidRPr="00A02529">
        <w:rPr>
          <w:rFonts w:eastAsia="Malgun Gothic"/>
        </w:rPr>
        <w:tab/>
        <w:t>Parameters of the Request message</w:t>
      </w:r>
      <w:r>
        <w:tab/>
      </w:r>
      <w:r>
        <w:fldChar w:fldCharType="begin"/>
      </w:r>
      <w:r>
        <w:instrText xml:space="preserve"> PAGEREF _Toc489042950 \h </w:instrText>
      </w:r>
      <w:r>
        <w:fldChar w:fldCharType="separate"/>
      </w:r>
      <w:r w:rsidR="00597D3F">
        <w:t>34</w:t>
      </w:r>
      <w:r>
        <w:fldChar w:fldCharType="end"/>
      </w:r>
    </w:p>
    <w:p w14:paraId="4869516D" w14:textId="697F5CA9" w:rsidR="008D4F00" w:rsidRDefault="008D4F00">
      <w:pPr>
        <w:pStyle w:val="TOC3"/>
        <w:rPr>
          <w:rFonts w:asciiTheme="minorHAnsi" w:eastAsiaTheme="minorEastAsia" w:hAnsiTheme="minorHAnsi" w:cstheme="minorBidi"/>
          <w:sz w:val="22"/>
          <w:szCs w:val="22"/>
          <w:lang w:val="en-US"/>
        </w:rPr>
      </w:pPr>
      <w:r w:rsidRPr="00A02529">
        <w:rPr>
          <w:rFonts w:eastAsia="Malgun Gothic"/>
        </w:rPr>
        <w:t>7.1.3</w:t>
      </w:r>
      <w:r w:rsidRPr="00A02529">
        <w:rPr>
          <w:rFonts w:eastAsia="Malgun Gothic"/>
        </w:rPr>
        <w:tab/>
        <w:t xml:space="preserve">Format of </w:t>
      </w:r>
      <w:r w:rsidRPr="00A02529">
        <w:rPr>
          <w:rFonts w:eastAsia="Malgun Gothic"/>
          <w:i/>
        </w:rPr>
        <w:t>privileges</w:t>
      </w:r>
      <w:r w:rsidRPr="00A02529">
        <w:rPr>
          <w:rFonts w:eastAsia="Malgun Gothic"/>
        </w:rPr>
        <w:t xml:space="preserve"> and </w:t>
      </w:r>
      <w:r w:rsidRPr="00A02529">
        <w:rPr>
          <w:rFonts w:eastAsia="Malgun Gothic"/>
          <w:i/>
        </w:rPr>
        <w:t>selfPrivileges</w:t>
      </w:r>
      <w:r w:rsidRPr="00A02529">
        <w:rPr>
          <w:rFonts w:eastAsia="Malgun Gothic"/>
        </w:rPr>
        <w:t xml:space="preserve"> Attributes</w:t>
      </w:r>
      <w:r>
        <w:tab/>
      </w:r>
      <w:r>
        <w:fldChar w:fldCharType="begin"/>
      </w:r>
      <w:r>
        <w:instrText xml:space="preserve"> PAGEREF _Toc489042951 \h </w:instrText>
      </w:r>
      <w:r>
        <w:fldChar w:fldCharType="separate"/>
      </w:r>
      <w:r w:rsidR="00597D3F">
        <w:t>35</w:t>
      </w:r>
      <w:r>
        <w:fldChar w:fldCharType="end"/>
      </w:r>
    </w:p>
    <w:p w14:paraId="0B65904D" w14:textId="279AEA46" w:rsidR="008D4F00" w:rsidRDefault="008D4F00">
      <w:pPr>
        <w:pStyle w:val="TOC3"/>
        <w:rPr>
          <w:rFonts w:asciiTheme="minorHAnsi" w:eastAsiaTheme="minorEastAsia" w:hAnsiTheme="minorHAnsi" w:cstheme="minorBidi"/>
          <w:sz w:val="22"/>
          <w:szCs w:val="22"/>
          <w:lang w:val="en-US"/>
        </w:rPr>
      </w:pPr>
      <w:r w:rsidRPr="00A02529">
        <w:rPr>
          <w:rFonts w:eastAsia="Malgun Gothic"/>
        </w:rPr>
        <w:t>7.1.4</w:t>
      </w:r>
      <w:r w:rsidRPr="00A02529">
        <w:rPr>
          <w:rFonts w:eastAsia="Malgun Gothic"/>
        </w:rPr>
        <w:tab/>
        <w:t>Access Control Decision</w:t>
      </w:r>
      <w:r>
        <w:tab/>
      </w:r>
      <w:r>
        <w:fldChar w:fldCharType="begin"/>
      </w:r>
      <w:r>
        <w:instrText xml:space="preserve"> PAGEREF _Toc489042952 \h </w:instrText>
      </w:r>
      <w:r>
        <w:fldChar w:fldCharType="separate"/>
      </w:r>
      <w:r w:rsidR="00597D3F">
        <w:t>38</w:t>
      </w:r>
      <w:r>
        <w:fldChar w:fldCharType="end"/>
      </w:r>
    </w:p>
    <w:p w14:paraId="525D9B4F" w14:textId="74DA1504" w:rsidR="008D4F00" w:rsidRDefault="008D4F00">
      <w:pPr>
        <w:pStyle w:val="TOC3"/>
        <w:rPr>
          <w:rFonts w:asciiTheme="minorHAnsi" w:eastAsiaTheme="minorEastAsia" w:hAnsiTheme="minorHAnsi" w:cstheme="minorBidi"/>
          <w:sz w:val="22"/>
          <w:szCs w:val="22"/>
          <w:lang w:val="en-US"/>
        </w:rPr>
      </w:pPr>
      <w:r w:rsidRPr="00A02529">
        <w:rPr>
          <w:rFonts w:eastAsia="Malgun Gothic"/>
        </w:rPr>
        <w:t>7.1.5</w:t>
      </w:r>
      <w:r w:rsidRPr="00A02529">
        <w:rPr>
          <w:rFonts w:eastAsia="Malgun Gothic"/>
        </w:rPr>
        <w:tab/>
        <w:t>Description of the Access Decision Algorithm</w:t>
      </w:r>
      <w:r>
        <w:tab/>
      </w:r>
      <w:r>
        <w:fldChar w:fldCharType="begin"/>
      </w:r>
      <w:r>
        <w:instrText xml:space="preserve"> PAGEREF _Toc489042953 \h </w:instrText>
      </w:r>
      <w:r>
        <w:fldChar w:fldCharType="separate"/>
      </w:r>
      <w:r w:rsidR="00597D3F">
        <w:t>38</w:t>
      </w:r>
      <w:r>
        <w:fldChar w:fldCharType="end"/>
      </w:r>
    </w:p>
    <w:p w14:paraId="6C1C0E86" w14:textId="5BAB3D44" w:rsidR="008D4F00" w:rsidRDefault="008D4F00">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_Toc489042954 \h </w:instrText>
      </w:r>
      <w:r>
        <w:fldChar w:fldCharType="separate"/>
      </w:r>
      <w:r w:rsidR="00597D3F">
        <w:t>41</w:t>
      </w:r>
      <w:r>
        <w:fldChar w:fldCharType="end"/>
      </w:r>
    </w:p>
    <w:p w14:paraId="0B6608F1" w14:textId="473024E4" w:rsidR="008D4F00" w:rsidRDefault="008D4F00">
      <w:pPr>
        <w:pStyle w:val="TOC3"/>
        <w:rPr>
          <w:rFonts w:asciiTheme="minorHAnsi" w:eastAsiaTheme="minorEastAsia" w:hAnsiTheme="minorHAnsi" w:cstheme="minorBidi"/>
          <w:sz w:val="22"/>
          <w:szCs w:val="22"/>
          <w:lang w:val="en-US"/>
        </w:rPr>
      </w:pPr>
      <w:r w:rsidRPr="00A02529">
        <w:rPr>
          <w:lang w:val="en-US"/>
        </w:rPr>
        <w:t>7.2.1</w:t>
      </w:r>
      <w:r w:rsidRPr="00A02529">
        <w:rPr>
          <w:lang w:val="en-US"/>
        </w:rPr>
        <w:tab/>
        <w:t>Registrar verification of AE-ID</w:t>
      </w:r>
      <w:r>
        <w:tab/>
      </w:r>
      <w:r>
        <w:fldChar w:fldCharType="begin"/>
      </w:r>
      <w:r>
        <w:instrText xml:space="preserve"> PAGEREF _Toc489042955 \h </w:instrText>
      </w:r>
      <w:r>
        <w:fldChar w:fldCharType="separate"/>
      </w:r>
      <w:r w:rsidR="00597D3F">
        <w:t>41</w:t>
      </w:r>
      <w:r>
        <w:fldChar w:fldCharType="end"/>
      </w:r>
    </w:p>
    <w:p w14:paraId="6471CC82" w14:textId="41D9E24B" w:rsidR="008D4F00" w:rsidRDefault="008D4F00">
      <w:pPr>
        <w:pStyle w:val="TOC3"/>
        <w:rPr>
          <w:rFonts w:asciiTheme="minorHAnsi" w:eastAsiaTheme="minorEastAsia" w:hAnsiTheme="minorHAnsi" w:cstheme="minorBidi"/>
          <w:sz w:val="22"/>
          <w:szCs w:val="22"/>
          <w:lang w:val="en-US"/>
        </w:rPr>
      </w:pPr>
      <w:r w:rsidRPr="00A02529">
        <w:rPr>
          <w:lang w:val="en-US"/>
        </w:rPr>
        <w:lastRenderedPageBreak/>
        <w:t>7.2.2</w:t>
      </w:r>
      <w:r w:rsidRPr="00A02529">
        <w:rPr>
          <w:lang w:val="en-US"/>
        </w:rPr>
        <w:tab/>
        <w:t>Verification Using End-to-End Security of Primitives (ESPrim)</w:t>
      </w:r>
      <w:r>
        <w:tab/>
      </w:r>
      <w:r>
        <w:fldChar w:fldCharType="begin"/>
      </w:r>
      <w:r>
        <w:instrText xml:space="preserve"> PAGEREF _Toc489042956 \h </w:instrText>
      </w:r>
      <w:r>
        <w:fldChar w:fldCharType="separate"/>
      </w:r>
      <w:r w:rsidR="00597D3F">
        <w:t>42</w:t>
      </w:r>
      <w:r>
        <w:fldChar w:fldCharType="end"/>
      </w:r>
    </w:p>
    <w:p w14:paraId="7CBF7196" w14:textId="32C27AB4" w:rsidR="008D4F00" w:rsidRDefault="008D4F00">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_Toc489042957 \h </w:instrText>
      </w:r>
      <w:r>
        <w:fldChar w:fldCharType="separate"/>
      </w:r>
      <w:r w:rsidR="00597D3F">
        <w:t>43</w:t>
      </w:r>
      <w:r>
        <w:fldChar w:fldCharType="end"/>
      </w:r>
    </w:p>
    <w:p w14:paraId="577589F1" w14:textId="52A987E3" w:rsidR="008D4F00" w:rsidRDefault="008D4F00">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_Toc489042958 \h </w:instrText>
      </w:r>
      <w:r>
        <w:fldChar w:fldCharType="separate"/>
      </w:r>
      <w:r w:rsidR="00597D3F">
        <w:t>43</w:t>
      </w:r>
      <w:r>
        <w:fldChar w:fldCharType="end"/>
      </w:r>
    </w:p>
    <w:p w14:paraId="5339C588" w14:textId="38F025F9" w:rsidR="008D4F00" w:rsidRDefault="008D4F00">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_Toc489042959 \h </w:instrText>
      </w:r>
      <w:r>
        <w:fldChar w:fldCharType="separate"/>
      </w:r>
      <w:r w:rsidR="00597D3F">
        <w:t>44</w:t>
      </w:r>
      <w:r>
        <w:fldChar w:fldCharType="end"/>
      </w:r>
    </w:p>
    <w:p w14:paraId="6A5BCA38" w14:textId="0A293BC0" w:rsidR="008D4F00" w:rsidRDefault="008D4F00">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_Toc489042960 \h </w:instrText>
      </w:r>
      <w:r>
        <w:fldChar w:fldCharType="separate"/>
      </w:r>
      <w:r w:rsidR="00597D3F">
        <w:t>44</w:t>
      </w:r>
      <w:r>
        <w:fldChar w:fldCharType="end"/>
      </w:r>
    </w:p>
    <w:p w14:paraId="5E69C20C" w14:textId="10755178" w:rsidR="008D4F00" w:rsidRDefault="008D4F00">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_Toc489042961 \h </w:instrText>
      </w:r>
      <w:r>
        <w:fldChar w:fldCharType="separate"/>
      </w:r>
      <w:r w:rsidR="00597D3F">
        <w:t>46</w:t>
      </w:r>
      <w:r>
        <w:fldChar w:fldCharType="end"/>
      </w:r>
    </w:p>
    <w:p w14:paraId="1A46424B" w14:textId="7E6B89ED" w:rsidR="008D4F00" w:rsidRDefault="008D4F00">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_Toc489042962 \h </w:instrText>
      </w:r>
      <w:r>
        <w:fldChar w:fldCharType="separate"/>
      </w:r>
      <w:r w:rsidR="00597D3F">
        <w:t>48</w:t>
      </w:r>
      <w:r>
        <w:fldChar w:fldCharType="end"/>
      </w:r>
    </w:p>
    <w:p w14:paraId="1469FB5C" w14:textId="0E0353CA" w:rsidR="008D4F00" w:rsidRDefault="008D4F00">
      <w:pPr>
        <w:pStyle w:val="TOC4"/>
        <w:rPr>
          <w:rFonts w:asciiTheme="minorHAnsi" w:eastAsiaTheme="minorEastAsia" w:hAnsiTheme="minorHAnsi" w:cstheme="minorBidi"/>
          <w:sz w:val="22"/>
          <w:szCs w:val="22"/>
          <w:lang w:val="en-US"/>
        </w:rPr>
      </w:pPr>
      <w:r w:rsidRPr="00A02529">
        <w:rPr>
          <w:rFonts w:eastAsia="SimSun"/>
          <w:lang w:eastAsia="zh-CN"/>
        </w:rPr>
        <w:t>7</w:t>
      </w:r>
      <w:r w:rsidRPr="00A02529">
        <w:rPr>
          <w:rFonts w:eastAsia="SimSun"/>
        </w:rPr>
        <w:t>.</w:t>
      </w:r>
      <w:r w:rsidRPr="00A02529">
        <w:rPr>
          <w:rFonts w:eastAsia="SimSun"/>
          <w:lang w:eastAsia="zh-CN"/>
        </w:rPr>
        <w:t>3</w:t>
      </w:r>
      <w:r w:rsidRPr="00A02529">
        <w:rPr>
          <w:rFonts w:eastAsia="SimSun"/>
        </w:rPr>
        <w:t>.</w:t>
      </w:r>
      <w:r w:rsidRPr="00A02529">
        <w:rPr>
          <w:rFonts w:eastAsia="SimSun"/>
          <w:lang w:eastAsia="zh-CN"/>
        </w:rPr>
        <w:t>2</w:t>
      </w:r>
      <w:r w:rsidRPr="00A02529">
        <w:rPr>
          <w:rFonts w:eastAsia="SimSun"/>
        </w:rPr>
        <w:t>.4</w:t>
      </w:r>
      <w:r w:rsidRPr="00A02529">
        <w:rPr>
          <w:rFonts w:eastAsia="SimSun"/>
        </w:rPr>
        <w:tab/>
      </w:r>
      <w:r w:rsidRPr="00A02529">
        <w:rPr>
          <w:rFonts w:eastAsia="SimSun"/>
          <w:lang w:eastAsia="zh-CN"/>
        </w:rPr>
        <w:t>Token Structure</w:t>
      </w:r>
      <w:r>
        <w:tab/>
      </w:r>
      <w:r>
        <w:fldChar w:fldCharType="begin"/>
      </w:r>
      <w:r>
        <w:instrText xml:space="preserve"> PAGEREF _Toc489042963 \h </w:instrText>
      </w:r>
      <w:r>
        <w:fldChar w:fldCharType="separate"/>
      </w:r>
      <w:r w:rsidR="00597D3F">
        <w:t>51</w:t>
      </w:r>
      <w:r>
        <w:fldChar w:fldCharType="end"/>
      </w:r>
    </w:p>
    <w:p w14:paraId="40DCB02B" w14:textId="3EF57024" w:rsidR="008D4F00" w:rsidRDefault="008D4F00">
      <w:pPr>
        <w:pStyle w:val="TOC4"/>
        <w:rPr>
          <w:rFonts w:asciiTheme="minorHAnsi" w:eastAsiaTheme="minorEastAsia" w:hAnsiTheme="minorHAnsi" w:cstheme="minorBidi"/>
          <w:sz w:val="22"/>
          <w:szCs w:val="22"/>
          <w:lang w:val="en-US"/>
        </w:rPr>
      </w:pPr>
      <w:r>
        <w:rPr>
          <w:lang w:eastAsia="zh-CN"/>
        </w:rPr>
        <w:t>7</w:t>
      </w:r>
      <w:r>
        <w:t>.</w:t>
      </w:r>
      <w:r w:rsidRPr="00A02529">
        <w:rPr>
          <w:lang w:val="en-US" w:eastAsia="zh-CN"/>
        </w:rPr>
        <w:t>3</w:t>
      </w:r>
      <w:r>
        <w:t>.</w:t>
      </w:r>
      <w:r w:rsidRPr="00A02529">
        <w:rPr>
          <w:lang w:val="en-US" w:eastAsia="zh-CN"/>
        </w:rPr>
        <w:t>2</w:t>
      </w:r>
      <w:r>
        <w:t>.</w:t>
      </w:r>
      <w:r w:rsidRPr="00A02529">
        <w:rPr>
          <w:lang w:val="en-US" w:eastAsia="zh-CN"/>
        </w:rPr>
        <w:t>5</w:t>
      </w:r>
      <w:r>
        <w:tab/>
      </w:r>
      <w:r>
        <w:rPr>
          <w:lang w:eastAsia="zh-CN"/>
        </w:rPr>
        <w:t>Token Evaluation</w:t>
      </w:r>
      <w:r>
        <w:tab/>
      </w:r>
      <w:r>
        <w:fldChar w:fldCharType="begin"/>
      </w:r>
      <w:r>
        <w:instrText xml:space="preserve"> PAGEREF _Toc489042964 \h </w:instrText>
      </w:r>
      <w:r>
        <w:fldChar w:fldCharType="separate"/>
      </w:r>
      <w:r w:rsidR="00597D3F">
        <w:t>52</w:t>
      </w:r>
      <w:r>
        <w:fldChar w:fldCharType="end"/>
      </w:r>
    </w:p>
    <w:p w14:paraId="6D5F40DA" w14:textId="5A74A781" w:rsidR="008D4F00" w:rsidRDefault="008D4F00">
      <w:pPr>
        <w:pStyle w:val="TOC4"/>
        <w:rPr>
          <w:rFonts w:asciiTheme="minorHAnsi" w:eastAsiaTheme="minorEastAsia" w:hAnsiTheme="minorHAnsi" w:cstheme="minorBidi"/>
          <w:sz w:val="22"/>
          <w:szCs w:val="22"/>
          <w:lang w:val="en-US"/>
        </w:rPr>
      </w:pPr>
      <w:r w:rsidRPr="00597D3F">
        <w:rPr>
          <w:lang w:val="en-US"/>
        </w:rPr>
        <w:t>7.3.2.6</w:t>
      </w:r>
      <w:r w:rsidRPr="00597D3F">
        <w:rPr>
          <w:lang w:val="en-US"/>
        </w:rPr>
        <w:tab/>
      </w:r>
      <w:r w:rsidRPr="00597D3F">
        <w:rPr>
          <w:lang w:val="en-US" w:eastAsia="ja-JP"/>
        </w:rPr>
        <w:t>oneM2M JSON Web Tokens (JWTs)</w:t>
      </w:r>
      <w:r>
        <w:tab/>
      </w:r>
      <w:r>
        <w:fldChar w:fldCharType="begin"/>
      </w:r>
      <w:r>
        <w:instrText xml:space="preserve"> PAGEREF _Toc489042965 \h </w:instrText>
      </w:r>
      <w:r>
        <w:fldChar w:fldCharType="separate"/>
      </w:r>
      <w:r w:rsidR="00597D3F">
        <w:t>52</w:t>
      </w:r>
      <w:r>
        <w:fldChar w:fldCharType="end"/>
      </w:r>
    </w:p>
    <w:p w14:paraId="7A47E639" w14:textId="7D128317" w:rsidR="008D4F00" w:rsidRDefault="008D4F00">
      <w:pPr>
        <w:pStyle w:val="TOC5"/>
        <w:rPr>
          <w:rFonts w:asciiTheme="minorHAnsi" w:eastAsiaTheme="minorEastAsia" w:hAnsiTheme="minorHAnsi" w:cstheme="minorBidi"/>
          <w:sz w:val="22"/>
          <w:szCs w:val="22"/>
          <w:lang w:val="en-US"/>
        </w:rPr>
      </w:pPr>
      <w:r w:rsidRPr="00A02529">
        <w:rPr>
          <w:lang w:val="en-US"/>
        </w:rPr>
        <w:t>7.3.2.6</w:t>
      </w:r>
      <w:r>
        <w:t>.1</w:t>
      </w:r>
      <w:r>
        <w:tab/>
        <w:t xml:space="preserve">Introduction to </w:t>
      </w:r>
      <w:r>
        <w:rPr>
          <w:lang w:eastAsia="ja-JP"/>
        </w:rPr>
        <w:t>oneM2M JWTs</w:t>
      </w:r>
      <w:r>
        <w:tab/>
      </w:r>
      <w:r>
        <w:fldChar w:fldCharType="begin"/>
      </w:r>
      <w:r>
        <w:instrText xml:space="preserve"> PAGEREF _Toc489042966 \h </w:instrText>
      </w:r>
      <w:r>
        <w:fldChar w:fldCharType="separate"/>
      </w:r>
      <w:r w:rsidR="00597D3F">
        <w:t>52</w:t>
      </w:r>
      <w:r>
        <w:fldChar w:fldCharType="end"/>
      </w:r>
    </w:p>
    <w:p w14:paraId="335822CD" w14:textId="7BDA499B" w:rsidR="008D4F00" w:rsidRDefault="008D4F00">
      <w:pPr>
        <w:pStyle w:val="TOC5"/>
        <w:rPr>
          <w:rFonts w:asciiTheme="minorHAnsi" w:eastAsiaTheme="minorEastAsia" w:hAnsiTheme="minorHAnsi" w:cstheme="minorBidi"/>
          <w:sz w:val="22"/>
          <w:szCs w:val="22"/>
          <w:lang w:val="en-US"/>
        </w:rPr>
      </w:pPr>
      <w:r w:rsidRPr="00A02529">
        <w:rPr>
          <w:lang w:val="en-US"/>
        </w:rPr>
        <w:t>7.3.2.6</w:t>
      </w:r>
      <w:r>
        <w:t>.</w:t>
      </w:r>
      <w:r w:rsidRPr="00A02529">
        <w:rPr>
          <w:lang w:val="en-US"/>
        </w:rPr>
        <w:t>2</w:t>
      </w:r>
      <w:r>
        <w:tab/>
        <w:t>oneM2M JWT Profile</w:t>
      </w:r>
      <w:r>
        <w:tab/>
      </w:r>
      <w:r>
        <w:fldChar w:fldCharType="begin"/>
      </w:r>
      <w:r>
        <w:instrText xml:space="preserve"> PAGEREF _Toc489042967 \h </w:instrText>
      </w:r>
      <w:r>
        <w:fldChar w:fldCharType="separate"/>
      </w:r>
      <w:r w:rsidR="00597D3F">
        <w:t>52</w:t>
      </w:r>
      <w:r>
        <w:fldChar w:fldCharType="end"/>
      </w:r>
    </w:p>
    <w:p w14:paraId="573BE352" w14:textId="36A0A594" w:rsidR="008D4F00" w:rsidRDefault="008D4F00">
      <w:pPr>
        <w:pStyle w:val="TOC5"/>
        <w:rPr>
          <w:rFonts w:asciiTheme="minorHAnsi" w:eastAsiaTheme="minorEastAsia" w:hAnsiTheme="minorHAnsi" w:cstheme="minorBidi"/>
          <w:sz w:val="22"/>
          <w:szCs w:val="22"/>
          <w:lang w:val="en-US"/>
        </w:rPr>
      </w:pPr>
      <w:r w:rsidRPr="00A02529">
        <w:rPr>
          <w:lang w:val="en-US"/>
        </w:rPr>
        <w:t>7.3.2.6</w:t>
      </w:r>
      <w:r>
        <w:t>.</w:t>
      </w:r>
      <w:r w:rsidRPr="00A02529">
        <w:rPr>
          <w:lang w:val="en-US"/>
        </w:rPr>
        <w:t>3</w:t>
      </w:r>
      <w:r>
        <w:tab/>
        <w:t xml:space="preserve">oneM2M JWT </w:t>
      </w:r>
      <w:r w:rsidRPr="00A02529">
        <w:rPr>
          <w:lang w:val="en-US"/>
        </w:rPr>
        <w:t>Procedures</w:t>
      </w:r>
      <w:r>
        <w:tab/>
      </w:r>
      <w:r>
        <w:fldChar w:fldCharType="begin"/>
      </w:r>
      <w:r>
        <w:instrText xml:space="preserve"> PAGEREF _Toc489042968 \h </w:instrText>
      </w:r>
      <w:r>
        <w:fldChar w:fldCharType="separate"/>
      </w:r>
      <w:r w:rsidR="00597D3F">
        <w:t>54</w:t>
      </w:r>
      <w:r>
        <w:fldChar w:fldCharType="end"/>
      </w:r>
    </w:p>
    <w:p w14:paraId="2F8C9A41" w14:textId="439AC9B4" w:rsidR="008D4F00" w:rsidRDefault="008D4F00">
      <w:pPr>
        <w:pStyle w:val="TOC2"/>
        <w:rPr>
          <w:rFonts w:asciiTheme="minorHAnsi" w:eastAsiaTheme="minorEastAsia" w:hAnsiTheme="minorHAnsi" w:cstheme="minorBidi"/>
          <w:sz w:val="22"/>
          <w:szCs w:val="22"/>
          <w:lang w:val="en-US"/>
        </w:rPr>
      </w:pPr>
      <w:r w:rsidRPr="00A02529">
        <w:rPr>
          <w:rFonts w:eastAsia="SimSun"/>
        </w:rPr>
        <w:t>7.</w:t>
      </w:r>
      <w:r w:rsidRPr="00A02529">
        <w:rPr>
          <w:rFonts w:eastAsia="SimSun"/>
          <w:lang w:eastAsia="zh-CN"/>
        </w:rPr>
        <w:t>4</w:t>
      </w:r>
      <w:r w:rsidRPr="00A02529">
        <w:rPr>
          <w:rFonts w:eastAsia="SimSun"/>
        </w:rPr>
        <w:tab/>
        <w:t>Role Based Access Control</w:t>
      </w:r>
      <w:r>
        <w:tab/>
      </w:r>
      <w:r>
        <w:fldChar w:fldCharType="begin"/>
      </w:r>
      <w:r>
        <w:instrText xml:space="preserve"> PAGEREF _Toc489042969 \h </w:instrText>
      </w:r>
      <w:r>
        <w:fldChar w:fldCharType="separate"/>
      </w:r>
      <w:r w:rsidR="00597D3F">
        <w:t>54</w:t>
      </w:r>
      <w:r>
        <w:fldChar w:fldCharType="end"/>
      </w:r>
    </w:p>
    <w:p w14:paraId="400684CF" w14:textId="31E09739" w:rsidR="008D4F00" w:rsidRDefault="008D4F00">
      <w:pPr>
        <w:pStyle w:val="TOC3"/>
        <w:rPr>
          <w:rFonts w:asciiTheme="minorHAnsi" w:eastAsiaTheme="minorEastAsia" w:hAnsiTheme="minorHAnsi" w:cstheme="minorBidi"/>
          <w:sz w:val="22"/>
          <w:szCs w:val="22"/>
          <w:lang w:val="en-US"/>
        </w:rPr>
      </w:pPr>
      <w:r w:rsidRPr="00A02529">
        <w:rPr>
          <w:rFonts w:eastAsia="SimSun"/>
        </w:rPr>
        <w:t>7.4.1</w:t>
      </w:r>
      <w:r w:rsidRPr="00A02529">
        <w:rPr>
          <w:rFonts w:eastAsia="SimSun"/>
        </w:rPr>
        <w:tab/>
      </w:r>
      <w:r w:rsidRPr="00A02529">
        <w:rPr>
          <w:rFonts w:eastAsia="SimSun"/>
          <w:lang w:eastAsia="zh-CN"/>
        </w:rPr>
        <w:t>Role Based Access Control Architecture</w:t>
      </w:r>
      <w:r>
        <w:tab/>
      </w:r>
      <w:r>
        <w:fldChar w:fldCharType="begin"/>
      </w:r>
      <w:r>
        <w:instrText xml:space="preserve"> PAGEREF _Toc489042970 \h </w:instrText>
      </w:r>
      <w:r>
        <w:fldChar w:fldCharType="separate"/>
      </w:r>
      <w:r w:rsidR="00597D3F">
        <w:t>54</w:t>
      </w:r>
      <w:r>
        <w:fldChar w:fldCharType="end"/>
      </w:r>
    </w:p>
    <w:p w14:paraId="5521C0D4" w14:textId="3CDEFA14" w:rsidR="008D4F00" w:rsidRDefault="008D4F00">
      <w:pPr>
        <w:pStyle w:val="TOC3"/>
        <w:rPr>
          <w:rFonts w:asciiTheme="minorHAnsi" w:eastAsiaTheme="minorEastAsia" w:hAnsiTheme="minorHAnsi" w:cstheme="minorBidi"/>
          <w:sz w:val="22"/>
          <w:szCs w:val="22"/>
          <w:lang w:val="en-US"/>
        </w:rPr>
      </w:pPr>
      <w:r w:rsidRPr="00A02529">
        <w:rPr>
          <w:rFonts w:eastAsia="SimSun"/>
        </w:rPr>
        <w:t>7.4.</w:t>
      </w:r>
      <w:r w:rsidRPr="00A02529">
        <w:rPr>
          <w:rFonts w:eastAsia="SimSun"/>
          <w:lang w:eastAsia="zh-CN"/>
        </w:rPr>
        <w:t>2</w:t>
      </w:r>
      <w:r w:rsidRPr="00A02529">
        <w:rPr>
          <w:rFonts w:eastAsia="SimSun"/>
        </w:rPr>
        <w:tab/>
        <w:t>Role Issuing Procedure</w:t>
      </w:r>
      <w:r>
        <w:tab/>
      </w:r>
      <w:r>
        <w:fldChar w:fldCharType="begin"/>
      </w:r>
      <w:r>
        <w:instrText xml:space="preserve"> PAGEREF _Toc489042971 \h </w:instrText>
      </w:r>
      <w:r>
        <w:fldChar w:fldCharType="separate"/>
      </w:r>
      <w:r w:rsidR="00597D3F">
        <w:t>56</w:t>
      </w:r>
      <w:r>
        <w:fldChar w:fldCharType="end"/>
      </w:r>
    </w:p>
    <w:p w14:paraId="0AEF77BC" w14:textId="3B92C6A0" w:rsidR="008D4F00" w:rsidRDefault="008D4F00">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_Toc489042972 \h </w:instrText>
      </w:r>
      <w:r>
        <w:fldChar w:fldCharType="separate"/>
      </w:r>
      <w:r w:rsidR="00597D3F">
        <w:t>56</w:t>
      </w:r>
      <w:r>
        <w:fldChar w:fldCharType="end"/>
      </w:r>
    </w:p>
    <w:p w14:paraId="1FD11E4C" w14:textId="4A5B9D65" w:rsidR="008D4F00" w:rsidRDefault="008D4F00">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_Toc489042973 \h </w:instrText>
      </w:r>
      <w:r>
        <w:fldChar w:fldCharType="separate"/>
      </w:r>
      <w:r w:rsidR="00597D3F">
        <w:t>56</w:t>
      </w:r>
      <w:r>
        <w:fldChar w:fldCharType="end"/>
      </w:r>
    </w:p>
    <w:p w14:paraId="34840986" w14:textId="443A5C30" w:rsidR="008D4F00" w:rsidRDefault="008D4F00">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_Toc489042974 \h </w:instrText>
      </w:r>
      <w:r>
        <w:fldChar w:fldCharType="separate"/>
      </w:r>
      <w:r w:rsidR="00597D3F">
        <w:t>57</w:t>
      </w:r>
      <w:r>
        <w:fldChar w:fldCharType="end"/>
      </w:r>
    </w:p>
    <w:p w14:paraId="486E3132" w14:textId="3940B3A0" w:rsidR="008D4F00" w:rsidRDefault="008D4F00">
      <w:pPr>
        <w:pStyle w:val="TOC3"/>
        <w:rPr>
          <w:rFonts w:asciiTheme="minorHAnsi" w:eastAsiaTheme="minorEastAsia" w:hAnsiTheme="minorHAnsi" w:cstheme="minorBidi"/>
          <w:sz w:val="22"/>
          <w:szCs w:val="22"/>
          <w:lang w:val="en-US"/>
        </w:rPr>
      </w:pPr>
      <w:r w:rsidRPr="00A02529">
        <w:rPr>
          <w:rFonts w:eastAsia="SimSun"/>
        </w:rPr>
        <w:t>7.4.</w:t>
      </w:r>
      <w:r w:rsidRPr="00A02529">
        <w:rPr>
          <w:rFonts w:eastAsia="SimSun"/>
          <w:lang w:eastAsia="zh-CN"/>
        </w:rPr>
        <w:t>3</w:t>
      </w:r>
      <w:r w:rsidRPr="00A02529">
        <w:rPr>
          <w:rFonts w:eastAsia="SimSun"/>
        </w:rPr>
        <w:tab/>
        <w:t>Role Based Access Control Procedure</w:t>
      </w:r>
      <w:r>
        <w:tab/>
      </w:r>
      <w:r>
        <w:fldChar w:fldCharType="begin"/>
      </w:r>
      <w:r>
        <w:instrText xml:space="preserve"> PAGEREF _Toc489042975 \h </w:instrText>
      </w:r>
      <w:r>
        <w:fldChar w:fldCharType="separate"/>
      </w:r>
      <w:r w:rsidR="00597D3F">
        <w:t>58</w:t>
      </w:r>
      <w:r>
        <w:fldChar w:fldCharType="end"/>
      </w:r>
    </w:p>
    <w:p w14:paraId="46622AFF" w14:textId="3408E534" w:rsidR="008D4F00" w:rsidRDefault="008D4F00">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_Toc489042976 \h </w:instrText>
      </w:r>
      <w:r>
        <w:fldChar w:fldCharType="separate"/>
      </w:r>
      <w:r w:rsidR="00597D3F">
        <w:t>59</w:t>
      </w:r>
      <w:r>
        <w:fldChar w:fldCharType="end"/>
      </w:r>
    </w:p>
    <w:p w14:paraId="3F185EB0" w14:textId="49FBE4E0" w:rsidR="008D4F00" w:rsidRDefault="008D4F00">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_Toc489042977 \h </w:instrText>
      </w:r>
      <w:r>
        <w:fldChar w:fldCharType="separate"/>
      </w:r>
      <w:r w:rsidR="00597D3F">
        <w:t>59</w:t>
      </w:r>
      <w:r>
        <w:fldChar w:fldCharType="end"/>
      </w:r>
    </w:p>
    <w:p w14:paraId="24F56EEA" w14:textId="07FC7D85" w:rsidR="008D4F00" w:rsidRDefault="008D4F00">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_Toc489042978 \h </w:instrText>
      </w:r>
      <w:r>
        <w:fldChar w:fldCharType="separate"/>
      </w:r>
      <w:r w:rsidR="00597D3F">
        <w:t>59</w:t>
      </w:r>
      <w:r>
        <w:fldChar w:fldCharType="end"/>
      </w:r>
    </w:p>
    <w:p w14:paraId="76ACCCD7" w14:textId="3E841EA4" w:rsidR="008D4F00" w:rsidRDefault="008D4F00">
      <w:pPr>
        <w:pStyle w:val="TOC3"/>
        <w:rPr>
          <w:rFonts w:asciiTheme="minorHAnsi" w:eastAsiaTheme="minorEastAsia" w:hAnsiTheme="minorHAnsi" w:cstheme="minorBidi"/>
          <w:sz w:val="22"/>
          <w:szCs w:val="22"/>
          <w:lang w:val="en-US"/>
        </w:rPr>
      </w:pPr>
      <w:r>
        <w:t>8.1.1</w:t>
      </w:r>
      <w:r>
        <w:tab/>
        <w:t>General Introduction to the Symmetric Key Security Framework</w:t>
      </w:r>
      <w:r w:rsidRPr="00A02529">
        <w:rPr>
          <w:lang w:val="en-US"/>
        </w:rPr>
        <w:t>s</w:t>
      </w:r>
      <w:r>
        <w:tab/>
      </w:r>
      <w:r>
        <w:fldChar w:fldCharType="begin"/>
      </w:r>
      <w:r>
        <w:instrText xml:space="preserve"> PAGEREF _Toc489042979 \h </w:instrText>
      </w:r>
      <w:r>
        <w:fldChar w:fldCharType="separate"/>
      </w:r>
      <w:r w:rsidR="00597D3F">
        <w:t>59</w:t>
      </w:r>
      <w:r>
        <w:fldChar w:fldCharType="end"/>
      </w:r>
    </w:p>
    <w:p w14:paraId="5E3B3908" w14:textId="09BEEAC9" w:rsidR="008D4F00" w:rsidRDefault="008D4F00">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A02529">
        <w:rPr>
          <w:lang w:val="en-US"/>
        </w:rPr>
        <w:t>s</w:t>
      </w:r>
      <w:r>
        <w:tab/>
      </w:r>
      <w:r>
        <w:fldChar w:fldCharType="begin"/>
      </w:r>
      <w:r>
        <w:instrText xml:space="preserve"> PAGEREF _Toc489042980 \h </w:instrText>
      </w:r>
      <w:r>
        <w:fldChar w:fldCharType="separate"/>
      </w:r>
      <w:r w:rsidR="00597D3F">
        <w:t>59</w:t>
      </w:r>
      <w:r>
        <w:fldChar w:fldCharType="end"/>
      </w:r>
    </w:p>
    <w:p w14:paraId="2107DB86" w14:textId="0500581F" w:rsidR="008D4F00" w:rsidRDefault="008D4F00">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_Toc489042981 \h </w:instrText>
      </w:r>
      <w:r>
        <w:fldChar w:fldCharType="separate"/>
      </w:r>
      <w:r w:rsidR="00597D3F">
        <w:t>59</w:t>
      </w:r>
      <w:r>
        <w:fldChar w:fldCharType="end"/>
      </w:r>
    </w:p>
    <w:p w14:paraId="457D6192" w14:textId="5B4A22BE" w:rsidR="008D4F00" w:rsidRDefault="008D4F00">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_Toc489042982 \h </w:instrText>
      </w:r>
      <w:r>
        <w:fldChar w:fldCharType="separate"/>
      </w:r>
      <w:r w:rsidR="00597D3F">
        <w:t>59</w:t>
      </w:r>
      <w:r>
        <w:fldChar w:fldCharType="end"/>
      </w:r>
    </w:p>
    <w:p w14:paraId="7614F939" w14:textId="63DED29B" w:rsidR="008D4F00" w:rsidRDefault="008D4F00">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_Toc489042983 \h </w:instrText>
      </w:r>
      <w:r>
        <w:fldChar w:fldCharType="separate"/>
      </w:r>
      <w:r w:rsidR="00597D3F">
        <w:t>60</w:t>
      </w:r>
      <w:r>
        <w:fldChar w:fldCharType="end"/>
      </w:r>
    </w:p>
    <w:p w14:paraId="1DAA0216" w14:textId="7080ABA8" w:rsidR="008D4F00" w:rsidRDefault="008D4F00">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_Toc489042984 \h </w:instrText>
      </w:r>
      <w:r>
        <w:fldChar w:fldCharType="separate"/>
      </w:r>
      <w:r w:rsidR="00597D3F">
        <w:t>61</w:t>
      </w:r>
      <w:r>
        <w:fldChar w:fldCharType="end"/>
      </w:r>
    </w:p>
    <w:p w14:paraId="1E1EBB91" w14:textId="08D68358" w:rsidR="008D4F00" w:rsidRDefault="008D4F00">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_Toc489042985 \h </w:instrText>
      </w:r>
      <w:r>
        <w:fldChar w:fldCharType="separate"/>
      </w:r>
      <w:r w:rsidR="00597D3F">
        <w:t>61</w:t>
      </w:r>
      <w:r>
        <w:fldChar w:fldCharType="end"/>
      </w:r>
    </w:p>
    <w:p w14:paraId="1C0E7EA6" w14:textId="56FC5D5A" w:rsidR="008D4F00" w:rsidRDefault="008D4F00">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_Toc489042986 \h </w:instrText>
      </w:r>
      <w:r>
        <w:fldChar w:fldCharType="separate"/>
      </w:r>
      <w:r w:rsidR="00597D3F">
        <w:t>62</w:t>
      </w:r>
      <w:r>
        <w:fldChar w:fldCharType="end"/>
      </w:r>
    </w:p>
    <w:p w14:paraId="731D5907" w14:textId="5F555922" w:rsidR="008D4F00" w:rsidRDefault="008D4F00">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_Toc489042987 \h </w:instrText>
      </w:r>
      <w:r>
        <w:fldChar w:fldCharType="separate"/>
      </w:r>
      <w:r w:rsidR="00597D3F">
        <w:t>63</w:t>
      </w:r>
      <w:r>
        <w:fldChar w:fldCharType="end"/>
      </w:r>
    </w:p>
    <w:p w14:paraId="47ED609F" w14:textId="620B68A1" w:rsidR="008D4F00" w:rsidRDefault="008D4F00">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_Toc489042988 \h </w:instrText>
      </w:r>
      <w:r>
        <w:fldChar w:fldCharType="separate"/>
      </w:r>
      <w:r w:rsidR="00597D3F">
        <w:t>64</w:t>
      </w:r>
      <w:r>
        <w:fldChar w:fldCharType="end"/>
      </w:r>
    </w:p>
    <w:p w14:paraId="78A08FFF" w14:textId="76AB1C4B" w:rsidR="008D4F00" w:rsidRDefault="008D4F00">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_Toc489042989 \h </w:instrText>
      </w:r>
      <w:r>
        <w:fldChar w:fldCharType="separate"/>
      </w:r>
      <w:r w:rsidR="00597D3F">
        <w:t>64</w:t>
      </w:r>
      <w:r>
        <w:fldChar w:fldCharType="end"/>
      </w:r>
    </w:p>
    <w:p w14:paraId="42C11A7B" w14:textId="6D3372CC" w:rsidR="008D4F00" w:rsidRDefault="008D4F00">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_Toc489042990 \h </w:instrText>
      </w:r>
      <w:r>
        <w:fldChar w:fldCharType="separate"/>
      </w:r>
      <w:r w:rsidR="00597D3F">
        <w:t>68</w:t>
      </w:r>
      <w:r>
        <w:fldChar w:fldCharType="end"/>
      </w:r>
    </w:p>
    <w:p w14:paraId="0521A971" w14:textId="38B9F44A" w:rsidR="008D4F00" w:rsidRDefault="008D4F00">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_Toc489042991 \h </w:instrText>
      </w:r>
      <w:r>
        <w:fldChar w:fldCharType="separate"/>
      </w:r>
      <w:r w:rsidR="00597D3F">
        <w:t>68</w:t>
      </w:r>
      <w:r>
        <w:fldChar w:fldCharType="end"/>
      </w:r>
    </w:p>
    <w:p w14:paraId="776E15D6" w14:textId="5EE47749" w:rsidR="008D4F00" w:rsidRDefault="008D4F00">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_Toc489042992 \h </w:instrText>
      </w:r>
      <w:r>
        <w:fldChar w:fldCharType="separate"/>
      </w:r>
      <w:r w:rsidR="00597D3F">
        <w:t>70</w:t>
      </w:r>
      <w:r>
        <w:fldChar w:fldCharType="end"/>
      </w:r>
    </w:p>
    <w:p w14:paraId="55489F03" w14:textId="70CC4E08" w:rsidR="008D4F00" w:rsidRDefault="008D4F00">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_Toc489042993 \h </w:instrText>
      </w:r>
      <w:r>
        <w:fldChar w:fldCharType="separate"/>
      </w:r>
      <w:r w:rsidR="00597D3F">
        <w:t>72</w:t>
      </w:r>
      <w:r>
        <w:fldChar w:fldCharType="end"/>
      </w:r>
    </w:p>
    <w:p w14:paraId="5E09220F" w14:textId="2080634E" w:rsidR="008D4F00" w:rsidRDefault="008D4F00">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_Toc489042994 \h </w:instrText>
      </w:r>
      <w:r>
        <w:fldChar w:fldCharType="separate"/>
      </w:r>
      <w:r w:rsidR="00597D3F">
        <w:t>75</w:t>
      </w:r>
      <w:r>
        <w:fldChar w:fldCharType="end"/>
      </w:r>
    </w:p>
    <w:p w14:paraId="1F6C8FD7" w14:textId="3D1A49AD" w:rsidR="008D4F00" w:rsidRDefault="008D4F00">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_Toc489042995 \h </w:instrText>
      </w:r>
      <w:r>
        <w:fldChar w:fldCharType="separate"/>
      </w:r>
      <w:r w:rsidR="00597D3F">
        <w:t>75</w:t>
      </w:r>
      <w:r>
        <w:fldChar w:fldCharType="end"/>
      </w:r>
    </w:p>
    <w:p w14:paraId="22D6DE49" w14:textId="0E8BDA41" w:rsidR="008D4F00" w:rsidRDefault="008D4F00">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_Toc489042996 \h </w:instrText>
      </w:r>
      <w:r>
        <w:fldChar w:fldCharType="separate"/>
      </w:r>
      <w:r w:rsidR="00597D3F">
        <w:t>75</w:t>
      </w:r>
      <w:r>
        <w:fldChar w:fldCharType="end"/>
      </w:r>
    </w:p>
    <w:p w14:paraId="281A4C52" w14:textId="1C1054C0" w:rsidR="008D4F00" w:rsidRDefault="008D4F00">
      <w:pPr>
        <w:pStyle w:val="TOC4"/>
        <w:rPr>
          <w:rFonts w:asciiTheme="minorHAnsi" w:eastAsiaTheme="minorEastAsia" w:hAnsiTheme="minorHAnsi" w:cstheme="minorBidi"/>
          <w:sz w:val="22"/>
          <w:szCs w:val="22"/>
          <w:lang w:val="en-US"/>
        </w:rPr>
      </w:pPr>
      <w:r>
        <w:t>8.3.1.2</w:t>
      </w:r>
      <w:r>
        <w:tab/>
      </w:r>
      <w:r w:rsidRPr="00A02529">
        <w:rPr>
          <w:lang w:val="en-US"/>
        </w:rPr>
        <w:t>High Level Flow</w:t>
      </w:r>
      <w:r>
        <w:tab/>
      </w:r>
      <w:r>
        <w:fldChar w:fldCharType="begin"/>
      </w:r>
      <w:r>
        <w:instrText xml:space="preserve"> PAGEREF _Toc489042997 \h </w:instrText>
      </w:r>
      <w:r>
        <w:fldChar w:fldCharType="separate"/>
      </w:r>
      <w:r w:rsidR="00597D3F">
        <w:t>76</w:t>
      </w:r>
      <w:r>
        <w:fldChar w:fldCharType="end"/>
      </w:r>
    </w:p>
    <w:p w14:paraId="13EEA94D" w14:textId="650C1F11" w:rsidR="008D4F00" w:rsidRDefault="008D4F00">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_Toc489042998 \h </w:instrText>
      </w:r>
      <w:r>
        <w:fldChar w:fldCharType="separate"/>
      </w:r>
      <w:r w:rsidR="00597D3F">
        <w:t>79</w:t>
      </w:r>
      <w:r>
        <w:fldChar w:fldCharType="end"/>
      </w:r>
    </w:p>
    <w:p w14:paraId="45E1BBB3" w14:textId="25D7319B" w:rsidR="008D4F00" w:rsidRDefault="008D4F00">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_Toc489042999 \h </w:instrText>
      </w:r>
      <w:r>
        <w:fldChar w:fldCharType="separate"/>
      </w:r>
      <w:r w:rsidR="00597D3F">
        <w:t>79</w:t>
      </w:r>
      <w:r>
        <w:fldChar w:fldCharType="end"/>
      </w:r>
    </w:p>
    <w:p w14:paraId="7FEA9BDD" w14:textId="74319887" w:rsidR="008D4F00" w:rsidRDefault="008D4F00">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_Toc489043000 \h </w:instrText>
      </w:r>
      <w:r>
        <w:fldChar w:fldCharType="separate"/>
      </w:r>
      <w:r w:rsidR="00597D3F">
        <w:t>84</w:t>
      </w:r>
      <w:r>
        <w:fldChar w:fldCharType="end"/>
      </w:r>
    </w:p>
    <w:p w14:paraId="666A6551" w14:textId="24E50BB4" w:rsidR="008D4F00" w:rsidRDefault="008D4F00">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_Toc489043001 \h </w:instrText>
      </w:r>
      <w:r>
        <w:fldChar w:fldCharType="separate"/>
      </w:r>
      <w:r w:rsidR="00597D3F">
        <w:t>86</w:t>
      </w:r>
      <w:r>
        <w:fldChar w:fldCharType="end"/>
      </w:r>
    </w:p>
    <w:p w14:paraId="1ABDD455" w14:textId="27301A7B" w:rsidR="008D4F00" w:rsidRDefault="008D4F00">
      <w:pPr>
        <w:pStyle w:val="TOC3"/>
        <w:rPr>
          <w:rFonts w:asciiTheme="minorHAnsi" w:eastAsiaTheme="minorEastAsia" w:hAnsiTheme="minorHAnsi" w:cstheme="minorBidi"/>
          <w:sz w:val="22"/>
          <w:szCs w:val="22"/>
          <w:lang w:val="en-US"/>
        </w:rPr>
      </w:pPr>
      <w:r>
        <w:t>8.3.</w:t>
      </w:r>
      <w:r w:rsidRPr="00A02529">
        <w:rPr>
          <w:lang w:val="en-US"/>
        </w:rPr>
        <w:t>3</w:t>
      </w:r>
      <w:r>
        <w:tab/>
      </w:r>
      <w:r w:rsidRPr="00A02529">
        <w:rPr>
          <w:lang w:val="en-US"/>
        </w:rPr>
        <w:t>VOID</w:t>
      </w:r>
      <w:r>
        <w:tab/>
      </w:r>
      <w:r>
        <w:fldChar w:fldCharType="begin"/>
      </w:r>
      <w:r>
        <w:instrText xml:space="preserve"> PAGEREF _Toc489043002 \h </w:instrText>
      </w:r>
      <w:r>
        <w:fldChar w:fldCharType="separate"/>
      </w:r>
      <w:r w:rsidR="00597D3F">
        <w:t>88</w:t>
      </w:r>
      <w:r>
        <w:fldChar w:fldCharType="end"/>
      </w:r>
    </w:p>
    <w:p w14:paraId="7F8776AD" w14:textId="4308AA33" w:rsidR="008D4F00" w:rsidRDefault="008D4F00">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_Toc489043003 \h </w:instrText>
      </w:r>
      <w:r>
        <w:fldChar w:fldCharType="separate"/>
      </w:r>
      <w:r w:rsidR="00597D3F">
        <w:t>89</w:t>
      </w:r>
      <w:r>
        <w:fldChar w:fldCharType="end"/>
      </w:r>
    </w:p>
    <w:p w14:paraId="0AE0B4BA" w14:textId="5773C022" w:rsidR="008D4F00" w:rsidRDefault="008D4F00">
      <w:pPr>
        <w:pStyle w:val="TOC4"/>
        <w:rPr>
          <w:rFonts w:asciiTheme="minorHAnsi" w:eastAsiaTheme="minorEastAsia" w:hAnsiTheme="minorHAnsi" w:cstheme="minorBidi"/>
          <w:sz w:val="22"/>
          <w:szCs w:val="22"/>
          <w:lang w:val="en-US"/>
        </w:rPr>
      </w:pPr>
      <w:r w:rsidRPr="00A02529">
        <w:rPr>
          <w:lang w:val="en-US"/>
        </w:rPr>
        <w:t>8.3.4.1</w:t>
      </w:r>
      <w:r w:rsidRPr="00A02529">
        <w:rPr>
          <w:lang w:val="en-US"/>
        </w:rPr>
        <w:tab/>
        <w:t>Enrolment Exchange Procedures</w:t>
      </w:r>
      <w:r>
        <w:tab/>
      </w:r>
      <w:r>
        <w:fldChar w:fldCharType="begin"/>
      </w:r>
      <w:r>
        <w:instrText xml:space="preserve"> PAGEREF _Toc489043004 \h </w:instrText>
      </w:r>
      <w:r>
        <w:fldChar w:fldCharType="separate"/>
      </w:r>
      <w:r w:rsidR="00597D3F">
        <w:t>89</w:t>
      </w:r>
      <w:r>
        <w:fldChar w:fldCharType="end"/>
      </w:r>
    </w:p>
    <w:p w14:paraId="6981EA02" w14:textId="7A350750" w:rsidR="008D4F00" w:rsidRDefault="008D4F00">
      <w:pPr>
        <w:pStyle w:val="TOC4"/>
        <w:rPr>
          <w:rFonts w:asciiTheme="minorHAnsi" w:eastAsiaTheme="minorEastAsia" w:hAnsiTheme="minorHAnsi" w:cstheme="minorBidi"/>
          <w:sz w:val="22"/>
          <w:szCs w:val="22"/>
          <w:lang w:val="en-US"/>
        </w:rPr>
      </w:pPr>
      <w:r>
        <w:t>8.3.4.2</w:t>
      </w:r>
      <w:r>
        <w:tab/>
      </w:r>
      <w:r w:rsidRPr="00A02529">
        <w:rPr>
          <w:lang w:val="en-US"/>
        </w:rPr>
        <w:t>MEF Client Registration</w:t>
      </w:r>
      <w:r>
        <w:tab/>
      </w:r>
      <w:r>
        <w:fldChar w:fldCharType="begin"/>
      </w:r>
      <w:r>
        <w:instrText xml:space="preserve"> PAGEREF _Toc489043005 \h </w:instrText>
      </w:r>
      <w:r>
        <w:fldChar w:fldCharType="separate"/>
      </w:r>
      <w:r w:rsidR="00597D3F">
        <w:t>89</w:t>
      </w:r>
      <w:r>
        <w:fldChar w:fldCharType="end"/>
      </w:r>
    </w:p>
    <w:p w14:paraId="37FB2F89" w14:textId="7AE571B0" w:rsidR="008D4F00" w:rsidRDefault="008D4F00">
      <w:pPr>
        <w:pStyle w:val="TOC4"/>
        <w:rPr>
          <w:rFonts w:asciiTheme="minorHAnsi" w:eastAsiaTheme="minorEastAsia" w:hAnsiTheme="minorHAnsi" w:cstheme="minorBidi"/>
          <w:sz w:val="22"/>
          <w:szCs w:val="22"/>
          <w:lang w:val="en-US"/>
        </w:rPr>
      </w:pPr>
      <w:r>
        <w:t>8.3.4.</w:t>
      </w:r>
      <w:r w:rsidRPr="00A02529">
        <w:rPr>
          <w:lang w:val="en-US"/>
        </w:rPr>
        <w:t>3</w:t>
      </w:r>
      <w:r>
        <w:tab/>
      </w:r>
      <w:r w:rsidRPr="00A02529">
        <w:rPr>
          <w:lang w:val="en-US"/>
        </w:rPr>
        <w:t>Symmetric Key Provisioning</w:t>
      </w:r>
      <w:r>
        <w:tab/>
      </w:r>
      <w:r>
        <w:fldChar w:fldCharType="begin"/>
      </w:r>
      <w:r>
        <w:instrText xml:space="preserve"> PAGEREF _Toc489043006 \h </w:instrText>
      </w:r>
      <w:r>
        <w:fldChar w:fldCharType="separate"/>
      </w:r>
      <w:r w:rsidR="00597D3F">
        <w:t>89</w:t>
      </w:r>
      <w:r>
        <w:fldChar w:fldCharType="end"/>
      </w:r>
    </w:p>
    <w:p w14:paraId="3A5B6852" w14:textId="0343E39E" w:rsidR="008D4F00" w:rsidRDefault="008D4F00">
      <w:pPr>
        <w:pStyle w:val="TOC4"/>
        <w:rPr>
          <w:rFonts w:asciiTheme="minorHAnsi" w:eastAsiaTheme="minorEastAsia" w:hAnsiTheme="minorHAnsi" w:cstheme="minorBidi"/>
          <w:sz w:val="22"/>
          <w:szCs w:val="22"/>
          <w:lang w:val="en-US"/>
        </w:rPr>
      </w:pPr>
      <w:r>
        <w:t>8.3.4.</w:t>
      </w:r>
      <w:r w:rsidRPr="00A02529">
        <w:rPr>
          <w:lang w:val="en-US"/>
        </w:rPr>
        <w:t>4</w:t>
      </w:r>
      <w:r>
        <w:tab/>
        <w:t xml:space="preserve">Certificate </w:t>
      </w:r>
      <w:r w:rsidRPr="00A02529">
        <w:rPr>
          <w:lang w:val="en-US"/>
        </w:rPr>
        <w:t>Provisioning</w:t>
      </w:r>
      <w:r>
        <w:tab/>
      </w:r>
      <w:r>
        <w:fldChar w:fldCharType="begin"/>
      </w:r>
      <w:r>
        <w:instrText xml:space="preserve"> PAGEREF _Toc489043007 \h </w:instrText>
      </w:r>
      <w:r>
        <w:fldChar w:fldCharType="separate"/>
      </w:r>
      <w:r w:rsidR="00597D3F">
        <w:t>90</w:t>
      </w:r>
      <w:r>
        <w:fldChar w:fldCharType="end"/>
      </w:r>
    </w:p>
    <w:p w14:paraId="5FBDEB8D" w14:textId="6A611459" w:rsidR="008D4F00" w:rsidRDefault="008D4F00">
      <w:pPr>
        <w:pStyle w:val="TOC4"/>
        <w:rPr>
          <w:rFonts w:asciiTheme="minorHAnsi" w:eastAsiaTheme="minorEastAsia" w:hAnsiTheme="minorHAnsi" w:cstheme="minorBidi"/>
          <w:sz w:val="22"/>
          <w:szCs w:val="22"/>
          <w:lang w:val="en-US"/>
        </w:rPr>
      </w:pPr>
      <w:r>
        <w:t>8.3.4.</w:t>
      </w:r>
      <w:r w:rsidRPr="00A02529">
        <w:rPr>
          <w:lang w:val="en-US"/>
        </w:rPr>
        <w:t>5</w:t>
      </w:r>
      <w:r>
        <w:tab/>
        <w:t>Device Configuration</w:t>
      </w:r>
      <w:r>
        <w:tab/>
      </w:r>
      <w:r>
        <w:fldChar w:fldCharType="begin"/>
      </w:r>
      <w:r>
        <w:instrText xml:space="preserve"> PAGEREF _Toc489043008 \h </w:instrText>
      </w:r>
      <w:r>
        <w:fldChar w:fldCharType="separate"/>
      </w:r>
      <w:r w:rsidR="00597D3F">
        <w:t>90</w:t>
      </w:r>
      <w:r>
        <w:fldChar w:fldCharType="end"/>
      </w:r>
    </w:p>
    <w:p w14:paraId="1402714B" w14:textId="77C16A7A" w:rsidR="008D4F00" w:rsidRDefault="008D4F00">
      <w:pPr>
        <w:pStyle w:val="TOC4"/>
        <w:rPr>
          <w:rFonts w:asciiTheme="minorHAnsi" w:eastAsiaTheme="minorEastAsia" w:hAnsiTheme="minorHAnsi" w:cstheme="minorBidi"/>
          <w:sz w:val="22"/>
          <w:szCs w:val="22"/>
          <w:lang w:val="en-US"/>
        </w:rPr>
      </w:pPr>
      <w:r>
        <w:t>8.3.4.</w:t>
      </w:r>
      <w:r w:rsidRPr="00A02529">
        <w:rPr>
          <w:lang w:val="en-US"/>
        </w:rPr>
        <w:t>6</w:t>
      </w:r>
      <w:r>
        <w:tab/>
      </w:r>
      <w:r w:rsidRPr="00A02529">
        <w:rPr>
          <w:lang w:val="en-US"/>
        </w:rPr>
        <w:t>MEF Client Command</w:t>
      </w:r>
      <w:r>
        <w:tab/>
      </w:r>
      <w:r>
        <w:fldChar w:fldCharType="begin"/>
      </w:r>
      <w:r>
        <w:instrText xml:space="preserve"> PAGEREF _Toc489043009 \h </w:instrText>
      </w:r>
      <w:r>
        <w:fldChar w:fldCharType="separate"/>
      </w:r>
      <w:r w:rsidR="00597D3F">
        <w:t>90</w:t>
      </w:r>
      <w:r>
        <w:fldChar w:fldCharType="end"/>
      </w:r>
    </w:p>
    <w:p w14:paraId="3CC10165" w14:textId="00F917B1" w:rsidR="008D4F00" w:rsidRDefault="008D4F00">
      <w:pPr>
        <w:pStyle w:val="TOC3"/>
        <w:rPr>
          <w:rFonts w:asciiTheme="minorHAnsi" w:eastAsiaTheme="minorEastAsia" w:hAnsiTheme="minorHAnsi" w:cstheme="minorBidi"/>
          <w:sz w:val="22"/>
          <w:szCs w:val="22"/>
          <w:lang w:val="en-US"/>
        </w:rPr>
      </w:pPr>
      <w:r>
        <w:t>8.3.5</w:t>
      </w:r>
      <w:r>
        <w:tab/>
      </w:r>
      <w:r w:rsidRPr="00A02529">
        <w:rPr>
          <w:lang w:val="en-US"/>
        </w:rPr>
        <w:t>Symmetric Key Provisioning Details</w:t>
      </w:r>
      <w:r>
        <w:tab/>
      </w:r>
      <w:r>
        <w:fldChar w:fldCharType="begin"/>
      </w:r>
      <w:r>
        <w:instrText xml:space="preserve"> PAGEREF _Toc489043010 \h </w:instrText>
      </w:r>
      <w:r>
        <w:fldChar w:fldCharType="separate"/>
      </w:r>
      <w:r w:rsidR="00597D3F">
        <w:t>92</w:t>
      </w:r>
      <w:r>
        <w:fldChar w:fldCharType="end"/>
      </w:r>
    </w:p>
    <w:p w14:paraId="535F4D8B" w14:textId="1C8B522F" w:rsidR="008D4F00" w:rsidRDefault="008D4F00">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_Toc489043011 \h </w:instrText>
      </w:r>
      <w:r>
        <w:fldChar w:fldCharType="separate"/>
      </w:r>
      <w:r w:rsidR="00597D3F">
        <w:t>92</w:t>
      </w:r>
      <w:r>
        <w:fldChar w:fldCharType="end"/>
      </w:r>
    </w:p>
    <w:p w14:paraId="0A2E9CC6" w14:textId="56E7676C" w:rsidR="008D4F00" w:rsidRDefault="008D4F00">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_Toc489043012 \h </w:instrText>
      </w:r>
      <w:r>
        <w:fldChar w:fldCharType="separate"/>
      </w:r>
      <w:r w:rsidR="00597D3F">
        <w:t>93</w:t>
      </w:r>
      <w:r>
        <w:fldChar w:fldCharType="end"/>
      </w:r>
    </w:p>
    <w:p w14:paraId="39411226" w14:textId="3105BF0E" w:rsidR="008D4F00" w:rsidRDefault="008D4F00">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_Toc489043013 \h </w:instrText>
      </w:r>
      <w:r>
        <w:fldChar w:fldCharType="separate"/>
      </w:r>
      <w:r w:rsidR="00597D3F">
        <w:t>93</w:t>
      </w:r>
      <w:r>
        <w:fldChar w:fldCharType="end"/>
      </w:r>
    </w:p>
    <w:p w14:paraId="10621AD1" w14:textId="649FF04D" w:rsidR="008D4F00" w:rsidRDefault="008D4F00">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_Toc489043014 \h </w:instrText>
      </w:r>
      <w:r>
        <w:fldChar w:fldCharType="separate"/>
      </w:r>
      <w:r w:rsidR="00597D3F">
        <w:t>94</w:t>
      </w:r>
      <w:r>
        <w:fldChar w:fldCharType="end"/>
      </w:r>
    </w:p>
    <w:p w14:paraId="1EAB83B1" w14:textId="3B09BB5E" w:rsidR="008D4F00" w:rsidRDefault="008D4F00">
      <w:pPr>
        <w:pStyle w:val="TOC5"/>
        <w:rPr>
          <w:rFonts w:asciiTheme="minorHAnsi" w:eastAsiaTheme="minorEastAsia" w:hAnsiTheme="minorHAnsi" w:cstheme="minorBidi"/>
          <w:sz w:val="22"/>
          <w:szCs w:val="22"/>
          <w:lang w:val="en-US"/>
        </w:rPr>
      </w:pPr>
      <w:r>
        <w:t>8.3.5.</w:t>
      </w:r>
      <w:r w:rsidRPr="00A02529">
        <w:rPr>
          <w:lang w:val="en-US"/>
        </w:rPr>
        <w:t>2.3</w:t>
      </w:r>
      <w:r>
        <w:tab/>
        <w:t>MEF Client</w:t>
      </w:r>
      <w:r w:rsidRPr="00A02529">
        <w:rPr>
          <w:lang w:val="en-US"/>
        </w:rPr>
        <w:t xml:space="preserve"> Registration</w:t>
      </w:r>
      <w:r>
        <w:t xml:space="preserve"> Procedure</w:t>
      </w:r>
      <w:r>
        <w:tab/>
      </w:r>
      <w:r>
        <w:fldChar w:fldCharType="begin"/>
      </w:r>
      <w:r>
        <w:instrText xml:space="preserve"> PAGEREF _Toc489043015 \h </w:instrText>
      </w:r>
      <w:r>
        <w:fldChar w:fldCharType="separate"/>
      </w:r>
      <w:r w:rsidR="00597D3F">
        <w:t>94</w:t>
      </w:r>
      <w:r>
        <w:fldChar w:fldCharType="end"/>
      </w:r>
    </w:p>
    <w:p w14:paraId="34E7E6E2" w14:textId="02679EBE" w:rsidR="008D4F00" w:rsidRDefault="008D4F00">
      <w:pPr>
        <w:pStyle w:val="TOC5"/>
        <w:rPr>
          <w:rFonts w:asciiTheme="minorHAnsi" w:eastAsiaTheme="minorEastAsia" w:hAnsiTheme="minorHAnsi" w:cstheme="minorBidi"/>
          <w:sz w:val="22"/>
          <w:szCs w:val="22"/>
          <w:lang w:val="en-US"/>
        </w:rPr>
      </w:pPr>
      <w:r>
        <w:t>8.3.5.2.4</w:t>
      </w:r>
      <w:r>
        <w:tab/>
        <w:t xml:space="preserve">MEF Client </w:t>
      </w:r>
      <w:r w:rsidRPr="00A02529">
        <w:rPr>
          <w:lang w:val="en-US"/>
        </w:rPr>
        <w:t>Configuration Retrieval</w:t>
      </w:r>
      <w:r>
        <w:t xml:space="preserve"> Procedure</w:t>
      </w:r>
      <w:r>
        <w:tab/>
      </w:r>
      <w:r>
        <w:fldChar w:fldCharType="begin"/>
      </w:r>
      <w:r>
        <w:instrText xml:space="preserve"> PAGEREF _Toc489043016 \h </w:instrText>
      </w:r>
      <w:r>
        <w:fldChar w:fldCharType="separate"/>
      </w:r>
      <w:r w:rsidR="00597D3F">
        <w:t>95</w:t>
      </w:r>
      <w:r>
        <w:fldChar w:fldCharType="end"/>
      </w:r>
    </w:p>
    <w:p w14:paraId="3F912DD0" w14:textId="58762301" w:rsidR="008D4F00" w:rsidRDefault="008D4F00">
      <w:pPr>
        <w:pStyle w:val="TOC5"/>
        <w:rPr>
          <w:rFonts w:asciiTheme="minorHAnsi" w:eastAsiaTheme="minorEastAsia" w:hAnsiTheme="minorHAnsi" w:cstheme="minorBidi"/>
          <w:sz w:val="22"/>
          <w:szCs w:val="22"/>
          <w:lang w:val="en-US"/>
        </w:rPr>
      </w:pPr>
      <w:r w:rsidRPr="00A02529">
        <w:rPr>
          <w:lang w:val="en-US"/>
        </w:rPr>
        <w:lastRenderedPageBreak/>
        <w:t>8.3.5.2.5</w:t>
      </w:r>
      <w:r>
        <w:tab/>
        <w:t>MEF Client Registration Update Procedure</w:t>
      </w:r>
      <w:r>
        <w:tab/>
      </w:r>
      <w:r>
        <w:fldChar w:fldCharType="begin"/>
      </w:r>
      <w:r>
        <w:instrText xml:space="preserve"> PAGEREF _Toc489043017 \h </w:instrText>
      </w:r>
      <w:r>
        <w:fldChar w:fldCharType="separate"/>
      </w:r>
      <w:r w:rsidR="00597D3F">
        <w:t>96</w:t>
      </w:r>
      <w:r>
        <w:fldChar w:fldCharType="end"/>
      </w:r>
    </w:p>
    <w:p w14:paraId="3F9769DE" w14:textId="279F6978" w:rsidR="008D4F00" w:rsidRDefault="008D4F00">
      <w:pPr>
        <w:pStyle w:val="TOC5"/>
        <w:rPr>
          <w:rFonts w:asciiTheme="minorHAnsi" w:eastAsiaTheme="minorEastAsia" w:hAnsiTheme="minorHAnsi" w:cstheme="minorBidi"/>
          <w:sz w:val="22"/>
          <w:szCs w:val="22"/>
          <w:lang w:val="en-US"/>
        </w:rPr>
      </w:pPr>
      <w:r>
        <w:t>8.3.5.2.6</w:t>
      </w:r>
      <w:r>
        <w:tab/>
        <w:t>MEF Client De-</w:t>
      </w:r>
      <w:r w:rsidRPr="00A02529">
        <w:rPr>
          <w:lang w:val="en-US"/>
        </w:rPr>
        <w:t>Registration</w:t>
      </w:r>
      <w:r>
        <w:t xml:space="preserve"> Procedure</w:t>
      </w:r>
      <w:r>
        <w:tab/>
      </w:r>
      <w:r>
        <w:fldChar w:fldCharType="begin"/>
      </w:r>
      <w:r>
        <w:instrText xml:space="preserve"> PAGEREF _Toc489043018 \h </w:instrText>
      </w:r>
      <w:r>
        <w:fldChar w:fldCharType="separate"/>
      </w:r>
      <w:r w:rsidR="00597D3F">
        <w:t>97</w:t>
      </w:r>
      <w:r>
        <w:fldChar w:fldCharType="end"/>
      </w:r>
    </w:p>
    <w:p w14:paraId="2EC5334E" w14:textId="287895B8" w:rsidR="008D4F00" w:rsidRDefault="008D4F00">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_Toc489043019 \h </w:instrText>
      </w:r>
      <w:r>
        <w:fldChar w:fldCharType="separate"/>
      </w:r>
      <w:r w:rsidR="00597D3F">
        <w:t>97</w:t>
      </w:r>
      <w:r>
        <w:fldChar w:fldCharType="end"/>
      </w:r>
    </w:p>
    <w:p w14:paraId="5E4E0004" w14:textId="6E673CF2" w:rsidR="008D4F00" w:rsidRDefault="008D4F00">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_Toc489043020 \h </w:instrText>
      </w:r>
      <w:r>
        <w:fldChar w:fldCharType="separate"/>
      </w:r>
      <w:r w:rsidR="00597D3F">
        <w:t>99</w:t>
      </w:r>
      <w:r>
        <w:fldChar w:fldCharType="end"/>
      </w:r>
    </w:p>
    <w:p w14:paraId="71637AA2" w14:textId="7391E170" w:rsidR="008D4F00" w:rsidRDefault="008D4F00">
      <w:pPr>
        <w:pStyle w:val="TOC5"/>
        <w:rPr>
          <w:rFonts w:asciiTheme="minorHAnsi" w:eastAsiaTheme="minorEastAsia" w:hAnsiTheme="minorHAnsi" w:cstheme="minorBidi"/>
          <w:sz w:val="22"/>
          <w:szCs w:val="22"/>
          <w:lang w:val="en-US"/>
        </w:rPr>
      </w:pPr>
      <w:r>
        <w:t>8.3.5.2.9</w:t>
      </w:r>
      <w:r>
        <w:tab/>
        <w:t xml:space="preserve">MEF Key </w:t>
      </w:r>
      <w:r w:rsidRPr="00A02529">
        <w:rPr>
          <w:lang w:val="en-US"/>
        </w:rPr>
        <w:t>Registration Update</w:t>
      </w:r>
      <w:r>
        <w:t xml:space="preserve"> Procedure</w:t>
      </w:r>
      <w:r>
        <w:tab/>
      </w:r>
      <w:r>
        <w:fldChar w:fldCharType="begin"/>
      </w:r>
      <w:r>
        <w:instrText xml:space="preserve"> PAGEREF _Toc489043021 \h </w:instrText>
      </w:r>
      <w:r>
        <w:fldChar w:fldCharType="separate"/>
      </w:r>
      <w:r w:rsidR="00597D3F">
        <w:t>100</w:t>
      </w:r>
      <w:r>
        <w:fldChar w:fldCharType="end"/>
      </w:r>
    </w:p>
    <w:p w14:paraId="1064893F" w14:textId="2DA28CD2" w:rsidR="008D4F00" w:rsidRDefault="008D4F00">
      <w:pPr>
        <w:pStyle w:val="TOC5"/>
        <w:rPr>
          <w:rFonts w:asciiTheme="minorHAnsi" w:eastAsiaTheme="minorEastAsia" w:hAnsiTheme="minorHAnsi" w:cstheme="minorBidi"/>
          <w:sz w:val="22"/>
          <w:szCs w:val="22"/>
          <w:lang w:val="en-US"/>
        </w:rPr>
      </w:pPr>
      <w:r>
        <w:t>8.3.5.2.10</w:t>
      </w:r>
      <w:r>
        <w:tab/>
        <w:t xml:space="preserve">MEF Key </w:t>
      </w:r>
      <w:r w:rsidRPr="00A02529">
        <w:rPr>
          <w:lang w:val="en-US"/>
        </w:rPr>
        <w:t xml:space="preserve">De-Registration </w:t>
      </w:r>
      <w:r>
        <w:t>Procedure</w:t>
      </w:r>
      <w:r>
        <w:tab/>
      </w:r>
      <w:r>
        <w:fldChar w:fldCharType="begin"/>
      </w:r>
      <w:r>
        <w:instrText xml:space="preserve"> PAGEREF _Toc489043022 \h </w:instrText>
      </w:r>
      <w:r>
        <w:fldChar w:fldCharType="separate"/>
      </w:r>
      <w:r w:rsidR="00597D3F">
        <w:t>101</w:t>
      </w:r>
      <w:r>
        <w:fldChar w:fldCharType="end"/>
      </w:r>
    </w:p>
    <w:p w14:paraId="7BF1FB0B" w14:textId="53F54BF8" w:rsidR="008D4F00" w:rsidRDefault="008D4F00">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_Toc489043023 \h </w:instrText>
      </w:r>
      <w:r>
        <w:fldChar w:fldCharType="separate"/>
      </w:r>
      <w:r w:rsidR="00597D3F">
        <w:t>102</w:t>
      </w:r>
      <w:r>
        <w:fldChar w:fldCharType="end"/>
      </w:r>
    </w:p>
    <w:p w14:paraId="0D38C7F1" w14:textId="607A0B5E" w:rsidR="008D4F00" w:rsidRDefault="008D4F00">
      <w:pPr>
        <w:pStyle w:val="TOC3"/>
        <w:rPr>
          <w:rFonts w:asciiTheme="minorHAnsi" w:eastAsiaTheme="minorEastAsia" w:hAnsiTheme="minorHAnsi" w:cstheme="minorBidi"/>
          <w:sz w:val="22"/>
          <w:szCs w:val="22"/>
          <w:lang w:val="en-US"/>
        </w:rPr>
      </w:pPr>
      <w:r>
        <w:t>8.3.</w:t>
      </w:r>
      <w:r w:rsidRPr="00A02529">
        <w:rPr>
          <w:lang w:val="en-US"/>
        </w:rPr>
        <w:t>6</w:t>
      </w:r>
      <w:r>
        <w:tab/>
      </w:r>
      <w:r w:rsidRPr="00A02529">
        <w:rPr>
          <w:lang w:val="en-US"/>
        </w:rPr>
        <w:t>Certificate Provisioning Procedure Details</w:t>
      </w:r>
      <w:r>
        <w:tab/>
      </w:r>
      <w:r>
        <w:fldChar w:fldCharType="begin"/>
      </w:r>
      <w:r>
        <w:instrText xml:space="preserve"> PAGEREF _Toc489043024 \h </w:instrText>
      </w:r>
      <w:r>
        <w:fldChar w:fldCharType="separate"/>
      </w:r>
      <w:r w:rsidR="00597D3F">
        <w:t>102</w:t>
      </w:r>
      <w:r>
        <w:fldChar w:fldCharType="end"/>
      </w:r>
    </w:p>
    <w:p w14:paraId="565B0E3D" w14:textId="045E3AF4" w:rsidR="008D4F00" w:rsidRDefault="008D4F00">
      <w:pPr>
        <w:pStyle w:val="TOC4"/>
        <w:rPr>
          <w:rFonts w:asciiTheme="minorHAnsi" w:eastAsiaTheme="minorEastAsia" w:hAnsiTheme="minorHAnsi" w:cstheme="minorBidi"/>
          <w:sz w:val="22"/>
          <w:szCs w:val="22"/>
          <w:lang w:val="en-US"/>
        </w:rPr>
      </w:pPr>
      <w:r w:rsidRPr="00A02529">
        <w:rPr>
          <w:lang w:val="en-US"/>
        </w:rPr>
        <w:t>8.3.6.1</w:t>
      </w:r>
      <w:r w:rsidRPr="00A02529">
        <w:rPr>
          <w:lang w:val="en-US"/>
        </w:rPr>
        <w:tab/>
        <w:t>Introduction</w:t>
      </w:r>
      <w:r>
        <w:tab/>
      </w:r>
      <w:r>
        <w:fldChar w:fldCharType="begin"/>
      </w:r>
      <w:r>
        <w:instrText xml:space="preserve"> PAGEREF _Toc489043025 \h </w:instrText>
      </w:r>
      <w:r>
        <w:fldChar w:fldCharType="separate"/>
      </w:r>
      <w:r w:rsidR="00597D3F">
        <w:t>102</w:t>
      </w:r>
      <w:r>
        <w:fldChar w:fldCharType="end"/>
      </w:r>
    </w:p>
    <w:p w14:paraId="7E3E2202" w14:textId="11F36207" w:rsidR="008D4F00" w:rsidRDefault="008D4F00">
      <w:pPr>
        <w:pStyle w:val="TOC4"/>
        <w:rPr>
          <w:rFonts w:asciiTheme="minorHAnsi" w:eastAsiaTheme="minorEastAsia" w:hAnsiTheme="minorHAnsi" w:cstheme="minorBidi"/>
          <w:sz w:val="22"/>
          <w:szCs w:val="22"/>
          <w:lang w:val="en-US"/>
        </w:rPr>
      </w:pPr>
      <w:r w:rsidRPr="00A02529">
        <w:rPr>
          <w:lang w:val="en-US"/>
        </w:rPr>
        <w:t>8.3.6.2</w:t>
      </w:r>
      <w:r w:rsidRPr="00A02529">
        <w:rPr>
          <w:lang w:val="en-US"/>
        </w:rPr>
        <w:tab/>
        <w:t>Certificate Provisioning procedures using EST</w:t>
      </w:r>
      <w:r>
        <w:tab/>
      </w:r>
      <w:r>
        <w:fldChar w:fldCharType="begin"/>
      </w:r>
      <w:r>
        <w:instrText xml:space="preserve"> PAGEREF _Toc489043026 \h </w:instrText>
      </w:r>
      <w:r>
        <w:fldChar w:fldCharType="separate"/>
      </w:r>
      <w:r w:rsidR="00597D3F">
        <w:t>103</w:t>
      </w:r>
      <w:r>
        <w:fldChar w:fldCharType="end"/>
      </w:r>
    </w:p>
    <w:p w14:paraId="30AB9D7D" w14:textId="6242BDDA" w:rsidR="008D4F00" w:rsidRDefault="008D4F00">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_Toc489043027 \h </w:instrText>
      </w:r>
      <w:r>
        <w:fldChar w:fldCharType="separate"/>
      </w:r>
      <w:r w:rsidR="00597D3F">
        <w:t>103</w:t>
      </w:r>
      <w:r>
        <w:fldChar w:fldCharType="end"/>
      </w:r>
    </w:p>
    <w:p w14:paraId="42C59A81" w14:textId="2F7510B4" w:rsidR="008D4F00" w:rsidRDefault="008D4F00">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_Toc489043028 \h </w:instrText>
      </w:r>
      <w:r>
        <w:fldChar w:fldCharType="separate"/>
      </w:r>
      <w:r w:rsidR="00597D3F">
        <w:t>103</w:t>
      </w:r>
      <w:r>
        <w:fldChar w:fldCharType="end"/>
      </w:r>
    </w:p>
    <w:p w14:paraId="31C51564" w14:textId="01230569" w:rsidR="008D4F00" w:rsidRDefault="008D4F00">
      <w:pPr>
        <w:pStyle w:val="TOC5"/>
        <w:rPr>
          <w:rFonts w:asciiTheme="minorHAnsi" w:eastAsiaTheme="minorEastAsia" w:hAnsiTheme="minorHAnsi" w:cstheme="minorBidi"/>
          <w:sz w:val="22"/>
          <w:szCs w:val="22"/>
          <w:lang w:val="en-US"/>
        </w:rPr>
      </w:pPr>
      <w:r>
        <w:t>8.3.6.2.</w:t>
      </w:r>
      <w:r w:rsidRPr="00A02529">
        <w:rPr>
          <w:lang w:val="en-US"/>
        </w:rPr>
        <w:t>3</w:t>
      </w:r>
      <w:r>
        <w:tab/>
        <w:t>Certificate Re-Provisioning procedure using EST</w:t>
      </w:r>
      <w:r>
        <w:tab/>
      </w:r>
      <w:r>
        <w:fldChar w:fldCharType="begin"/>
      </w:r>
      <w:r>
        <w:instrText xml:space="preserve"> PAGEREF _Toc489043029 \h </w:instrText>
      </w:r>
      <w:r>
        <w:fldChar w:fldCharType="separate"/>
      </w:r>
      <w:r w:rsidR="00597D3F">
        <w:t>105</w:t>
      </w:r>
      <w:r>
        <w:fldChar w:fldCharType="end"/>
      </w:r>
    </w:p>
    <w:p w14:paraId="70D25E97" w14:textId="2964AB71" w:rsidR="008D4F00" w:rsidRDefault="008D4F00">
      <w:pPr>
        <w:pStyle w:val="TOC4"/>
        <w:rPr>
          <w:rFonts w:asciiTheme="minorHAnsi" w:eastAsiaTheme="minorEastAsia" w:hAnsiTheme="minorHAnsi" w:cstheme="minorBidi"/>
          <w:sz w:val="22"/>
          <w:szCs w:val="22"/>
          <w:lang w:val="en-US"/>
        </w:rPr>
      </w:pPr>
      <w:r w:rsidRPr="00A02529">
        <w:rPr>
          <w:rFonts w:eastAsia="Malgun Gothic"/>
          <w:lang w:val="en-US"/>
        </w:rPr>
        <w:t>8.3.6.3</w:t>
      </w:r>
      <w:r w:rsidRPr="00A02529">
        <w:rPr>
          <w:rFonts w:eastAsia="Malgun Gothic"/>
          <w:lang w:val="en-US"/>
        </w:rPr>
        <w:tab/>
        <w:t>Certificate Provisioning procedures using SCEP</w:t>
      </w:r>
      <w:r>
        <w:tab/>
      </w:r>
      <w:r>
        <w:fldChar w:fldCharType="begin"/>
      </w:r>
      <w:r>
        <w:instrText xml:space="preserve"> PAGEREF _Toc489043030 \h </w:instrText>
      </w:r>
      <w:r>
        <w:fldChar w:fldCharType="separate"/>
      </w:r>
      <w:r w:rsidR="00597D3F">
        <w:t>105</w:t>
      </w:r>
      <w:r>
        <w:fldChar w:fldCharType="end"/>
      </w:r>
    </w:p>
    <w:p w14:paraId="5183A8B6" w14:textId="46397BAD" w:rsidR="008D4F00" w:rsidRDefault="008D4F00">
      <w:pPr>
        <w:pStyle w:val="TOC5"/>
        <w:rPr>
          <w:rFonts w:asciiTheme="minorHAnsi" w:eastAsiaTheme="minorEastAsia" w:hAnsiTheme="minorHAnsi" w:cstheme="minorBidi"/>
          <w:sz w:val="22"/>
          <w:szCs w:val="22"/>
          <w:lang w:val="en-US"/>
        </w:rPr>
      </w:pPr>
      <w:r w:rsidRPr="00A02529">
        <w:rPr>
          <w:rFonts w:eastAsia="Malgun Gothic"/>
        </w:rPr>
        <w:t>8.3.6.3.1</w:t>
      </w:r>
      <w:r w:rsidRPr="00A02529">
        <w:rPr>
          <w:rFonts w:eastAsia="Malgun Gothic"/>
        </w:rPr>
        <w:tab/>
        <w:t>Introduction</w:t>
      </w:r>
      <w:r>
        <w:tab/>
      </w:r>
      <w:r>
        <w:fldChar w:fldCharType="begin"/>
      </w:r>
      <w:r>
        <w:instrText xml:space="preserve"> PAGEREF _Toc489043031 \h </w:instrText>
      </w:r>
      <w:r>
        <w:fldChar w:fldCharType="separate"/>
      </w:r>
      <w:r w:rsidR="00597D3F">
        <w:t>105</w:t>
      </w:r>
      <w:r>
        <w:fldChar w:fldCharType="end"/>
      </w:r>
    </w:p>
    <w:p w14:paraId="42EC30A6" w14:textId="101C036D" w:rsidR="008D4F00" w:rsidRDefault="008D4F00">
      <w:pPr>
        <w:pStyle w:val="TOC5"/>
        <w:rPr>
          <w:rFonts w:asciiTheme="minorHAnsi" w:eastAsiaTheme="minorEastAsia" w:hAnsiTheme="minorHAnsi" w:cstheme="minorBidi"/>
          <w:sz w:val="22"/>
          <w:szCs w:val="22"/>
          <w:lang w:val="en-US"/>
        </w:rPr>
      </w:pPr>
      <w:r w:rsidRPr="00A02529">
        <w:rPr>
          <w:rFonts w:eastAsia="Malgun Gothic"/>
          <w:lang w:val="en-US"/>
        </w:rPr>
        <w:t>8.3.6.3.2</w:t>
      </w:r>
      <w:r w:rsidRPr="00A02529">
        <w:rPr>
          <w:rFonts w:eastAsia="Malgun Gothic"/>
          <w:lang w:val="en-US"/>
        </w:rPr>
        <w:tab/>
        <w:t xml:space="preserve">Details of </w:t>
      </w:r>
      <w:r w:rsidRPr="00A02529">
        <w:rPr>
          <w:rFonts w:eastAsia="Malgun Gothic"/>
        </w:rPr>
        <w:t>Certificate Provisioning procedures using SCEP</w:t>
      </w:r>
      <w:r>
        <w:tab/>
      </w:r>
      <w:r>
        <w:fldChar w:fldCharType="begin"/>
      </w:r>
      <w:r>
        <w:instrText xml:space="preserve"> PAGEREF _Toc489043032 \h </w:instrText>
      </w:r>
      <w:r>
        <w:fldChar w:fldCharType="separate"/>
      </w:r>
      <w:r w:rsidR="00597D3F">
        <w:t>106</w:t>
      </w:r>
      <w:r>
        <w:fldChar w:fldCharType="end"/>
      </w:r>
    </w:p>
    <w:p w14:paraId="7A1324AC" w14:textId="54E24DAD" w:rsidR="008D4F00" w:rsidRDefault="008D4F00">
      <w:pPr>
        <w:pStyle w:val="TOC3"/>
        <w:rPr>
          <w:rFonts w:asciiTheme="minorHAnsi" w:eastAsiaTheme="minorEastAsia" w:hAnsiTheme="minorHAnsi" w:cstheme="minorBidi"/>
          <w:sz w:val="22"/>
          <w:szCs w:val="22"/>
          <w:lang w:val="en-US"/>
        </w:rPr>
      </w:pPr>
      <w:r>
        <w:t>8.3.</w:t>
      </w:r>
      <w:r w:rsidRPr="00A02529">
        <w:rPr>
          <w:lang w:val="en-US"/>
        </w:rPr>
        <w:t>7</w:t>
      </w:r>
      <w:r>
        <w:tab/>
      </w:r>
      <w:r w:rsidRPr="00A02529">
        <w:rPr>
          <w:lang w:val="en-US"/>
        </w:rPr>
        <w:t>MEF Client Configuration Details</w:t>
      </w:r>
      <w:r>
        <w:tab/>
      </w:r>
      <w:r>
        <w:fldChar w:fldCharType="begin"/>
      </w:r>
      <w:r>
        <w:instrText xml:space="preserve"> PAGEREF _Toc489043033 \h </w:instrText>
      </w:r>
      <w:r>
        <w:fldChar w:fldCharType="separate"/>
      </w:r>
      <w:r w:rsidR="00597D3F">
        <w:t>107</w:t>
      </w:r>
      <w:r>
        <w:fldChar w:fldCharType="end"/>
      </w:r>
    </w:p>
    <w:p w14:paraId="4B72C88E" w14:textId="686A2F1A" w:rsidR="008D4F00" w:rsidRDefault="008D4F00">
      <w:pPr>
        <w:pStyle w:val="TOC4"/>
        <w:rPr>
          <w:rFonts w:asciiTheme="minorHAnsi" w:eastAsiaTheme="minorEastAsia" w:hAnsiTheme="minorHAnsi" w:cstheme="minorBidi"/>
          <w:sz w:val="22"/>
          <w:szCs w:val="22"/>
          <w:lang w:val="en-US"/>
        </w:rPr>
      </w:pPr>
      <w:r w:rsidRPr="00A02529">
        <w:rPr>
          <w:lang w:val="en-US"/>
        </w:rPr>
        <w:t>8.3.7.1</w:t>
      </w:r>
      <w:r w:rsidRPr="00A02529">
        <w:rPr>
          <w:lang w:val="en-US"/>
        </w:rPr>
        <w:tab/>
      </w:r>
      <w:r>
        <w:t>MEF Client</w:t>
      </w:r>
      <w:r w:rsidRPr="00A02529">
        <w:rPr>
          <w:lang w:val="en-US"/>
        </w:rPr>
        <w:t xml:space="preserve"> </w:t>
      </w:r>
      <w:r>
        <w:t>Credential Configuration Details</w:t>
      </w:r>
      <w:r>
        <w:tab/>
      </w:r>
      <w:r>
        <w:fldChar w:fldCharType="begin"/>
      </w:r>
      <w:r>
        <w:instrText xml:space="preserve"> PAGEREF _Toc489043034 \h </w:instrText>
      </w:r>
      <w:r>
        <w:fldChar w:fldCharType="separate"/>
      </w:r>
      <w:r w:rsidR="00597D3F">
        <w:t>107</w:t>
      </w:r>
      <w:r>
        <w:fldChar w:fldCharType="end"/>
      </w:r>
    </w:p>
    <w:p w14:paraId="0D84C2FC" w14:textId="626754D7" w:rsidR="008D4F00" w:rsidRDefault="008D4F00">
      <w:pPr>
        <w:pStyle w:val="TOC4"/>
        <w:rPr>
          <w:rFonts w:asciiTheme="minorHAnsi" w:eastAsiaTheme="minorEastAsia" w:hAnsiTheme="minorHAnsi" w:cstheme="minorBidi"/>
          <w:sz w:val="22"/>
          <w:szCs w:val="22"/>
          <w:lang w:val="en-US"/>
        </w:rPr>
      </w:pPr>
      <w:r w:rsidRPr="00A02529">
        <w:rPr>
          <w:rFonts w:eastAsia="Malgun Gothic"/>
          <w:lang w:val="en-US"/>
        </w:rPr>
        <w:t>8.3.7.2</w:t>
      </w:r>
      <w:r w:rsidRPr="00A02529">
        <w:rPr>
          <w:rFonts w:eastAsia="Malgun Gothic"/>
          <w:lang w:val="en-US"/>
        </w:rPr>
        <w:tab/>
        <w:t>MEF</w:t>
      </w:r>
      <w:r w:rsidRPr="00A02529">
        <w:rPr>
          <w:rFonts w:eastAsia="Malgun Gothic"/>
        </w:rPr>
        <w:t xml:space="preserve"> Client Registration Configuration Details</w:t>
      </w:r>
      <w:r>
        <w:tab/>
      </w:r>
      <w:r>
        <w:fldChar w:fldCharType="begin"/>
      </w:r>
      <w:r>
        <w:instrText xml:space="preserve"> PAGEREF _Toc489043035 \h </w:instrText>
      </w:r>
      <w:r>
        <w:fldChar w:fldCharType="separate"/>
      </w:r>
      <w:r w:rsidR="00597D3F">
        <w:t>108</w:t>
      </w:r>
      <w:r>
        <w:fldChar w:fldCharType="end"/>
      </w:r>
    </w:p>
    <w:p w14:paraId="3938F764" w14:textId="634C75CF" w:rsidR="008D4F00" w:rsidRDefault="008D4F00">
      <w:pPr>
        <w:pStyle w:val="TOC4"/>
        <w:rPr>
          <w:rFonts w:asciiTheme="minorHAnsi" w:eastAsiaTheme="minorEastAsia" w:hAnsiTheme="minorHAnsi" w:cstheme="minorBidi"/>
          <w:sz w:val="22"/>
          <w:szCs w:val="22"/>
          <w:lang w:val="en-US"/>
        </w:rPr>
      </w:pPr>
      <w:r w:rsidRPr="00A02529">
        <w:rPr>
          <w:rFonts w:eastAsia="Malgun Gothic"/>
          <w:lang w:val="en-US"/>
        </w:rPr>
        <w:t>8.3.7.3</w:t>
      </w:r>
      <w:r w:rsidRPr="00A02529">
        <w:rPr>
          <w:rFonts w:eastAsia="Malgun Gothic"/>
          <w:lang w:val="en-US"/>
        </w:rPr>
        <w:tab/>
      </w:r>
      <w:r w:rsidRPr="00A02529">
        <w:rPr>
          <w:rFonts w:eastAsia="Malgun Gothic"/>
        </w:rPr>
        <w:t xml:space="preserve">MEF </w:t>
      </w:r>
      <w:r w:rsidRPr="00A02529">
        <w:rPr>
          <w:rFonts w:eastAsia="Malgun Gothic"/>
          <w:lang w:val="en-US"/>
        </w:rPr>
        <w:t>Key Registration</w:t>
      </w:r>
      <w:r w:rsidRPr="00A02529">
        <w:rPr>
          <w:rFonts w:eastAsia="Malgun Gothic"/>
        </w:rPr>
        <w:t xml:space="preserve"> Configuration Details</w:t>
      </w:r>
      <w:r>
        <w:tab/>
      </w:r>
      <w:r>
        <w:fldChar w:fldCharType="begin"/>
      </w:r>
      <w:r>
        <w:instrText xml:space="preserve"> PAGEREF _Toc489043036 \h </w:instrText>
      </w:r>
      <w:r>
        <w:fldChar w:fldCharType="separate"/>
      </w:r>
      <w:r w:rsidR="00597D3F">
        <w:t>108</w:t>
      </w:r>
      <w:r>
        <w:fldChar w:fldCharType="end"/>
      </w:r>
    </w:p>
    <w:p w14:paraId="597799DC" w14:textId="337B1A8B" w:rsidR="008D4F00" w:rsidRDefault="008D4F00">
      <w:pPr>
        <w:pStyle w:val="TOC3"/>
        <w:rPr>
          <w:rFonts w:asciiTheme="minorHAnsi" w:eastAsiaTheme="minorEastAsia" w:hAnsiTheme="minorHAnsi" w:cstheme="minorBidi"/>
          <w:sz w:val="22"/>
          <w:szCs w:val="22"/>
          <w:lang w:val="en-US"/>
        </w:rPr>
      </w:pPr>
      <w:r>
        <w:t>8.3.8</w:t>
      </w:r>
      <w:r>
        <w:tab/>
      </w:r>
      <w:r w:rsidRPr="00A02529">
        <w:rPr>
          <w:lang w:val="en-US"/>
        </w:rPr>
        <w:t xml:space="preserve">Profile for </w:t>
      </w:r>
      <w:r>
        <w:t>Device Configuration within an Enrolment Exchange</w:t>
      </w:r>
      <w:r>
        <w:tab/>
      </w:r>
      <w:r>
        <w:fldChar w:fldCharType="begin"/>
      </w:r>
      <w:r>
        <w:instrText xml:space="preserve"> PAGEREF _Toc489043037 \h </w:instrText>
      </w:r>
      <w:r>
        <w:fldChar w:fldCharType="separate"/>
      </w:r>
      <w:r w:rsidR="00597D3F">
        <w:t>109</w:t>
      </w:r>
      <w:r>
        <w:fldChar w:fldCharType="end"/>
      </w:r>
    </w:p>
    <w:p w14:paraId="5C56614A" w14:textId="2A7C0F7C" w:rsidR="008D4F00" w:rsidRDefault="008D4F00">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_Toc489043038 \h </w:instrText>
      </w:r>
      <w:r>
        <w:fldChar w:fldCharType="separate"/>
      </w:r>
      <w:r w:rsidR="00597D3F">
        <w:t>109</w:t>
      </w:r>
      <w:r>
        <w:fldChar w:fldCharType="end"/>
      </w:r>
    </w:p>
    <w:p w14:paraId="78DF41F3" w14:textId="406635CC" w:rsidR="008D4F00" w:rsidRDefault="008D4F00">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_Toc489043039 \h </w:instrText>
      </w:r>
      <w:r>
        <w:fldChar w:fldCharType="separate"/>
      </w:r>
      <w:r w:rsidR="00597D3F">
        <w:t>109</w:t>
      </w:r>
      <w:r>
        <w:fldChar w:fldCharType="end"/>
      </w:r>
    </w:p>
    <w:p w14:paraId="27F200F6" w14:textId="7AF7C66E" w:rsidR="008D4F00" w:rsidRDefault="008D4F00">
      <w:pPr>
        <w:pStyle w:val="TOC4"/>
        <w:rPr>
          <w:rFonts w:asciiTheme="minorHAnsi" w:eastAsiaTheme="minorEastAsia" w:hAnsiTheme="minorHAnsi" w:cstheme="minorBidi"/>
          <w:sz w:val="22"/>
          <w:szCs w:val="22"/>
          <w:lang w:val="en-US"/>
        </w:rPr>
      </w:pPr>
      <w:r>
        <w:t>8.3.9.2</w:t>
      </w:r>
      <w:r>
        <w:tab/>
        <w:t xml:space="preserve">MEF Client Command </w:t>
      </w:r>
      <w:r w:rsidRPr="00A02529">
        <w:rPr>
          <w:lang w:val="en-US"/>
        </w:rPr>
        <w:t xml:space="preserve">Retrieve </w:t>
      </w:r>
      <w:r>
        <w:t>Proce</w:t>
      </w:r>
      <w:r w:rsidRPr="00A02529">
        <w:rPr>
          <w:lang w:val="en-US"/>
        </w:rPr>
        <w:t>dure</w:t>
      </w:r>
      <w:r>
        <w:tab/>
      </w:r>
      <w:r>
        <w:fldChar w:fldCharType="begin"/>
      </w:r>
      <w:r>
        <w:instrText xml:space="preserve"> PAGEREF _Toc489043040 \h </w:instrText>
      </w:r>
      <w:r>
        <w:fldChar w:fldCharType="separate"/>
      </w:r>
      <w:r w:rsidR="00597D3F">
        <w:t>110</w:t>
      </w:r>
      <w:r>
        <w:fldChar w:fldCharType="end"/>
      </w:r>
    </w:p>
    <w:p w14:paraId="0A1BB69C" w14:textId="09065DB7" w:rsidR="008D4F00" w:rsidRDefault="008D4F00">
      <w:pPr>
        <w:pStyle w:val="TOC4"/>
        <w:rPr>
          <w:rFonts w:asciiTheme="minorHAnsi" w:eastAsiaTheme="minorEastAsia" w:hAnsiTheme="minorHAnsi" w:cstheme="minorBidi"/>
          <w:sz w:val="22"/>
          <w:szCs w:val="22"/>
          <w:lang w:val="en-US"/>
        </w:rPr>
      </w:pPr>
      <w:r>
        <w:t>8.3.9.</w:t>
      </w:r>
      <w:r w:rsidRPr="00A02529">
        <w:rPr>
          <w:lang w:val="en-US"/>
        </w:rPr>
        <w:t>3</w:t>
      </w:r>
      <w:r>
        <w:tab/>
        <w:t>MEF Client Command Update procedure</w:t>
      </w:r>
      <w:r>
        <w:tab/>
      </w:r>
      <w:r>
        <w:fldChar w:fldCharType="begin"/>
      </w:r>
      <w:r>
        <w:instrText xml:space="preserve"> PAGEREF _Toc489043041 \h </w:instrText>
      </w:r>
      <w:r>
        <w:fldChar w:fldCharType="separate"/>
      </w:r>
      <w:r w:rsidR="00597D3F">
        <w:t>111</w:t>
      </w:r>
      <w:r>
        <w:fldChar w:fldCharType="end"/>
      </w:r>
    </w:p>
    <w:p w14:paraId="64393EF5" w14:textId="1993AA57" w:rsidR="008D4F00" w:rsidRDefault="008D4F00">
      <w:pPr>
        <w:pStyle w:val="TOC4"/>
        <w:rPr>
          <w:rFonts w:asciiTheme="minorHAnsi" w:eastAsiaTheme="minorEastAsia" w:hAnsiTheme="minorHAnsi" w:cstheme="minorBidi"/>
          <w:sz w:val="22"/>
          <w:szCs w:val="22"/>
          <w:lang w:val="en-US"/>
        </w:rPr>
      </w:pPr>
      <w:r>
        <w:t>8.3.9.</w:t>
      </w:r>
      <w:r w:rsidRPr="00A02529">
        <w:rPr>
          <w:lang w:val="en-US"/>
        </w:rPr>
        <w:t>4</w:t>
      </w:r>
      <w:r w:rsidRPr="00A02529">
        <w:rPr>
          <w:lang w:val="en-US"/>
        </w:rPr>
        <w:tab/>
      </w:r>
      <w:r>
        <w:t>The cmdDescription element</w:t>
      </w:r>
      <w:r>
        <w:tab/>
      </w:r>
      <w:r>
        <w:fldChar w:fldCharType="begin"/>
      </w:r>
      <w:r>
        <w:instrText xml:space="preserve"> PAGEREF _Toc489043042 \h </w:instrText>
      </w:r>
      <w:r>
        <w:fldChar w:fldCharType="separate"/>
      </w:r>
      <w:r w:rsidR="00597D3F">
        <w:t>112</w:t>
      </w:r>
      <w:r>
        <w:fldChar w:fldCharType="end"/>
      </w:r>
    </w:p>
    <w:p w14:paraId="0331375E" w14:textId="39148A52" w:rsidR="008D4F00" w:rsidRDefault="008D4F00">
      <w:pPr>
        <w:pStyle w:val="TOC4"/>
        <w:rPr>
          <w:rFonts w:asciiTheme="minorHAnsi" w:eastAsiaTheme="minorEastAsia" w:hAnsiTheme="minorHAnsi" w:cstheme="minorBidi"/>
          <w:sz w:val="22"/>
          <w:szCs w:val="22"/>
          <w:lang w:val="en-US"/>
        </w:rPr>
      </w:pPr>
      <w:r>
        <w:t>8.3.9.5</w:t>
      </w:r>
      <w:r>
        <w:tab/>
        <w:t xml:space="preserve">The </w:t>
      </w:r>
      <w:r w:rsidRPr="00A02529">
        <w:rPr>
          <w:i/>
        </w:rPr>
        <w:t>cmdStatus</w:t>
      </w:r>
      <w:r w:rsidRPr="00A02529">
        <w:rPr>
          <w:i/>
          <w:lang w:val="en-US"/>
        </w:rPr>
        <w:t>Code</w:t>
      </w:r>
      <w:r>
        <w:t xml:space="preserve"> element</w:t>
      </w:r>
      <w:r>
        <w:tab/>
      </w:r>
      <w:r>
        <w:fldChar w:fldCharType="begin"/>
      </w:r>
      <w:r>
        <w:instrText xml:space="preserve"> PAGEREF _Toc489043043 \h </w:instrText>
      </w:r>
      <w:r>
        <w:fldChar w:fldCharType="separate"/>
      </w:r>
      <w:r w:rsidR="00597D3F">
        <w:t>113</w:t>
      </w:r>
      <w:r>
        <w:fldChar w:fldCharType="end"/>
      </w:r>
    </w:p>
    <w:p w14:paraId="1225B604" w14:textId="20415A3D" w:rsidR="008D4F00" w:rsidRDefault="008D4F00">
      <w:pPr>
        <w:pStyle w:val="TOC5"/>
        <w:rPr>
          <w:rFonts w:asciiTheme="minorHAnsi" w:eastAsiaTheme="minorEastAsia" w:hAnsiTheme="minorHAnsi" w:cstheme="minorBidi"/>
          <w:sz w:val="22"/>
          <w:szCs w:val="22"/>
          <w:lang w:val="en-US"/>
        </w:rPr>
      </w:pPr>
      <w:r>
        <w:t>8.3.9.5</w:t>
      </w:r>
      <w:r w:rsidRPr="00A02529">
        <w:rPr>
          <w:lang w:val="en-US"/>
        </w:rPr>
        <w:t>.1</w:t>
      </w:r>
      <w:r w:rsidRPr="00A02529">
        <w:rPr>
          <w:lang w:val="en-US"/>
        </w:rPr>
        <w:tab/>
        <w:t>Introduction</w:t>
      </w:r>
      <w:r>
        <w:tab/>
      </w:r>
      <w:r>
        <w:fldChar w:fldCharType="begin"/>
      </w:r>
      <w:r>
        <w:instrText xml:space="preserve"> PAGEREF _Toc489043044 \h </w:instrText>
      </w:r>
      <w:r>
        <w:fldChar w:fldCharType="separate"/>
      </w:r>
      <w:r w:rsidR="00597D3F">
        <w:t>113</w:t>
      </w:r>
      <w:r>
        <w:fldChar w:fldCharType="end"/>
      </w:r>
    </w:p>
    <w:p w14:paraId="4BC47904" w14:textId="6C0FFDBC" w:rsidR="008D4F00" w:rsidRDefault="008D4F00">
      <w:pPr>
        <w:pStyle w:val="TOC5"/>
        <w:rPr>
          <w:rFonts w:asciiTheme="minorHAnsi" w:eastAsiaTheme="minorEastAsia" w:hAnsiTheme="minorHAnsi" w:cstheme="minorBidi"/>
          <w:sz w:val="22"/>
          <w:szCs w:val="22"/>
          <w:lang w:val="en-US"/>
        </w:rPr>
      </w:pPr>
      <w:r>
        <w:t>8.3.9.5</w:t>
      </w:r>
      <w:r w:rsidRPr="00A02529">
        <w:rPr>
          <w:lang w:val="en-US"/>
        </w:rPr>
        <w:t>.2</w:t>
      </w:r>
      <w:r>
        <w:tab/>
      </w:r>
      <w:r w:rsidRPr="00A02529">
        <w:rPr>
          <w:i/>
          <w:lang w:val="en-US"/>
        </w:rPr>
        <w:t>cmdStatusCode</w:t>
      </w:r>
      <w:r w:rsidRPr="00A02529">
        <w:rPr>
          <w:lang w:val="en-US"/>
        </w:rPr>
        <w:t xml:space="preserve"> MEF_CLIENT_CMD_ISSUED</w:t>
      </w:r>
      <w:r>
        <w:tab/>
      </w:r>
      <w:r>
        <w:fldChar w:fldCharType="begin"/>
      </w:r>
      <w:r>
        <w:instrText xml:space="preserve"> PAGEREF _Toc489043045 \h </w:instrText>
      </w:r>
      <w:r>
        <w:fldChar w:fldCharType="separate"/>
      </w:r>
      <w:r w:rsidR="00597D3F">
        <w:t>113</w:t>
      </w:r>
      <w:r>
        <w:fldChar w:fldCharType="end"/>
      </w:r>
    </w:p>
    <w:p w14:paraId="4B637CD2" w14:textId="7AEBAF99" w:rsidR="008D4F00" w:rsidRDefault="008D4F00">
      <w:pPr>
        <w:pStyle w:val="TOC5"/>
        <w:rPr>
          <w:rFonts w:asciiTheme="minorHAnsi" w:eastAsiaTheme="minorEastAsia" w:hAnsiTheme="minorHAnsi" w:cstheme="minorBidi"/>
          <w:sz w:val="22"/>
          <w:szCs w:val="22"/>
          <w:lang w:val="en-US"/>
        </w:rPr>
      </w:pPr>
      <w:r>
        <w:t>8.3.9.5</w:t>
      </w:r>
      <w:r w:rsidRPr="00A02529">
        <w:rPr>
          <w:lang w:val="en-US"/>
        </w:rPr>
        <w:t>.3</w:t>
      </w:r>
      <w:r w:rsidRPr="00A02529">
        <w:rPr>
          <w:lang w:val="en-US"/>
        </w:rPr>
        <w:tab/>
      </w:r>
      <w:r w:rsidRPr="00A02529">
        <w:rPr>
          <w:i/>
          <w:lang w:val="en-US"/>
        </w:rPr>
        <w:t>cmdStatusCode</w:t>
      </w:r>
      <w:r w:rsidRPr="00A02529">
        <w:rPr>
          <w:lang w:val="en-US"/>
        </w:rPr>
        <w:t xml:space="preserve"> MEF_CLIENT_CMD_REISSUED</w:t>
      </w:r>
      <w:r>
        <w:tab/>
      </w:r>
      <w:r>
        <w:fldChar w:fldCharType="begin"/>
      </w:r>
      <w:r>
        <w:instrText xml:space="preserve"> PAGEREF _Toc489043046 \h </w:instrText>
      </w:r>
      <w:r>
        <w:fldChar w:fldCharType="separate"/>
      </w:r>
      <w:r w:rsidR="00597D3F">
        <w:t>113</w:t>
      </w:r>
      <w:r>
        <w:fldChar w:fldCharType="end"/>
      </w:r>
    </w:p>
    <w:p w14:paraId="42B8737C" w14:textId="5E132E75" w:rsidR="008D4F00" w:rsidRDefault="008D4F00">
      <w:pPr>
        <w:pStyle w:val="TOC5"/>
        <w:rPr>
          <w:rFonts w:asciiTheme="minorHAnsi" w:eastAsiaTheme="minorEastAsia" w:hAnsiTheme="minorHAnsi" w:cstheme="minorBidi"/>
          <w:sz w:val="22"/>
          <w:szCs w:val="22"/>
          <w:lang w:val="en-US"/>
        </w:rPr>
      </w:pPr>
      <w:r>
        <w:t>8.3.9.5</w:t>
      </w:r>
      <w:r w:rsidRPr="00A02529">
        <w:rPr>
          <w:lang w:val="en-US"/>
        </w:rPr>
        <w:t>.4</w:t>
      </w:r>
      <w:r w:rsidRPr="00A02529">
        <w:rPr>
          <w:lang w:val="en-US"/>
        </w:rPr>
        <w:tab/>
      </w:r>
      <w:r w:rsidRPr="00A02529">
        <w:rPr>
          <w:i/>
        </w:rPr>
        <w:t>cmdStatus</w:t>
      </w:r>
      <w:r w:rsidRPr="00A02529">
        <w:rPr>
          <w:i/>
          <w:lang w:val="en-US"/>
        </w:rPr>
        <w:t>Code</w:t>
      </w:r>
      <w:r>
        <w:t xml:space="preserve"> </w:t>
      </w:r>
      <w:r w:rsidRPr="00A02529">
        <w:rPr>
          <w:lang w:val="en-US"/>
        </w:rPr>
        <w:t xml:space="preserve"> MEF_CLIENT_CMD_OK</w:t>
      </w:r>
      <w:r>
        <w:tab/>
      </w:r>
      <w:r>
        <w:fldChar w:fldCharType="begin"/>
      </w:r>
      <w:r>
        <w:instrText xml:space="preserve"> PAGEREF _Toc489043047 \h </w:instrText>
      </w:r>
      <w:r>
        <w:fldChar w:fldCharType="separate"/>
      </w:r>
      <w:r w:rsidR="00597D3F">
        <w:t>114</w:t>
      </w:r>
      <w:r>
        <w:fldChar w:fldCharType="end"/>
      </w:r>
    </w:p>
    <w:p w14:paraId="393324CE" w14:textId="4F6CDCE0" w:rsidR="008D4F00" w:rsidRDefault="008D4F00">
      <w:pPr>
        <w:pStyle w:val="TOC5"/>
        <w:rPr>
          <w:rFonts w:asciiTheme="minorHAnsi" w:eastAsiaTheme="minorEastAsia" w:hAnsiTheme="minorHAnsi" w:cstheme="minorBidi"/>
          <w:sz w:val="22"/>
          <w:szCs w:val="22"/>
          <w:lang w:val="en-US"/>
        </w:rPr>
      </w:pPr>
      <w:r>
        <w:t>8.3.9.5</w:t>
      </w:r>
      <w:r w:rsidRPr="00A02529">
        <w:rPr>
          <w:lang w:val="en-US"/>
        </w:rPr>
        <w:t>.5</w:t>
      </w:r>
      <w:r w:rsidRPr="00A02529">
        <w:rPr>
          <w:lang w:val="en-US"/>
        </w:rPr>
        <w:tab/>
      </w:r>
      <w:r w:rsidRPr="00A02529">
        <w:rPr>
          <w:i/>
        </w:rPr>
        <w:t>cmdStatus</w:t>
      </w:r>
      <w:r w:rsidRPr="00A02529">
        <w:rPr>
          <w:i/>
          <w:lang w:val="en-US"/>
        </w:rPr>
        <w:t>Code</w:t>
      </w:r>
      <w:r>
        <w:t xml:space="preserve"> MEF_CLIENT_CMD_ REPEATED_CMD_ID</w:t>
      </w:r>
      <w:r>
        <w:tab/>
      </w:r>
      <w:r>
        <w:fldChar w:fldCharType="begin"/>
      </w:r>
      <w:r>
        <w:instrText xml:space="preserve"> PAGEREF _Toc489043048 \h </w:instrText>
      </w:r>
      <w:r>
        <w:fldChar w:fldCharType="separate"/>
      </w:r>
      <w:r w:rsidR="00597D3F">
        <w:t>114</w:t>
      </w:r>
      <w:r>
        <w:fldChar w:fldCharType="end"/>
      </w:r>
    </w:p>
    <w:p w14:paraId="7A17B49F" w14:textId="3BD8A040" w:rsidR="008D4F00" w:rsidRDefault="008D4F00">
      <w:pPr>
        <w:pStyle w:val="TOC5"/>
        <w:rPr>
          <w:rFonts w:asciiTheme="minorHAnsi" w:eastAsiaTheme="minorEastAsia" w:hAnsiTheme="minorHAnsi" w:cstheme="minorBidi"/>
          <w:sz w:val="22"/>
          <w:szCs w:val="22"/>
          <w:lang w:val="en-US"/>
        </w:rPr>
      </w:pPr>
      <w:r>
        <w:t>8.3.9.5</w:t>
      </w:r>
      <w:r w:rsidRPr="00A02529">
        <w:rPr>
          <w:lang w:val="en-US"/>
        </w:rPr>
        <w:t>.6</w:t>
      </w:r>
      <w:r w:rsidRPr="00A02529">
        <w:rPr>
          <w:lang w:val="en-US"/>
        </w:rPr>
        <w:tab/>
      </w:r>
      <w:r w:rsidRPr="00A02529">
        <w:rPr>
          <w:i/>
        </w:rPr>
        <w:t>cmdStatus</w:t>
      </w:r>
      <w:r w:rsidRPr="00A02529">
        <w:rPr>
          <w:i/>
          <w:lang w:val="en-US"/>
        </w:rPr>
        <w:t>Code</w:t>
      </w:r>
      <w:r>
        <w:t xml:space="preserve"> </w:t>
      </w:r>
      <w:r w:rsidRPr="00A02529">
        <w:rPr>
          <w:lang w:val="en-US"/>
        </w:rPr>
        <w:t>MEF_CLIENT_CMD_</w:t>
      </w:r>
      <w:r>
        <w:t>CLASS_NOT_SUPPORTED</w:t>
      </w:r>
      <w:r>
        <w:tab/>
      </w:r>
      <w:r>
        <w:fldChar w:fldCharType="begin"/>
      </w:r>
      <w:r>
        <w:instrText xml:space="preserve"> PAGEREF _Toc489043049 \h </w:instrText>
      </w:r>
      <w:r>
        <w:fldChar w:fldCharType="separate"/>
      </w:r>
      <w:r w:rsidR="00597D3F">
        <w:t>114</w:t>
      </w:r>
      <w:r>
        <w:fldChar w:fldCharType="end"/>
      </w:r>
    </w:p>
    <w:p w14:paraId="7A792408" w14:textId="11C895D1" w:rsidR="008D4F00" w:rsidRDefault="008D4F00">
      <w:pPr>
        <w:pStyle w:val="TOC5"/>
        <w:rPr>
          <w:rFonts w:asciiTheme="minorHAnsi" w:eastAsiaTheme="minorEastAsia" w:hAnsiTheme="minorHAnsi" w:cstheme="minorBidi"/>
          <w:sz w:val="22"/>
          <w:szCs w:val="22"/>
          <w:lang w:val="en-US"/>
        </w:rPr>
      </w:pPr>
      <w:r>
        <w:t>8.3.9.5</w:t>
      </w:r>
      <w:r w:rsidRPr="00A02529">
        <w:rPr>
          <w:lang w:val="en-US"/>
        </w:rPr>
        <w:t>.7</w:t>
      </w:r>
      <w:r w:rsidRPr="00A02529">
        <w:rPr>
          <w:lang w:val="en-US"/>
        </w:rPr>
        <w:tab/>
      </w:r>
      <w:r w:rsidRPr="00A02529">
        <w:rPr>
          <w:i/>
        </w:rPr>
        <w:t>cmdStatus</w:t>
      </w:r>
      <w:r w:rsidRPr="00A02529">
        <w:rPr>
          <w:i/>
          <w:lang w:val="en-US"/>
        </w:rPr>
        <w:t>Code</w:t>
      </w:r>
      <w:r>
        <w:t xml:space="preserve"> </w:t>
      </w:r>
      <w:r w:rsidRPr="00A02529">
        <w:rPr>
          <w:lang w:val="en-US"/>
        </w:rPr>
        <w:t>MEF_CLIENT_CMD_</w:t>
      </w:r>
      <w:r>
        <w:t>BAD_ARGUMENTS</w:t>
      </w:r>
      <w:r>
        <w:tab/>
      </w:r>
      <w:r>
        <w:fldChar w:fldCharType="begin"/>
      </w:r>
      <w:r>
        <w:instrText xml:space="preserve"> PAGEREF _Toc489043050 \h </w:instrText>
      </w:r>
      <w:r>
        <w:fldChar w:fldCharType="separate"/>
      </w:r>
      <w:r w:rsidR="00597D3F">
        <w:t>114</w:t>
      </w:r>
      <w:r>
        <w:fldChar w:fldCharType="end"/>
      </w:r>
    </w:p>
    <w:p w14:paraId="146832E2" w14:textId="3A1F7D0D" w:rsidR="008D4F00" w:rsidRDefault="008D4F00">
      <w:pPr>
        <w:pStyle w:val="TOC5"/>
        <w:rPr>
          <w:rFonts w:asciiTheme="minorHAnsi" w:eastAsiaTheme="minorEastAsia" w:hAnsiTheme="minorHAnsi" w:cstheme="minorBidi"/>
          <w:sz w:val="22"/>
          <w:szCs w:val="22"/>
          <w:lang w:val="en-US"/>
        </w:rPr>
      </w:pPr>
      <w:r>
        <w:t>8.3.9.5</w:t>
      </w:r>
      <w:r w:rsidRPr="00A02529">
        <w:rPr>
          <w:lang w:val="en-US"/>
        </w:rPr>
        <w:t>.8</w:t>
      </w:r>
      <w:r w:rsidRPr="00A02529">
        <w:rPr>
          <w:lang w:val="en-US"/>
        </w:rPr>
        <w:tab/>
      </w:r>
      <w:r w:rsidRPr="00A02529">
        <w:rPr>
          <w:i/>
        </w:rPr>
        <w:t>cmdStatus</w:t>
      </w:r>
      <w:r w:rsidRPr="00A02529">
        <w:rPr>
          <w:i/>
          <w:lang w:val="en-US"/>
        </w:rPr>
        <w:t>Code</w:t>
      </w:r>
      <w:r>
        <w:t xml:space="preserve"> </w:t>
      </w:r>
      <w:r w:rsidRPr="00A02529">
        <w:rPr>
          <w:lang w:val="en-US"/>
        </w:rPr>
        <w:t>MEF_CLIENT_CMD_</w:t>
      </w:r>
      <w:r>
        <w:t>UNACCEPTABLE_ARGUMENTS</w:t>
      </w:r>
      <w:r>
        <w:tab/>
      </w:r>
      <w:r>
        <w:fldChar w:fldCharType="begin"/>
      </w:r>
      <w:r>
        <w:instrText xml:space="preserve"> PAGEREF _Toc489043051 \h </w:instrText>
      </w:r>
      <w:r>
        <w:fldChar w:fldCharType="separate"/>
      </w:r>
      <w:r w:rsidR="00597D3F">
        <w:t>114</w:t>
      </w:r>
      <w:r>
        <w:fldChar w:fldCharType="end"/>
      </w:r>
    </w:p>
    <w:p w14:paraId="7C74B1D5" w14:textId="436B6DE9" w:rsidR="008D4F00" w:rsidRDefault="008D4F00">
      <w:pPr>
        <w:pStyle w:val="TOC5"/>
        <w:rPr>
          <w:rFonts w:asciiTheme="minorHAnsi" w:eastAsiaTheme="minorEastAsia" w:hAnsiTheme="minorHAnsi" w:cstheme="minorBidi"/>
          <w:sz w:val="22"/>
          <w:szCs w:val="22"/>
          <w:lang w:val="en-US"/>
        </w:rPr>
      </w:pPr>
      <w:r>
        <w:t>8.3.9.5</w:t>
      </w:r>
      <w:r w:rsidRPr="00A02529">
        <w:rPr>
          <w:lang w:val="en-US"/>
        </w:rPr>
        <w:t>.9</w:t>
      </w:r>
      <w:r>
        <w:tab/>
      </w:r>
      <w:r w:rsidRPr="00A02529">
        <w:rPr>
          <w:i/>
        </w:rPr>
        <w:t>cmdStatus</w:t>
      </w:r>
      <w:r w:rsidRPr="00A02529">
        <w:rPr>
          <w:i/>
          <w:lang w:val="en-US"/>
        </w:rPr>
        <w:t>Code</w:t>
      </w:r>
      <w:r>
        <w:t xml:space="preserve"> </w:t>
      </w:r>
      <w:r w:rsidRPr="00A02529">
        <w:rPr>
          <w:lang w:val="en-US"/>
        </w:rPr>
        <w:t>MEF_CLIENT_CMD_</w:t>
      </w:r>
      <w:r>
        <w:t>CERT_PROV_SERVER_ERROR</w:t>
      </w:r>
      <w:r>
        <w:tab/>
      </w:r>
      <w:r>
        <w:fldChar w:fldCharType="begin"/>
      </w:r>
      <w:r>
        <w:instrText xml:space="preserve"> PAGEREF _Toc489043052 \h </w:instrText>
      </w:r>
      <w:r>
        <w:fldChar w:fldCharType="separate"/>
      </w:r>
      <w:r w:rsidR="00597D3F">
        <w:t>114</w:t>
      </w:r>
      <w:r>
        <w:fldChar w:fldCharType="end"/>
      </w:r>
    </w:p>
    <w:p w14:paraId="23D73F40" w14:textId="263D7A62" w:rsidR="008D4F00" w:rsidRDefault="008D4F00">
      <w:pPr>
        <w:pStyle w:val="TOC5"/>
        <w:rPr>
          <w:rFonts w:asciiTheme="minorHAnsi" w:eastAsiaTheme="minorEastAsia" w:hAnsiTheme="minorHAnsi" w:cstheme="minorBidi"/>
          <w:sz w:val="22"/>
          <w:szCs w:val="22"/>
          <w:lang w:val="en-US"/>
        </w:rPr>
      </w:pPr>
      <w:r>
        <w:t>8.3.9.5</w:t>
      </w:r>
      <w:r w:rsidRPr="00A02529">
        <w:rPr>
          <w:lang w:val="en-US"/>
        </w:rPr>
        <w:t>.10</w:t>
      </w:r>
      <w:r>
        <w:tab/>
      </w:r>
      <w:r w:rsidRPr="00A02529">
        <w:rPr>
          <w:i/>
        </w:rPr>
        <w:t>cmdStatus</w:t>
      </w:r>
      <w:r w:rsidRPr="00A02529">
        <w:rPr>
          <w:i/>
          <w:lang w:val="en-US"/>
        </w:rPr>
        <w:t>Code</w:t>
      </w:r>
      <w:r>
        <w:t xml:space="preserve"> </w:t>
      </w:r>
      <w:r w:rsidRPr="00A02529">
        <w:rPr>
          <w:lang w:val="en-US"/>
        </w:rPr>
        <w:t>MEF_CLIENT_CMD_</w:t>
      </w:r>
      <w:r>
        <w:t>CERT_PROV_</w:t>
      </w:r>
      <w:r w:rsidRPr="00A02529">
        <w:rPr>
          <w:lang w:val="en-US"/>
        </w:rPr>
        <w:t>CLIENT</w:t>
      </w:r>
      <w:r>
        <w:t>_ERROR</w:t>
      </w:r>
      <w:r>
        <w:tab/>
      </w:r>
      <w:r>
        <w:fldChar w:fldCharType="begin"/>
      </w:r>
      <w:r>
        <w:instrText xml:space="preserve"> PAGEREF _Toc489043053 \h </w:instrText>
      </w:r>
      <w:r>
        <w:fldChar w:fldCharType="separate"/>
      </w:r>
      <w:r w:rsidR="00597D3F">
        <w:t>114</w:t>
      </w:r>
      <w:r>
        <w:fldChar w:fldCharType="end"/>
      </w:r>
    </w:p>
    <w:p w14:paraId="13A2524B" w14:textId="758FA07A" w:rsidR="008D4F00" w:rsidRDefault="008D4F00">
      <w:pPr>
        <w:pStyle w:val="TOC5"/>
        <w:rPr>
          <w:rFonts w:asciiTheme="minorHAnsi" w:eastAsiaTheme="minorEastAsia" w:hAnsiTheme="minorHAnsi" w:cstheme="minorBidi"/>
          <w:sz w:val="22"/>
          <w:szCs w:val="22"/>
          <w:lang w:val="en-US"/>
        </w:rPr>
      </w:pPr>
      <w:r>
        <w:t>8.3.9.5</w:t>
      </w:r>
      <w:r w:rsidRPr="00A02529">
        <w:rPr>
          <w:lang w:val="en-US"/>
        </w:rPr>
        <w:t>.11</w:t>
      </w:r>
      <w:r w:rsidRPr="00A02529">
        <w:rPr>
          <w:lang w:val="en-US"/>
        </w:rPr>
        <w:tab/>
      </w:r>
      <w:r w:rsidRPr="00A02529">
        <w:rPr>
          <w:i/>
        </w:rPr>
        <w:t>cmdStatus</w:t>
      </w:r>
      <w:r w:rsidRPr="00A02529">
        <w:rPr>
          <w:i/>
          <w:lang w:val="en-US"/>
        </w:rPr>
        <w:t>Code</w:t>
      </w:r>
      <w:r>
        <w:t xml:space="preserve"> </w:t>
      </w:r>
      <w:r w:rsidRPr="00A02529">
        <w:rPr>
          <w:lang w:val="en-US"/>
        </w:rPr>
        <w:t>MEF_CLIENT_CMD_</w:t>
      </w:r>
      <w:r>
        <w:t>DEV_CFG_SERVER_ERROR</w:t>
      </w:r>
      <w:r>
        <w:tab/>
      </w:r>
      <w:r>
        <w:fldChar w:fldCharType="begin"/>
      </w:r>
      <w:r>
        <w:instrText xml:space="preserve"> PAGEREF _Toc489043054 \h </w:instrText>
      </w:r>
      <w:r>
        <w:fldChar w:fldCharType="separate"/>
      </w:r>
      <w:r w:rsidR="00597D3F">
        <w:t>114</w:t>
      </w:r>
      <w:r>
        <w:fldChar w:fldCharType="end"/>
      </w:r>
    </w:p>
    <w:p w14:paraId="553BCB21" w14:textId="4E1EB05D" w:rsidR="008D4F00" w:rsidRDefault="008D4F00">
      <w:pPr>
        <w:pStyle w:val="TOC5"/>
        <w:rPr>
          <w:rFonts w:asciiTheme="minorHAnsi" w:eastAsiaTheme="minorEastAsia" w:hAnsiTheme="minorHAnsi" w:cstheme="minorBidi"/>
          <w:sz w:val="22"/>
          <w:szCs w:val="22"/>
          <w:lang w:val="en-US"/>
        </w:rPr>
      </w:pPr>
      <w:r>
        <w:t>8.3.9.5</w:t>
      </w:r>
      <w:r w:rsidRPr="00A02529">
        <w:rPr>
          <w:lang w:val="en-US"/>
        </w:rPr>
        <w:t>.12</w:t>
      </w:r>
      <w:r w:rsidRPr="00A02529">
        <w:rPr>
          <w:lang w:val="en-US"/>
        </w:rPr>
        <w:tab/>
      </w:r>
      <w:r w:rsidRPr="00A02529">
        <w:rPr>
          <w:i/>
        </w:rPr>
        <w:t>cmdStatus</w:t>
      </w:r>
      <w:r w:rsidRPr="00A02529">
        <w:rPr>
          <w:i/>
          <w:lang w:val="en-US"/>
        </w:rPr>
        <w:t>Code</w:t>
      </w:r>
      <w:r>
        <w:t xml:space="preserve"> </w:t>
      </w:r>
      <w:r w:rsidRPr="00A02529">
        <w:rPr>
          <w:lang w:val="en-US"/>
        </w:rPr>
        <w:t>MEF_CLIENT_CMD_</w:t>
      </w:r>
      <w:r>
        <w:t>DEV_CFG_CLIENT_ERROR</w:t>
      </w:r>
      <w:r>
        <w:tab/>
      </w:r>
      <w:r>
        <w:fldChar w:fldCharType="begin"/>
      </w:r>
      <w:r>
        <w:instrText xml:space="preserve"> PAGEREF _Toc489043055 \h </w:instrText>
      </w:r>
      <w:r>
        <w:fldChar w:fldCharType="separate"/>
      </w:r>
      <w:r w:rsidR="00597D3F">
        <w:t>114</w:t>
      </w:r>
      <w:r>
        <w:fldChar w:fldCharType="end"/>
      </w:r>
    </w:p>
    <w:p w14:paraId="71ECA08E" w14:textId="3D1F90E4" w:rsidR="008D4F00" w:rsidRDefault="008D4F00">
      <w:pPr>
        <w:pStyle w:val="TOC5"/>
        <w:rPr>
          <w:rFonts w:asciiTheme="minorHAnsi" w:eastAsiaTheme="minorEastAsia" w:hAnsiTheme="minorHAnsi" w:cstheme="minorBidi"/>
          <w:sz w:val="22"/>
          <w:szCs w:val="22"/>
          <w:lang w:val="en-US"/>
        </w:rPr>
      </w:pPr>
      <w:r>
        <w:t>8.3.9.5</w:t>
      </w:r>
      <w:r w:rsidRPr="00A02529">
        <w:rPr>
          <w:lang w:val="en-US"/>
        </w:rPr>
        <w:t>.13</w:t>
      </w:r>
      <w:r>
        <w:tab/>
      </w:r>
      <w:r w:rsidRPr="00A02529">
        <w:rPr>
          <w:i/>
        </w:rPr>
        <w:t>cmdStatus</w:t>
      </w:r>
      <w:r w:rsidRPr="00A02529">
        <w:rPr>
          <w:i/>
          <w:lang w:val="en-US"/>
        </w:rPr>
        <w:t>Code</w:t>
      </w:r>
      <w:r>
        <w:t xml:space="preserve"> </w:t>
      </w:r>
      <w:r w:rsidRPr="00A02529">
        <w:rPr>
          <w:lang w:val="en-US"/>
        </w:rPr>
        <w:t>MEF_CLIENT_CMD_</w:t>
      </w:r>
      <w:r>
        <w:t>MO_NODE_NOT_FOUND</w:t>
      </w:r>
      <w:r>
        <w:tab/>
      </w:r>
      <w:r>
        <w:fldChar w:fldCharType="begin"/>
      </w:r>
      <w:r>
        <w:instrText xml:space="preserve"> PAGEREF _Toc489043056 \h </w:instrText>
      </w:r>
      <w:r>
        <w:fldChar w:fldCharType="separate"/>
      </w:r>
      <w:r w:rsidR="00597D3F">
        <w:t>114</w:t>
      </w:r>
      <w:r>
        <w:fldChar w:fldCharType="end"/>
      </w:r>
    </w:p>
    <w:p w14:paraId="1DD8532F" w14:textId="2FA064AB" w:rsidR="008D4F00" w:rsidRDefault="008D4F00">
      <w:pPr>
        <w:pStyle w:val="TOC5"/>
        <w:rPr>
          <w:rFonts w:asciiTheme="minorHAnsi" w:eastAsiaTheme="minorEastAsia" w:hAnsiTheme="minorHAnsi" w:cstheme="minorBidi"/>
          <w:sz w:val="22"/>
          <w:szCs w:val="22"/>
          <w:lang w:val="en-US"/>
        </w:rPr>
      </w:pPr>
      <w:r>
        <w:t>8.3.9.5</w:t>
      </w:r>
      <w:r w:rsidRPr="00A02529">
        <w:rPr>
          <w:lang w:val="en-US"/>
        </w:rPr>
        <w:t>.14</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TYPE_CONFLICT</w:t>
      </w:r>
      <w:r>
        <w:tab/>
      </w:r>
      <w:r>
        <w:fldChar w:fldCharType="begin"/>
      </w:r>
      <w:r>
        <w:instrText xml:space="preserve"> PAGEREF _Toc489043057 \h </w:instrText>
      </w:r>
      <w:r>
        <w:fldChar w:fldCharType="separate"/>
      </w:r>
      <w:r w:rsidR="00597D3F">
        <w:t>114</w:t>
      </w:r>
      <w:r>
        <w:fldChar w:fldCharType="end"/>
      </w:r>
    </w:p>
    <w:p w14:paraId="0EFC059F" w14:textId="151E537F" w:rsidR="008D4F00" w:rsidRDefault="008D4F00">
      <w:pPr>
        <w:pStyle w:val="TOC5"/>
        <w:rPr>
          <w:rFonts w:asciiTheme="minorHAnsi" w:eastAsiaTheme="minorEastAsia" w:hAnsiTheme="minorHAnsi" w:cstheme="minorBidi"/>
          <w:sz w:val="22"/>
          <w:szCs w:val="22"/>
          <w:lang w:val="en-US"/>
        </w:rPr>
      </w:pPr>
      <w:r>
        <w:t>8.3.9.5</w:t>
      </w:r>
      <w:r w:rsidRPr="00A02529">
        <w:rPr>
          <w:lang w:val="en-US"/>
        </w:rPr>
        <w:t>.15</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BAD</w:t>
      </w:r>
      <w:r>
        <w:t>_ARGS</w:t>
      </w:r>
      <w:r>
        <w:tab/>
      </w:r>
      <w:r>
        <w:fldChar w:fldCharType="begin"/>
      </w:r>
      <w:r>
        <w:instrText xml:space="preserve"> PAGEREF _Toc489043058 \h </w:instrText>
      </w:r>
      <w:r>
        <w:fldChar w:fldCharType="separate"/>
      </w:r>
      <w:r w:rsidR="00597D3F">
        <w:t>115</w:t>
      </w:r>
      <w:r>
        <w:fldChar w:fldCharType="end"/>
      </w:r>
    </w:p>
    <w:p w14:paraId="75706C8A" w14:textId="10FC2D47" w:rsidR="008D4F00" w:rsidRDefault="008D4F00">
      <w:pPr>
        <w:pStyle w:val="TOC5"/>
        <w:rPr>
          <w:rFonts w:asciiTheme="minorHAnsi" w:eastAsiaTheme="minorEastAsia" w:hAnsiTheme="minorHAnsi" w:cstheme="minorBidi"/>
          <w:sz w:val="22"/>
          <w:szCs w:val="22"/>
          <w:lang w:val="en-US"/>
        </w:rPr>
      </w:pPr>
      <w:r>
        <w:t>8.3.9.5</w:t>
      </w:r>
      <w:r w:rsidRPr="00A02529">
        <w:rPr>
          <w:lang w:val="en-US"/>
        </w:rPr>
        <w:t>.16</w:t>
      </w:r>
      <w:r>
        <w:tab/>
      </w:r>
      <w:r w:rsidRPr="00A02529">
        <w:rPr>
          <w:i/>
        </w:rPr>
        <w:t>cmdStatus</w:t>
      </w:r>
      <w:r w:rsidRPr="00A02529">
        <w:rPr>
          <w:i/>
          <w:lang w:val="en-US"/>
        </w:rPr>
        <w:t>Code</w:t>
      </w:r>
      <w:r>
        <w:t xml:space="preserve"> </w:t>
      </w:r>
      <w:r w:rsidRPr="00A02529">
        <w:rPr>
          <w:lang w:val="en-US"/>
        </w:rPr>
        <w:t>MEF_CLIENT_CMD_</w:t>
      </w:r>
      <w:r>
        <w:t>MO_NODE_UNACCEPTABLE_ARGS</w:t>
      </w:r>
      <w:r>
        <w:tab/>
      </w:r>
      <w:r>
        <w:fldChar w:fldCharType="begin"/>
      </w:r>
      <w:r>
        <w:instrText xml:space="preserve"> PAGEREF _Toc489043059 \h </w:instrText>
      </w:r>
      <w:r>
        <w:fldChar w:fldCharType="separate"/>
      </w:r>
      <w:r w:rsidR="00597D3F">
        <w:t>115</w:t>
      </w:r>
      <w:r>
        <w:fldChar w:fldCharType="end"/>
      </w:r>
    </w:p>
    <w:p w14:paraId="7500EAC8" w14:textId="02717930" w:rsidR="008D4F00" w:rsidRDefault="008D4F00">
      <w:pPr>
        <w:pStyle w:val="TOC5"/>
        <w:rPr>
          <w:rFonts w:asciiTheme="minorHAnsi" w:eastAsiaTheme="minorEastAsia" w:hAnsiTheme="minorHAnsi" w:cstheme="minorBidi"/>
          <w:sz w:val="22"/>
          <w:szCs w:val="22"/>
          <w:lang w:val="en-US"/>
        </w:rPr>
      </w:pPr>
      <w:r>
        <w:t>8.3.9.5</w:t>
      </w:r>
      <w:r w:rsidRPr="00A02529">
        <w:rPr>
          <w:lang w:val="en-US"/>
        </w:rPr>
        <w:t>.17</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INCONSISTENT_CONFIG</w:t>
      </w:r>
      <w:r>
        <w:tab/>
      </w:r>
      <w:r>
        <w:fldChar w:fldCharType="begin"/>
      </w:r>
      <w:r>
        <w:instrText xml:space="preserve"> PAGEREF _Toc489043060 \h </w:instrText>
      </w:r>
      <w:r>
        <w:fldChar w:fldCharType="separate"/>
      </w:r>
      <w:r w:rsidR="00597D3F">
        <w:t>115</w:t>
      </w:r>
      <w:r>
        <w:fldChar w:fldCharType="end"/>
      </w:r>
    </w:p>
    <w:p w14:paraId="3F3BF637" w14:textId="5C67066C" w:rsidR="008D4F00" w:rsidRDefault="008D4F00">
      <w:pPr>
        <w:pStyle w:val="TOC5"/>
        <w:rPr>
          <w:rFonts w:asciiTheme="minorHAnsi" w:eastAsiaTheme="minorEastAsia" w:hAnsiTheme="minorHAnsi" w:cstheme="minorBidi"/>
          <w:sz w:val="22"/>
          <w:szCs w:val="22"/>
          <w:lang w:val="en-US"/>
        </w:rPr>
      </w:pPr>
      <w:r>
        <w:t>8.3.9.5</w:t>
      </w:r>
      <w:r w:rsidRPr="00A02529">
        <w:rPr>
          <w:lang w:val="en-US"/>
        </w:rPr>
        <w:t>.18</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PROCESSING_FAILED</w:t>
      </w:r>
      <w:r>
        <w:tab/>
      </w:r>
      <w:r>
        <w:fldChar w:fldCharType="begin"/>
      </w:r>
      <w:r>
        <w:instrText xml:space="preserve"> PAGEREF _Toc489043061 \h </w:instrText>
      </w:r>
      <w:r>
        <w:fldChar w:fldCharType="separate"/>
      </w:r>
      <w:r w:rsidR="00597D3F">
        <w:t>115</w:t>
      </w:r>
      <w:r>
        <w:fldChar w:fldCharType="end"/>
      </w:r>
    </w:p>
    <w:p w14:paraId="7A6163AF" w14:textId="5F0F0E5A" w:rsidR="008D4F00" w:rsidRDefault="008D4F00">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_Toc489043062 \h </w:instrText>
      </w:r>
      <w:r>
        <w:fldChar w:fldCharType="separate"/>
      </w:r>
      <w:r w:rsidR="00597D3F">
        <w:t>115</w:t>
      </w:r>
      <w:r>
        <w:fldChar w:fldCharType="end"/>
      </w:r>
    </w:p>
    <w:p w14:paraId="053A2A43" w14:textId="0F50CD6D" w:rsidR="008D4F00" w:rsidRDefault="008D4F00">
      <w:pPr>
        <w:pStyle w:val="TOC4"/>
        <w:rPr>
          <w:rFonts w:asciiTheme="minorHAnsi" w:eastAsiaTheme="minorEastAsia" w:hAnsiTheme="minorHAnsi" w:cstheme="minorBidi"/>
          <w:sz w:val="22"/>
          <w:szCs w:val="22"/>
          <w:lang w:val="en-US"/>
        </w:rPr>
      </w:pPr>
      <w:r>
        <w:t>8.3.9.</w:t>
      </w:r>
      <w:r w:rsidRPr="00A02529">
        <w:rPr>
          <w:lang w:val="en-US"/>
        </w:rPr>
        <w:t>7</w:t>
      </w:r>
      <w:r>
        <w:tab/>
        <w:t>CERT_PROV MEF Client Command</w:t>
      </w:r>
      <w:r w:rsidRPr="00A02529">
        <w:rPr>
          <w:lang w:val="en-US"/>
        </w:rPr>
        <w:t xml:space="preserve"> Clas</w:t>
      </w:r>
      <w:r>
        <w:t>s</w:t>
      </w:r>
      <w:r w:rsidRPr="00A02529">
        <w:rPr>
          <w:lang w:val="en-US"/>
        </w:rPr>
        <w:t>-specific Processes</w:t>
      </w:r>
      <w:r>
        <w:tab/>
      </w:r>
      <w:r>
        <w:fldChar w:fldCharType="begin"/>
      </w:r>
      <w:r>
        <w:instrText xml:space="preserve"> PAGEREF _Toc489043063 \h </w:instrText>
      </w:r>
      <w:r>
        <w:fldChar w:fldCharType="separate"/>
      </w:r>
      <w:r w:rsidR="00597D3F">
        <w:t>116</w:t>
      </w:r>
      <w:r>
        <w:fldChar w:fldCharType="end"/>
      </w:r>
    </w:p>
    <w:p w14:paraId="2373FF38" w14:textId="669ECED8" w:rsidR="008D4F00" w:rsidRDefault="008D4F00">
      <w:pPr>
        <w:pStyle w:val="TOC4"/>
        <w:rPr>
          <w:rFonts w:asciiTheme="minorHAnsi" w:eastAsiaTheme="minorEastAsia" w:hAnsiTheme="minorHAnsi" w:cstheme="minorBidi"/>
          <w:sz w:val="22"/>
          <w:szCs w:val="22"/>
          <w:lang w:val="en-US"/>
        </w:rPr>
      </w:pPr>
      <w:r>
        <w:t>8.3.9.</w:t>
      </w:r>
      <w:r w:rsidRPr="00A02529">
        <w:rPr>
          <w:lang w:val="en-US"/>
        </w:rPr>
        <w:t>8</w:t>
      </w:r>
      <w:r>
        <w:tab/>
        <w:t>DEV_CFG MEF Client Command</w:t>
      </w:r>
      <w:r w:rsidRPr="00A02529">
        <w:rPr>
          <w:lang w:val="en-US"/>
        </w:rPr>
        <w:t xml:space="preserve"> Clas</w:t>
      </w:r>
      <w:r>
        <w:t>s</w:t>
      </w:r>
      <w:r w:rsidRPr="00A02529">
        <w:rPr>
          <w:lang w:val="en-US"/>
        </w:rPr>
        <w:t>-specific Processes</w:t>
      </w:r>
      <w:r>
        <w:tab/>
      </w:r>
      <w:r>
        <w:fldChar w:fldCharType="begin"/>
      </w:r>
      <w:r>
        <w:instrText xml:space="preserve"> PAGEREF _Toc489043064 \h </w:instrText>
      </w:r>
      <w:r>
        <w:fldChar w:fldCharType="separate"/>
      </w:r>
      <w:r w:rsidR="00597D3F">
        <w:t>117</w:t>
      </w:r>
      <w:r>
        <w:fldChar w:fldCharType="end"/>
      </w:r>
    </w:p>
    <w:p w14:paraId="3412C7A2" w14:textId="39054009" w:rsidR="008D4F00" w:rsidRDefault="008D4F00">
      <w:pPr>
        <w:pStyle w:val="TOC4"/>
        <w:rPr>
          <w:rFonts w:asciiTheme="minorHAnsi" w:eastAsiaTheme="minorEastAsia" w:hAnsiTheme="minorHAnsi" w:cstheme="minorBidi"/>
          <w:sz w:val="22"/>
          <w:szCs w:val="22"/>
          <w:lang w:val="en-US"/>
        </w:rPr>
      </w:pPr>
      <w:r>
        <w:t>8.3.9.</w:t>
      </w:r>
      <w:r w:rsidRPr="00A02529">
        <w:rPr>
          <w:lang w:val="en-US"/>
        </w:rPr>
        <w:t>9</w:t>
      </w:r>
      <w:r w:rsidRPr="00A02529">
        <w:rPr>
          <w:lang w:val="en-US"/>
        </w:rPr>
        <w:tab/>
        <w:t>MO</w:t>
      </w:r>
      <w:r>
        <w:t>_</w:t>
      </w:r>
      <w:r w:rsidRPr="00A02529">
        <w:rPr>
          <w:lang w:val="en-US"/>
        </w:rPr>
        <w:t>NODE MEF Client Command Clas</w:t>
      </w:r>
      <w:r>
        <w:t>s</w:t>
      </w:r>
      <w:r w:rsidRPr="00A02529">
        <w:rPr>
          <w:lang w:val="en-US"/>
        </w:rPr>
        <w:t>-specific Processes</w:t>
      </w:r>
      <w:r>
        <w:tab/>
      </w:r>
      <w:r>
        <w:fldChar w:fldCharType="begin"/>
      </w:r>
      <w:r>
        <w:instrText xml:space="preserve"> PAGEREF _Toc489043065 \h </w:instrText>
      </w:r>
      <w:r>
        <w:fldChar w:fldCharType="separate"/>
      </w:r>
      <w:r w:rsidR="00597D3F">
        <w:t>118</w:t>
      </w:r>
      <w:r>
        <w:fldChar w:fldCharType="end"/>
      </w:r>
    </w:p>
    <w:p w14:paraId="4F8165D8" w14:textId="71613CE0" w:rsidR="008D4F00" w:rsidRDefault="008D4F00">
      <w:pPr>
        <w:pStyle w:val="TOC5"/>
        <w:rPr>
          <w:rFonts w:asciiTheme="minorHAnsi" w:eastAsiaTheme="minorEastAsia" w:hAnsiTheme="minorHAnsi" w:cstheme="minorBidi"/>
          <w:sz w:val="22"/>
          <w:szCs w:val="22"/>
          <w:lang w:val="en-US"/>
        </w:rPr>
      </w:pPr>
      <w:r>
        <w:t>8.3.9.9.1</w:t>
      </w:r>
      <w:r>
        <w:tab/>
      </w:r>
      <w:r w:rsidRPr="00A02529">
        <w:rPr>
          <w:lang w:val="en-US"/>
        </w:rPr>
        <w:t>Generic MO</w:t>
      </w:r>
      <w:r>
        <w:t>_</w:t>
      </w:r>
      <w:r w:rsidRPr="00A02529">
        <w:rPr>
          <w:lang w:val="en-US"/>
        </w:rPr>
        <w:t>NODE Processes</w:t>
      </w:r>
      <w:r>
        <w:tab/>
      </w:r>
      <w:r>
        <w:fldChar w:fldCharType="begin"/>
      </w:r>
      <w:r>
        <w:instrText xml:space="preserve"> PAGEREF _Toc489043066 \h </w:instrText>
      </w:r>
      <w:r>
        <w:fldChar w:fldCharType="separate"/>
      </w:r>
      <w:r w:rsidR="00597D3F">
        <w:t>118</w:t>
      </w:r>
      <w:r>
        <w:fldChar w:fldCharType="end"/>
      </w:r>
    </w:p>
    <w:p w14:paraId="322D0110" w14:textId="73B1311E" w:rsidR="008D4F00" w:rsidRDefault="008D4F00">
      <w:pPr>
        <w:pStyle w:val="TOC5"/>
        <w:rPr>
          <w:rFonts w:asciiTheme="minorHAnsi" w:eastAsiaTheme="minorEastAsia" w:hAnsiTheme="minorHAnsi" w:cstheme="minorBidi"/>
          <w:sz w:val="22"/>
          <w:szCs w:val="22"/>
          <w:lang w:val="en-US"/>
        </w:rPr>
      </w:pPr>
      <w:r>
        <w:t>8.3.9.9.</w:t>
      </w:r>
      <w:r w:rsidRPr="00A02529">
        <w:rPr>
          <w:lang w:val="en-US"/>
        </w:rPr>
        <w:t>2</w:t>
      </w:r>
      <w:r>
        <w:tab/>
        <w:t>[</w:t>
      </w:r>
      <w:r w:rsidRPr="00A02529">
        <w:rPr>
          <w:i/>
        </w:rPr>
        <w:t>au</w:t>
      </w:r>
      <w:r w:rsidRPr="00A02529">
        <w:rPr>
          <w:i/>
          <w:lang w:val="en-US"/>
        </w:rPr>
        <w:t>t</w:t>
      </w:r>
      <w:r w:rsidRPr="00A02529">
        <w:rPr>
          <w:i/>
        </w:rPr>
        <w:t>henticationProfile</w:t>
      </w:r>
      <w:r>
        <w:t>]</w:t>
      </w:r>
      <w:r w:rsidRPr="00A02529">
        <w:rPr>
          <w:lang w:val="en-US"/>
        </w:rPr>
        <w:t>-specific Processes</w:t>
      </w:r>
      <w:r>
        <w:tab/>
      </w:r>
      <w:r>
        <w:fldChar w:fldCharType="begin"/>
      </w:r>
      <w:r>
        <w:instrText xml:space="preserve"> PAGEREF _Toc489043067 \h </w:instrText>
      </w:r>
      <w:r>
        <w:fldChar w:fldCharType="separate"/>
      </w:r>
      <w:r w:rsidR="00597D3F">
        <w:t>119</w:t>
      </w:r>
      <w:r>
        <w:fldChar w:fldCharType="end"/>
      </w:r>
    </w:p>
    <w:p w14:paraId="038E8461" w14:textId="3EFFB9B7" w:rsidR="008D4F00" w:rsidRDefault="008D4F00">
      <w:pPr>
        <w:pStyle w:val="TOC5"/>
        <w:rPr>
          <w:rFonts w:asciiTheme="minorHAnsi" w:eastAsiaTheme="minorEastAsia" w:hAnsiTheme="minorHAnsi" w:cstheme="minorBidi"/>
          <w:sz w:val="22"/>
          <w:szCs w:val="22"/>
          <w:lang w:val="en-US"/>
        </w:rPr>
      </w:pPr>
      <w:r>
        <w:t>8.3.9.9.</w:t>
      </w:r>
      <w:r w:rsidRPr="00A02529">
        <w:rPr>
          <w:lang w:val="en-US"/>
        </w:rPr>
        <w:t>3</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pre-provisioned symmetric key</w:t>
      </w:r>
      <w:r>
        <w:tab/>
      </w:r>
      <w:r>
        <w:fldChar w:fldCharType="begin"/>
      </w:r>
      <w:r>
        <w:instrText xml:space="preserve"> PAGEREF _Toc489043068 \h </w:instrText>
      </w:r>
      <w:r>
        <w:fldChar w:fldCharType="separate"/>
      </w:r>
      <w:r w:rsidR="00597D3F">
        <w:t>121</w:t>
      </w:r>
      <w:r>
        <w:fldChar w:fldCharType="end"/>
      </w:r>
    </w:p>
    <w:p w14:paraId="0D792E3F" w14:textId="396DEDA3" w:rsidR="008D4F00" w:rsidRDefault="008D4F00">
      <w:pPr>
        <w:pStyle w:val="TOC5"/>
        <w:rPr>
          <w:rFonts w:asciiTheme="minorHAnsi" w:eastAsiaTheme="minorEastAsia" w:hAnsiTheme="minorHAnsi" w:cstheme="minorBidi"/>
          <w:sz w:val="22"/>
          <w:szCs w:val="22"/>
          <w:lang w:val="en-US"/>
        </w:rPr>
      </w:pPr>
      <w:r>
        <w:t>8.3.9.9.</w:t>
      </w:r>
      <w:r w:rsidRPr="00A02529">
        <w:rPr>
          <w:lang w:val="en-US"/>
        </w:rPr>
        <w:t>4</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MEF-established symmetric key</w:t>
      </w:r>
      <w:r>
        <w:tab/>
      </w:r>
      <w:r>
        <w:fldChar w:fldCharType="begin"/>
      </w:r>
      <w:r>
        <w:instrText xml:space="preserve"> PAGEREF _Toc489043069 \h </w:instrText>
      </w:r>
      <w:r>
        <w:fldChar w:fldCharType="separate"/>
      </w:r>
      <w:r w:rsidR="00597D3F">
        <w:t>121</w:t>
      </w:r>
      <w:r>
        <w:fldChar w:fldCharType="end"/>
      </w:r>
    </w:p>
    <w:p w14:paraId="7CEFD26B" w14:textId="13A23CCB" w:rsidR="008D4F00" w:rsidRDefault="008D4F00">
      <w:pPr>
        <w:pStyle w:val="TOC5"/>
        <w:rPr>
          <w:rFonts w:asciiTheme="minorHAnsi" w:eastAsiaTheme="minorEastAsia" w:hAnsiTheme="minorHAnsi" w:cstheme="minorBidi"/>
          <w:sz w:val="22"/>
          <w:szCs w:val="22"/>
          <w:lang w:val="en-US"/>
        </w:rPr>
      </w:pPr>
      <w:r>
        <w:t>8.3.9.9.</w:t>
      </w:r>
      <w:r w:rsidRPr="00A02529">
        <w:rPr>
          <w:lang w:val="en-US"/>
        </w:rPr>
        <w:t>5</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MAF-established symmetric key</w:t>
      </w:r>
      <w:r>
        <w:tab/>
      </w:r>
      <w:r>
        <w:fldChar w:fldCharType="begin"/>
      </w:r>
      <w:r>
        <w:instrText xml:space="preserve"> PAGEREF _Toc489043070 \h </w:instrText>
      </w:r>
      <w:r>
        <w:fldChar w:fldCharType="separate"/>
      </w:r>
      <w:r w:rsidR="00597D3F">
        <w:t>123</w:t>
      </w:r>
      <w:r>
        <w:fldChar w:fldCharType="end"/>
      </w:r>
    </w:p>
    <w:p w14:paraId="1768412B" w14:textId="573FE1C5" w:rsidR="008D4F00" w:rsidRDefault="008D4F00">
      <w:pPr>
        <w:pStyle w:val="TOC5"/>
        <w:rPr>
          <w:rFonts w:asciiTheme="minorHAnsi" w:eastAsiaTheme="minorEastAsia" w:hAnsiTheme="minorHAnsi" w:cstheme="minorBidi"/>
          <w:sz w:val="22"/>
          <w:szCs w:val="22"/>
          <w:lang w:val="en-US"/>
        </w:rPr>
      </w:pPr>
      <w:r>
        <w:t>8.3.9.9.</w:t>
      </w:r>
      <w:r w:rsidRPr="00A02529">
        <w:rPr>
          <w:lang w:val="en-US"/>
        </w:rPr>
        <w:t>6</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Certificate</w:t>
      </w:r>
      <w:r>
        <w:tab/>
      </w:r>
      <w:r>
        <w:fldChar w:fldCharType="begin"/>
      </w:r>
      <w:r>
        <w:instrText xml:space="preserve"> PAGEREF _Toc489043071 \h </w:instrText>
      </w:r>
      <w:r>
        <w:fldChar w:fldCharType="separate"/>
      </w:r>
      <w:r w:rsidR="00597D3F">
        <w:t>124</w:t>
      </w:r>
      <w:r>
        <w:fldChar w:fldCharType="end"/>
      </w:r>
    </w:p>
    <w:p w14:paraId="1598D07C" w14:textId="510163DC" w:rsidR="008D4F00" w:rsidRDefault="008D4F00">
      <w:pPr>
        <w:pStyle w:val="TOC5"/>
        <w:rPr>
          <w:rFonts w:asciiTheme="minorHAnsi" w:eastAsiaTheme="minorEastAsia" w:hAnsiTheme="minorHAnsi" w:cstheme="minorBidi"/>
          <w:sz w:val="22"/>
          <w:szCs w:val="22"/>
          <w:lang w:val="en-US"/>
        </w:rPr>
      </w:pPr>
      <w:r>
        <w:t>8.3.9.9.</w:t>
      </w:r>
      <w:r w:rsidRPr="00A02529">
        <w:rPr>
          <w:lang w:val="en-US"/>
        </w:rPr>
        <w:t>7</w:t>
      </w:r>
      <w:r>
        <w:tab/>
        <w:t>[</w:t>
      </w:r>
      <w:r w:rsidRPr="00A02529">
        <w:rPr>
          <w:i/>
          <w:lang w:val="en-US"/>
        </w:rPr>
        <w:t>trustAnchorCred</w:t>
      </w:r>
      <w:r>
        <w:t>]</w:t>
      </w:r>
      <w:r w:rsidRPr="00A02529">
        <w:rPr>
          <w:lang w:val="en-US"/>
        </w:rPr>
        <w:t>-specific Processes</w:t>
      </w:r>
      <w:r>
        <w:tab/>
      </w:r>
      <w:r>
        <w:fldChar w:fldCharType="begin"/>
      </w:r>
      <w:r>
        <w:instrText xml:space="preserve"> PAGEREF _Toc489043072 \h </w:instrText>
      </w:r>
      <w:r>
        <w:fldChar w:fldCharType="separate"/>
      </w:r>
      <w:r w:rsidR="00597D3F">
        <w:t>124</w:t>
      </w:r>
      <w:r>
        <w:fldChar w:fldCharType="end"/>
      </w:r>
    </w:p>
    <w:p w14:paraId="2282F1ED" w14:textId="47A35440" w:rsidR="008D4F00" w:rsidRDefault="008D4F00">
      <w:pPr>
        <w:pStyle w:val="TOC5"/>
        <w:rPr>
          <w:rFonts w:asciiTheme="minorHAnsi" w:eastAsiaTheme="minorEastAsia" w:hAnsiTheme="minorHAnsi" w:cstheme="minorBidi"/>
          <w:sz w:val="22"/>
          <w:szCs w:val="22"/>
          <w:lang w:val="en-US"/>
        </w:rPr>
      </w:pPr>
      <w:r>
        <w:t>8.3.9.9.</w:t>
      </w:r>
      <w:r w:rsidRPr="00A02529">
        <w:rPr>
          <w:lang w:val="en-US"/>
        </w:rPr>
        <w:t>8</w:t>
      </w:r>
      <w:r>
        <w:tab/>
        <w:t>[</w:t>
      </w:r>
      <w:r w:rsidRPr="00A02529">
        <w:rPr>
          <w:i/>
          <w:lang w:val="en-US"/>
        </w:rPr>
        <w:t>MAFClientRegCfg</w:t>
      </w:r>
      <w:r>
        <w:t>]</w:t>
      </w:r>
      <w:r w:rsidRPr="00A02529">
        <w:rPr>
          <w:lang w:val="en-US"/>
        </w:rPr>
        <w:t>-specific Processes</w:t>
      </w:r>
      <w:r>
        <w:tab/>
      </w:r>
      <w:r>
        <w:fldChar w:fldCharType="begin"/>
      </w:r>
      <w:r>
        <w:instrText xml:space="preserve"> PAGEREF _Toc489043073 \h </w:instrText>
      </w:r>
      <w:r>
        <w:fldChar w:fldCharType="separate"/>
      </w:r>
      <w:r w:rsidR="00597D3F">
        <w:t>125</w:t>
      </w:r>
      <w:r>
        <w:fldChar w:fldCharType="end"/>
      </w:r>
    </w:p>
    <w:p w14:paraId="1487D283" w14:textId="4663CEDB" w:rsidR="008D4F00" w:rsidRDefault="008D4F00">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_Toc489043074 \h </w:instrText>
      </w:r>
      <w:r>
        <w:fldChar w:fldCharType="separate"/>
      </w:r>
      <w:r w:rsidR="00597D3F">
        <w:t>126</w:t>
      </w:r>
      <w:r>
        <w:fldChar w:fldCharType="end"/>
      </w:r>
    </w:p>
    <w:p w14:paraId="39A3B505" w14:textId="68682DA3" w:rsidR="008D4F00" w:rsidRDefault="008D4F00">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_Toc489043075 \h </w:instrText>
      </w:r>
      <w:r>
        <w:fldChar w:fldCharType="separate"/>
      </w:r>
      <w:r w:rsidR="00597D3F">
        <w:t>126</w:t>
      </w:r>
      <w:r>
        <w:fldChar w:fldCharType="end"/>
      </w:r>
    </w:p>
    <w:p w14:paraId="58645AF4" w14:textId="79A8E268" w:rsidR="008D4F00" w:rsidRDefault="008D4F00">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_Toc489043076 \h </w:instrText>
      </w:r>
      <w:r>
        <w:fldChar w:fldCharType="separate"/>
      </w:r>
      <w:r w:rsidR="00597D3F">
        <w:t>126</w:t>
      </w:r>
      <w:r>
        <w:fldChar w:fldCharType="end"/>
      </w:r>
    </w:p>
    <w:p w14:paraId="1D023030" w14:textId="0223CAF5" w:rsidR="008D4F00" w:rsidRDefault="008D4F00">
      <w:pPr>
        <w:pStyle w:val="TOC3"/>
        <w:rPr>
          <w:rFonts w:asciiTheme="minorHAnsi" w:eastAsiaTheme="minorEastAsia" w:hAnsiTheme="minorHAnsi" w:cstheme="minorBidi"/>
          <w:sz w:val="22"/>
          <w:szCs w:val="22"/>
          <w:lang w:val="en-US"/>
        </w:rPr>
      </w:pPr>
      <w:r w:rsidRPr="00A02529">
        <w:rPr>
          <w:lang w:val="en-US"/>
        </w:rPr>
        <w:t>8.4.3</w:t>
      </w:r>
      <w:r w:rsidRPr="00A02529">
        <w:rPr>
          <w:lang w:val="en-US"/>
        </w:rPr>
        <w:tab/>
      </w:r>
      <w:r>
        <w:t>End-to-End Security of Primitives (ESPrim)</w:t>
      </w:r>
      <w:r w:rsidRPr="00A02529">
        <w:rPr>
          <w:lang w:val="en-US"/>
        </w:rPr>
        <w:t xml:space="preserve"> Protocol Details</w:t>
      </w:r>
      <w:r>
        <w:tab/>
      </w:r>
      <w:r>
        <w:fldChar w:fldCharType="begin"/>
      </w:r>
      <w:r>
        <w:instrText xml:space="preserve"> PAGEREF _Toc489043077 \h </w:instrText>
      </w:r>
      <w:r>
        <w:fldChar w:fldCharType="separate"/>
      </w:r>
      <w:r w:rsidR="00597D3F">
        <w:t>134</w:t>
      </w:r>
      <w:r>
        <w:fldChar w:fldCharType="end"/>
      </w:r>
    </w:p>
    <w:p w14:paraId="77FF6A57" w14:textId="21CDFF13" w:rsidR="008D4F00" w:rsidRDefault="008D4F00">
      <w:pPr>
        <w:pStyle w:val="TOC4"/>
        <w:rPr>
          <w:rFonts w:asciiTheme="minorHAnsi" w:eastAsiaTheme="minorEastAsia" w:hAnsiTheme="minorHAnsi" w:cstheme="minorBidi"/>
          <w:sz w:val="22"/>
          <w:szCs w:val="22"/>
          <w:lang w:val="en-US"/>
        </w:rPr>
      </w:pPr>
      <w:r w:rsidRPr="00A02529">
        <w:rPr>
          <w:lang w:val="en-US"/>
        </w:rPr>
        <w:t>8.4.3.1</w:t>
      </w:r>
      <w:r w:rsidRPr="00A02529">
        <w:rPr>
          <w:lang w:val="en-US"/>
        </w:rPr>
        <w:tab/>
      </w:r>
      <w:r>
        <w:t>End-to-End Security of Primitives (ESPrim)</w:t>
      </w:r>
      <w:r w:rsidRPr="00A02529">
        <w:rPr>
          <w:lang w:val="en-US"/>
        </w:rPr>
        <w:t xml:space="preserve"> Parameter Definitions</w:t>
      </w:r>
      <w:r>
        <w:tab/>
      </w:r>
      <w:r>
        <w:fldChar w:fldCharType="begin"/>
      </w:r>
      <w:r>
        <w:instrText xml:space="preserve"> PAGEREF _Toc489043078 \h </w:instrText>
      </w:r>
      <w:r>
        <w:fldChar w:fldCharType="separate"/>
      </w:r>
      <w:r w:rsidR="00597D3F">
        <w:t>134</w:t>
      </w:r>
      <w:r>
        <w:fldChar w:fldCharType="end"/>
      </w:r>
    </w:p>
    <w:p w14:paraId="1C9F81B2" w14:textId="2463360B" w:rsidR="008D4F00" w:rsidRDefault="008D4F00">
      <w:pPr>
        <w:pStyle w:val="TOC5"/>
        <w:rPr>
          <w:rFonts w:asciiTheme="minorHAnsi" w:eastAsiaTheme="minorEastAsia" w:hAnsiTheme="minorHAnsi" w:cstheme="minorBidi"/>
          <w:sz w:val="22"/>
          <w:szCs w:val="22"/>
          <w:lang w:val="en-US"/>
        </w:rPr>
      </w:pPr>
      <w:r w:rsidRPr="00A02529">
        <w:rPr>
          <w:lang w:val="en-US"/>
        </w:rPr>
        <w:lastRenderedPageBreak/>
        <w:t>8.4.3.1.1</w:t>
      </w:r>
      <w:r>
        <w:tab/>
      </w:r>
      <w:r w:rsidRPr="00A02529">
        <w:rPr>
          <w:lang w:val="en-US"/>
        </w:rPr>
        <w:t>originatorESPrimRandObject</w:t>
      </w:r>
      <w:r>
        <w:t xml:space="preserve"> </w:t>
      </w:r>
      <w:r w:rsidRPr="00A02529">
        <w:rPr>
          <w:lang w:val="en-US"/>
        </w:rPr>
        <w:t>parameter definition</w:t>
      </w:r>
      <w:r>
        <w:tab/>
      </w:r>
      <w:r>
        <w:fldChar w:fldCharType="begin"/>
      </w:r>
      <w:r>
        <w:instrText xml:space="preserve"> PAGEREF _Toc489043079 \h </w:instrText>
      </w:r>
      <w:r>
        <w:fldChar w:fldCharType="separate"/>
      </w:r>
      <w:r w:rsidR="00597D3F">
        <w:t>134</w:t>
      </w:r>
      <w:r>
        <w:fldChar w:fldCharType="end"/>
      </w:r>
    </w:p>
    <w:p w14:paraId="2E3F4755" w14:textId="2EAD07D5" w:rsidR="008D4F00" w:rsidRDefault="008D4F00">
      <w:pPr>
        <w:pStyle w:val="TOC5"/>
        <w:rPr>
          <w:rFonts w:asciiTheme="minorHAnsi" w:eastAsiaTheme="minorEastAsia" w:hAnsiTheme="minorHAnsi" w:cstheme="minorBidi"/>
          <w:sz w:val="22"/>
          <w:szCs w:val="22"/>
          <w:lang w:val="en-US"/>
        </w:rPr>
      </w:pPr>
      <w:r w:rsidRPr="00A02529">
        <w:rPr>
          <w:lang w:val="en-US"/>
        </w:rPr>
        <w:t>8.4.3.1.2</w:t>
      </w:r>
      <w:r>
        <w:tab/>
      </w:r>
      <w:r w:rsidRPr="00A02529">
        <w:rPr>
          <w:lang w:val="en-US"/>
        </w:rPr>
        <w:t>receiverESPrimRandObject</w:t>
      </w:r>
      <w:r>
        <w:t xml:space="preserve"> </w:t>
      </w:r>
      <w:r w:rsidRPr="00A02529">
        <w:rPr>
          <w:lang w:val="en-US"/>
        </w:rPr>
        <w:t>parameter definition</w:t>
      </w:r>
      <w:r>
        <w:tab/>
      </w:r>
      <w:r>
        <w:fldChar w:fldCharType="begin"/>
      </w:r>
      <w:r>
        <w:instrText xml:space="preserve"> PAGEREF _Toc489043080 \h </w:instrText>
      </w:r>
      <w:r>
        <w:fldChar w:fldCharType="separate"/>
      </w:r>
      <w:r w:rsidR="00597D3F">
        <w:t>134</w:t>
      </w:r>
      <w:r>
        <w:fldChar w:fldCharType="end"/>
      </w:r>
    </w:p>
    <w:p w14:paraId="4CA04E29" w14:textId="3B3D95CB" w:rsidR="008D4F00" w:rsidRDefault="008D4F00">
      <w:pPr>
        <w:pStyle w:val="TOC5"/>
        <w:rPr>
          <w:rFonts w:asciiTheme="minorHAnsi" w:eastAsiaTheme="minorEastAsia" w:hAnsiTheme="minorHAnsi" w:cstheme="minorBidi"/>
          <w:sz w:val="22"/>
          <w:szCs w:val="22"/>
          <w:lang w:val="en-US"/>
        </w:rPr>
      </w:pPr>
      <w:r w:rsidRPr="00A02529">
        <w:rPr>
          <w:lang w:val="en-US"/>
        </w:rPr>
        <w:t>8.4.3</w:t>
      </w:r>
      <w:r>
        <w:t>.1.3</w:t>
      </w:r>
      <w:r>
        <w:tab/>
      </w:r>
      <w:r w:rsidRPr="00A02529">
        <w:rPr>
          <w:i/>
        </w:rPr>
        <w:t xml:space="preserve">e2eSecInfo </w:t>
      </w:r>
      <w:r>
        <w:t>resource attribute definition</w:t>
      </w:r>
      <w:r>
        <w:tab/>
      </w:r>
      <w:r>
        <w:fldChar w:fldCharType="begin"/>
      </w:r>
      <w:r>
        <w:instrText xml:space="preserve"> PAGEREF _Toc489043081 \h </w:instrText>
      </w:r>
      <w:r>
        <w:fldChar w:fldCharType="separate"/>
      </w:r>
      <w:r w:rsidR="00597D3F">
        <w:t>135</w:t>
      </w:r>
      <w:r>
        <w:fldChar w:fldCharType="end"/>
      </w:r>
    </w:p>
    <w:p w14:paraId="3CE36345" w14:textId="0BFE53F6" w:rsidR="008D4F00" w:rsidRDefault="008D4F00">
      <w:pPr>
        <w:pStyle w:val="TOC4"/>
        <w:rPr>
          <w:rFonts w:asciiTheme="minorHAnsi" w:eastAsiaTheme="minorEastAsia" w:hAnsiTheme="minorHAnsi" w:cstheme="minorBidi"/>
          <w:sz w:val="22"/>
          <w:szCs w:val="22"/>
          <w:lang w:val="en-US"/>
        </w:rPr>
      </w:pPr>
      <w:r w:rsidRPr="00A02529">
        <w:rPr>
          <w:lang w:val="en-US"/>
        </w:rPr>
        <w:t>8.4.3.2</w:t>
      </w:r>
      <w:r w:rsidRPr="00A02529">
        <w:rPr>
          <w:lang w:val="en-US"/>
        </w:rPr>
        <w:tab/>
        <w:t>ESPrim Object formatting and processing using the JWE Compact Serialization</w:t>
      </w:r>
      <w:r>
        <w:tab/>
      </w:r>
      <w:r>
        <w:fldChar w:fldCharType="begin"/>
      </w:r>
      <w:r>
        <w:instrText xml:space="preserve"> PAGEREF _Toc489043082 \h </w:instrText>
      </w:r>
      <w:r>
        <w:fldChar w:fldCharType="separate"/>
      </w:r>
      <w:r w:rsidR="00597D3F">
        <w:t>135</w:t>
      </w:r>
      <w:r>
        <w:fldChar w:fldCharType="end"/>
      </w:r>
    </w:p>
    <w:p w14:paraId="7A6428E0" w14:textId="718D7643" w:rsidR="008D4F00" w:rsidRDefault="008D4F00">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_Toc489043083 \h </w:instrText>
      </w:r>
      <w:r>
        <w:fldChar w:fldCharType="separate"/>
      </w:r>
      <w:r w:rsidR="00597D3F">
        <w:t>137</w:t>
      </w:r>
      <w:r>
        <w:fldChar w:fldCharType="end"/>
      </w:r>
    </w:p>
    <w:p w14:paraId="6F811F45" w14:textId="7BB9A174" w:rsidR="008D4F00" w:rsidRDefault="008D4F00">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_Toc489043084 \h </w:instrText>
      </w:r>
      <w:r>
        <w:fldChar w:fldCharType="separate"/>
      </w:r>
      <w:r w:rsidR="00597D3F">
        <w:t>137</w:t>
      </w:r>
      <w:r>
        <w:fldChar w:fldCharType="end"/>
      </w:r>
    </w:p>
    <w:p w14:paraId="47998AAF" w14:textId="459FB80F" w:rsidR="008D4F00" w:rsidRDefault="008D4F00">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_Toc489043085 \h </w:instrText>
      </w:r>
      <w:r>
        <w:fldChar w:fldCharType="separate"/>
      </w:r>
      <w:r w:rsidR="00597D3F">
        <w:t>138</w:t>
      </w:r>
      <w:r>
        <w:fldChar w:fldCharType="end"/>
      </w:r>
    </w:p>
    <w:p w14:paraId="686A35B6" w14:textId="0C977DE4" w:rsidR="008D4F00" w:rsidRDefault="008D4F00">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_Toc489043086 \h </w:instrText>
      </w:r>
      <w:r>
        <w:fldChar w:fldCharType="separate"/>
      </w:r>
      <w:r w:rsidR="00597D3F">
        <w:t>138</w:t>
      </w:r>
      <w:r>
        <w:fldChar w:fldCharType="end"/>
      </w:r>
    </w:p>
    <w:p w14:paraId="4D9B74A9" w14:textId="6F331726" w:rsidR="008D4F00" w:rsidRDefault="008D4F00">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_Toc489043087 \h </w:instrText>
      </w:r>
      <w:r>
        <w:fldChar w:fldCharType="separate"/>
      </w:r>
      <w:r w:rsidR="00597D3F">
        <w:t>139</w:t>
      </w:r>
      <w:r>
        <w:fldChar w:fldCharType="end"/>
      </w:r>
    </w:p>
    <w:p w14:paraId="5FD766A9" w14:textId="6667828A" w:rsidR="008D4F00" w:rsidRDefault="008D4F00">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_Toc489043088 \h </w:instrText>
      </w:r>
      <w:r>
        <w:fldChar w:fldCharType="separate"/>
      </w:r>
      <w:r w:rsidR="00597D3F">
        <w:t>139</w:t>
      </w:r>
      <w:r>
        <w:fldChar w:fldCharType="end"/>
      </w:r>
    </w:p>
    <w:p w14:paraId="658A577B" w14:textId="436F3F2F" w:rsidR="008D4F00" w:rsidRDefault="008D4F00">
      <w:pPr>
        <w:pStyle w:val="TOC5"/>
        <w:rPr>
          <w:rFonts w:asciiTheme="minorHAnsi" w:eastAsiaTheme="minorEastAsia" w:hAnsiTheme="minorHAnsi" w:cstheme="minorBidi"/>
          <w:sz w:val="22"/>
          <w:szCs w:val="22"/>
          <w:lang w:val="en-US"/>
        </w:rPr>
      </w:pPr>
      <w:r>
        <w:t>8.5.2.2.2</w:t>
      </w:r>
      <w:r>
        <w:tab/>
        <w:t xml:space="preserve">Encryption using Provisioned Symmetric </w:t>
      </w:r>
      <w:r w:rsidRPr="00A02529">
        <w:rPr>
          <w:rFonts w:eastAsia="Arial Unicode MS" w:cs="Arial"/>
        </w:rPr>
        <w:t xml:space="preserve">ESData </w:t>
      </w:r>
      <w:r>
        <w:t>Key</w:t>
      </w:r>
      <w:r>
        <w:tab/>
      </w:r>
      <w:r>
        <w:fldChar w:fldCharType="begin"/>
      </w:r>
      <w:r>
        <w:instrText xml:space="preserve"> PAGEREF _Toc489043089 \h </w:instrText>
      </w:r>
      <w:r>
        <w:fldChar w:fldCharType="separate"/>
      </w:r>
      <w:r w:rsidR="00597D3F">
        <w:t>140</w:t>
      </w:r>
      <w:r>
        <w:fldChar w:fldCharType="end"/>
      </w:r>
    </w:p>
    <w:p w14:paraId="074AEDB7" w14:textId="7CBAEF8B" w:rsidR="008D4F00" w:rsidRDefault="008D4F00">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_Toc489043090 \h </w:instrText>
      </w:r>
      <w:r>
        <w:fldChar w:fldCharType="separate"/>
      </w:r>
      <w:r w:rsidR="00597D3F">
        <w:t>140</w:t>
      </w:r>
      <w:r>
        <w:fldChar w:fldCharType="end"/>
      </w:r>
    </w:p>
    <w:p w14:paraId="608E4BC3" w14:textId="3DE5F291" w:rsidR="008D4F00" w:rsidRDefault="008D4F00">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_Toc489043091 \h </w:instrText>
      </w:r>
      <w:r>
        <w:fldChar w:fldCharType="separate"/>
      </w:r>
      <w:r w:rsidR="00597D3F">
        <w:t>141</w:t>
      </w:r>
      <w:r>
        <w:fldChar w:fldCharType="end"/>
      </w:r>
    </w:p>
    <w:p w14:paraId="4DFD6037" w14:textId="019B99A0" w:rsidR="008D4F00" w:rsidRDefault="008D4F00">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_Toc489043092 \h </w:instrText>
      </w:r>
      <w:r>
        <w:fldChar w:fldCharType="separate"/>
      </w:r>
      <w:r w:rsidR="00597D3F">
        <w:t>141</w:t>
      </w:r>
      <w:r>
        <w:fldChar w:fldCharType="end"/>
      </w:r>
    </w:p>
    <w:p w14:paraId="0C60F8CC" w14:textId="30DADB6D" w:rsidR="008D4F00" w:rsidRDefault="008D4F00">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_Toc489043093 \h </w:instrText>
      </w:r>
      <w:r>
        <w:fldChar w:fldCharType="separate"/>
      </w:r>
      <w:r w:rsidR="00597D3F">
        <w:t>141</w:t>
      </w:r>
      <w:r>
        <w:fldChar w:fldCharType="end"/>
      </w:r>
    </w:p>
    <w:p w14:paraId="7F356347" w14:textId="1AAA493B" w:rsidR="008D4F00" w:rsidRDefault="008D4F00">
      <w:pPr>
        <w:pStyle w:val="TOC5"/>
        <w:rPr>
          <w:rFonts w:asciiTheme="minorHAnsi" w:eastAsiaTheme="minorEastAsia" w:hAnsiTheme="minorHAnsi" w:cstheme="minorBidi"/>
          <w:sz w:val="22"/>
          <w:szCs w:val="22"/>
          <w:lang w:val="en-US"/>
        </w:rPr>
      </w:pPr>
      <w:r>
        <w:t>8.5.2.3.2</w:t>
      </w:r>
      <w:r>
        <w:tab/>
      </w:r>
      <w:r w:rsidRPr="00A02529">
        <w:rPr>
          <w:rFonts w:eastAsia="Arial Unicode MS" w:cs="Arial"/>
        </w:rPr>
        <w:t>Digital Signature using Source End-Point Certificate</w:t>
      </w:r>
      <w:r>
        <w:tab/>
      </w:r>
      <w:r>
        <w:fldChar w:fldCharType="begin"/>
      </w:r>
      <w:r>
        <w:instrText xml:space="preserve"> PAGEREF _Toc489043094 \h </w:instrText>
      </w:r>
      <w:r>
        <w:fldChar w:fldCharType="separate"/>
      </w:r>
      <w:r w:rsidR="00597D3F">
        <w:t>143</w:t>
      </w:r>
      <w:r>
        <w:fldChar w:fldCharType="end"/>
      </w:r>
    </w:p>
    <w:p w14:paraId="3E2E8B56" w14:textId="42B573B7" w:rsidR="008D4F00" w:rsidRDefault="008D4F00">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_Toc489043095 \h </w:instrText>
      </w:r>
      <w:r>
        <w:fldChar w:fldCharType="separate"/>
      </w:r>
      <w:r w:rsidR="00597D3F">
        <w:t>143</w:t>
      </w:r>
      <w:r>
        <w:fldChar w:fldCharType="end"/>
      </w:r>
    </w:p>
    <w:p w14:paraId="1AA4357D" w14:textId="146BEC43" w:rsidR="008D4F00" w:rsidRDefault="008D4F00">
      <w:pPr>
        <w:pStyle w:val="TOC3"/>
        <w:rPr>
          <w:rFonts w:asciiTheme="minorHAnsi" w:eastAsiaTheme="minorEastAsia" w:hAnsiTheme="minorHAnsi" w:cstheme="minorBidi"/>
          <w:sz w:val="22"/>
          <w:szCs w:val="22"/>
          <w:lang w:val="en-US"/>
        </w:rPr>
      </w:pPr>
      <w:r w:rsidRPr="00A02529">
        <w:rPr>
          <w:lang w:val="en-US"/>
        </w:rPr>
        <w:t>8.5.3</w:t>
      </w:r>
      <w:r w:rsidRPr="00A02529">
        <w:rPr>
          <w:lang w:val="en-US"/>
        </w:rPr>
        <w:tab/>
      </w:r>
      <w:r>
        <w:t xml:space="preserve">End-to-End Security of </w:t>
      </w:r>
      <w:r w:rsidRPr="00A02529">
        <w:rPr>
          <w:lang w:val="en-US"/>
        </w:rPr>
        <w:t>Data</w:t>
      </w:r>
      <w:r>
        <w:t xml:space="preserve"> (ES</w:t>
      </w:r>
      <w:r w:rsidRPr="00A02529">
        <w:rPr>
          <w:lang w:val="en-US"/>
        </w:rPr>
        <w:t>Data</w:t>
      </w:r>
      <w:r>
        <w:t>)</w:t>
      </w:r>
      <w:r w:rsidRPr="00A02529">
        <w:rPr>
          <w:lang w:val="en-US"/>
        </w:rPr>
        <w:t xml:space="preserve"> Protocol Details</w:t>
      </w:r>
      <w:r>
        <w:tab/>
      </w:r>
      <w:r>
        <w:fldChar w:fldCharType="begin"/>
      </w:r>
      <w:r>
        <w:instrText xml:space="preserve"> PAGEREF _Toc489043096 \h </w:instrText>
      </w:r>
      <w:r>
        <w:fldChar w:fldCharType="separate"/>
      </w:r>
      <w:r w:rsidR="00597D3F">
        <w:t>144</w:t>
      </w:r>
      <w:r>
        <w:fldChar w:fldCharType="end"/>
      </w:r>
    </w:p>
    <w:p w14:paraId="28A4CEAF" w14:textId="1B0AE8E5" w:rsidR="008D4F00" w:rsidRDefault="008D4F00">
      <w:pPr>
        <w:pStyle w:val="TOC4"/>
        <w:rPr>
          <w:rFonts w:asciiTheme="minorHAnsi" w:eastAsiaTheme="minorEastAsia" w:hAnsiTheme="minorHAnsi" w:cstheme="minorBidi"/>
          <w:sz w:val="22"/>
          <w:szCs w:val="22"/>
          <w:lang w:val="en-US"/>
        </w:rPr>
      </w:pPr>
      <w:r w:rsidRPr="00A02529">
        <w:rPr>
          <w:lang w:val="en-US"/>
        </w:rPr>
        <w:t>8.5.3.1</w:t>
      </w:r>
      <w:r w:rsidRPr="00A02529">
        <w:rPr>
          <w:lang w:val="en-US"/>
        </w:rPr>
        <w:tab/>
        <w:t>Introduction</w:t>
      </w:r>
      <w:r>
        <w:tab/>
      </w:r>
      <w:r>
        <w:fldChar w:fldCharType="begin"/>
      </w:r>
      <w:r>
        <w:instrText xml:space="preserve"> PAGEREF _Toc489043097 \h </w:instrText>
      </w:r>
      <w:r>
        <w:fldChar w:fldCharType="separate"/>
      </w:r>
      <w:r w:rsidR="00597D3F">
        <w:t>144</w:t>
      </w:r>
      <w:r>
        <w:fldChar w:fldCharType="end"/>
      </w:r>
    </w:p>
    <w:p w14:paraId="5599D3FC" w14:textId="59AD6B22" w:rsidR="008D4F00" w:rsidRDefault="008D4F00">
      <w:pPr>
        <w:pStyle w:val="TOC4"/>
        <w:rPr>
          <w:rFonts w:asciiTheme="minorHAnsi" w:eastAsiaTheme="minorEastAsia" w:hAnsiTheme="minorHAnsi" w:cstheme="minorBidi"/>
          <w:sz w:val="22"/>
          <w:szCs w:val="22"/>
          <w:lang w:val="en-US"/>
        </w:rPr>
      </w:pPr>
      <w:r w:rsidRPr="00A02529">
        <w:rPr>
          <w:lang w:val="en-US"/>
        </w:rPr>
        <w:t>8.5.3.2</w:t>
      </w:r>
      <w:r w:rsidRPr="00A02529">
        <w:rPr>
          <w:lang w:val="en-US"/>
        </w:rPr>
        <w:tab/>
        <w:t>Encryption-Only ESData Security Class Protocol Details</w:t>
      </w:r>
      <w:r>
        <w:tab/>
      </w:r>
      <w:r>
        <w:fldChar w:fldCharType="begin"/>
      </w:r>
      <w:r>
        <w:instrText xml:space="preserve"> PAGEREF _Toc489043098 \h </w:instrText>
      </w:r>
      <w:r>
        <w:fldChar w:fldCharType="separate"/>
      </w:r>
      <w:r w:rsidR="00597D3F">
        <w:t>144</w:t>
      </w:r>
      <w:r>
        <w:fldChar w:fldCharType="end"/>
      </w:r>
    </w:p>
    <w:p w14:paraId="09663E2C" w14:textId="61D24948" w:rsidR="008D4F00" w:rsidRDefault="008D4F00">
      <w:pPr>
        <w:pStyle w:val="TOC4"/>
        <w:rPr>
          <w:rFonts w:asciiTheme="minorHAnsi" w:eastAsiaTheme="minorEastAsia" w:hAnsiTheme="minorHAnsi" w:cstheme="minorBidi"/>
          <w:sz w:val="22"/>
          <w:szCs w:val="22"/>
          <w:lang w:val="en-US"/>
        </w:rPr>
      </w:pPr>
      <w:r w:rsidRPr="00A02529">
        <w:rPr>
          <w:lang w:val="en-US"/>
        </w:rPr>
        <w:t>8.5.3.3</w:t>
      </w:r>
      <w:r w:rsidRPr="00A02529">
        <w:rPr>
          <w:lang w:val="en-US"/>
        </w:rPr>
        <w:tab/>
        <w:t>Signature-Only ESData Security Class Protocol Details</w:t>
      </w:r>
      <w:r>
        <w:tab/>
      </w:r>
      <w:r>
        <w:fldChar w:fldCharType="begin"/>
      </w:r>
      <w:r>
        <w:instrText xml:space="preserve"> PAGEREF _Toc489043099 \h </w:instrText>
      </w:r>
      <w:r>
        <w:fldChar w:fldCharType="separate"/>
      </w:r>
      <w:r w:rsidR="00597D3F">
        <w:t>146</w:t>
      </w:r>
      <w:r>
        <w:fldChar w:fldCharType="end"/>
      </w:r>
    </w:p>
    <w:p w14:paraId="326BC65F" w14:textId="7A298E3C" w:rsidR="008D4F00" w:rsidRDefault="008D4F00">
      <w:pPr>
        <w:pStyle w:val="TOC4"/>
        <w:rPr>
          <w:rFonts w:asciiTheme="minorHAnsi" w:eastAsiaTheme="minorEastAsia" w:hAnsiTheme="minorHAnsi" w:cstheme="minorBidi"/>
          <w:sz w:val="22"/>
          <w:szCs w:val="22"/>
          <w:lang w:val="en-US"/>
        </w:rPr>
      </w:pPr>
      <w:r w:rsidRPr="00A02529">
        <w:rPr>
          <w:lang w:val="en-US"/>
        </w:rPr>
        <w:t>8.5.3.4</w:t>
      </w:r>
      <w:r w:rsidRPr="00A02529">
        <w:rPr>
          <w:lang w:val="en-US"/>
        </w:rPr>
        <w:tab/>
        <w:t>Nested-Sign-then-Encrypt ESData Security Class Protocol Details</w:t>
      </w:r>
      <w:r>
        <w:tab/>
      </w:r>
      <w:r>
        <w:fldChar w:fldCharType="begin"/>
      </w:r>
      <w:r>
        <w:instrText xml:space="preserve"> PAGEREF _Toc489043100 \h </w:instrText>
      </w:r>
      <w:r>
        <w:fldChar w:fldCharType="separate"/>
      </w:r>
      <w:r w:rsidR="00597D3F">
        <w:t>147</w:t>
      </w:r>
      <w:r>
        <w:fldChar w:fldCharType="end"/>
      </w:r>
    </w:p>
    <w:p w14:paraId="6BA600AD" w14:textId="41C143E6" w:rsidR="008D4F00" w:rsidRDefault="008D4F00">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_Toc489043101 \h </w:instrText>
      </w:r>
      <w:r>
        <w:fldChar w:fldCharType="separate"/>
      </w:r>
      <w:r w:rsidR="00597D3F">
        <w:t>147</w:t>
      </w:r>
      <w:r>
        <w:fldChar w:fldCharType="end"/>
      </w:r>
    </w:p>
    <w:p w14:paraId="5A74E8B4" w14:textId="4F83C579" w:rsidR="008D4F00" w:rsidRDefault="008D4F00">
      <w:pPr>
        <w:pStyle w:val="TOC3"/>
        <w:rPr>
          <w:rFonts w:asciiTheme="minorHAnsi" w:eastAsiaTheme="minorEastAsia" w:hAnsiTheme="minorHAnsi" w:cstheme="minorBidi"/>
          <w:sz w:val="22"/>
          <w:szCs w:val="22"/>
          <w:lang w:val="en-US"/>
        </w:rPr>
      </w:pPr>
      <w:r w:rsidRPr="00A02529">
        <w:rPr>
          <w:rFonts w:eastAsia="SimSun"/>
        </w:rPr>
        <w:t>8.6.1</w:t>
      </w:r>
      <w:r>
        <w:tab/>
      </w:r>
      <w:r w:rsidRPr="00A02529">
        <w:rPr>
          <w:rFonts w:eastAsia="SimSun"/>
        </w:rPr>
        <w:t>Overview on Remote Provisioning and Registration of Credentials for End-to-End Security</w:t>
      </w:r>
      <w:r>
        <w:tab/>
      </w:r>
      <w:r>
        <w:fldChar w:fldCharType="begin"/>
      </w:r>
      <w:r>
        <w:instrText xml:space="preserve"> PAGEREF _Toc489043102 \h </w:instrText>
      </w:r>
      <w:r>
        <w:fldChar w:fldCharType="separate"/>
      </w:r>
      <w:r w:rsidR="00597D3F">
        <w:t>147</w:t>
      </w:r>
      <w:r>
        <w:fldChar w:fldCharType="end"/>
      </w:r>
    </w:p>
    <w:p w14:paraId="521024F8" w14:textId="406FE176" w:rsidR="008D4F00" w:rsidRDefault="008D4F00">
      <w:pPr>
        <w:pStyle w:val="TOC4"/>
        <w:rPr>
          <w:rFonts w:asciiTheme="minorHAnsi" w:eastAsiaTheme="minorEastAsia" w:hAnsiTheme="minorHAnsi" w:cstheme="minorBidi"/>
          <w:sz w:val="22"/>
          <w:szCs w:val="22"/>
          <w:lang w:val="en-US"/>
        </w:rPr>
      </w:pPr>
      <w:r w:rsidRPr="00A02529">
        <w:rPr>
          <w:rFonts w:eastAsia="SimSun"/>
        </w:rPr>
        <w:t>8.6.1.1</w:t>
      </w:r>
      <w:r w:rsidRPr="00A02529">
        <w:rPr>
          <w:rFonts w:eastAsia="SimSun"/>
        </w:rPr>
        <w:tab/>
        <w:t>Introduction</w:t>
      </w:r>
      <w:r>
        <w:tab/>
      </w:r>
      <w:r>
        <w:fldChar w:fldCharType="begin"/>
      </w:r>
      <w:r>
        <w:instrText xml:space="preserve"> PAGEREF _Toc489043103 \h </w:instrText>
      </w:r>
      <w:r>
        <w:fldChar w:fldCharType="separate"/>
      </w:r>
      <w:r w:rsidR="00597D3F">
        <w:t>147</w:t>
      </w:r>
      <w:r>
        <w:fldChar w:fldCharType="end"/>
      </w:r>
    </w:p>
    <w:p w14:paraId="5067274B" w14:textId="0F9A48F4" w:rsidR="008D4F00" w:rsidRDefault="008D4F00">
      <w:pPr>
        <w:pStyle w:val="TOC4"/>
        <w:rPr>
          <w:rFonts w:asciiTheme="minorHAnsi" w:eastAsiaTheme="minorEastAsia" w:hAnsiTheme="minorHAnsi" w:cstheme="minorBidi"/>
          <w:sz w:val="22"/>
          <w:szCs w:val="22"/>
          <w:lang w:val="en-US"/>
        </w:rPr>
      </w:pPr>
      <w:r w:rsidRPr="00A02529">
        <w:rPr>
          <w:rFonts w:eastAsia="SimSun"/>
        </w:rPr>
        <w:t>8.6.1.2</w:t>
      </w:r>
      <w:r w:rsidRPr="00A02529">
        <w:rPr>
          <w:rFonts w:eastAsia="SimSun"/>
        </w:rPr>
        <w:tab/>
        <w:t>Overall Description of Registration and Remote Provisioning for End-to-End Security</w:t>
      </w:r>
      <w:r>
        <w:tab/>
      </w:r>
      <w:r>
        <w:fldChar w:fldCharType="begin"/>
      </w:r>
      <w:r>
        <w:instrText xml:space="preserve"> PAGEREF _Toc489043104 \h </w:instrText>
      </w:r>
      <w:r>
        <w:fldChar w:fldCharType="separate"/>
      </w:r>
      <w:r w:rsidR="00597D3F">
        <w:t>147</w:t>
      </w:r>
      <w:r>
        <w:fldChar w:fldCharType="end"/>
      </w:r>
    </w:p>
    <w:p w14:paraId="205B42FD" w14:textId="2A59B815" w:rsidR="008D4F00" w:rsidRDefault="008D4F00">
      <w:pPr>
        <w:pStyle w:val="TOC3"/>
        <w:rPr>
          <w:rFonts w:asciiTheme="minorHAnsi" w:eastAsiaTheme="minorEastAsia" w:hAnsiTheme="minorHAnsi" w:cstheme="minorBidi"/>
          <w:sz w:val="22"/>
          <w:szCs w:val="22"/>
          <w:lang w:val="en-US"/>
        </w:rPr>
      </w:pPr>
      <w:r w:rsidRPr="00A02529">
        <w:rPr>
          <w:rFonts w:eastAsia="SimSun"/>
        </w:rPr>
        <w:t>8.6</w:t>
      </w:r>
      <w:r w:rsidRPr="00A02529">
        <w:rPr>
          <w:rFonts w:eastAsia="SimSun"/>
          <w:lang w:eastAsia="zh-CN"/>
        </w:rPr>
        <w:t>.2</w:t>
      </w:r>
      <w:r w:rsidRPr="00A02529">
        <w:rPr>
          <w:rFonts w:eastAsia="SimSun"/>
          <w:lang w:eastAsia="zh-CN"/>
        </w:rPr>
        <w:tab/>
      </w:r>
      <w:r w:rsidRPr="00A02529">
        <w:rPr>
          <w:rFonts w:eastAsia="SimSun"/>
        </w:rPr>
        <w:t>Remote Security Provisioning Process for End</w:t>
      </w:r>
      <w:r w:rsidRPr="00A02529">
        <w:rPr>
          <w:rFonts w:eastAsia="SimSun"/>
        </w:rPr>
        <w:noBreakHyphen/>
        <w:t>to</w:t>
      </w:r>
      <w:r w:rsidRPr="00A02529">
        <w:rPr>
          <w:rFonts w:eastAsia="SimSun"/>
        </w:rPr>
        <w:noBreakHyphen/>
        <w:t>End Security Credentials</w:t>
      </w:r>
      <w:r>
        <w:tab/>
      </w:r>
      <w:r>
        <w:fldChar w:fldCharType="begin"/>
      </w:r>
      <w:r>
        <w:instrText xml:space="preserve"> PAGEREF _Toc489043105 \h </w:instrText>
      </w:r>
      <w:r>
        <w:fldChar w:fldCharType="separate"/>
      </w:r>
      <w:r w:rsidR="00597D3F">
        <w:t>149</w:t>
      </w:r>
      <w:r>
        <w:fldChar w:fldCharType="end"/>
      </w:r>
    </w:p>
    <w:p w14:paraId="6825961C" w14:textId="1279E625" w:rsidR="008D4F00" w:rsidRDefault="008D4F00">
      <w:pPr>
        <w:pStyle w:val="TOC3"/>
        <w:rPr>
          <w:rFonts w:asciiTheme="minorHAnsi" w:eastAsiaTheme="minorEastAsia" w:hAnsiTheme="minorHAnsi" w:cstheme="minorBidi"/>
          <w:sz w:val="22"/>
          <w:szCs w:val="22"/>
          <w:lang w:val="en-US"/>
        </w:rPr>
      </w:pPr>
      <w:r w:rsidRPr="00A02529">
        <w:rPr>
          <w:rFonts w:eastAsia="SimSun"/>
        </w:rPr>
        <w:t>8.6</w:t>
      </w:r>
      <w:r w:rsidRPr="00A02529">
        <w:rPr>
          <w:rFonts w:eastAsia="SimSun"/>
          <w:lang w:eastAsia="zh-CN"/>
        </w:rPr>
        <w:t>.3</w:t>
      </w:r>
      <w:r w:rsidRPr="00A02529">
        <w:rPr>
          <w:rFonts w:eastAsia="SimSun"/>
          <w:lang w:eastAsia="zh-CN"/>
        </w:rPr>
        <w:tab/>
      </w:r>
      <w:r w:rsidRPr="00A02529">
        <w:rPr>
          <w:rFonts w:eastAsia="SimSun"/>
        </w:rPr>
        <w:t>Detailed Description on Source-Generated End-to-End Credentials</w:t>
      </w:r>
      <w:r>
        <w:tab/>
      </w:r>
      <w:r>
        <w:fldChar w:fldCharType="begin"/>
      </w:r>
      <w:r>
        <w:instrText xml:space="preserve"> PAGEREF _Toc489043106 \h </w:instrText>
      </w:r>
      <w:r>
        <w:fldChar w:fldCharType="separate"/>
      </w:r>
      <w:r w:rsidR="00597D3F">
        <w:t>152</w:t>
      </w:r>
      <w:r>
        <w:fldChar w:fldCharType="end"/>
      </w:r>
    </w:p>
    <w:p w14:paraId="04FCA4D7" w14:textId="3F65D21B" w:rsidR="008D4F00" w:rsidRDefault="008D4F00">
      <w:pPr>
        <w:pStyle w:val="TOC2"/>
        <w:rPr>
          <w:rFonts w:asciiTheme="minorHAnsi" w:eastAsiaTheme="minorEastAsia" w:hAnsiTheme="minorHAnsi" w:cstheme="minorBidi"/>
          <w:sz w:val="22"/>
          <w:szCs w:val="22"/>
          <w:lang w:val="en-US"/>
        </w:rPr>
      </w:pPr>
      <w:r>
        <w:t>8.7</w:t>
      </w:r>
      <w:r>
        <w:tab/>
        <w:t>End-to-End Certificate</w:t>
      </w:r>
      <w:r w:rsidRPr="00A02529">
        <w:rPr>
          <w:lang w:val="en-US"/>
        </w:rPr>
        <w:t>-based</w:t>
      </w:r>
      <w:r>
        <w:t xml:space="preserve"> Key Establishment (ESCertKE)</w:t>
      </w:r>
      <w:r>
        <w:tab/>
      </w:r>
      <w:r>
        <w:fldChar w:fldCharType="begin"/>
      </w:r>
      <w:r>
        <w:instrText xml:space="preserve"> PAGEREF _Toc489043107 \h </w:instrText>
      </w:r>
      <w:r>
        <w:fldChar w:fldCharType="separate"/>
      </w:r>
      <w:r w:rsidR="00597D3F">
        <w:t>154</w:t>
      </w:r>
      <w:r>
        <w:fldChar w:fldCharType="end"/>
      </w:r>
    </w:p>
    <w:p w14:paraId="6B4C7876" w14:textId="12542FB7" w:rsidR="008D4F00" w:rsidRDefault="008D4F00">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_Toc489043108 \h </w:instrText>
      </w:r>
      <w:r>
        <w:fldChar w:fldCharType="separate"/>
      </w:r>
      <w:r w:rsidR="00597D3F">
        <w:t>154</w:t>
      </w:r>
      <w:r>
        <w:fldChar w:fldCharType="end"/>
      </w:r>
    </w:p>
    <w:p w14:paraId="6FB63516" w14:textId="089DD904" w:rsidR="008D4F00" w:rsidRDefault="008D4F00">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_Toc489043109 \h </w:instrText>
      </w:r>
      <w:r>
        <w:fldChar w:fldCharType="separate"/>
      </w:r>
      <w:r w:rsidR="00597D3F">
        <w:t>154</w:t>
      </w:r>
      <w:r>
        <w:fldChar w:fldCharType="end"/>
      </w:r>
    </w:p>
    <w:p w14:paraId="3C1F6E53" w14:textId="1DE44874" w:rsidR="008D4F00" w:rsidRDefault="008D4F00">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_Toc489043110 \h </w:instrText>
      </w:r>
      <w:r>
        <w:fldChar w:fldCharType="separate"/>
      </w:r>
      <w:r w:rsidR="00597D3F">
        <w:t>154</w:t>
      </w:r>
      <w:r>
        <w:fldChar w:fldCharType="end"/>
      </w:r>
    </w:p>
    <w:p w14:paraId="1CD83E32" w14:textId="26553F68" w:rsidR="008D4F00" w:rsidRDefault="008D4F00">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_Toc489043111 \h </w:instrText>
      </w:r>
      <w:r>
        <w:fldChar w:fldCharType="separate"/>
      </w:r>
      <w:r w:rsidR="00597D3F">
        <w:t>154</w:t>
      </w:r>
      <w:r>
        <w:fldChar w:fldCharType="end"/>
      </w:r>
    </w:p>
    <w:p w14:paraId="2ED6C80D" w14:textId="3530DD46" w:rsidR="008D4F00" w:rsidRDefault="008D4F00">
      <w:pPr>
        <w:pStyle w:val="TOC2"/>
        <w:rPr>
          <w:rFonts w:asciiTheme="minorHAnsi" w:eastAsiaTheme="minorEastAsia" w:hAnsiTheme="minorHAnsi" w:cstheme="minorBidi"/>
          <w:sz w:val="22"/>
          <w:szCs w:val="22"/>
          <w:lang w:val="en-US"/>
        </w:rPr>
      </w:pPr>
      <w:r w:rsidRPr="00A02529">
        <w:rPr>
          <w:lang w:val="en-US"/>
        </w:rPr>
        <w:t>8.8</w:t>
      </w:r>
      <w:r>
        <w:tab/>
      </w:r>
      <w:r w:rsidRPr="00A02529">
        <w:rPr>
          <w:lang w:val="en-US"/>
        </w:rPr>
        <w:t>MAF</w:t>
      </w:r>
      <w:r>
        <w:t xml:space="preserve"> </w:t>
      </w:r>
      <w:r w:rsidRPr="00A02529">
        <w:rPr>
          <w:lang w:val="en-US"/>
        </w:rPr>
        <w:t>Security Framework Details</w:t>
      </w:r>
      <w:r>
        <w:tab/>
      </w:r>
      <w:r>
        <w:fldChar w:fldCharType="begin"/>
      </w:r>
      <w:r>
        <w:instrText xml:space="preserve"> PAGEREF _Toc489043112 \h </w:instrText>
      </w:r>
      <w:r>
        <w:fldChar w:fldCharType="separate"/>
      </w:r>
      <w:r w:rsidR="00597D3F">
        <w:t>157</w:t>
      </w:r>
      <w:r>
        <w:fldChar w:fldCharType="end"/>
      </w:r>
    </w:p>
    <w:p w14:paraId="00C563EF" w14:textId="20088B03" w:rsidR="008D4F00" w:rsidRDefault="008D4F00">
      <w:pPr>
        <w:pStyle w:val="TOC3"/>
        <w:rPr>
          <w:rFonts w:asciiTheme="minorHAnsi" w:eastAsiaTheme="minorEastAsia" w:hAnsiTheme="minorHAnsi" w:cstheme="minorBidi"/>
          <w:sz w:val="22"/>
          <w:szCs w:val="22"/>
          <w:lang w:val="en-US"/>
        </w:rPr>
      </w:pPr>
      <w:r w:rsidRPr="00A02529">
        <w:rPr>
          <w:lang w:val="en-US"/>
        </w:rPr>
        <w:t>8.8.1</w:t>
      </w:r>
      <w:r w:rsidRPr="00A02529">
        <w:rPr>
          <w:lang w:val="en-US"/>
        </w:rPr>
        <w:tab/>
        <w:t>Introduction to the MAF Security Framework</w:t>
      </w:r>
      <w:r>
        <w:t xml:space="preserve"> </w:t>
      </w:r>
      <w:r w:rsidRPr="00A02529">
        <w:rPr>
          <w:lang w:val="en-US"/>
        </w:rPr>
        <w:t>Details</w:t>
      </w:r>
      <w:r>
        <w:tab/>
      </w:r>
      <w:r>
        <w:fldChar w:fldCharType="begin"/>
      </w:r>
      <w:r>
        <w:instrText xml:space="preserve"> PAGEREF _Toc489043113 \h </w:instrText>
      </w:r>
      <w:r>
        <w:fldChar w:fldCharType="separate"/>
      </w:r>
      <w:r w:rsidR="00597D3F">
        <w:t>157</w:t>
      </w:r>
      <w:r>
        <w:fldChar w:fldCharType="end"/>
      </w:r>
    </w:p>
    <w:p w14:paraId="2F9766B2" w14:textId="0F7F3F38" w:rsidR="008D4F00" w:rsidRDefault="008D4F00">
      <w:pPr>
        <w:pStyle w:val="TOC3"/>
        <w:rPr>
          <w:rFonts w:asciiTheme="minorHAnsi" w:eastAsiaTheme="minorEastAsia" w:hAnsiTheme="minorHAnsi" w:cstheme="minorBidi"/>
          <w:sz w:val="22"/>
          <w:szCs w:val="22"/>
          <w:lang w:val="en-US"/>
        </w:rPr>
      </w:pPr>
      <w:r>
        <w:t>8.8.2</w:t>
      </w:r>
      <w:r>
        <w:tab/>
        <w:t xml:space="preserve">MAF Security Framework </w:t>
      </w:r>
      <w:r w:rsidRPr="00A02529">
        <w:rPr>
          <w:lang w:val="en-US"/>
        </w:rPr>
        <w:t>Processing and Information Flows</w:t>
      </w:r>
      <w:bookmarkStart w:id="2" w:name="_GoBack"/>
      <w:bookmarkEnd w:id="2"/>
      <w:r>
        <w:tab/>
      </w:r>
      <w:r>
        <w:fldChar w:fldCharType="begin"/>
      </w:r>
      <w:r>
        <w:instrText xml:space="preserve"> PAGEREF _Toc489043114 \h </w:instrText>
      </w:r>
      <w:r>
        <w:fldChar w:fldCharType="separate"/>
      </w:r>
      <w:r w:rsidR="00597D3F">
        <w:t>159</w:t>
      </w:r>
      <w:r>
        <w:fldChar w:fldCharType="end"/>
      </w:r>
    </w:p>
    <w:p w14:paraId="5E4B8E35" w14:textId="306ED5AE" w:rsidR="008D4F00" w:rsidRDefault="008D4F00">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_Toc489043115 \h </w:instrText>
      </w:r>
      <w:r>
        <w:fldChar w:fldCharType="separate"/>
      </w:r>
      <w:r w:rsidR="00597D3F">
        <w:t>159</w:t>
      </w:r>
      <w:r>
        <w:fldChar w:fldCharType="end"/>
      </w:r>
    </w:p>
    <w:p w14:paraId="139B80E7" w14:textId="04B299E2" w:rsidR="008D4F00" w:rsidRDefault="008D4F00">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_Toc489043116 \h </w:instrText>
      </w:r>
      <w:r>
        <w:fldChar w:fldCharType="separate"/>
      </w:r>
      <w:r w:rsidR="00597D3F">
        <w:t>159</w:t>
      </w:r>
      <w:r>
        <w:fldChar w:fldCharType="end"/>
      </w:r>
    </w:p>
    <w:p w14:paraId="4FACE074" w14:textId="14392AAB" w:rsidR="008D4F00" w:rsidRDefault="008D4F00">
      <w:pPr>
        <w:pStyle w:val="TOC4"/>
        <w:rPr>
          <w:rFonts w:asciiTheme="minorHAnsi" w:eastAsiaTheme="minorEastAsia" w:hAnsiTheme="minorHAnsi" w:cstheme="minorBidi"/>
          <w:sz w:val="22"/>
          <w:szCs w:val="22"/>
          <w:lang w:val="en-US"/>
        </w:rPr>
      </w:pPr>
      <w:r>
        <w:t>8.8.</w:t>
      </w:r>
      <w:r w:rsidRPr="00A02529">
        <w:rPr>
          <w:lang w:val="en-US"/>
        </w:rPr>
        <w:t>2.3</w:t>
      </w:r>
      <w:r>
        <w:tab/>
        <w:t>MAF Client</w:t>
      </w:r>
      <w:r w:rsidRPr="00A02529">
        <w:rPr>
          <w:lang w:val="en-US"/>
        </w:rPr>
        <w:t xml:space="preserve"> Registration</w:t>
      </w:r>
      <w:r>
        <w:t xml:space="preserve"> Procedure</w:t>
      </w:r>
      <w:r>
        <w:tab/>
      </w:r>
      <w:r>
        <w:fldChar w:fldCharType="begin"/>
      </w:r>
      <w:r>
        <w:instrText xml:space="preserve"> PAGEREF _Toc489043117 \h </w:instrText>
      </w:r>
      <w:r>
        <w:fldChar w:fldCharType="separate"/>
      </w:r>
      <w:r w:rsidR="00597D3F">
        <w:t>160</w:t>
      </w:r>
      <w:r>
        <w:fldChar w:fldCharType="end"/>
      </w:r>
    </w:p>
    <w:p w14:paraId="362BA75F" w14:textId="14CCCEAB" w:rsidR="008D4F00" w:rsidRDefault="008D4F00">
      <w:pPr>
        <w:pStyle w:val="TOC4"/>
        <w:rPr>
          <w:rFonts w:asciiTheme="minorHAnsi" w:eastAsiaTheme="minorEastAsia" w:hAnsiTheme="minorHAnsi" w:cstheme="minorBidi"/>
          <w:sz w:val="22"/>
          <w:szCs w:val="22"/>
          <w:lang w:val="en-US"/>
        </w:rPr>
      </w:pPr>
      <w:r>
        <w:t>8.8.2.4</w:t>
      </w:r>
      <w:r>
        <w:tab/>
        <w:t xml:space="preserve">MAF Client </w:t>
      </w:r>
      <w:r w:rsidRPr="00A02529">
        <w:rPr>
          <w:lang w:val="en-US"/>
        </w:rPr>
        <w:t>Configuration Retrieval</w:t>
      </w:r>
      <w:r>
        <w:t xml:space="preserve"> Procedure</w:t>
      </w:r>
      <w:r>
        <w:tab/>
      </w:r>
      <w:r>
        <w:fldChar w:fldCharType="begin"/>
      </w:r>
      <w:r>
        <w:instrText xml:space="preserve"> PAGEREF _Toc489043118 \h </w:instrText>
      </w:r>
      <w:r>
        <w:fldChar w:fldCharType="separate"/>
      </w:r>
      <w:r w:rsidR="00597D3F">
        <w:t>161</w:t>
      </w:r>
      <w:r>
        <w:fldChar w:fldCharType="end"/>
      </w:r>
    </w:p>
    <w:p w14:paraId="43C0AA33" w14:textId="65790AE7" w:rsidR="008D4F00" w:rsidRDefault="008D4F00">
      <w:pPr>
        <w:pStyle w:val="TOC4"/>
        <w:rPr>
          <w:rFonts w:asciiTheme="minorHAnsi" w:eastAsiaTheme="minorEastAsia" w:hAnsiTheme="minorHAnsi" w:cstheme="minorBidi"/>
          <w:sz w:val="22"/>
          <w:szCs w:val="22"/>
          <w:lang w:val="en-US"/>
        </w:rPr>
      </w:pPr>
      <w:r w:rsidRPr="00A02529">
        <w:rPr>
          <w:lang w:val="en-US"/>
        </w:rPr>
        <w:t>8.8.2.5</w:t>
      </w:r>
      <w:r>
        <w:tab/>
        <w:t>MAF Client Registration Update Procedure</w:t>
      </w:r>
      <w:r>
        <w:tab/>
      </w:r>
      <w:r>
        <w:fldChar w:fldCharType="begin"/>
      </w:r>
      <w:r>
        <w:instrText xml:space="preserve"> PAGEREF _Toc489043119 \h </w:instrText>
      </w:r>
      <w:r>
        <w:fldChar w:fldCharType="separate"/>
      </w:r>
      <w:r w:rsidR="00597D3F">
        <w:t>162</w:t>
      </w:r>
      <w:r>
        <w:fldChar w:fldCharType="end"/>
      </w:r>
    </w:p>
    <w:p w14:paraId="514E3354" w14:textId="0ADAFB56" w:rsidR="008D4F00" w:rsidRDefault="008D4F00">
      <w:pPr>
        <w:pStyle w:val="TOC4"/>
        <w:rPr>
          <w:rFonts w:asciiTheme="minorHAnsi" w:eastAsiaTheme="minorEastAsia" w:hAnsiTheme="minorHAnsi" w:cstheme="minorBidi"/>
          <w:sz w:val="22"/>
          <w:szCs w:val="22"/>
          <w:lang w:val="en-US"/>
        </w:rPr>
      </w:pPr>
      <w:r>
        <w:t>8.8.2.6</w:t>
      </w:r>
      <w:r>
        <w:tab/>
        <w:t>MAF Client De-</w:t>
      </w:r>
      <w:r w:rsidRPr="00A02529">
        <w:rPr>
          <w:lang w:val="en-US"/>
        </w:rPr>
        <w:t>Registration</w:t>
      </w:r>
      <w:r>
        <w:t xml:space="preserve"> Procedure</w:t>
      </w:r>
      <w:r>
        <w:tab/>
      </w:r>
      <w:r>
        <w:fldChar w:fldCharType="begin"/>
      </w:r>
      <w:r>
        <w:instrText xml:space="preserve"> PAGEREF _Toc489043120 \h </w:instrText>
      </w:r>
      <w:r>
        <w:fldChar w:fldCharType="separate"/>
      </w:r>
      <w:r w:rsidR="00597D3F">
        <w:t>163</w:t>
      </w:r>
      <w:r>
        <w:fldChar w:fldCharType="end"/>
      </w:r>
    </w:p>
    <w:p w14:paraId="4013FE53" w14:textId="33E50D50" w:rsidR="008D4F00" w:rsidRDefault="008D4F00">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_Toc489043121 \h </w:instrText>
      </w:r>
      <w:r>
        <w:fldChar w:fldCharType="separate"/>
      </w:r>
      <w:r w:rsidR="00597D3F">
        <w:t>163</w:t>
      </w:r>
      <w:r>
        <w:fldChar w:fldCharType="end"/>
      </w:r>
    </w:p>
    <w:p w14:paraId="5A1083B4" w14:textId="2DFF32E3" w:rsidR="008D4F00" w:rsidRDefault="008D4F00">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_Toc489043122 \h </w:instrText>
      </w:r>
      <w:r>
        <w:fldChar w:fldCharType="separate"/>
      </w:r>
      <w:r w:rsidR="00597D3F">
        <w:t>165</w:t>
      </w:r>
      <w:r>
        <w:fldChar w:fldCharType="end"/>
      </w:r>
    </w:p>
    <w:p w14:paraId="46996A28" w14:textId="409E0990" w:rsidR="008D4F00" w:rsidRDefault="008D4F00">
      <w:pPr>
        <w:pStyle w:val="TOC4"/>
        <w:rPr>
          <w:rFonts w:asciiTheme="minorHAnsi" w:eastAsiaTheme="minorEastAsia" w:hAnsiTheme="minorHAnsi" w:cstheme="minorBidi"/>
          <w:sz w:val="22"/>
          <w:szCs w:val="22"/>
          <w:lang w:val="en-US"/>
        </w:rPr>
      </w:pPr>
      <w:r>
        <w:t>8.8.2.9</w:t>
      </w:r>
      <w:r>
        <w:tab/>
        <w:t xml:space="preserve">MAF Key </w:t>
      </w:r>
      <w:r w:rsidRPr="00A02529">
        <w:rPr>
          <w:lang w:val="en-US"/>
        </w:rPr>
        <w:t>Registration Update</w:t>
      </w:r>
      <w:r>
        <w:t xml:space="preserve"> Procedure</w:t>
      </w:r>
      <w:r>
        <w:tab/>
      </w:r>
      <w:r>
        <w:fldChar w:fldCharType="begin"/>
      </w:r>
      <w:r>
        <w:instrText xml:space="preserve"> PAGEREF _Toc489043123 \h </w:instrText>
      </w:r>
      <w:r>
        <w:fldChar w:fldCharType="separate"/>
      </w:r>
      <w:r w:rsidR="00597D3F">
        <w:t>166</w:t>
      </w:r>
      <w:r>
        <w:fldChar w:fldCharType="end"/>
      </w:r>
    </w:p>
    <w:p w14:paraId="068A4B3D" w14:textId="33C7E3A6" w:rsidR="008D4F00" w:rsidRDefault="008D4F00">
      <w:pPr>
        <w:pStyle w:val="TOC4"/>
        <w:rPr>
          <w:rFonts w:asciiTheme="minorHAnsi" w:eastAsiaTheme="minorEastAsia" w:hAnsiTheme="minorHAnsi" w:cstheme="minorBidi"/>
          <w:sz w:val="22"/>
          <w:szCs w:val="22"/>
          <w:lang w:val="en-US"/>
        </w:rPr>
      </w:pPr>
      <w:r>
        <w:t>8.8.2.10</w:t>
      </w:r>
      <w:r>
        <w:tab/>
        <w:t xml:space="preserve">MAF Key </w:t>
      </w:r>
      <w:r w:rsidRPr="00A02529">
        <w:rPr>
          <w:lang w:val="en-US"/>
        </w:rPr>
        <w:t xml:space="preserve">De-Registration </w:t>
      </w:r>
      <w:r>
        <w:t>Procedure</w:t>
      </w:r>
      <w:r>
        <w:tab/>
      </w:r>
      <w:r>
        <w:fldChar w:fldCharType="begin"/>
      </w:r>
      <w:r>
        <w:instrText xml:space="preserve"> PAGEREF _Toc489043124 \h </w:instrText>
      </w:r>
      <w:r>
        <w:fldChar w:fldCharType="separate"/>
      </w:r>
      <w:r w:rsidR="00597D3F">
        <w:t>167</w:t>
      </w:r>
      <w:r>
        <w:fldChar w:fldCharType="end"/>
      </w:r>
    </w:p>
    <w:p w14:paraId="02751A50" w14:textId="2919280C" w:rsidR="008D4F00" w:rsidRDefault="008D4F00">
      <w:pPr>
        <w:pStyle w:val="TOC3"/>
        <w:rPr>
          <w:rFonts w:asciiTheme="minorHAnsi" w:eastAsiaTheme="minorEastAsia" w:hAnsiTheme="minorHAnsi" w:cstheme="minorBidi"/>
          <w:sz w:val="22"/>
          <w:szCs w:val="22"/>
          <w:lang w:val="en-US"/>
        </w:rPr>
      </w:pPr>
      <w:r>
        <w:t>8.8.</w:t>
      </w:r>
      <w:r w:rsidRPr="00A02529">
        <w:rPr>
          <w:lang w:val="en-US"/>
        </w:rPr>
        <w:t>3</w:t>
      </w:r>
      <w:r>
        <w:tab/>
      </w:r>
      <w:r w:rsidRPr="00A02529">
        <w:rPr>
          <w:lang w:val="en-US"/>
        </w:rPr>
        <w:t>MAF Client Configuration Details</w:t>
      </w:r>
      <w:r>
        <w:tab/>
      </w:r>
      <w:r>
        <w:fldChar w:fldCharType="begin"/>
      </w:r>
      <w:r>
        <w:instrText xml:space="preserve"> PAGEREF _Toc489043125 \h </w:instrText>
      </w:r>
      <w:r>
        <w:fldChar w:fldCharType="separate"/>
      </w:r>
      <w:r w:rsidR="00597D3F">
        <w:t>168</w:t>
      </w:r>
      <w:r>
        <w:fldChar w:fldCharType="end"/>
      </w:r>
    </w:p>
    <w:p w14:paraId="617F168C" w14:textId="47201C91" w:rsidR="008D4F00" w:rsidRDefault="008D4F00">
      <w:pPr>
        <w:pStyle w:val="TOC4"/>
        <w:rPr>
          <w:rFonts w:asciiTheme="minorHAnsi" w:eastAsiaTheme="minorEastAsia" w:hAnsiTheme="minorHAnsi" w:cstheme="minorBidi"/>
          <w:sz w:val="22"/>
          <w:szCs w:val="22"/>
          <w:lang w:val="en-US"/>
        </w:rPr>
      </w:pPr>
      <w:r w:rsidRPr="00A02529">
        <w:rPr>
          <w:lang w:val="en-US"/>
        </w:rPr>
        <w:t>8.8.3.1</w:t>
      </w:r>
      <w:r w:rsidRPr="00A02529">
        <w:rPr>
          <w:lang w:val="en-US"/>
        </w:rPr>
        <w:tab/>
      </w:r>
      <w:r>
        <w:t>MAF Client</w:t>
      </w:r>
      <w:r w:rsidRPr="00A02529">
        <w:rPr>
          <w:lang w:val="en-US"/>
        </w:rPr>
        <w:t xml:space="preserve"> </w:t>
      </w:r>
      <w:r>
        <w:t>Credential Configuration Details</w:t>
      </w:r>
      <w:r>
        <w:tab/>
      </w:r>
      <w:r>
        <w:fldChar w:fldCharType="begin"/>
      </w:r>
      <w:r>
        <w:instrText xml:space="preserve"> PAGEREF _Toc489043126 \h </w:instrText>
      </w:r>
      <w:r>
        <w:fldChar w:fldCharType="separate"/>
      </w:r>
      <w:r w:rsidR="00597D3F">
        <w:t>168</w:t>
      </w:r>
      <w:r>
        <w:fldChar w:fldCharType="end"/>
      </w:r>
    </w:p>
    <w:p w14:paraId="6390EE7F" w14:textId="0A7BCEC4" w:rsidR="008D4F00" w:rsidRDefault="008D4F00">
      <w:pPr>
        <w:pStyle w:val="TOC4"/>
        <w:rPr>
          <w:rFonts w:asciiTheme="minorHAnsi" w:eastAsiaTheme="minorEastAsia" w:hAnsiTheme="minorHAnsi" w:cstheme="minorBidi"/>
          <w:sz w:val="22"/>
          <w:szCs w:val="22"/>
          <w:lang w:val="en-US"/>
        </w:rPr>
      </w:pPr>
      <w:r w:rsidRPr="00A02529">
        <w:rPr>
          <w:lang w:val="en-US"/>
        </w:rPr>
        <w:t>8.8.3.2</w:t>
      </w:r>
      <w:r w:rsidRPr="00A02529">
        <w:rPr>
          <w:lang w:val="en-US"/>
        </w:rPr>
        <w:tab/>
      </w:r>
      <w:r>
        <w:t>MAF Client Registration Configuration Details</w:t>
      </w:r>
      <w:r>
        <w:tab/>
      </w:r>
      <w:r>
        <w:fldChar w:fldCharType="begin"/>
      </w:r>
      <w:r>
        <w:instrText xml:space="preserve"> PAGEREF _Toc489043127 \h </w:instrText>
      </w:r>
      <w:r>
        <w:fldChar w:fldCharType="separate"/>
      </w:r>
      <w:r w:rsidR="00597D3F">
        <w:t>168</w:t>
      </w:r>
      <w:r>
        <w:fldChar w:fldCharType="end"/>
      </w:r>
    </w:p>
    <w:p w14:paraId="4A1A75B9" w14:textId="0C326F37" w:rsidR="008D4F00" w:rsidRDefault="008D4F00">
      <w:pPr>
        <w:pStyle w:val="TOC4"/>
        <w:rPr>
          <w:rFonts w:asciiTheme="minorHAnsi" w:eastAsiaTheme="minorEastAsia" w:hAnsiTheme="minorHAnsi" w:cstheme="minorBidi"/>
          <w:sz w:val="22"/>
          <w:szCs w:val="22"/>
          <w:lang w:val="en-US"/>
        </w:rPr>
      </w:pPr>
      <w:r w:rsidRPr="00A02529">
        <w:rPr>
          <w:lang w:val="en-US"/>
        </w:rPr>
        <w:t>8.8.3.3</w:t>
      </w:r>
      <w:r w:rsidRPr="00A02529">
        <w:rPr>
          <w:lang w:val="en-US"/>
        </w:rPr>
        <w:tab/>
      </w:r>
      <w:r>
        <w:t xml:space="preserve">MAF </w:t>
      </w:r>
      <w:r w:rsidRPr="00A02529">
        <w:rPr>
          <w:lang w:val="en-US"/>
        </w:rPr>
        <w:t>Key Registration</w:t>
      </w:r>
      <w:r>
        <w:t xml:space="preserve"> Configuration Details</w:t>
      </w:r>
      <w:r>
        <w:tab/>
      </w:r>
      <w:r>
        <w:fldChar w:fldCharType="begin"/>
      </w:r>
      <w:r>
        <w:instrText xml:space="preserve"> PAGEREF _Toc489043128 \h </w:instrText>
      </w:r>
      <w:r>
        <w:fldChar w:fldCharType="separate"/>
      </w:r>
      <w:r w:rsidR="00597D3F">
        <w:t>169</w:t>
      </w:r>
      <w:r>
        <w:fldChar w:fldCharType="end"/>
      </w:r>
    </w:p>
    <w:p w14:paraId="74231026" w14:textId="2D99135A" w:rsidR="008D4F00" w:rsidRDefault="008D4F00">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_Toc489043129 \h </w:instrText>
      </w:r>
      <w:r>
        <w:fldChar w:fldCharType="separate"/>
      </w:r>
      <w:r w:rsidR="00597D3F">
        <w:t>170</w:t>
      </w:r>
      <w:r>
        <w:fldChar w:fldCharType="end"/>
      </w:r>
    </w:p>
    <w:p w14:paraId="002F68C3" w14:textId="559171C6" w:rsidR="008D4F00" w:rsidRDefault="008D4F00">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_Toc489043130 \h </w:instrText>
      </w:r>
      <w:r>
        <w:fldChar w:fldCharType="separate"/>
      </w:r>
      <w:r w:rsidR="00597D3F">
        <w:t>170</w:t>
      </w:r>
      <w:r>
        <w:fldChar w:fldCharType="end"/>
      </w:r>
    </w:p>
    <w:p w14:paraId="35D2A422" w14:textId="29B9CD11" w:rsidR="008D4F00" w:rsidRDefault="008D4F00">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_Toc489043131 \h </w:instrText>
      </w:r>
      <w:r>
        <w:fldChar w:fldCharType="separate"/>
      </w:r>
      <w:r w:rsidR="00597D3F">
        <w:t>170</w:t>
      </w:r>
      <w:r>
        <w:fldChar w:fldCharType="end"/>
      </w:r>
    </w:p>
    <w:p w14:paraId="6CEF7508" w14:textId="1697E115" w:rsidR="008D4F00" w:rsidRDefault="008D4F00">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_Toc489043132 \h </w:instrText>
      </w:r>
      <w:r>
        <w:fldChar w:fldCharType="separate"/>
      </w:r>
      <w:r w:rsidR="00597D3F">
        <w:t>170</w:t>
      </w:r>
      <w:r>
        <w:fldChar w:fldCharType="end"/>
      </w:r>
    </w:p>
    <w:p w14:paraId="3969A37A" w14:textId="093146CB" w:rsidR="008D4F00" w:rsidRDefault="008D4F00">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_Toc489043133 \h </w:instrText>
      </w:r>
      <w:r>
        <w:fldChar w:fldCharType="separate"/>
      </w:r>
      <w:r w:rsidR="00597D3F">
        <w:t>170</w:t>
      </w:r>
      <w:r>
        <w:fldChar w:fldCharType="end"/>
      </w:r>
    </w:p>
    <w:p w14:paraId="24B144A2" w14:textId="31926292" w:rsidR="008D4F00" w:rsidRDefault="008D4F00">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_Toc489043134 \h </w:instrText>
      </w:r>
      <w:r>
        <w:fldChar w:fldCharType="separate"/>
      </w:r>
      <w:r w:rsidR="00597D3F">
        <w:t>170</w:t>
      </w:r>
      <w:r>
        <w:fldChar w:fldCharType="end"/>
      </w:r>
    </w:p>
    <w:p w14:paraId="3FA2AF01" w14:textId="3A609108" w:rsidR="008D4F00" w:rsidRDefault="008D4F00">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_Toc489043135 \h </w:instrText>
      </w:r>
      <w:r>
        <w:fldChar w:fldCharType="separate"/>
      </w:r>
      <w:r w:rsidR="00597D3F">
        <w:t>171</w:t>
      </w:r>
      <w:r>
        <w:fldChar w:fldCharType="end"/>
      </w:r>
    </w:p>
    <w:p w14:paraId="5F207D06" w14:textId="54E4E651" w:rsidR="008D4F00" w:rsidRDefault="008D4F00">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_Toc489043136 \h </w:instrText>
      </w:r>
      <w:r>
        <w:fldChar w:fldCharType="separate"/>
      </w:r>
      <w:r w:rsidR="00597D3F">
        <w:t>171</w:t>
      </w:r>
      <w:r>
        <w:fldChar w:fldCharType="end"/>
      </w:r>
    </w:p>
    <w:p w14:paraId="7C6929D7" w14:textId="696A73EC" w:rsidR="008D4F00" w:rsidRDefault="008D4F00">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_Toc489043137 \h </w:instrText>
      </w:r>
      <w:r>
        <w:fldChar w:fldCharType="separate"/>
      </w:r>
      <w:r w:rsidR="00597D3F">
        <w:t>171</w:t>
      </w:r>
      <w:r>
        <w:fldChar w:fldCharType="end"/>
      </w:r>
    </w:p>
    <w:p w14:paraId="69771510" w14:textId="510368C2" w:rsidR="008D4F00" w:rsidRDefault="008D4F00">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_Toc489043138 \h </w:instrText>
      </w:r>
      <w:r>
        <w:fldChar w:fldCharType="separate"/>
      </w:r>
      <w:r w:rsidR="00597D3F">
        <w:t>171</w:t>
      </w:r>
      <w:r>
        <w:fldChar w:fldCharType="end"/>
      </w:r>
    </w:p>
    <w:p w14:paraId="186FFFAD" w14:textId="6912A1A2" w:rsidR="008D4F00" w:rsidRDefault="008D4F00">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_Toc489043139 \h </w:instrText>
      </w:r>
      <w:r>
        <w:fldChar w:fldCharType="separate"/>
      </w:r>
      <w:r w:rsidR="00597D3F">
        <w:t>171</w:t>
      </w:r>
      <w:r>
        <w:fldChar w:fldCharType="end"/>
      </w:r>
    </w:p>
    <w:p w14:paraId="1BB042CD" w14:textId="5A545BCC" w:rsidR="008D4F00" w:rsidRDefault="008D4F00">
      <w:pPr>
        <w:pStyle w:val="TOC5"/>
        <w:rPr>
          <w:rFonts w:asciiTheme="minorHAnsi" w:eastAsiaTheme="minorEastAsia" w:hAnsiTheme="minorHAnsi" w:cstheme="minorBidi"/>
          <w:sz w:val="22"/>
          <w:szCs w:val="22"/>
          <w:lang w:val="en-US"/>
        </w:rPr>
      </w:pPr>
      <w:r>
        <w:lastRenderedPageBreak/>
        <w:t>9.1.2.1.2</w:t>
      </w:r>
      <w:r>
        <w:tab/>
        <w:t>Association Configuration of Entity B</w:t>
      </w:r>
      <w:r>
        <w:tab/>
      </w:r>
      <w:r>
        <w:fldChar w:fldCharType="begin"/>
      </w:r>
      <w:r>
        <w:instrText xml:space="preserve"> PAGEREF _Toc489043140 \h </w:instrText>
      </w:r>
      <w:r>
        <w:fldChar w:fldCharType="separate"/>
      </w:r>
      <w:r w:rsidR="00597D3F">
        <w:t>172</w:t>
      </w:r>
      <w:r>
        <w:fldChar w:fldCharType="end"/>
      </w:r>
    </w:p>
    <w:p w14:paraId="53FF79BB" w14:textId="083D202C" w:rsidR="008D4F00" w:rsidRDefault="008D4F00">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_Toc489043141 \h </w:instrText>
      </w:r>
      <w:r>
        <w:fldChar w:fldCharType="separate"/>
      </w:r>
      <w:r w:rsidR="00597D3F">
        <w:t>172</w:t>
      </w:r>
      <w:r>
        <w:fldChar w:fldCharType="end"/>
      </w:r>
    </w:p>
    <w:p w14:paraId="0AEDCAD0" w14:textId="46A76220" w:rsidR="008D4F00" w:rsidRDefault="008D4F00">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_Toc489043142 \h </w:instrText>
      </w:r>
      <w:r>
        <w:fldChar w:fldCharType="separate"/>
      </w:r>
      <w:r w:rsidR="00597D3F">
        <w:t>173</w:t>
      </w:r>
      <w:r>
        <w:fldChar w:fldCharType="end"/>
      </w:r>
    </w:p>
    <w:p w14:paraId="5F8A32CD" w14:textId="3A94C0DA" w:rsidR="008D4F00" w:rsidRDefault="008D4F00">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_Toc489043143 \h </w:instrText>
      </w:r>
      <w:r>
        <w:fldChar w:fldCharType="separate"/>
      </w:r>
      <w:r w:rsidR="00597D3F">
        <w:t>173</w:t>
      </w:r>
      <w:r>
        <w:fldChar w:fldCharType="end"/>
      </w:r>
    </w:p>
    <w:p w14:paraId="53CBC6E0" w14:textId="49D25F1E" w:rsidR="008D4F00" w:rsidRDefault="008D4F00">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_Toc489043144 \h </w:instrText>
      </w:r>
      <w:r>
        <w:fldChar w:fldCharType="separate"/>
      </w:r>
      <w:r w:rsidR="00597D3F">
        <w:t>173</w:t>
      </w:r>
      <w:r>
        <w:fldChar w:fldCharType="end"/>
      </w:r>
    </w:p>
    <w:p w14:paraId="4B996880" w14:textId="2C0C255E" w:rsidR="008D4F00" w:rsidRDefault="008D4F00">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_Toc489043145 \h </w:instrText>
      </w:r>
      <w:r>
        <w:fldChar w:fldCharType="separate"/>
      </w:r>
      <w:r w:rsidR="00597D3F">
        <w:t>173</w:t>
      </w:r>
      <w:r>
        <w:fldChar w:fldCharType="end"/>
      </w:r>
    </w:p>
    <w:p w14:paraId="574ACA45" w14:textId="17C90431" w:rsidR="008D4F00" w:rsidRDefault="008D4F00">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_Toc489043146 \h </w:instrText>
      </w:r>
      <w:r>
        <w:fldChar w:fldCharType="separate"/>
      </w:r>
      <w:r w:rsidR="00597D3F">
        <w:t>174</w:t>
      </w:r>
      <w:r>
        <w:fldChar w:fldCharType="end"/>
      </w:r>
    </w:p>
    <w:p w14:paraId="6B3E95C0" w14:textId="7FEB68DF" w:rsidR="008D4F00" w:rsidRDefault="008D4F00">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_Toc489043147 \h </w:instrText>
      </w:r>
      <w:r>
        <w:fldChar w:fldCharType="separate"/>
      </w:r>
      <w:r w:rsidR="00597D3F">
        <w:t>174</w:t>
      </w:r>
      <w:r>
        <w:fldChar w:fldCharType="end"/>
      </w:r>
    </w:p>
    <w:p w14:paraId="5B03DB0A" w14:textId="2F517AAE" w:rsidR="008D4F00" w:rsidRDefault="008D4F00">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_Toc489043148 \h </w:instrText>
      </w:r>
      <w:r>
        <w:fldChar w:fldCharType="separate"/>
      </w:r>
      <w:r w:rsidR="00597D3F">
        <w:t>174</w:t>
      </w:r>
      <w:r>
        <w:fldChar w:fldCharType="end"/>
      </w:r>
    </w:p>
    <w:p w14:paraId="3DF6E4E0" w14:textId="139C8533" w:rsidR="008D4F00" w:rsidRDefault="008D4F00">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_Toc489043149 \h </w:instrText>
      </w:r>
      <w:r>
        <w:fldChar w:fldCharType="separate"/>
      </w:r>
      <w:r w:rsidR="00597D3F">
        <w:t>174</w:t>
      </w:r>
      <w:r>
        <w:fldChar w:fldCharType="end"/>
      </w:r>
    </w:p>
    <w:p w14:paraId="43B741D6" w14:textId="2684F24E" w:rsidR="008D4F00" w:rsidRDefault="008D4F00">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_Toc489043150 \h </w:instrText>
      </w:r>
      <w:r>
        <w:fldChar w:fldCharType="separate"/>
      </w:r>
      <w:r w:rsidR="00597D3F">
        <w:t>175</w:t>
      </w:r>
      <w:r>
        <w:fldChar w:fldCharType="end"/>
      </w:r>
    </w:p>
    <w:p w14:paraId="68658E20" w14:textId="05333153" w:rsidR="008D4F00" w:rsidRDefault="008D4F00">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_Toc489043151 \h </w:instrText>
      </w:r>
      <w:r>
        <w:fldChar w:fldCharType="separate"/>
      </w:r>
      <w:r w:rsidR="00597D3F">
        <w:t>175</w:t>
      </w:r>
      <w:r>
        <w:fldChar w:fldCharType="end"/>
      </w:r>
    </w:p>
    <w:p w14:paraId="1B0A443C" w14:textId="1D4D285F" w:rsidR="008D4F00" w:rsidRDefault="008D4F00">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_Toc489043152 \h </w:instrText>
      </w:r>
      <w:r>
        <w:fldChar w:fldCharType="separate"/>
      </w:r>
      <w:r w:rsidR="00597D3F">
        <w:t>176</w:t>
      </w:r>
      <w:r>
        <w:fldChar w:fldCharType="end"/>
      </w:r>
    </w:p>
    <w:p w14:paraId="73E866C5" w14:textId="4466AD03" w:rsidR="008D4F00" w:rsidRDefault="008D4F00">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_Toc489043153 \h </w:instrText>
      </w:r>
      <w:r>
        <w:fldChar w:fldCharType="separate"/>
      </w:r>
      <w:r w:rsidR="00597D3F">
        <w:t>176</w:t>
      </w:r>
      <w:r>
        <w:fldChar w:fldCharType="end"/>
      </w:r>
    </w:p>
    <w:p w14:paraId="35BB7D84" w14:textId="7DDD6A8B" w:rsidR="008D4F00" w:rsidRDefault="008D4F00">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_Toc489043154 \h </w:instrText>
      </w:r>
      <w:r>
        <w:fldChar w:fldCharType="separate"/>
      </w:r>
      <w:r w:rsidR="00597D3F">
        <w:t>176</w:t>
      </w:r>
      <w:r>
        <w:fldChar w:fldCharType="end"/>
      </w:r>
    </w:p>
    <w:p w14:paraId="74CB04CC" w14:textId="5B182D61" w:rsidR="008D4F00" w:rsidRDefault="008D4F00">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_Toc489043155 \h </w:instrText>
      </w:r>
      <w:r>
        <w:fldChar w:fldCharType="separate"/>
      </w:r>
      <w:r w:rsidR="00597D3F">
        <w:t>177</w:t>
      </w:r>
      <w:r>
        <w:fldChar w:fldCharType="end"/>
      </w:r>
    </w:p>
    <w:p w14:paraId="2B83E9C4" w14:textId="76C97E5B" w:rsidR="008D4F00" w:rsidRDefault="008D4F00">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_Toc489043156 \h </w:instrText>
      </w:r>
      <w:r>
        <w:fldChar w:fldCharType="separate"/>
      </w:r>
      <w:r w:rsidR="00597D3F">
        <w:t>177</w:t>
      </w:r>
      <w:r>
        <w:fldChar w:fldCharType="end"/>
      </w:r>
    </w:p>
    <w:p w14:paraId="7EABCE27" w14:textId="712A15E8" w:rsidR="008D4F00" w:rsidRDefault="008D4F00">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_Toc489043157 \h </w:instrText>
      </w:r>
      <w:r>
        <w:fldChar w:fldCharType="separate"/>
      </w:r>
      <w:r w:rsidR="00597D3F">
        <w:t>178</w:t>
      </w:r>
      <w:r>
        <w:fldChar w:fldCharType="end"/>
      </w:r>
    </w:p>
    <w:p w14:paraId="2010B916" w14:textId="2925B77B" w:rsidR="008D4F00" w:rsidRDefault="008D4F00">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_Toc489043158 \h </w:instrText>
      </w:r>
      <w:r>
        <w:fldChar w:fldCharType="separate"/>
      </w:r>
      <w:r w:rsidR="00597D3F">
        <w:t>179</w:t>
      </w:r>
      <w:r>
        <w:fldChar w:fldCharType="end"/>
      </w:r>
    </w:p>
    <w:p w14:paraId="3C9951D7" w14:textId="4A13BB48" w:rsidR="008D4F00" w:rsidRDefault="008D4F00">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_Toc489043159 \h </w:instrText>
      </w:r>
      <w:r>
        <w:fldChar w:fldCharType="separate"/>
      </w:r>
      <w:r w:rsidR="00597D3F">
        <w:t>179</w:t>
      </w:r>
      <w:r>
        <w:fldChar w:fldCharType="end"/>
      </w:r>
    </w:p>
    <w:p w14:paraId="60E57E91" w14:textId="3614C076" w:rsidR="008D4F00" w:rsidRDefault="008D4F00">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_Toc489043160 \h </w:instrText>
      </w:r>
      <w:r>
        <w:fldChar w:fldCharType="separate"/>
      </w:r>
      <w:r w:rsidR="00597D3F">
        <w:t>179</w:t>
      </w:r>
      <w:r>
        <w:fldChar w:fldCharType="end"/>
      </w:r>
    </w:p>
    <w:p w14:paraId="5F357C3B" w14:textId="066B8E91" w:rsidR="008D4F00" w:rsidRDefault="008D4F00">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_Toc489043161 \h </w:instrText>
      </w:r>
      <w:r>
        <w:fldChar w:fldCharType="separate"/>
      </w:r>
      <w:r w:rsidR="00597D3F">
        <w:t>179</w:t>
      </w:r>
      <w:r>
        <w:fldChar w:fldCharType="end"/>
      </w:r>
    </w:p>
    <w:p w14:paraId="21EBD16E" w14:textId="76FD602A" w:rsidR="008D4F00" w:rsidRDefault="008D4F00">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_Toc489043162 \h </w:instrText>
      </w:r>
      <w:r>
        <w:fldChar w:fldCharType="separate"/>
      </w:r>
      <w:r w:rsidR="00597D3F">
        <w:t>179</w:t>
      </w:r>
      <w:r>
        <w:fldChar w:fldCharType="end"/>
      </w:r>
    </w:p>
    <w:p w14:paraId="6ECE354F" w14:textId="6AA024C9" w:rsidR="008D4F00" w:rsidRDefault="008D4F00">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_Toc489043163 \h </w:instrText>
      </w:r>
      <w:r>
        <w:fldChar w:fldCharType="separate"/>
      </w:r>
      <w:r w:rsidR="00597D3F">
        <w:t>179</w:t>
      </w:r>
      <w:r>
        <w:fldChar w:fldCharType="end"/>
      </w:r>
    </w:p>
    <w:p w14:paraId="77E01B6C" w14:textId="2B9C068F" w:rsidR="008D4F00" w:rsidRDefault="008D4F00">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_Toc489043164 \h </w:instrText>
      </w:r>
      <w:r>
        <w:fldChar w:fldCharType="separate"/>
      </w:r>
      <w:r w:rsidR="00597D3F">
        <w:t>179</w:t>
      </w:r>
      <w:r>
        <w:fldChar w:fldCharType="end"/>
      </w:r>
    </w:p>
    <w:p w14:paraId="6B88E4A9" w14:textId="70888C8F" w:rsidR="008D4F00" w:rsidRDefault="008D4F00">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_Toc489043165 \h </w:instrText>
      </w:r>
      <w:r>
        <w:fldChar w:fldCharType="separate"/>
      </w:r>
      <w:r w:rsidR="00597D3F">
        <w:t>179</w:t>
      </w:r>
      <w:r>
        <w:fldChar w:fldCharType="end"/>
      </w:r>
    </w:p>
    <w:p w14:paraId="7DB90CEB" w14:textId="2F30264C" w:rsidR="008D4F00" w:rsidRDefault="008D4F00">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_Toc489043166 \h </w:instrText>
      </w:r>
      <w:r>
        <w:fldChar w:fldCharType="separate"/>
      </w:r>
      <w:r w:rsidR="00597D3F">
        <w:t>179</w:t>
      </w:r>
      <w:r>
        <w:fldChar w:fldCharType="end"/>
      </w:r>
    </w:p>
    <w:p w14:paraId="3F31985F" w14:textId="7F51A6E2" w:rsidR="008D4F00" w:rsidRDefault="008D4F00">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_Toc489043167 \h </w:instrText>
      </w:r>
      <w:r>
        <w:fldChar w:fldCharType="separate"/>
      </w:r>
      <w:r w:rsidR="00597D3F">
        <w:t>180</w:t>
      </w:r>
      <w:r>
        <w:fldChar w:fldCharType="end"/>
      </w:r>
    </w:p>
    <w:p w14:paraId="6CAF37DF" w14:textId="0ADBC592" w:rsidR="008D4F00" w:rsidRDefault="008D4F00">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_Toc489043168 \h </w:instrText>
      </w:r>
      <w:r>
        <w:fldChar w:fldCharType="separate"/>
      </w:r>
      <w:r w:rsidR="00597D3F">
        <w:t>180</w:t>
      </w:r>
      <w:r>
        <w:fldChar w:fldCharType="end"/>
      </w:r>
    </w:p>
    <w:p w14:paraId="18FF4B2B" w14:textId="58DB1F51" w:rsidR="008D4F00" w:rsidRDefault="008D4F00">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_Toc489043169 \h </w:instrText>
      </w:r>
      <w:r>
        <w:fldChar w:fldCharType="separate"/>
      </w:r>
      <w:r w:rsidR="00597D3F">
        <w:t>180</w:t>
      </w:r>
      <w:r>
        <w:fldChar w:fldCharType="end"/>
      </w:r>
    </w:p>
    <w:p w14:paraId="14F36C7E" w14:textId="54A9F6BC" w:rsidR="008D4F00" w:rsidRDefault="008D4F00">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_Toc489043170 \h </w:instrText>
      </w:r>
      <w:r>
        <w:fldChar w:fldCharType="separate"/>
      </w:r>
      <w:r w:rsidR="00597D3F">
        <w:t>180</w:t>
      </w:r>
      <w:r>
        <w:fldChar w:fldCharType="end"/>
      </w:r>
    </w:p>
    <w:p w14:paraId="5995D645" w14:textId="0FC4CF2E" w:rsidR="008D4F00" w:rsidRDefault="008D4F00">
      <w:pPr>
        <w:pStyle w:val="TOC4"/>
        <w:rPr>
          <w:rFonts w:asciiTheme="minorHAnsi" w:eastAsiaTheme="minorEastAsia" w:hAnsiTheme="minorHAnsi" w:cstheme="minorBidi"/>
          <w:sz w:val="22"/>
          <w:szCs w:val="22"/>
          <w:lang w:val="en-US"/>
        </w:rPr>
      </w:pPr>
      <w:r>
        <w:t>10.1.1.</w:t>
      </w:r>
      <w:r w:rsidRPr="00A02529">
        <w:rPr>
          <w:lang w:val="en-US"/>
        </w:rPr>
        <w:t>8</w:t>
      </w:r>
      <w:r>
        <w:tab/>
        <w:t xml:space="preserve">Profile for </w:t>
      </w:r>
      <w:r w:rsidRPr="00A02529">
        <w:rPr>
          <w:lang w:val="en-US"/>
        </w:rPr>
        <w:t>Node</w:t>
      </w:r>
      <w:r>
        <w:t>-ID Certificates and their Certificate Chains</w:t>
      </w:r>
      <w:r>
        <w:tab/>
      </w:r>
      <w:r>
        <w:fldChar w:fldCharType="begin"/>
      </w:r>
      <w:r>
        <w:instrText xml:space="preserve"> PAGEREF _Toc489043171 \h </w:instrText>
      </w:r>
      <w:r>
        <w:fldChar w:fldCharType="separate"/>
      </w:r>
      <w:r w:rsidR="00597D3F">
        <w:t>181</w:t>
      </w:r>
      <w:r>
        <w:fldChar w:fldCharType="end"/>
      </w:r>
    </w:p>
    <w:p w14:paraId="6449ED41" w14:textId="7B3DE989" w:rsidR="008D4F00" w:rsidRDefault="008D4F00">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_Toc489043172 \h </w:instrText>
      </w:r>
      <w:r>
        <w:fldChar w:fldCharType="separate"/>
      </w:r>
      <w:r w:rsidR="00597D3F">
        <w:t>181</w:t>
      </w:r>
      <w:r>
        <w:fldChar w:fldCharType="end"/>
      </w:r>
    </w:p>
    <w:p w14:paraId="031FCECD" w14:textId="3D9E3A23" w:rsidR="008D4F00" w:rsidRDefault="008D4F00">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_Toc489043173 \h </w:instrText>
      </w:r>
      <w:r>
        <w:fldChar w:fldCharType="separate"/>
      </w:r>
      <w:r w:rsidR="00597D3F">
        <w:t>181</w:t>
      </w:r>
      <w:r>
        <w:fldChar w:fldCharType="end"/>
      </w:r>
    </w:p>
    <w:p w14:paraId="764D4F6F" w14:textId="1A77628F" w:rsidR="008D4F00" w:rsidRDefault="008D4F00">
      <w:pPr>
        <w:pStyle w:val="TOC3"/>
        <w:rPr>
          <w:rFonts w:asciiTheme="minorHAnsi" w:eastAsiaTheme="minorEastAsia" w:hAnsiTheme="minorHAnsi" w:cstheme="minorBidi"/>
          <w:sz w:val="22"/>
          <w:szCs w:val="22"/>
          <w:lang w:val="en-US"/>
        </w:rPr>
      </w:pPr>
      <w:r>
        <w:t>10.1.4</w:t>
      </w:r>
      <w:r w:rsidRPr="00A02529">
        <w:rPr>
          <w:lang w:val="en-US"/>
        </w:rPr>
        <w:tab/>
        <w:t>Certificate Signing Request Profile</w:t>
      </w:r>
      <w:r>
        <w:tab/>
      </w:r>
      <w:r>
        <w:fldChar w:fldCharType="begin"/>
      </w:r>
      <w:r>
        <w:instrText xml:space="preserve"> PAGEREF _Toc489043174 \h </w:instrText>
      </w:r>
      <w:r>
        <w:fldChar w:fldCharType="separate"/>
      </w:r>
      <w:r w:rsidR="00597D3F">
        <w:t>182</w:t>
      </w:r>
      <w:r>
        <w:fldChar w:fldCharType="end"/>
      </w:r>
    </w:p>
    <w:p w14:paraId="0EED41AD" w14:textId="1336B6FA" w:rsidR="008D4F00" w:rsidRDefault="008D4F00">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_Toc489043175 \h </w:instrText>
      </w:r>
      <w:r>
        <w:fldChar w:fldCharType="separate"/>
      </w:r>
      <w:r w:rsidR="00597D3F">
        <w:t>182</w:t>
      </w:r>
      <w:r>
        <w:fldChar w:fldCharType="end"/>
      </w:r>
    </w:p>
    <w:p w14:paraId="3EFD4711" w14:textId="32D4DDCD" w:rsidR="008D4F00" w:rsidRDefault="008D4F00">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_Toc489043176 \h </w:instrText>
      </w:r>
      <w:r>
        <w:fldChar w:fldCharType="separate"/>
      </w:r>
      <w:r w:rsidR="00597D3F">
        <w:t>182</w:t>
      </w:r>
      <w:r>
        <w:fldChar w:fldCharType="end"/>
      </w:r>
    </w:p>
    <w:p w14:paraId="159C1A04" w14:textId="618AC446" w:rsidR="008D4F00" w:rsidRDefault="008D4F00">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_Toc489043177 \h </w:instrText>
      </w:r>
      <w:r>
        <w:fldChar w:fldCharType="separate"/>
      </w:r>
      <w:r w:rsidR="00597D3F">
        <w:t>182</w:t>
      </w:r>
      <w:r>
        <w:fldChar w:fldCharType="end"/>
      </w:r>
    </w:p>
    <w:p w14:paraId="209EBFD5" w14:textId="2E23A7BD" w:rsidR="008D4F00" w:rsidRDefault="008D4F00">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_Toc489043178 \h </w:instrText>
      </w:r>
      <w:r>
        <w:fldChar w:fldCharType="separate"/>
      </w:r>
      <w:r w:rsidR="00597D3F">
        <w:t>183</w:t>
      </w:r>
      <w:r>
        <w:fldChar w:fldCharType="end"/>
      </w:r>
    </w:p>
    <w:p w14:paraId="05320096" w14:textId="3AD4DBF3" w:rsidR="008D4F00" w:rsidRDefault="008D4F00">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_Toc489043179 \h </w:instrText>
      </w:r>
      <w:r>
        <w:fldChar w:fldCharType="separate"/>
      </w:r>
      <w:r w:rsidR="00597D3F">
        <w:t>183</w:t>
      </w:r>
      <w:r>
        <w:fldChar w:fldCharType="end"/>
      </w:r>
    </w:p>
    <w:p w14:paraId="6A4D226D" w14:textId="05C18FE3" w:rsidR="008D4F00" w:rsidRDefault="008D4F00">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_Toc489043180 \h </w:instrText>
      </w:r>
      <w:r>
        <w:fldChar w:fldCharType="separate"/>
      </w:r>
      <w:r w:rsidR="00597D3F">
        <w:t>183</w:t>
      </w:r>
      <w:r>
        <w:fldChar w:fldCharType="end"/>
      </w:r>
    </w:p>
    <w:p w14:paraId="2C2EA8AF" w14:textId="07EDE512" w:rsidR="008D4F00" w:rsidRDefault="008D4F00">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_Toc489043181 \h </w:instrText>
      </w:r>
      <w:r>
        <w:fldChar w:fldCharType="separate"/>
      </w:r>
      <w:r w:rsidR="00597D3F">
        <w:t>184</w:t>
      </w:r>
      <w:r>
        <w:fldChar w:fldCharType="end"/>
      </w:r>
    </w:p>
    <w:p w14:paraId="150A096F" w14:textId="6F024D5D" w:rsidR="008D4F00" w:rsidRDefault="008D4F00">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_Toc489043182 \h </w:instrText>
      </w:r>
      <w:r>
        <w:fldChar w:fldCharType="separate"/>
      </w:r>
      <w:r w:rsidR="00597D3F">
        <w:t>184</w:t>
      </w:r>
      <w:r>
        <w:fldChar w:fldCharType="end"/>
      </w:r>
    </w:p>
    <w:p w14:paraId="3D18A238" w14:textId="4222C366" w:rsidR="008D4F00" w:rsidRDefault="008D4F00">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_Toc489043183 \h </w:instrText>
      </w:r>
      <w:r>
        <w:fldChar w:fldCharType="separate"/>
      </w:r>
      <w:r w:rsidR="00597D3F">
        <w:t>184</w:t>
      </w:r>
      <w:r>
        <w:fldChar w:fldCharType="end"/>
      </w:r>
    </w:p>
    <w:p w14:paraId="75140F57" w14:textId="35737AD7" w:rsidR="008D4F00" w:rsidRDefault="008D4F00">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_Toc489043184 \h </w:instrText>
      </w:r>
      <w:r>
        <w:fldChar w:fldCharType="separate"/>
      </w:r>
      <w:r w:rsidR="00597D3F">
        <w:t>185</w:t>
      </w:r>
      <w:r>
        <w:fldChar w:fldCharType="end"/>
      </w:r>
    </w:p>
    <w:p w14:paraId="1D9D6402" w14:textId="66B6D068" w:rsidR="008D4F00" w:rsidRDefault="008D4F00">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_Toc489043185 \h </w:instrText>
      </w:r>
      <w:r>
        <w:fldChar w:fldCharType="separate"/>
      </w:r>
      <w:r w:rsidR="00597D3F">
        <w:t>185</w:t>
      </w:r>
      <w:r>
        <w:fldChar w:fldCharType="end"/>
      </w:r>
    </w:p>
    <w:p w14:paraId="3A126DAE" w14:textId="7E537728" w:rsidR="008D4F00" w:rsidRDefault="008D4F00">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_Toc489043186 \h </w:instrText>
      </w:r>
      <w:r>
        <w:fldChar w:fldCharType="separate"/>
      </w:r>
      <w:r w:rsidR="00597D3F">
        <w:t>185</w:t>
      </w:r>
      <w:r>
        <w:fldChar w:fldCharType="end"/>
      </w:r>
    </w:p>
    <w:p w14:paraId="70067497" w14:textId="5A7FCF1C" w:rsidR="008D4F00" w:rsidRDefault="008D4F00">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_Toc489043187 \h </w:instrText>
      </w:r>
      <w:r>
        <w:fldChar w:fldCharType="separate"/>
      </w:r>
      <w:r w:rsidR="00597D3F">
        <w:t>185</w:t>
      </w:r>
      <w:r>
        <w:fldChar w:fldCharType="end"/>
      </w:r>
    </w:p>
    <w:p w14:paraId="42B3B087" w14:textId="5352C657" w:rsidR="008D4F00" w:rsidRDefault="008D4F00">
      <w:pPr>
        <w:pStyle w:val="TOC3"/>
        <w:rPr>
          <w:rFonts w:asciiTheme="minorHAnsi" w:eastAsiaTheme="minorEastAsia" w:hAnsiTheme="minorHAnsi" w:cstheme="minorBidi"/>
          <w:sz w:val="22"/>
          <w:szCs w:val="22"/>
          <w:lang w:val="en-US"/>
        </w:rPr>
      </w:pPr>
      <w:r>
        <w:t>10.</w:t>
      </w:r>
      <w:r w:rsidRPr="00A02529">
        <w:rPr>
          <w:lang w:val="en-US"/>
        </w:rPr>
        <w:t>3</w:t>
      </w:r>
      <w:r>
        <w:t>.</w:t>
      </w:r>
      <w:r w:rsidRPr="00A02529">
        <w:rPr>
          <w:lang w:val="en-US"/>
        </w:rPr>
        <w:t>7</w:t>
      </w:r>
      <w:r w:rsidRPr="00A02529">
        <w:rPr>
          <w:lang w:val="en-US"/>
        </w:rPr>
        <w:tab/>
      </w:r>
      <w:r>
        <w:t xml:space="preserve">Derivation of </w:t>
      </w:r>
      <w:r w:rsidRPr="00A02529">
        <w:rPr>
          <w:lang w:val="en-US"/>
        </w:rPr>
        <w:t>Usage-Constrained Symmetric</w:t>
      </w:r>
      <w:r>
        <w:t xml:space="preserve"> Key</w:t>
      </w:r>
      <w:r w:rsidRPr="00A02529">
        <w:rPr>
          <w:lang w:val="en-US"/>
        </w:rPr>
        <w:t>s</w:t>
      </w:r>
      <w:r>
        <w:t xml:space="preserve"> from Enrolment Key</w:t>
      </w:r>
      <w:r>
        <w:tab/>
      </w:r>
      <w:r>
        <w:fldChar w:fldCharType="begin"/>
      </w:r>
      <w:r>
        <w:instrText xml:space="preserve"> PAGEREF _Toc489043188 \h </w:instrText>
      </w:r>
      <w:r>
        <w:fldChar w:fldCharType="separate"/>
      </w:r>
      <w:r w:rsidR="00597D3F">
        <w:t>186</w:t>
      </w:r>
      <w:r>
        <w:fldChar w:fldCharType="end"/>
      </w:r>
    </w:p>
    <w:p w14:paraId="028805A3" w14:textId="0C4920C3" w:rsidR="008D4F00" w:rsidRDefault="008D4F00">
      <w:pPr>
        <w:pStyle w:val="TOC3"/>
        <w:rPr>
          <w:rFonts w:asciiTheme="minorHAnsi" w:eastAsiaTheme="minorEastAsia" w:hAnsiTheme="minorHAnsi" w:cstheme="minorBidi"/>
          <w:sz w:val="22"/>
          <w:szCs w:val="22"/>
          <w:lang w:val="en-US"/>
        </w:rPr>
      </w:pPr>
      <w:r>
        <w:t>10.3.8</w:t>
      </w:r>
      <w:r>
        <w:tab/>
        <w:t xml:space="preserve">sessionESPrimKey </w:t>
      </w:r>
      <w:r w:rsidRPr="00A02529">
        <w:rPr>
          <w:lang w:val="en-US"/>
        </w:rPr>
        <w:t>Derivation</w:t>
      </w:r>
      <w:r>
        <w:t xml:space="preserve"> Algorithms</w:t>
      </w:r>
      <w:r>
        <w:tab/>
      </w:r>
      <w:r>
        <w:fldChar w:fldCharType="begin"/>
      </w:r>
      <w:r>
        <w:instrText xml:space="preserve"> PAGEREF _Toc489043189 \h </w:instrText>
      </w:r>
      <w:r>
        <w:fldChar w:fldCharType="separate"/>
      </w:r>
      <w:r w:rsidR="00597D3F">
        <w:t>186</w:t>
      </w:r>
      <w:r>
        <w:fldChar w:fldCharType="end"/>
      </w:r>
    </w:p>
    <w:p w14:paraId="374CE27B" w14:textId="375CAEF5" w:rsidR="008D4F00" w:rsidRDefault="008D4F00">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_Toc489043190 \h </w:instrText>
      </w:r>
      <w:r>
        <w:fldChar w:fldCharType="separate"/>
      </w:r>
      <w:r w:rsidR="00597D3F">
        <w:t>186</w:t>
      </w:r>
      <w:r>
        <w:fldChar w:fldCharType="end"/>
      </w:r>
    </w:p>
    <w:p w14:paraId="1B995F3B" w14:textId="0BACB675" w:rsidR="008D4F00" w:rsidRDefault="008D4F00">
      <w:pPr>
        <w:pStyle w:val="TOC4"/>
        <w:rPr>
          <w:rFonts w:asciiTheme="minorHAnsi" w:eastAsiaTheme="minorEastAsia" w:hAnsiTheme="minorHAnsi" w:cstheme="minorBidi"/>
          <w:sz w:val="22"/>
          <w:szCs w:val="22"/>
          <w:lang w:val="en-US"/>
        </w:rPr>
      </w:pPr>
      <w:r>
        <w:t>10.3.8.</w:t>
      </w:r>
      <w:r w:rsidRPr="00A02529">
        <w:rPr>
          <w:lang w:val="en-US"/>
        </w:rPr>
        <w:t>2</w:t>
      </w:r>
      <w:r>
        <w:tab/>
        <w:t xml:space="preserve">HMAC-SHA256 sessionESPrimKey </w:t>
      </w:r>
      <w:r w:rsidRPr="00A02529">
        <w:rPr>
          <w:lang w:val="en-US"/>
        </w:rPr>
        <w:t>Derivation</w:t>
      </w:r>
      <w:r>
        <w:t xml:space="preserve"> Algorithm</w:t>
      </w:r>
      <w:r>
        <w:tab/>
      </w:r>
      <w:r>
        <w:fldChar w:fldCharType="begin"/>
      </w:r>
      <w:r>
        <w:instrText xml:space="preserve"> PAGEREF _Toc489043191 \h </w:instrText>
      </w:r>
      <w:r>
        <w:fldChar w:fldCharType="separate"/>
      </w:r>
      <w:r w:rsidR="00597D3F">
        <w:t>187</w:t>
      </w:r>
      <w:r>
        <w:fldChar w:fldCharType="end"/>
      </w:r>
    </w:p>
    <w:p w14:paraId="65E71D0B" w14:textId="69FCB770" w:rsidR="008D4F00" w:rsidRDefault="008D4F00">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_Toc489043192 \h </w:instrText>
      </w:r>
      <w:r>
        <w:fldChar w:fldCharType="separate"/>
      </w:r>
      <w:r w:rsidR="00597D3F">
        <w:t>187</w:t>
      </w:r>
      <w:r>
        <w:fldChar w:fldCharType="end"/>
      </w:r>
    </w:p>
    <w:p w14:paraId="6E521B31" w14:textId="325FE8B6" w:rsidR="008D4F00" w:rsidRDefault="008D4F00">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_Toc489043193 \h </w:instrText>
      </w:r>
      <w:r>
        <w:fldChar w:fldCharType="separate"/>
      </w:r>
      <w:r w:rsidR="00597D3F">
        <w:t>187</w:t>
      </w:r>
      <w:r>
        <w:fldChar w:fldCharType="end"/>
      </w:r>
    </w:p>
    <w:p w14:paraId="5EEA0BBA" w14:textId="5EAF4DCC" w:rsidR="008D4F00" w:rsidRDefault="008D4F00">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_Toc489043194 \h </w:instrText>
      </w:r>
      <w:r>
        <w:fldChar w:fldCharType="separate"/>
      </w:r>
      <w:r w:rsidR="00597D3F">
        <w:t>187</w:t>
      </w:r>
      <w:r>
        <w:fldChar w:fldCharType="end"/>
      </w:r>
    </w:p>
    <w:p w14:paraId="53D0D22F" w14:textId="2649626E" w:rsidR="008D4F00" w:rsidRDefault="008D4F00">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_Toc489043195 \h </w:instrText>
      </w:r>
      <w:r>
        <w:fldChar w:fldCharType="separate"/>
      </w:r>
      <w:r w:rsidR="00597D3F">
        <w:t>187</w:t>
      </w:r>
      <w:r>
        <w:fldChar w:fldCharType="end"/>
      </w:r>
    </w:p>
    <w:p w14:paraId="0D1C3955" w14:textId="25AC53B9" w:rsidR="008D4F00" w:rsidRDefault="008D4F00">
      <w:pPr>
        <w:pStyle w:val="TOC1"/>
        <w:rPr>
          <w:rFonts w:asciiTheme="minorHAnsi" w:eastAsiaTheme="minorEastAsia" w:hAnsiTheme="minorHAnsi" w:cstheme="minorBidi"/>
          <w:szCs w:val="22"/>
          <w:lang w:val="en-US"/>
        </w:rPr>
      </w:pPr>
      <w:r w:rsidRPr="00A02529">
        <w:rPr>
          <w:rFonts w:eastAsia="Yu Mincho"/>
        </w:rPr>
        <w:t>11</w:t>
      </w:r>
      <w:r w:rsidRPr="00A02529">
        <w:rPr>
          <w:rFonts w:eastAsia="Yu Mincho"/>
        </w:rPr>
        <w:tab/>
        <w:t>Privacy Protection Architecture using Privacy Policy Manager</w:t>
      </w:r>
      <w:r w:rsidRPr="00A02529">
        <w:rPr>
          <w:rFonts w:eastAsia="Yu Mincho" w:hint="eastAsia"/>
        </w:rPr>
        <w:t>（</w:t>
      </w:r>
      <w:r w:rsidRPr="00A02529">
        <w:rPr>
          <w:rFonts w:eastAsia="Yu Mincho"/>
        </w:rPr>
        <w:t>PPM)</w:t>
      </w:r>
      <w:r>
        <w:tab/>
      </w:r>
      <w:r>
        <w:fldChar w:fldCharType="begin"/>
      </w:r>
      <w:r>
        <w:instrText xml:space="preserve"> PAGEREF _Toc489043196 \h </w:instrText>
      </w:r>
      <w:r>
        <w:fldChar w:fldCharType="separate"/>
      </w:r>
      <w:r w:rsidR="00597D3F">
        <w:t>188</w:t>
      </w:r>
      <w:r>
        <w:fldChar w:fldCharType="end"/>
      </w:r>
    </w:p>
    <w:p w14:paraId="0ED026B5" w14:textId="3549DD0A" w:rsidR="008D4F00" w:rsidRDefault="008D4F00">
      <w:pPr>
        <w:pStyle w:val="TOC2"/>
        <w:rPr>
          <w:rFonts w:asciiTheme="minorHAnsi" w:eastAsiaTheme="minorEastAsia" w:hAnsiTheme="minorHAnsi" w:cstheme="minorBidi"/>
          <w:sz w:val="22"/>
          <w:szCs w:val="22"/>
          <w:lang w:val="en-US"/>
        </w:rPr>
      </w:pPr>
      <w:r w:rsidRPr="00A02529">
        <w:rPr>
          <w:rFonts w:eastAsia="Yu Mincho"/>
        </w:rPr>
        <w:t>11.1</w:t>
      </w:r>
      <w:r w:rsidRPr="00A02529">
        <w:rPr>
          <w:rFonts w:eastAsia="Yu Mincho"/>
        </w:rPr>
        <w:tab/>
      </w:r>
      <w:r w:rsidRPr="00A02529">
        <w:rPr>
          <w:rFonts w:eastAsia="Yu Mincho"/>
          <w:lang w:eastAsia="zh-CN"/>
        </w:rPr>
        <w:t>Introduction</w:t>
      </w:r>
      <w:r>
        <w:tab/>
      </w:r>
      <w:r>
        <w:fldChar w:fldCharType="begin"/>
      </w:r>
      <w:r>
        <w:instrText xml:space="preserve"> PAGEREF _Toc489043197 \h </w:instrText>
      </w:r>
      <w:r>
        <w:fldChar w:fldCharType="separate"/>
      </w:r>
      <w:r w:rsidR="00597D3F">
        <w:t>188</w:t>
      </w:r>
      <w:r>
        <w:fldChar w:fldCharType="end"/>
      </w:r>
    </w:p>
    <w:p w14:paraId="6269A367" w14:textId="4F153745" w:rsidR="008D4F00" w:rsidRDefault="008D4F00">
      <w:pPr>
        <w:pStyle w:val="TOC2"/>
        <w:rPr>
          <w:rFonts w:asciiTheme="minorHAnsi" w:eastAsiaTheme="minorEastAsia" w:hAnsiTheme="minorHAnsi" w:cstheme="minorBidi"/>
          <w:sz w:val="22"/>
          <w:szCs w:val="22"/>
          <w:lang w:val="en-US"/>
        </w:rPr>
      </w:pPr>
      <w:r w:rsidRPr="00A02529">
        <w:rPr>
          <w:rFonts w:eastAsia="Yu Mincho"/>
        </w:rPr>
        <w:t>11.2</w:t>
      </w:r>
      <w:r w:rsidRPr="00A02529">
        <w:rPr>
          <w:rFonts w:eastAsia="Yu Mincho"/>
        </w:rPr>
        <w:tab/>
      </w:r>
      <w:r w:rsidRPr="00A02529">
        <w:rPr>
          <w:rFonts w:eastAsia="Yu Mincho"/>
          <w:lang w:eastAsia="zh-CN"/>
        </w:rPr>
        <w:t>Relationship between components of PPM and oneM2M</w:t>
      </w:r>
      <w:r>
        <w:tab/>
      </w:r>
      <w:r>
        <w:fldChar w:fldCharType="begin"/>
      </w:r>
      <w:r>
        <w:instrText xml:space="preserve"> PAGEREF _Toc489043198 \h </w:instrText>
      </w:r>
      <w:r>
        <w:fldChar w:fldCharType="separate"/>
      </w:r>
      <w:r w:rsidR="00597D3F">
        <w:t>188</w:t>
      </w:r>
      <w:r>
        <w:fldChar w:fldCharType="end"/>
      </w:r>
    </w:p>
    <w:p w14:paraId="09AE825C" w14:textId="31520EAD" w:rsidR="008D4F00" w:rsidRDefault="008D4F00">
      <w:pPr>
        <w:pStyle w:val="TOC2"/>
        <w:rPr>
          <w:rFonts w:asciiTheme="minorHAnsi" w:eastAsiaTheme="minorEastAsia" w:hAnsiTheme="minorHAnsi" w:cstheme="minorBidi"/>
          <w:sz w:val="22"/>
          <w:szCs w:val="22"/>
          <w:lang w:val="en-US"/>
        </w:rPr>
      </w:pPr>
      <w:r w:rsidRPr="00A02529">
        <w:rPr>
          <w:rFonts w:eastAsia="Yu Mincho"/>
        </w:rPr>
        <w:lastRenderedPageBreak/>
        <w:t>11.3</w:t>
      </w:r>
      <w:r w:rsidRPr="00A02529">
        <w:rPr>
          <w:rFonts w:eastAsia="Yu Mincho"/>
        </w:rPr>
        <w:tab/>
      </w:r>
      <w:r w:rsidRPr="00A02529">
        <w:rPr>
          <w:rFonts w:eastAsia="Yu Mincho"/>
          <w:lang w:eastAsia="zh-CN"/>
        </w:rPr>
        <w:t>Privacy Policy Management in oneM2M Architecture</w:t>
      </w:r>
      <w:r>
        <w:tab/>
      </w:r>
      <w:r>
        <w:fldChar w:fldCharType="begin"/>
      </w:r>
      <w:r>
        <w:instrText xml:space="preserve"> PAGEREF _Toc489043199 \h </w:instrText>
      </w:r>
      <w:r>
        <w:fldChar w:fldCharType="separate"/>
      </w:r>
      <w:r w:rsidR="00597D3F">
        <w:t>189</w:t>
      </w:r>
      <w:r>
        <w:fldChar w:fldCharType="end"/>
      </w:r>
    </w:p>
    <w:p w14:paraId="06CBB208" w14:textId="74C3D2E4" w:rsidR="008D4F00" w:rsidRDefault="008D4F00">
      <w:pPr>
        <w:pStyle w:val="TOC3"/>
        <w:rPr>
          <w:rFonts w:asciiTheme="minorHAnsi" w:eastAsiaTheme="minorEastAsia" w:hAnsiTheme="minorHAnsi" w:cstheme="minorBidi"/>
          <w:sz w:val="22"/>
          <w:szCs w:val="22"/>
          <w:lang w:val="en-US"/>
        </w:rPr>
      </w:pPr>
      <w:r w:rsidRPr="00A02529">
        <w:rPr>
          <w:rFonts w:eastAsia="Yu Mincho"/>
          <w:lang w:eastAsia="zh-CN"/>
        </w:rPr>
        <w:t>11.3.1</w:t>
      </w:r>
      <w:r w:rsidRPr="00A02529">
        <w:rPr>
          <w:rFonts w:eastAsia="Yu Mincho"/>
          <w:lang w:eastAsia="zh-CN"/>
        </w:rPr>
        <w:tab/>
        <w:t>Introduction</w:t>
      </w:r>
      <w:r>
        <w:tab/>
      </w:r>
      <w:r>
        <w:fldChar w:fldCharType="begin"/>
      </w:r>
      <w:r>
        <w:instrText xml:space="preserve"> PAGEREF _Toc489043200 \h </w:instrText>
      </w:r>
      <w:r>
        <w:fldChar w:fldCharType="separate"/>
      </w:r>
      <w:r w:rsidR="00597D3F">
        <w:t>189</w:t>
      </w:r>
      <w:r>
        <w:fldChar w:fldCharType="end"/>
      </w:r>
    </w:p>
    <w:p w14:paraId="4F798FA2" w14:textId="6506F792" w:rsidR="008D4F00" w:rsidRDefault="008D4F00">
      <w:pPr>
        <w:pStyle w:val="TOC3"/>
        <w:rPr>
          <w:rFonts w:asciiTheme="minorHAnsi" w:eastAsiaTheme="minorEastAsia" w:hAnsiTheme="minorHAnsi" w:cstheme="minorBidi"/>
          <w:sz w:val="22"/>
          <w:szCs w:val="22"/>
          <w:lang w:val="en-US"/>
        </w:rPr>
      </w:pPr>
      <w:r w:rsidRPr="00A02529">
        <w:rPr>
          <w:rFonts w:eastAsia="Yu Mincho"/>
          <w:lang w:eastAsia="zh-CN"/>
        </w:rPr>
        <w:t>11.3.2</w:t>
      </w:r>
      <w:r w:rsidRPr="00A02529">
        <w:rPr>
          <w:rFonts w:eastAsia="Yu Mincho"/>
          <w:lang w:eastAsia="zh-CN"/>
        </w:rPr>
        <w:tab/>
        <w:t>Involved Entities</w:t>
      </w:r>
      <w:r>
        <w:tab/>
      </w:r>
      <w:r>
        <w:fldChar w:fldCharType="begin"/>
      </w:r>
      <w:r>
        <w:instrText xml:space="preserve"> PAGEREF _Toc489043201 \h </w:instrText>
      </w:r>
      <w:r>
        <w:fldChar w:fldCharType="separate"/>
      </w:r>
      <w:r w:rsidR="00597D3F">
        <w:t>189</w:t>
      </w:r>
      <w:r>
        <w:fldChar w:fldCharType="end"/>
      </w:r>
    </w:p>
    <w:p w14:paraId="05881292" w14:textId="61E14061" w:rsidR="008D4F00" w:rsidRDefault="008D4F00">
      <w:pPr>
        <w:pStyle w:val="TOC3"/>
        <w:rPr>
          <w:rFonts w:asciiTheme="minorHAnsi" w:eastAsiaTheme="minorEastAsia" w:hAnsiTheme="minorHAnsi" w:cstheme="minorBidi"/>
          <w:sz w:val="22"/>
          <w:szCs w:val="22"/>
          <w:lang w:val="en-US"/>
        </w:rPr>
      </w:pPr>
      <w:r w:rsidRPr="00A02529">
        <w:rPr>
          <w:rFonts w:eastAsia="Yu Mincho"/>
          <w:lang w:eastAsia="zh-CN"/>
        </w:rPr>
        <w:t>11.3.3</w:t>
      </w:r>
      <w:r w:rsidRPr="00A02529">
        <w:rPr>
          <w:rFonts w:eastAsia="Yu Mincho"/>
          <w:lang w:eastAsia="zh-CN"/>
        </w:rPr>
        <w:tab/>
        <w:t>Management Flow in PPM Architecture</w:t>
      </w:r>
      <w:r>
        <w:tab/>
      </w:r>
      <w:r>
        <w:fldChar w:fldCharType="begin"/>
      </w:r>
      <w:r>
        <w:instrText xml:space="preserve"> PAGEREF _Toc489043202 \h </w:instrText>
      </w:r>
      <w:r>
        <w:fldChar w:fldCharType="separate"/>
      </w:r>
      <w:r w:rsidR="00597D3F">
        <w:t>190</w:t>
      </w:r>
      <w:r>
        <w:fldChar w:fldCharType="end"/>
      </w:r>
    </w:p>
    <w:p w14:paraId="503D20E9" w14:textId="6B4022E4"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11.3.3.0</w:t>
      </w:r>
      <w:r w:rsidRPr="00A02529">
        <w:rPr>
          <w:rFonts w:eastAsia="Yu Mincho"/>
          <w:lang w:eastAsia="zh-CN"/>
        </w:rPr>
        <w:tab/>
        <w:t>Introduction</w:t>
      </w:r>
      <w:r>
        <w:tab/>
      </w:r>
      <w:r>
        <w:fldChar w:fldCharType="begin"/>
      </w:r>
      <w:r>
        <w:instrText xml:space="preserve"> PAGEREF _Toc489043203 \h </w:instrText>
      </w:r>
      <w:r>
        <w:fldChar w:fldCharType="separate"/>
      </w:r>
      <w:r w:rsidR="00597D3F">
        <w:t>190</w:t>
      </w:r>
      <w:r>
        <w:fldChar w:fldCharType="end"/>
      </w:r>
    </w:p>
    <w:p w14:paraId="54247B7C" w14:textId="66DF42E6"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11.3.3.1</w:t>
      </w:r>
      <w:r w:rsidRPr="00A02529">
        <w:rPr>
          <w:rFonts w:eastAsia="Yu Mincho"/>
          <w:lang w:eastAsia="zh-CN"/>
        </w:rPr>
        <w:tab/>
        <w:t>Joining an IN-CSE</w:t>
      </w:r>
      <w:r>
        <w:tab/>
      </w:r>
      <w:r>
        <w:fldChar w:fldCharType="begin"/>
      </w:r>
      <w:r>
        <w:instrText xml:space="preserve"> PAGEREF _Toc489043204 \h </w:instrText>
      </w:r>
      <w:r>
        <w:fldChar w:fldCharType="separate"/>
      </w:r>
      <w:r w:rsidR="00597D3F">
        <w:t>190</w:t>
      </w:r>
      <w:r>
        <w:fldChar w:fldCharType="end"/>
      </w:r>
    </w:p>
    <w:p w14:paraId="16A23305" w14:textId="58A4CFDF"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11.3.3.2</w:t>
      </w:r>
      <w:r w:rsidRPr="00A02529">
        <w:rPr>
          <w:rFonts w:eastAsia="Yu Mincho"/>
          <w:lang w:eastAsia="zh-CN"/>
        </w:rPr>
        <w:tab/>
        <w:t>Subscription to a service by IN-AE</w:t>
      </w:r>
      <w:r>
        <w:tab/>
      </w:r>
      <w:r>
        <w:fldChar w:fldCharType="begin"/>
      </w:r>
      <w:r>
        <w:instrText xml:space="preserve"> PAGEREF _Toc489043205 \h </w:instrText>
      </w:r>
      <w:r>
        <w:fldChar w:fldCharType="separate"/>
      </w:r>
      <w:r w:rsidR="00597D3F">
        <w:t>191</w:t>
      </w:r>
      <w:r>
        <w:fldChar w:fldCharType="end"/>
      </w:r>
    </w:p>
    <w:p w14:paraId="678BFAAA" w14:textId="10CF120D" w:rsidR="008D4F00" w:rsidRDefault="008D4F00">
      <w:pPr>
        <w:pStyle w:val="TOC4"/>
        <w:rPr>
          <w:rFonts w:asciiTheme="minorHAnsi" w:eastAsiaTheme="minorEastAsia" w:hAnsiTheme="minorHAnsi" w:cstheme="minorBidi"/>
          <w:sz w:val="22"/>
          <w:szCs w:val="22"/>
          <w:lang w:val="en-US"/>
        </w:rPr>
      </w:pPr>
      <w:r w:rsidRPr="00A02529">
        <w:rPr>
          <w:rFonts w:eastAsia="Yu Mincho"/>
          <w:lang w:eastAsia="zh-CN"/>
        </w:rPr>
        <w:t>11.3.3.3</w:t>
      </w:r>
      <w:r w:rsidRPr="00A02529">
        <w:rPr>
          <w:rFonts w:eastAsia="Yu Mincho"/>
          <w:lang w:eastAsia="zh-CN"/>
        </w:rPr>
        <w:tab/>
        <w:t>Request for personal data to the IN-CSE</w:t>
      </w:r>
      <w:r>
        <w:tab/>
      </w:r>
      <w:r>
        <w:fldChar w:fldCharType="begin"/>
      </w:r>
      <w:r>
        <w:instrText xml:space="preserve"> PAGEREF _Toc489043206 \h </w:instrText>
      </w:r>
      <w:r>
        <w:fldChar w:fldCharType="separate"/>
      </w:r>
      <w:r w:rsidR="00597D3F">
        <w:t>192</w:t>
      </w:r>
      <w:r>
        <w:fldChar w:fldCharType="end"/>
      </w:r>
    </w:p>
    <w:p w14:paraId="001C4047" w14:textId="1DCCFBFC" w:rsidR="008D4F00" w:rsidRDefault="008D4F00">
      <w:pPr>
        <w:pStyle w:val="TOC2"/>
        <w:rPr>
          <w:rFonts w:asciiTheme="minorHAnsi" w:eastAsiaTheme="minorEastAsia" w:hAnsiTheme="minorHAnsi" w:cstheme="minorBidi"/>
          <w:sz w:val="22"/>
          <w:szCs w:val="22"/>
          <w:lang w:val="en-US"/>
        </w:rPr>
      </w:pPr>
      <w:r w:rsidRPr="00A02529">
        <w:rPr>
          <w:rFonts w:eastAsia="Yu Mincho"/>
        </w:rPr>
        <w:t>11.4</w:t>
      </w:r>
      <w:r w:rsidRPr="00A02529">
        <w:rPr>
          <w:rFonts w:eastAsia="Yu Mincho"/>
        </w:rPr>
        <w:tab/>
        <w:t>Privacy Policy Manager Implementation Models</w:t>
      </w:r>
      <w:r>
        <w:tab/>
      </w:r>
      <w:r>
        <w:fldChar w:fldCharType="begin"/>
      </w:r>
      <w:r>
        <w:instrText xml:space="preserve"> PAGEREF _Toc489043207 \h </w:instrText>
      </w:r>
      <w:r>
        <w:fldChar w:fldCharType="separate"/>
      </w:r>
      <w:r w:rsidR="00597D3F">
        <w:t>194</w:t>
      </w:r>
      <w:r>
        <w:fldChar w:fldCharType="end"/>
      </w:r>
    </w:p>
    <w:p w14:paraId="56DA8236" w14:textId="7D32A47B" w:rsidR="008D4F00" w:rsidRDefault="008D4F00">
      <w:pPr>
        <w:pStyle w:val="TOC3"/>
        <w:rPr>
          <w:rFonts w:asciiTheme="minorHAnsi" w:eastAsiaTheme="minorEastAsia" w:hAnsiTheme="minorHAnsi" w:cstheme="minorBidi"/>
          <w:sz w:val="22"/>
          <w:szCs w:val="22"/>
          <w:lang w:val="en-US"/>
        </w:rPr>
      </w:pPr>
      <w:r w:rsidRPr="00A02529">
        <w:rPr>
          <w:rFonts w:eastAsia="Yu Mincho"/>
        </w:rPr>
        <w:t>11.4.1</w:t>
      </w:r>
      <w:r w:rsidRPr="00A02529">
        <w:rPr>
          <w:rFonts w:eastAsia="Yu Mincho"/>
        </w:rPr>
        <w:tab/>
        <w:t>Using Terms and Conditions Mark-up Language</w:t>
      </w:r>
      <w:r>
        <w:tab/>
      </w:r>
      <w:r>
        <w:fldChar w:fldCharType="begin"/>
      </w:r>
      <w:r>
        <w:instrText xml:space="preserve"> PAGEREF _Toc489043208 \h </w:instrText>
      </w:r>
      <w:r>
        <w:fldChar w:fldCharType="separate"/>
      </w:r>
      <w:r w:rsidR="00597D3F">
        <w:t>194</w:t>
      </w:r>
      <w:r>
        <w:fldChar w:fldCharType="end"/>
      </w:r>
    </w:p>
    <w:p w14:paraId="17C24815" w14:textId="2D56FE1C" w:rsidR="008D4F00" w:rsidRDefault="008D4F00">
      <w:pPr>
        <w:pStyle w:val="TOC4"/>
        <w:rPr>
          <w:rFonts w:asciiTheme="minorHAnsi" w:eastAsiaTheme="minorEastAsia" w:hAnsiTheme="minorHAnsi" w:cstheme="minorBidi"/>
          <w:sz w:val="22"/>
          <w:szCs w:val="22"/>
          <w:lang w:val="en-US"/>
        </w:rPr>
      </w:pPr>
      <w:r w:rsidRPr="00A02529">
        <w:rPr>
          <w:rFonts w:eastAsia="Yu Mincho"/>
        </w:rPr>
        <w:t>11.4.1.0</w:t>
      </w:r>
      <w:r w:rsidRPr="00A02529">
        <w:rPr>
          <w:rFonts w:eastAsia="Yu Mincho"/>
        </w:rPr>
        <w:tab/>
        <w:t>Introduction</w:t>
      </w:r>
      <w:r>
        <w:tab/>
      </w:r>
      <w:r>
        <w:fldChar w:fldCharType="begin"/>
      </w:r>
      <w:r>
        <w:instrText xml:space="preserve"> PAGEREF _Toc489043209 \h </w:instrText>
      </w:r>
      <w:r>
        <w:fldChar w:fldCharType="separate"/>
      </w:r>
      <w:r w:rsidR="00597D3F">
        <w:t>194</w:t>
      </w:r>
      <w:r>
        <w:fldChar w:fldCharType="end"/>
      </w:r>
    </w:p>
    <w:p w14:paraId="1354162A" w14:textId="47DAE850" w:rsidR="008D4F00" w:rsidRDefault="008D4F00">
      <w:pPr>
        <w:pStyle w:val="TOC4"/>
        <w:rPr>
          <w:rFonts w:asciiTheme="minorHAnsi" w:eastAsiaTheme="minorEastAsia" w:hAnsiTheme="minorHAnsi" w:cstheme="minorBidi"/>
          <w:sz w:val="22"/>
          <w:szCs w:val="22"/>
          <w:lang w:val="en-US"/>
        </w:rPr>
      </w:pPr>
      <w:r w:rsidRPr="00A02529">
        <w:rPr>
          <w:rFonts w:eastAsia="Yu Mincho"/>
        </w:rPr>
        <w:t>11.4.1.1</w:t>
      </w:r>
      <w:r w:rsidRPr="00A02529">
        <w:rPr>
          <w:rFonts w:eastAsia="Yu Mincho"/>
        </w:rPr>
        <w:tab/>
        <w:t>Registration of Application Service Provider Privacy Policy</w:t>
      </w:r>
      <w:r>
        <w:tab/>
      </w:r>
      <w:r>
        <w:fldChar w:fldCharType="begin"/>
      </w:r>
      <w:r>
        <w:instrText xml:space="preserve"> PAGEREF _Toc489043210 \h </w:instrText>
      </w:r>
      <w:r>
        <w:fldChar w:fldCharType="separate"/>
      </w:r>
      <w:r w:rsidR="00597D3F">
        <w:t>195</w:t>
      </w:r>
      <w:r>
        <w:fldChar w:fldCharType="end"/>
      </w:r>
    </w:p>
    <w:p w14:paraId="1BE2F624" w14:textId="41F0A34C" w:rsidR="008D4F00" w:rsidRDefault="008D4F00">
      <w:pPr>
        <w:pStyle w:val="TOC4"/>
        <w:rPr>
          <w:rFonts w:asciiTheme="minorHAnsi" w:eastAsiaTheme="minorEastAsia" w:hAnsiTheme="minorHAnsi" w:cstheme="minorBidi"/>
          <w:sz w:val="22"/>
          <w:szCs w:val="22"/>
          <w:lang w:val="en-US"/>
        </w:rPr>
      </w:pPr>
      <w:r w:rsidRPr="00A02529">
        <w:rPr>
          <w:rFonts w:eastAsia="Yu Mincho"/>
        </w:rPr>
        <w:t>11.4.1.2</w:t>
      </w:r>
      <w:r w:rsidRPr="00A02529">
        <w:rPr>
          <w:rFonts w:eastAsia="Yu Mincho"/>
        </w:rPr>
        <w:tab/>
        <w:t>Registration of End User Privacy Preferences</w:t>
      </w:r>
      <w:r>
        <w:tab/>
      </w:r>
      <w:r>
        <w:fldChar w:fldCharType="begin"/>
      </w:r>
      <w:r>
        <w:instrText xml:space="preserve"> PAGEREF _Toc489043211 \h </w:instrText>
      </w:r>
      <w:r>
        <w:fldChar w:fldCharType="separate"/>
      </w:r>
      <w:r w:rsidR="00597D3F">
        <w:t>196</w:t>
      </w:r>
      <w:r>
        <w:fldChar w:fldCharType="end"/>
      </w:r>
    </w:p>
    <w:p w14:paraId="6D099559" w14:textId="1969189F" w:rsidR="008D4F00" w:rsidRDefault="008D4F00">
      <w:pPr>
        <w:pStyle w:val="TOC4"/>
        <w:rPr>
          <w:rFonts w:asciiTheme="minorHAnsi" w:eastAsiaTheme="minorEastAsia" w:hAnsiTheme="minorHAnsi" w:cstheme="minorBidi"/>
          <w:sz w:val="22"/>
          <w:szCs w:val="22"/>
          <w:lang w:val="en-US"/>
        </w:rPr>
      </w:pPr>
      <w:r w:rsidRPr="00A02529">
        <w:rPr>
          <w:rFonts w:eastAsia="Yu Mincho"/>
        </w:rPr>
        <w:t>11.4.1.3</w:t>
      </w:r>
      <w:r w:rsidRPr="00A02529">
        <w:rPr>
          <w:rFonts w:eastAsia="Yu Mincho"/>
        </w:rPr>
        <w:tab/>
        <w:t>Creating a customized Privacy Policy for each end user</w:t>
      </w:r>
      <w:r>
        <w:tab/>
      </w:r>
      <w:r>
        <w:fldChar w:fldCharType="begin"/>
      </w:r>
      <w:r>
        <w:instrText xml:space="preserve"> PAGEREF _Toc489043212 \h </w:instrText>
      </w:r>
      <w:r>
        <w:fldChar w:fldCharType="separate"/>
      </w:r>
      <w:r w:rsidR="00597D3F">
        <w:t>196</w:t>
      </w:r>
      <w:r>
        <w:fldChar w:fldCharType="end"/>
      </w:r>
    </w:p>
    <w:p w14:paraId="23B3621B" w14:textId="57B780C7" w:rsidR="008D4F00" w:rsidRDefault="008D4F00">
      <w:pPr>
        <w:pStyle w:val="TOC1"/>
        <w:rPr>
          <w:rFonts w:asciiTheme="minorHAnsi" w:eastAsiaTheme="minorEastAsia" w:hAnsiTheme="minorHAnsi" w:cstheme="minorBidi"/>
          <w:szCs w:val="22"/>
          <w:lang w:val="en-US"/>
        </w:rPr>
      </w:pPr>
      <w:r w:rsidRPr="00A02529">
        <w:rPr>
          <w:rFonts w:eastAsia="Malgun Gothic"/>
          <w:lang w:val="en-US"/>
        </w:rPr>
        <w:t>12.</w:t>
      </w:r>
      <w:r w:rsidRPr="00A02529">
        <w:rPr>
          <w:rFonts w:eastAsia="Malgun Gothic"/>
          <w:lang w:val="en-US"/>
        </w:rPr>
        <w:tab/>
        <w:t xml:space="preserve">Security-Specific oneM2M </w:t>
      </w:r>
      <w:r w:rsidRPr="00A02529">
        <w:rPr>
          <w:rFonts w:eastAsia="Malgun Gothic"/>
        </w:rPr>
        <w:t>Data Type Definitions</w:t>
      </w:r>
      <w:r>
        <w:tab/>
      </w:r>
      <w:r>
        <w:fldChar w:fldCharType="begin"/>
      </w:r>
      <w:r>
        <w:instrText xml:space="preserve"> PAGEREF _Toc489043213 \h </w:instrText>
      </w:r>
      <w:r>
        <w:fldChar w:fldCharType="separate"/>
      </w:r>
      <w:r w:rsidR="00597D3F">
        <w:t>197</w:t>
      </w:r>
      <w:r>
        <w:fldChar w:fldCharType="end"/>
      </w:r>
    </w:p>
    <w:p w14:paraId="33C77981" w14:textId="27B96582" w:rsidR="008D4F00" w:rsidRDefault="008D4F00">
      <w:pPr>
        <w:pStyle w:val="TOC2"/>
        <w:rPr>
          <w:rFonts w:asciiTheme="minorHAnsi" w:eastAsiaTheme="minorEastAsia" w:hAnsiTheme="minorHAnsi" w:cstheme="minorBidi"/>
          <w:sz w:val="22"/>
          <w:szCs w:val="22"/>
          <w:lang w:val="en-US"/>
        </w:rPr>
      </w:pPr>
      <w:r w:rsidRPr="00A02529">
        <w:rPr>
          <w:rFonts w:eastAsia="Malgun Gothic"/>
        </w:rPr>
        <w:t>12.1</w:t>
      </w:r>
      <w:r w:rsidRPr="00A02529">
        <w:rPr>
          <w:rFonts w:eastAsia="Malgun Gothic"/>
        </w:rPr>
        <w:tab/>
        <w:t>Introduction</w:t>
      </w:r>
      <w:r>
        <w:tab/>
      </w:r>
      <w:r>
        <w:fldChar w:fldCharType="begin"/>
      </w:r>
      <w:r>
        <w:instrText xml:space="preserve"> PAGEREF _Toc489043214 \h </w:instrText>
      </w:r>
      <w:r>
        <w:fldChar w:fldCharType="separate"/>
      </w:r>
      <w:r w:rsidR="00597D3F">
        <w:t>197</w:t>
      </w:r>
      <w:r>
        <w:fldChar w:fldCharType="end"/>
      </w:r>
    </w:p>
    <w:p w14:paraId="068D1F96" w14:textId="2B03E914" w:rsidR="008D4F00" w:rsidRDefault="008D4F00">
      <w:pPr>
        <w:pStyle w:val="TOC2"/>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2</w:t>
      </w:r>
      <w:r w:rsidRPr="00A02529">
        <w:rPr>
          <w:rFonts w:eastAsia="Malgun Gothic"/>
          <w:lang w:val="en-US"/>
        </w:rPr>
        <w:tab/>
        <w:t xml:space="preserve">Simple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_Toc489043215 \h </w:instrText>
      </w:r>
      <w:r>
        <w:fldChar w:fldCharType="separate"/>
      </w:r>
      <w:r w:rsidR="00597D3F">
        <w:t>197</w:t>
      </w:r>
      <w:r>
        <w:fldChar w:fldCharType="end"/>
      </w:r>
    </w:p>
    <w:p w14:paraId="6F01692C" w14:textId="45E6D41B" w:rsidR="008D4F00" w:rsidRDefault="008D4F00">
      <w:pPr>
        <w:pStyle w:val="TOC2"/>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3</w:t>
      </w:r>
      <w:r w:rsidRPr="00A02529">
        <w:rPr>
          <w:rFonts w:eastAsia="Malgun Gothic"/>
        </w:rPr>
        <w:tab/>
      </w:r>
      <w:r w:rsidRPr="00A02529">
        <w:rPr>
          <w:rFonts w:eastAsia="Malgun Gothic"/>
          <w:lang w:val="en-US"/>
        </w:rPr>
        <w:t xml:space="preserve">Enumerated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_Toc489043216 \h </w:instrText>
      </w:r>
      <w:r>
        <w:fldChar w:fldCharType="separate"/>
      </w:r>
      <w:r w:rsidR="00597D3F">
        <w:t>197</w:t>
      </w:r>
      <w:r>
        <w:fldChar w:fldCharType="end"/>
      </w:r>
    </w:p>
    <w:p w14:paraId="242CB938" w14:textId="6D34FDE3" w:rsidR="008D4F00" w:rsidRDefault="008D4F00">
      <w:pPr>
        <w:pStyle w:val="TOC3"/>
        <w:rPr>
          <w:rFonts w:asciiTheme="minorHAnsi" w:eastAsiaTheme="minorEastAsia" w:hAnsiTheme="minorHAnsi" w:cstheme="minorBidi"/>
          <w:sz w:val="22"/>
          <w:szCs w:val="22"/>
          <w:lang w:val="en-US"/>
        </w:rPr>
      </w:pPr>
      <w:r w:rsidRPr="00A02529">
        <w:rPr>
          <w:rFonts w:eastAsia="Malgun Gothic"/>
        </w:rPr>
        <w:t>12.3.1</w:t>
      </w:r>
      <w:r w:rsidRPr="00A02529">
        <w:rPr>
          <w:rFonts w:eastAsia="Malgun Gothic"/>
        </w:rPr>
        <w:tab/>
      </w:r>
      <w:r w:rsidRPr="00A02529">
        <w:rPr>
          <w:rFonts w:eastAsia="Malgun Gothic"/>
          <w:lang w:val="en-US"/>
        </w:rPr>
        <w:t>Introduction</w:t>
      </w:r>
      <w:r>
        <w:tab/>
      </w:r>
      <w:r>
        <w:fldChar w:fldCharType="begin"/>
      </w:r>
      <w:r>
        <w:instrText xml:space="preserve"> PAGEREF _Toc489043217 \h </w:instrText>
      </w:r>
      <w:r>
        <w:fldChar w:fldCharType="separate"/>
      </w:r>
      <w:r w:rsidR="00597D3F">
        <w:t>197</w:t>
      </w:r>
      <w:r>
        <w:fldChar w:fldCharType="end"/>
      </w:r>
    </w:p>
    <w:p w14:paraId="62CA531D" w14:textId="11514342" w:rsidR="008D4F00" w:rsidRDefault="008D4F00">
      <w:pPr>
        <w:pStyle w:val="TOC3"/>
        <w:rPr>
          <w:rFonts w:asciiTheme="minorHAnsi" w:eastAsiaTheme="minorEastAsia" w:hAnsiTheme="minorHAnsi" w:cstheme="minorBidi"/>
          <w:sz w:val="22"/>
          <w:szCs w:val="22"/>
          <w:lang w:val="en-US"/>
        </w:rPr>
      </w:pPr>
      <w:r w:rsidRPr="00A02529">
        <w:rPr>
          <w:rFonts w:eastAsia="Malgun Gothic"/>
        </w:rPr>
        <w:t>12.3.</w:t>
      </w:r>
      <w:r w:rsidRPr="00A02529">
        <w:rPr>
          <w:rFonts w:eastAsia="Malgun Gothic"/>
          <w:lang w:val="en-US"/>
        </w:rPr>
        <w:t>2</w:t>
      </w:r>
      <w:r w:rsidRPr="00A02529">
        <w:rPr>
          <w:rFonts w:eastAsia="Malgun Gothic"/>
        </w:rPr>
        <w:tab/>
      </w:r>
      <w:r w:rsidRPr="00A02529">
        <w:rPr>
          <w:rFonts w:eastAsia="Malgun Gothic"/>
          <w:lang w:val="en-US"/>
        </w:rPr>
        <w:t>Enumeration type definitions</w:t>
      </w:r>
      <w:r>
        <w:tab/>
      </w:r>
      <w:r>
        <w:fldChar w:fldCharType="begin"/>
      </w:r>
      <w:r>
        <w:instrText xml:space="preserve"> PAGEREF _Toc489043218 \h </w:instrText>
      </w:r>
      <w:r>
        <w:fldChar w:fldCharType="separate"/>
      </w:r>
      <w:r w:rsidR="00597D3F">
        <w:t>197</w:t>
      </w:r>
      <w:r>
        <w:fldChar w:fldCharType="end"/>
      </w:r>
    </w:p>
    <w:p w14:paraId="06E35B1A" w14:textId="610A496C" w:rsidR="008D4F00" w:rsidRDefault="008D4F00">
      <w:pPr>
        <w:pStyle w:val="TOC4"/>
        <w:rPr>
          <w:rFonts w:asciiTheme="minorHAnsi" w:eastAsiaTheme="minorEastAsia" w:hAnsiTheme="minorHAnsi" w:cstheme="minorBidi"/>
          <w:sz w:val="22"/>
          <w:szCs w:val="22"/>
          <w:lang w:val="en-US"/>
        </w:rPr>
      </w:pPr>
      <w:r w:rsidRPr="00A02529">
        <w:rPr>
          <w:rFonts w:eastAsia="Malgun Gothic"/>
        </w:rPr>
        <w:t>12.3.2.1</w:t>
      </w:r>
      <w:r w:rsidRPr="00A02529">
        <w:rPr>
          <w:rFonts w:eastAsia="Malgun Gothic"/>
        </w:rPr>
        <w:tab/>
        <w:t>sec:</w:t>
      </w:r>
      <w:r w:rsidRPr="00A02529">
        <w:rPr>
          <w:rFonts w:eastAsia="Malgun Gothic"/>
          <w:lang w:val="en-US"/>
        </w:rPr>
        <w:t>credIDTypeID</w:t>
      </w:r>
      <w:r>
        <w:tab/>
      </w:r>
      <w:r>
        <w:fldChar w:fldCharType="begin"/>
      </w:r>
      <w:r>
        <w:instrText xml:space="preserve"> PAGEREF _Toc489043219 \h </w:instrText>
      </w:r>
      <w:r>
        <w:fldChar w:fldCharType="separate"/>
      </w:r>
      <w:r w:rsidR="00597D3F">
        <w:t>197</w:t>
      </w:r>
      <w:r>
        <w:fldChar w:fldCharType="end"/>
      </w:r>
    </w:p>
    <w:p w14:paraId="5B2AA692" w14:textId="07C15459" w:rsidR="008D4F00" w:rsidRDefault="008D4F00">
      <w:pPr>
        <w:pStyle w:val="TOC4"/>
        <w:rPr>
          <w:rFonts w:asciiTheme="minorHAnsi" w:eastAsiaTheme="minorEastAsia" w:hAnsiTheme="minorHAnsi" w:cstheme="minorBidi"/>
          <w:sz w:val="22"/>
          <w:szCs w:val="22"/>
          <w:lang w:val="en-US"/>
        </w:rPr>
      </w:pPr>
      <w:r w:rsidRPr="00A02529">
        <w:rPr>
          <w:rFonts w:eastAsia="Malgun Gothic"/>
        </w:rPr>
        <w:t>12.3.2.2</w:t>
      </w:r>
      <w:r w:rsidRPr="00A02529">
        <w:rPr>
          <w:rFonts w:eastAsia="Malgun Gothic"/>
        </w:rPr>
        <w:tab/>
        <w:t>sec:</w:t>
      </w:r>
      <w:r w:rsidRPr="00A02529">
        <w:rPr>
          <w:rFonts w:eastAsia="Malgun Gothic"/>
          <w:lang w:val="en-US"/>
        </w:rPr>
        <w:t>devMgmtID</w:t>
      </w:r>
      <w:r>
        <w:tab/>
      </w:r>
      <w:r>
        <w:fldChar w:fldCharType="begin"/>
      </w:r>
      <w:r>
        <w:instrText xml:space="preserve"> PAGEREF _Toc489043220 \h </w:instrText>
      </w:r>
      <w:r>
        <w:fldChar w:fldCharType="separate"/>
      </w:r>
      <w:r w:rsidR="00597D3F">
        <w:t>198</w:t>
      </w:r>
      <w:r>
        <w:fldChar w:fldCharType="end"/>
      </w:r>
    </w:p>
    <w:p w14:paraId="0E451CBD" w14:textId="5035FF51" w:rsidR="008D4F00" w:rsidRDefault="008D4F00">
      <w:pPr>
        <w:pStyle w:val="TOC4"/>
        <w:rPr>
          <w:rFonts w:asciiTheme="minorHAnsi" w:eastAsiaTheme="minorEastAsia" w:hAnsiTheme="minorHAnsi" w:cstheme="minorBidi"/>
          <w:sz w:val="22"/>
          <w:szCs w:val="22"/>
          <w:lang w:val="en-US"/>
        </w:rPr>
      </w:pPr>
      <w:r>
        <w:t>12.3.2.</w:t>
      </w:r>
      <w:r w:rsidRPr="00A02529">
        <w:rPr>
          <w:lang w:val="en-US"/>
        </w:rPr>
        <w:t>3</w:t>
      </w:r>
      <w:r>
        <w:tab/>
        <w:t>sec:</w:t>
      </w:r>
      <w:r w:rsidRPr="00A02529">
        <w:rPr>
          <w:lang w:val="en-US"/>
        </w:rPr>
        <w:t>cmdClassID</w:t>
      </w:r>
      <w:r>
        <w:tab/>
      </w:r>
      <w:r>
        <w:fldChar w:fldCharType="begin"/>
      </w:r>
      <w:r>
        <w:instrText xml:space="preserve"> PAGEREF _Toc489043221 \h </w:instrText>
      </w:r>
      <w:r>
        <w:fldChar w:fldCharType="separate"/>
      </w:r>
      <w:r w:rsidR="00597D3F">
        <w:t>198</w:t>
      </w:r>
      <w:r>
        <w:fldChar w:fldCharType="end"/>
      </w:r>
    </w:p>
    <w:p w14:paraId="0C6C2F24" w14:textId="42BFD299" w:rsidR="008D4F00" w:rsidRDefault="008D4F00">
      <w:pPr>
        <w:pStyle w:val="TOC4"/>
        <w:rPr>
          <w:rFonts w:asciiTheme="minorHAnsi" w:eastAsiaTheme="minorEastAsia" w:hAnsiTheme="minorHAnsi" w:cstheme="minorBidi"/>
          <w:sz w:val="22"/>
          <w:szCs w:val="22"/>
          <w:lang w:val="en-US"/>
        </w:rPr>
      </w:pPr>
      <w:r>
        <w:t>12.3.2.</w:t>
      </w:r>
      <w:r w:rsidRPr="00A02529">
        <w:rPr>
          <w:lang w:val="en-US"/>
        </w:rPr>
        <w:t>4</w:t>
      </w:r>
      <w:r>
        <w:tab/>
        <w:t>sec:</w:t>
      </w:r>
      <w:r w:rsidRPr="00A02529">
        <w:rPr>
          <w:lang w:val="en-US"/>
        </w:rPr>
        <w:t>cmdStatusCode</w:t>
      </w:r>
      <w:r>
        <w:tab/>
      </w:r>
      <w:r>
        <w:fldChar w:fldCharType="begin"/>
      </w:r>
      <w:r>
        <w:instrText xml:space="preserve"> PAGEREF _Toc489043222 \h </w:instrText>
      </w:r>
      <w:r>
        <w:fldChar w:fldCharType="separate"/>
      </w:r>
      <w:r w:rsidR="00597D3F">
        <w:t>199</w:t>
      </w:r>
      <w:r>
        <w:fldChar w:fldCharType="end"/>
      </w:r>
    </w:p>
    <w:p w14:paraId="2D593F90" w14:textId="7A9FB5AA" w:rsidR="008D4F00" w:rsidRDefault="008D4F00">
      <w:pPr>
        <w:pStyle w:val="TOC4"/>
        <w:rPr>
          <w:rFonts w:asciiTheme="minorHAnsi" w:eastAsiaTheme="minorEastAsia" w:hAnsiTheme="minorHAnsi" w:cstheme="minorBidi"/>
          <w:sz w:val="22"/>
          <w:szCs w:val="22"/>
          <w:lang w:val="en-US"/>
        </w:rPr>
      </w:pPr>
      <w:r>
        <w:t>12.3.2.</w:t>
      </w:r>
      <w:r w:rsidRPr="00A02529">
        <w:rPr>
          <w:lang w:val="en-US"/>
        </w:rPr>
        <w:t>5</w:t>
      </w:r>
      <w:r>
        <w:tab/>
        <w:t>sec:</w:t>
      </w:r>
      <w:r w:rsidRPr="00A02529">
        <w:rPr>
          <w:lang w:val="en-US"/>
        </w:rPr>
        <w:t>certProvProtocolID</w:t>
      </w:r>
      <w:r>
        <w:tab/>
      </w:r>
      <w:r>
        <w:fldChar w:fldCharType="begin"/>
      </w:r>
      <w:r>
        <w:instrText xml:space="preserve"> PAGEREF _Toc489043223 \h </w:instrText>
      </w:r>
      <w:r>
        <w:fldChar w:fldCharType="separate"/>
      </w:r>
      <w:r w:rsidR="00597D3F">
        <w:t>199</w:t>
      </w:r>
      <w:r>
        <w:fldChar w:fldCharType="end"/>
      </w:r>
    </w:p>
    <w:p w14:paraId="53E835BA" w14:textId="65E6269E" w:rsidR="008D4F00" w:rsidRDefault="008D4F00">
      <w:pPr>
        <w:pStyle w:val="TOC4"/>
        <w:rPr>
          <w:rFonts w:asciiTheme="minorHAnsi" w:eastAsiaTheme="minorEastAsia" w:hAnsiTheme="minorHAnsi" w:cstheme="minorBidi"/>
          <w:sz w:val="22"/>
          <w:szCs w:val="22"/>
          <w:lang w:val="en-US"/>
        </w:rPr>
      </w:pPr>
      <w:r>
        <w:t>12.3.2.</w:t>
      </w:r>
      <w:r w:rsidRPr="00A02529">
        <w:rPr>
          <w:lang w:val="en-US"/>
        </w:rPr>
        <w:t>6</w:t>
      </w:r>
      <w:r>
        <w:tab/>
        <w:t>sec:</w:t>
      </w:r>
      <w:r w:rsidRPr="00A02529">
        <w:rPr>
          <w:lang w:val="en-US"/>
        </w:rPr>
        <w:t>certSubjectType</w:t>
      </w:r>
      <w:r>
        <w:tab/>
      </w:r>
      <w:r>
        <w:fldChar w:fldCharType="begin"/>
      </w:r>
      <w:r>
        <w:instrText xml:space="preserve"> PAGEREF _Toc489043224 \h </w:instrText>
      </w:r>
      <w:r>
        <w:fldChar w:fldCharType="separate"/>
      </w:r>
      <w:r w:rsidR="00597D3F">
        <w:t>199</w:t>
      </w:r>
      <w:r>
        <w:fldChar w:fldCharType="end"/>
      </w:r>
    </w:p>
    <w:p w14:paraId="0E62062D" w14:textId="2B01217F" w:rsidR="008D4F00" w:rsidRDefault="008D4F00">
      <w:pPr>
        <w:pStyle w:val="TOC4"/>
        <w:rPr>
          <w:rFonts w:asciiTheme="minorHAnsi" w:eastAsiaTheme="minorEastAsia" w:hAnsiTheme="minorHAnsi" w:cstheme="minorBidi"/>
          <w:sz w:val="22"/>
          <w:szCs w:val="22"/>
          <w:lang w:val="en-US"/>
        </w:rPr>
      </w:pPr>
      <w:r>
        <w:t>12.3.2.</w:t>
      </w:r>
      <w:r w:rsidRPr="00A02529">
        <w:rPr>
          <w:lang w:val="en-US"/>
        </w:rPr>
        <w:t>7</w:t>
      </w:r>
      <w:r>
        <w:tab/>
        <w:t>sec:</w:t>
      </w:r>
      <w:r w:rsidRPr="00A02529">
        <w:rPr>
          <w:lang w:val="en-US"/>
        </w:rPr>
        <w:t>objectTypeID</w:t>
      </w:r>
      <w:r>
        <w:tab/>
      </w:r>
      <w:r>
        <w:fldChar w:fldCharType="begin"/>
      </w:r>
      <w:r>
        <w:instrText xml:space="preserve"> PAGEREF _Toc489043225 \h </w:instrText>
      </w:r>
      <w:r>
        <w:fldChar w:fldCharType="separate"/>
      </w:r>
      <w:r w:rsidR="00597D3F">
        <w:t>200</w:t>
      </w:r>
      <w:r>
        <w:fldChar w:fldCharType="end"/>
      </w:r>
    </w:p>
    <w:p w14:paraId="6193AB83" w14:textId="65313F3F" w:rsidR="008D4F00" w:rsidRDefault="008D4F00">
      <w:pPr>
        <w:pStyle w:val="TOC2"/>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w:t>
      </w:r>
      <w:r w:rsidRPr="00A02529">
        <w:rPr>
          <w:rFonts w:eastAsia="Malgun Gothic"/>
        </w:rPr>
        <w:tab/>
        <w:t>Complex Security-Specific oneM2M Data Types</w:t>
      </w:r>
      <w:r>
        <w:tab/>
      </w:r>
      <w:r>
        <w:fldChar w:fldCharType="begin"/>
      </w:r>
      <w:r>
        <w:instrText xml:space="preserve"> PAGEREF _Toc489043226 \h </w:instrText>
      </w:r>
      <w:r>
        <w:fldChar w:fldCharType="separate"/>
      </w:r>
      <w:r w:rsidR="00597D3F">
        <w:t>200</w:t>
      </w:r>
      <w:r>
        <w:fldChar w:fldCharType="end"/>
      </w:r>
    </w:p>
    <w:p w14:paraId="79279F25" w14:textId="1436CA0B" w:rsidR="008D4F00" w:rsidRDefault="008D4F00">
      <w:pPr>
        <w:pStyle w:val="TOC3"/>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w:t>
      </w:r>
      <w:r w:rsidRPr="00A02529">
        <w:rPr>
          <w:rFonts w:eastAsia="Malgun Gothic"/>
        </w:rPr>
        <w:t>.1</w:t>
      </w:r>
      <w:r w:rsidRPr="00A02529">
        <w:rPr>
          <w:rFonts w:eastAsia="Malgun Gothic"/>
        </w:rPr>
        <w:tab/>
      </w:r>
      <w:r w:rsidRPr="00A02529">
        <w:rPr>
          <w:rFonts w:eastAsia="Malgun Gothic"/>
          <w:lang w:val="en-US"/>
        </w:rPr>
        <w:t>MAF and MEF client configuration data</w:t>
      </w:r>
      <w:r>
        <w:tab/>
      </w:r>
      <w:r>
        <w:fldChar w:fldCharType="begin"/>
      </w:r>
      <w:r>
        <w:instrText xml:space="preserve"> PAGEREF _Toc489043227 \h </w:instrText>
      </w:r>
      <w:r>
        <w:fldChar w:fldCharType="separate"/>
      </w:r>
      <w:r w:rsidR="00597D3F">
        <w:t>200</w:t>
      </w:r>
      <w:r>
        <w:fldChar w:fldCharType="end"/>
      </w:r>
    </w:p>
    <w:p w14:paraId="0011577D" w14:textId="1A1372B9" w:rsidR="008D4F00" w:rsidRDefault="008D4F00">
      <w:pPr>
        <w:pStyle w:val="TOC3"/>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4.2</w:t>
      </w:r>
      <w:r w:rsidRPr="00A02529">
        <w:rPr>
          <w:rFonts w:eastAsia="Malgun Gothic"/>
        </w:rPr>
        <w:tab/>
        <w:t>sec:</w:t>
      </w:r>
      <w:r w:rsidRPr="00A02529">
        <w:rPr>
          <w:rFonts w:eastAsia="Malgun Gothic"/>
          <w:lang w:val="en-US"/>
        </w:rPr>
        <w:t>c</w:t>
      </w:r>
      <w:r w:rsidRPr="00A02529">
        <w:rPr>
          <w:rFonts w:eastAsia="Malgun Gothic"/>
        </w:rPr>
        <w:t>lientRegCfg</w:t>
      </w:r>
      <w:r>
        <w:tab/>
      </w:r>
      <w:r>
        <w:fldChar w:fldCharType="begin"/>
      </w:r>
      <w:r>
        <w:instrText xml:space="preserve"> PAGEREF _Toc489043228 \h </w:instrText>
      </w:r>
      <w:r>
        <w:fldChar w:fldCharType="separate"/>
      </w:r>
      <w:r w:rsidR="00597D3F">
        <w:t>200</w:t>
      </w:r>
      <w:r>
        <w:fldChar w:fldCharType="end"/>
      </w:r>
    </w:p>
    <w:p w14:paraId="3456126E" w14:textId="5FC1F5E7" w:rsidR="008D4F00" w:rsidRDefault="008D4F00">
      <w:pPr>
        <w:pStyle w:val="TOC3"/>
        <w:rPr>
          <w:rFonts w:asciiTheme="minorHAnsi" w:eastAsiaTheme="minorEastAsia" w:hAnsiTheme="minorHAnsi" w:cstheme="minorBidi"/>
          <w:sz w:val="22"/>
          <w:szCs w:val="22"/>
          <w:lang w:val="en-US"/>
        </w:rPr>
      </w:pPr>
      <w:r w:rsidRPr="00A02529">
        <w:rPr>
          <w:rFonts w:eastAsia="Malgun Gothic"/>
        </w:rPr>
        <w:t>12.</w:t>
      </w:r>
      <w:r w:rsidRPr="00A02529">
        <w:rPr>
          <w:rFonts w:eastAsia="Malgun Gothic"/>
          <w:lang w:val="en-US"/>
        </w:rPr>
        <w:t>4</w:t>
      </w:r>
      <w:r w:rsidRPr="00A02529">
        <w:rPr>
          <w:rFonts w:eastAsia="Malgun Gothic"/>
        </w:rPr>
        <w:t>.</w:t>
      </w:r>
      <w:r w:rsidRPr="00A02529">
        <w:rPr>
          <w:rFonts w:eastAsia="Malgun Gothic"/>
          <w:lang w:val="en-US"/>
        </w:rPr>
        <w:t>3</w:t>
      </w:r>
      <w:r w:rsidRPr="00A02529">
        <w:rPr>
          <w:rFonts w:eastAsia="Malgun Gothic"/>
        </w:rPr>
        <w:tab/>
        <w:t>sec:</w:t>
      </w:r>
      <w:r w:rsidRPr="00A02529">
        <w:rPr>
          <w:rFonts w:eastAsia="Malgun Gothic"/>
          <w:lang w:val="en-US"/>
        </w:rPr>
        <w:t>k</w:t>
      </w:r>
      <w:r w:rsidRPr="00A02529">
        <w:rPr>
          <w:rFonts w:eastAsia="Malgun Gothic"/>
        </w:rPr>
        <w:t>eyRegCfg</w:t>
      </w:r>
      <w:r>
        <w:tab/>
      </w:r>
      <w:r>
        <w:fldChar w:fldCharType="begin"/>
      </w:r>
      <w:r>
        <w:instrText xml:space="preserve"> PAGEREF _Toc489043229 \h </w:instrText>
      </w:r>
      <w:r>
        <w:fldChar w:fldCharType="separate"/>
      </w:r>
      <w:r w:rsidR="00597D3F">
        <w:t>201</w:t>
      </w:r>
      <w:r>
        <w:fldChar w:fldCharType="end"/>
      </w:r>
    </w:p>
    <w:p w14:paraId="650DCC65" w14:textId="35366563" w:rsidR="008D4F00" w:rsidRDefault="008D4F00">
      <w:pPr>
        <w:pStyle w:val="TOC3"/>
        <w:rPr>
          <w:rFonts w:asciiTheme="minorHAnsi" w:eastAsiaTheme="minorEastAsia" w:hAnsiTheme="minorHAnsi" w:cstheme="minorBidi"/>
          <w:sz w:val="22"/>
          <w:szCs w:val="22"/>
          <w:lang w:val="en-US"/>
        </w:rPr>
      </w:pPr>
      <w:r>
        <w:t>12.</w:t>
      </w:r>
      <w:r w:rsidRPr="00A02529">
        <w:rPr>
          <w:lang w:val="en-US"/>
        </w:rPr>
        <w:t>4.4</w:t>
      </w:r>
      <w:r>
        <w:tab/>
        <w:t>sec:</w:t>
      </w:r>
      <w:r w:rsidRPr="00A02529">
        <w:rPr>
          <w:lang w:val="en-US"/>
        </w:rPr>
        <w:t>cmdDescription</w:t>
      </w:r>
      <w:r>
        <w:tab/>
      </w:r>
      <w:r>
        <w:fldChar w:fldCharType="begin"/>
      </w:r>
      <w:r>
        <w:instrText xml:space="preserve"> PAGEREF _Toc489043230 \h </w:instrText>
      </w:r>
      <w:r>
        <w:fldChar w:fldCharType="separate"/>
      </w:r>
      <w:r w:rsidR="00597D3F">
        <w:t>201</w:t>
      </w:r>
      <w:r>
        <w:fldChar w:fldCharType="end"/>
      </w:r>
    </w:p>
    <w:p w14:paraId="5D671C46" w14:textId="5BF34B13" w:rsidR="008D4F00" w:rsidRDefault="008D4F00">
      <w:pPr>
        <w:pStyle w:val="TOC3"/>
        <w:rPr>
          <w:rFonts w:asciiTheme="minorHAnsi" w:eastAsiaTheme="minorEastAsia" w:hAnsiTheme="minorHAnsi" w:cstheme="minorBidi"/>
          <w:sz w:val="22"/>
          <w:szCs w:val="22"/>
          <w:lang w:val="en-US"/>
        </w:rPr>
      </w:pPr>
      <w:r>
        <w:t>12.</w:t>
      </w:r>
      <w:r w:rsidRPr="00A02529">
        <w:rPr>
          <w:lang w:val="en-US"/>
        </w:rPr>
        <w:t>4.5</w:t>
      </w:r>
      <w:r>
        <w:tab/>
        <w:t>sec:</w:t>
      </w:r>
      <w:r w:rsidRPr="00A02529">
        <w:rPr>
          <w:lang w:val="en-US"/>
        </w:rPr>
        <w:t>cmdArgs</w:t>
      </w:r>
      <w:r>
        <w:tab/>
      </w:r>
      <w:r>
        <w:fldChar w:fldCharType="begin"/>
      </w:r>
      <w:r>
        <w:instrText xml:space="preserve"> PAGEREF _Toc489043231 \h </w:instrText>
      </w:r>
      <w:r>
        <w:fldChar w:fldCharType="separate"/>
      </w:r>
      <w:r w:rsidR="00597D3F">
        <w:t>201</w:t>
      </w:r>
      <w:r>
        <w:fldChar w:fldCharType="end"/>
      </w:r>
    </w:p>
    <w:p w14:paraId="57B4A49C" w14:textId="0C6B4F25" w:rsidR="008D4F00" w:rsidRDefault="008D4F00">
      <w:pPr>
        <w:pStyle w:val="TOC3"/>
        <w:rPr>
          <w:rFonts w:asciiTheme="minorHAnsi" w:eastAsiaTheme="minorEastAsia" w:hAnsiTheme="minorHAnsi" w:cstheme="minorBidi"/>
          <w:sz w:val="22"/>
          <w:szCs w:val="22"/>
          <w:lang w:val="en-US"/>
        </w:rPr>
      </w:pPr>
      <w:r>
        <w:t>12.</w:t>
      </w:r>
      <w:r w:rsidRPr="00A02529">
        <w:rPr>
          <w:lang w:val="en-US"/>
        </w:rPr>
        <w:t>4.6</w:t>
      </w:r>
      <w:r>
        <w:tab/>
        <w:t>sec:n</w:t>
      </w:r>
      <w:r w:rsidRPr="00A02529">
        <w:rPr>
          <w:lang w:val="en-US"/>
        </w:rPr>
        <w:t>oMoreCmdArgs</w:t>
      </w:r>
      <w:r>
        <w:tab/>
      </w:r>
      <w:r>
        <w:fldChar w:fldCharType="begin"/>
      </w:r>
      <w:r>
        <w:instrText xml:space="preserve"> PAGEREF _Toc489043232 \h </w:instrText>
      </w:r>
      <w:r>
        <w:fldChar w:fldCharType="separate"/>
      </w:r>
      <w:r w:rsidR="00597D3F">
        <w:t>202</w:t>
      </w:r>
      <w:r>
        <w:fldChar w:fldCharType="end"/>
      </w:r>
    </w:p>
    <w:p w14:paraId="481BE630" w14:textId="13B4D239" w:rsidR="008D4F00" w:rsidRDefault="008D4F00">
      <w:pPr>
        <w:pStyle w:val="TOC3"/>
        <w:rPr>
          <w:rFonts w:asciiTheme="minorHAnsi" w:eastAsiaTheme="minorEastAsia" w:hAnsiTheme="minorHAnsi" w:cstheme="minorBidi"/>
          <w:sz w:val="22"/>
          <w:szCs w:val="22"/>
          <w:lang w:val="en-US"/>
        </w:rPr>
      </w:pPr>
      <w:r>
        <w:t>12.</w:t>
      </w:r>
      <w:r w:rsidRPr="00A02529">
        <w:rPr>
          <w:lang w:val="en-US"/>
        </w:rPr>
        <w:t>4.7</w:t>
      </w:r>
      <w:r>
        <w:tab/>
        <w:t>sec:</w:t>
      </w:r>
      <w:r w:rsidRPr="00A02529">
        <w:rPr>
          <w:lang w:val="en-US"/>
        </w:rPr>
        <w:t>certProvCmdArgs</w:t>
      </w:r>
      <w:r>
        <w:tab/>
      </w:r>
      <w:r>
        <w:fldChar w:fldCharType="begin"/>
      </w:r>
      <w:r>
        <w:instrText xml:space="preserve"> PAGEREF _Toc489043233 \h </w:instrText>
      </w:r>
      <w:r>
        <w:fldChar w:fldCharType="separate"/>
      </w:r>
      <w:r w:rsidR="00597D3F">
        <w:t>202</w:t>
      </w:r>
      <w:r>
        <w:fldChar w:fldCharType="end"/>
      </w:r>
    </w:p>
    <w:p w14:paraId="715AA064" w14:textId="4058555B" w:rsidR="008D4F00" w:rsidRDefault="008D4F00">
      <w:pPr>
        <w:pStyle w:val="TOC3"/>
        <w:rPr>
          <w:rFonts w:asciiTheme="minorHAnsi" w:eastAsiaTheme="minorEastAsia" w:hAnsiTheme="minorHAnsi" w:cstheme="minorBidi"/>
          <w:sz w:val="22"/>
          <w:szCs w:val="22"/>
          <w:lang w:val="en-US"/>
        </w:rPr>
      </w:pPr>
      <w:r>
        <w:t>12.</w:t>
      </w:r>
      <w:r w:rsidRPr="00A02529">
        <w:rPr>
          <w:lang w:val="en-US"/>
        </w:rPr>
        <w:t>4.8</w:t>
      </w:r>
      <w:r>
        <w:tab/>
        <w:t>sec:devCfgCmdArgs</w:t>
      </w:r>
      <w:r>
        <w:tab/>
      </w:r>
      <w:r>
        <w:fldChar w:fldCharType="begin"/>
      </w:r>
      <w:r>
        <w:instrText xml:space="preserve"> PAGEREF _Toc489043234 \h </w:instrText>
      </w:r>
      <w:r>
        <w:fldChar w:fldCharType="separate"/>
      </w:r>
      <w:r w:rsidR="00597D3F">
        <w:t>202</w:t>
      </w:r>
      <w:r>
        <w:fldChar w:fldCharType="end"/>
      </w:r>
    </w:p>
    <w:p w14:paraId="3CC81E2E" w14:textId="0A7FE4A7" w:rsidR="008D4F00" w:rsidRDefault="008D4F00">
      <w:pPr>
        <w:pStyle w:val="TOC3"/>
        <w:rPr>
          <w:rFonts w:asciiTheme="minorHAnsi" w:eastAsiaTheme="minorEastAsia" w:hAnsiTheme="minorHAnsi" w:cstheme="minorBidi"/>
          <w:sz w:val="22"/>
          <w:szCs w:val="22"/>
          <w:lang w:val="en-US"/>
        </w:rPr>
      </w:pPr>
      <w:r>
        <w:t>12.</w:t>
      </w:r>
      <w:r w:rsidRPr="00A02529">
        <w:rPr>
          <w:lang w:val="en-US"/>
        </w:rPr>
        <w:t>4.9</w:t>
      </w:r>
      <w:r>
        <w:tab/>
        <w:t>sec:</w:t>
      </w:r>
      <w:r w:rsidRPr="00A02529">
        <w:rPr>
          <w:lang w:val="en-US"/>
        </w:rPr>
        <w:t>MONode</w:t>
      </w:r>
      <w:r>
        <w:t>CmdArgs</w:t>
      </w:r>
      <w:r>
        <w:tab/>
      </w:r>
      <w:r>
        <w:fldChar w:fldCharType="begin"/>
      </w:r>
      <w:r>
        <w:instrText xml:space="preserve"> PAGEREF _Toc489043235 \h </w:instrText>
      </w:r>
      <w:r>
        <w:fldChar w:fldCharType="separate"/>
      </w:r>
      <w:r w:rsidR="00597D3F">
        <w:t>202</w:t>
      </w:r>
      <w:r>
        <w:fldChar w:fldCharType="end"/>
      </w:r>
    </w:p>
    <w:p w14:paraId="643A9C4E" w14:textId="5574A662" w:rsidR="008D4F00" w:rsidRDefault="008D4F00">
      <w:pPr>
        <w:pStyle w:val="TOC3"/>
        <w:rPr>
          <w:rFonts w:asciiTheme="minorHAnsi" w:eastAsiaTheme="minorEastAsia" w:hAnsiTheme="minorHAnsi" w:cstheme="minorBidi"/>
          <w:sz w:val="22"/>
          <w:szCs w:val="22"/>
          <w:lang w:val="en-US"/>
        </w:rPr>
      </w:pPr>
      <w:r>
        <w:t>12.</w:t>
      </w:r>
      <w:r w:rsidRPr="00A02529">
        <w:rPr>
          <w:lang w:val="en-US"/>
        </w:rPr>
        <w:t>4.10</w:t>
      </w:r>
      <w:r>
        <w:tab/>
        <w:t>sec:authProfileMONodeArgs</w:t>
      </w:r>
      <w:r>
        <w:tab/>
      </w:r>
      <w:r>
        <w:fldChar w:fldCharType="begin"/>
      </w:r>
      <w:r>
        <w:instrText xml:space="preserve"> PAGEREF _Toc489043236 \h </w:instrText>
      </w:r>
      <w:r>
        <w:fldChar w:fldCharType="separate"/>
      </w:r>
      <w:r w:rsidR="00597D3F">
        <w:t>202</w:t>
      </w:r>
      <w:r>
        <w:fldChar w:fldCharType="end"/>
      </w:r>
    </w:p>
    <w:p w14:paraId="378B551F" w14:textId="1B903C1D" w:rsidR="008D4F00" w:rsidRDefault="008D4F00">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_Toc489043237 \h </w:instrText>
      </w:r>
      <w:r>
        <w:fldChar w:fldCharType="separate"/>
      </w:r>
      <w:r w:rsidR="00597D3F">
        <w:t>203</w:t>
      </w:r>
      <w:r>
        <w:fldChar w:fldCharType="end"/>
      </w:r>
    </w:p>
    <w:p w14:paraId="774D589B" w14:textId="5E5DA811" w:rsidR="008D4F00" w:rsidRDefault="008D4F00">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_Toc489043238 \h </w:instrText>
      </w:r>
      <w:r>
        <w:fldChar w:fldCharType="separate"/>
      </w:r>
      <w:r w:rsidR="00597D3F">
        <w:t>204</w:t>
      </w:r>
      <w:r>
        <w:fldChar w:fldCharType="end"/>
      </w:r>
    </w:p>
    <w:p w14:paraId="6D4D240C" w14:textId="51F4EC1A" w:rsidR="008D4F00" w:rsidRDefault="008D4F00">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_Toc489043239 \h </w:instrText>
      </w:r>
      <w:r>
        <w:fldChar w:fldCharType="separate"/>
      </w:r>
      <w:r w:rsidR="00597D3F">
        <w:t>204</w:t>
      </w:r>
      <w:r>
        <w:fldChar w:fldCharType="end"/>
      </w:r>
    </w:p>
    <w:p w14:paraId="436CD65F" w14:textId="2BBFF4D0" w:rsidR="008D4F00" w:rsidRDefault="008D4F00">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_Toc489043240 \h </w:instrText>
      </w:r>
      <w:r>
        <w:fldChar w:fldCharType="separate"/>
      </w:r>
      <w:r w:rsidR="00597D3F">
        <w:t>205</w:t>
      </w:r>
      <w:r>
        <w:fldChar w:fldCharType="end"/>
      </w:r>
    </w:p>
    <w:p w14:paraId="4168D7A6" w14:textId="1FACE65A" w:rsidR="008D4F00" w:rsidRDefault="008D4F00">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_Toc489043241 \h </w:instrText>
      </w:r>
      <w:r>
        <w:fldChar w:fldCharType="separate"/>
      </w:r>
      <w:r w:rsidR="00597D3F">
        <w:t>206</w:t>
      </w:r>
      <w:r>
        <w:fldChar w:fldCharType="end"/>
      </w:r>
    </w:p>
    <w:p w14:paraId="6E25CCAD" w14:textId="76706234" w:rsidR="008D4F00" w:rsidRDefault="008D4F00">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_Toc489043242 \h </w:instrText>
      </w:r>
      <w:r>
        <w:fldChar w:fldCharType="separate"/>
      </w:r>
      <w:r w:rsidR="00597D3F">
        <w:t>206</w:t>
      </w:r>
      <w:r>
        <w:fldChar w:fldCharType="end"/>
      </w:r>
    </w:p>
    <w:p w14:paraId="3B29ECBA" w14:textId="1B48E7A0" w:rsidR="008D4F00" w:rsidRDefault="008D4F00">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_Toc489043243 \h </w:instrText>
      </w:r>
      <w:r>
        <w:fldChar w:fldCharType="separate"/>
      </w:r>
      <w:r w:rsidR="00597D3F">
        <w:t>206</w:t>
      </w:r>
      <w:r>
        <w:fldChar w:fldCharType="end"/>
      </w:r>
    </w:p>
    <w:p w14:paraId="526B7A5B" w14:textId="0276EBE7" w:rsidR="008D4F00" w:rsidRDefault="008D4F00">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_Toc489043244 \h </w:instrText>
      </w:r>
      <w:r>
        <w:fldChar w:fldCharType="separate"/>
      </w:r>
      <w:r w:rsidR="00597D3F">
        <w:t>206</w:t>
      </w:r>
      <w:r>
        <w:fldChar w:fldCharType="end"/>
      </w:r>
    </w:p>
    <w:p w14:paraId="0041C649" w14:textId="12BF7264" w:rsidR="008D4F00" w:rsidRDefault="008D4F00">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_Toc489043245 \h </w:instrText>
      </w:r>
      <w:r>
        <w:fldChar w:fldCharType="separate"/>
      </w:r>
      <w:r w:rsidR="00597D3F">
        <w:t>206</w:t>
      </w:r>
      <w:r>
        <w:fldChar w:fldCharType="end"/>
      </w:r>
    </w:p>
    <w:p w14:paraId="76608E19" w14:textId="31749A0E" w:rsidR="008D4F00" w:rsidRDefault="008D4F00">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_Toc489043246 \h </w:instrText>
      </w:r>
      <w:r>
        <w:fldChar w:fldCharType="separate"/>
      </w:r>
      <w:r w:rsidR="00597D3F">
        <w:t>206</w:t>
      </w:r>
      <w:r>
        <w:fldChar w:fldCharType="end"/>
      </w:r>
    </w:p>
    <w:p w14:paraId="71383C08" w14:textId="772DF0C0" w:rsidR="008D4F00" w:rsidRDefault="008D4F00">
      <w:pPr>
        <w:pStyle w:val="TOC8"/>
        <w:rPr>
          <w:rFonts w:asciiTheme="minorHAnsi" w:eastAsiaTheme="minorEastAsia" w:hAnsiTheme="minorHAnsi" w:cstheme="minorBidi"/>
          <w:b w:val="0"/>
          <w:szCs w:val="22"/>
          <w:lang w:val="en-US"/>
        </w:rPr>
      </w:pPr>
      <w:r>
        <w:t xml:space="preserve">Annex D (normative): </w:t>
      </w:r>
      <w:r w:rsidRPr="00A02529">
        <w:rPr>
          <w:rFonts w:cs="Arial"/>
        </w:rPr>
        <w:t xml:space="preserve">UICC security framework to support oneM2M </w:t>
      </w:r>
      <w:r>
        <w:t>Services</w:t>
      </w:r>
      <w:r>
        <w:tab/>
      </w:r>
      <w:r>
        <w:fldChar w:fldCharType="begin"/>
      </w:r>
      <w:r>
        <w:instrText xml:space="preserve"> PAGEREF _Toc489043247 \h </w:instrText>
      </w:r>
      <w:r>
        <w:fldChar w:fldCharType="separate"/>
      </w:r>
      <w:r w:rsidR="00597D3F">
        <w:t>207</w:t>
      </w:r>
      <w:r>
        <w:fldChar w:fldCharType="end"/>
      </w:r>
    </w:p>
    <w:p w14:paraId="1563FD2A" w14:textId="38A6F15B" w:rsidR="008D4F00" w:rsidRDefault="008D4F00">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_Toc489043248 \h </w:instrText>
      </w:r>
      <w:r>
        <w:fldChar w:fldCharType="separate"/>
      </w:r>
      <w:r w:rsidR="00597D3F">
        <w:t>207</w:t>
      </w:r>
      <w:r>
        <w:fldChar w:fldCharType="end"/>
      </w:r>
    </w:p>
    <w:p w14:paraId="37F3EA48" w14:textId="6AE63D5B" w:rsidR="008D4F00" w:rsidRDefault="008D4F00">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_Toc489043249 \h </w:instrText>
      </w:r>
      <w:r>
        <w:fldChar w:fldCharType="separate"/>
      </w:r>
      <w:r w:rsidR="00597D3F">
        <w:t>208</w:t>
      </w:r>
      <w:r>
        <w:fldChar w:fldCharType="end"/>
      </w:r>
    </w:p>
    <w:p w14:paraId="236FA493" w14:textId="523B5550" w:rsidR="008D4F00" w:rsidRDefault="008D4F00">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_Toc489043250 \h </w:instrText>
      </w:r>
      <w:r>
        <w:fldChar w:fldCharType="separate"/>
      </w:r>
      <w:r w:rsidR="00597D3F">
        <w:t>208</w:t>
      </w:r>
      <w:r>
        <w:fldChar w:fldCharType="end"/>
      </w:r>
    </w:p>
    <w:p w14:paraId="0D095BC5" w14:textId="6EE22CF9" w:rsidR="008D4F00" w:rsidRDefault="008D4F00">
      <w:pPr>
        <w:pStyle w:val="TOC2"/>
        <w:rPr>
          <w:rFonts w:asciiTheme="minorHAnsi" w:eastAsiaTheme="minorEastAsia" w:hAnsiTheme="minorHAnsi" w:cstheme="minorBidi"/>
          <w:sz w:val="22"/>
          <w:szCs w:val="22"/>
          <w:lang w:val="en-US"/>
        </w:rPr>
      </w:pPr>
      <w:r>
        <w:lastRenderedPageBreak/>
        <w:t>D.1.2</w:t>
      </w:r>
      <w:r>
        <w:tab/>
        <w:t>M2M Service Framework discovery for Access Network UICC</w:t>
      </w:r>
      <w:r>
        <w:tab/>
      </w:r>
      <w:r>
        <w:fldChar w:fldCharType="begin"/>
      </w:r>
      <w:r>
        <w:instrText xml:space="preserve"> PAGEREF _Toc489043251 \h </w:instrText>
      </w:r>
      <w:r>
        <w:fldChar w:fldCharType="separate"/>
      </w:r>
      <w:r w:rsidR="00597D3F">
        <w:t>208</w:t>
      </w:r>
      <w:r>
        <w:fldChar w:fldCharType="end"/>
      </w:r>
    </w:p>
    <w:p w14:paraId="3B12492B" w14:textId="4EDA09B2" w:rsidR="008D4F00" w:rsidRDefault="008D4F00">
      <w:pPr>
        <w:pStyle w:val="TOC2"/>
        <w:rPr>
          <w:rFonts w:asciiTheme="minorHAnsi" w:eastAsiaTheme="minorEastAsia" w:hAnsiTheme="minorHAnsi" w:cstheme="minorBidi"/>
          <w:sz w:val="22"/>
          <w:szCs w:val="22"/>
          <w:lang w:val="en-US"/>
        </w:rPr>
      </w:pPr>
      <w:r>
        <w:t>D.1.3</w:t>
      </w:r>
      <w:r>
        <w:tab/>
        <w:t>Content of files at the DF</w:t>
      </w:r>
      <w:r w:rsidRPr="00A02529">
        <w:rPr>
          <w:vertAlign w:val="subscript"/>
        </w:rPr>
        <w:t>1M2M</w:t>
      </w:r>
      <w:r>
        <w:t xml:space="preserve"> level</w:t>
      </w:r>
      <w:r>
        <w:tab/>
      </w:r>
      <w:r>
        <w:fldChar w:fldCharType="begin"/>
      </w:r>
      <w:r>
        <w:instrText xml:space="preserve"> PAGEREF _Toc489043252 \h </w:instrText>
      </w:r>
      <w:r>
        <w:fldChar w:fldCharType="separate"/>
      </w:r>
      <w:r w:rsidR="00597D3F">
        <w:t>209</w:t>
      </w:r>
      <w:r>
        <w:fldChar w:fldCharType="end"/>
      </w:r>
    </w:p>
    <w:p w14:paraId="478DBDBA" w14:textId="6F136716" w:rsidR="008D4F00" w:rsidRDefault="008D4F00">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_Toc489043253 \h </w:instrText>
      </w:r>
      <w:r>
        <w:fldChar w:fldCharType="separate"/>
      </w:r>
      <w:r w:rsidR="00597D3F">
        <w:t>209</w:t>
      </w:r>
      <w:r>
        <w:fldChar w:fldCharType="end"/>
      </w:r>
    </w:p>
    <w:p w14:paraId="23B470DF" w14:textId="39673AC3" w:rsidR="008D4F00" w:rsidRDefault="008D4F00">
      <w:pPr>
        <w:pStyle w:val="TOC3"/>
        <w:rPr>
          <w:rFonts w:asciiTheme="minorHAnsi" w:eastAsiaTheme="minorEastAsia" w:hAnsiTheme="minorHAnsi" w:cstheme="minorBidi"/>
          <w:sz w:val="22"/>
          <w:szCs w:val="22"/>
          <w:lang w:val="en-US"/>
        </w:rPr>
      </w:pPr>
      <w:r>
        <w:t>D.1.3.1</w:t>
      </w:r>
      <w:r>
        <w:tab/>
        <w:t>EF</w:t>
      </w:r>
      <w:r w:rsidRPr="00A02529">
        <w:rPr>
          <w:vertAlign w:val="subscript"/>
        </w:rPr>
        <w:t>1M2MST</w:t>
      </w:r>
      <w:r>
        <w:t xml:space="preserve"> (oneM2M Service Table)</w:t>
      </w:r>
      <w:r>
        <w:tab/>
      </w:r>
      <w:r>
        <w:fldChar w:fldCharType="begin"/>
      </w:r>
      <w:r>
        <w:instrText xml:space="preserve"> PAGEREF _Toc489043254 \h </w:instrText>
      </w:r>
      <w:r>
        <w:fldChar w:fldCharType="separate"/>
      </w:r>
      <w:r w:rsidR="00597D3F">
        <w:t>209</w:t>
      </w:r>
      <w:r>
        <w:fldChar w:fldCharType="end"/>
      </w:r>
    </w:p>
    <w:p w14:paraId="5C5AEEDB" w14:textId="457E5E72" w:rsidR="008D4F00" w:rsidRDefault="008D4F00">
      <w:pPr>
        <w:pStyle w:val="TOC3"/>
        <w:rPr>
          <w:rFonts w:asciiTheme="minorHAnsi" w:eastAsiaTheme="minorEastAsia" w:hAnsiTheme="minorHAnsi" w:cstheme="minorBidi"/>
          <w:sz w:val="22"/>
          <w:szCs w:val="22"/>
          <w:lang w:val="en-US"/>
        </w:rPr>
      </w:pPr>
      <w:r>
        <w:t>D.1.3.2</w:t>
      </w:r>
      <w:r>
        <w:tab/>
        <w:t>EF</w:t>
      </w:r>
      <w:r w:rsidRPr="00A02529">
        <w:rPr>
          <w:vertAlign w:val="subscript"/>
        </w:rPr>
        <w:t>1M2MSID</w:t>
      </w:r>
      <w:r>
        <w:t xml:space="preserve"> (oneM2M Subscription Identifier)</w:t>
      </w:r>
      <w:r>
        <w:tab/>
      </w:r>
      <w:r>
        <w:fldChar w:fldCharType="begin"/>
      </w:r>
      <w:r>
        <w:instrText xml:space="preserve"> PAGEREF _Toc489043255 \h </w:instrText>
      </w:r>
      <w:r>
        <w:fldChar w:fldCharType="separate"/>
      </w:r>
      <w:r w:rsidR="00597D3F">
        <w:t>211</w:t>
      </w:r>
      <w:r>
        <w:fldChar w:fldCharType="end"/>
      </w:r>
    </w:p>
    <w:p w14:paraId="278A2B37" w14:textId="61CC6A47" w:rsidR="008D4F00" w:rsidRDefault="008D4F00">
      <w:pPr>
        <w:pStyle w:val="TOC3"/>
        <w:rPr>
          <w:rFonts w:asciiTheme="minorHAnsi" w:eastAsiaTheme="minorEastAsia" w:hAnsiTheme="minorHAnsi" w:cstheme="minorBidi"/>
          <w:sz w:val="22"/>
          <w:szCs w:val="22"/>
          <w:lang w:val="en-US"/>
        </w:rPr>
      </w:pPr>
      <w:r>
        <w:t>D.1.3.3</w:t>
      </w:r>
      <w:r>
        <w:tab/>
        <w:t>EF</w:t>
      </w:r>
      <w:r w:rsidRPr="00A02529">
        <w:rPr>
          <w:vertAlign w:val="subscript"/>
        </w:rPr>
        <w:t xml:space="preserve">1M2MSPID </w:t>
      </w:r>
      <w:r>
        <w:t>(oneM2M Service Provider Identifier)</w:t>
      </w:r>
      <w:r>
        <w:tab/>
      </w:r>
      <w:r>
        <w:fldChar w:fldCharType="begin"/>
      </w:r>
      <w:r>
        <w:instrText xml:space="preserve"> PAGEREF _Toc489043256 \h </w:instrText>
      </w:r>
      <w:r>
        <w:fldChar w:fldCharType="separate"/>
      </w:r>
      <w:r w:rsidR="00597D3F">
        <w:t>211</w:t>
      </w:r>
      <w:r>
        <w:fldChar w:fldCharType="end"/>
      </w:r>
    </w:p>
    <w:p w14:paraId="7AA8A6C8" w14:textId="3C52751D" w:rsidR="008D4F00" w:rsidRDefault="008D4F00">
      <w:pPr>
        <w:pStyle w:val="TOC3"/>
        <w:rPr>
          <w:rFonts w:asciiTheme="minorHAnsi" w:eastAsiaTheme="minorEastAsia" w:hAnsiTheme="minorHAnsi" w:cstheme="minorBidi"/>
          <w:sz w:val="22"/>
          <w:szCs w:val="22"/>
          <w:lang w:val="en-US"/>
        </w:rPr>
      </w:pPr>
      <w:r>
        <w:t>D.1.3.4</w:t>
      </w:r>
      <w:r>
        <w:tab/>
        <w:t>EF</w:t>
      </w:r>
      <w:r w:rsidRPr="00A02529">
        <w:rPr>
          <w:vertAlign w:val="subscript"/>
        </w:rPr>
        <w:t>M2MNID</w:t>
      </w:r>
      <w:r>
        <w:t xml:space="preserve"> (M2M Node Identifier)</w:t>
      </w:r>
      <w:r>
        <w:tab/>
      </w:r>
      <w:r>
        <w:fldChar w:fldCharType="begin"/>
      </w:r>
      <w:r>
        <w:instrText xml:space="preserve"> PAGEREF _Toc489043257 \h </w:instrText>
      </w:r>
      <w:r>
        <w:fldChar w:fldCharType="separate"/>
      </w:r>
      <w:r w:rsidR="00597D3F">
        <w:t>212</w:t>
      </w:r>
      <w:r>
        <w:fldChar w:fldCharType="end"/>
      </w:r>
    </w:p>
    <w:p w14:paraId="331343A3" w14:textId="0663B5DC" w:rsidR="008D4F00" w:rsidRDefault="008D4F00">
      <w:pPr>
        <w:pStyle w:val="TOC3"/>
        <w:rPr>
          <w:rFonts w:asciiTheme="minorHAnsi" w:eastAsiaTheme="minorEastAsia" w:hAnsiTheme="minorHAnsi" w:cstheme="minorBidi"/>
          <w:sz w:val="22"/>
          <w:szCs w:val="22"/>
          <w:lang w:val="en-US"/>
        </w:rPr>
      </w:pPr>
      <w:r>
        <w:t>D.1.3.5</w:t>
      </w:r>
      <w:r>
        <w:tab/>
        <w:t>EF</w:t>
      </w:r>
      <w:r w:rsidRPr="00A02529">
        <w:rPr>
          <w:vertAlign w:val="subscript"/>
        </w:rPr>
        <w:t>CSEID</w:t>
      </w:r>
      <w:r>
        <w:t xml:space="preserve"> (local CSE Identifier)</w:t>
      </w:r>
      <w:r>
        <w:tab/>
      </w:r>
      <w:r>
        <w:fldChar w:fldCharType="begin"/>
      </w:r>
      <w:r>
        <w:instrText xml:space="preserve"> PAGEREF _Toc489043258 \h </w:instrText>
      </w:r>
      <w:r>
        <w:fldChar w:fldCharType="separate"/>
      </w:r>
      <w:r w:rsidR="00597D3F">
        <w:t>212</w:t>
      </w:r>
      <w:r>
        <w:fldChar w:fldCharType="end"/>
      </w:r>
    </w:p>
    <w:p w14:paraId="05169D29" w14:textId="6F808565" w:rsidR="008D4F00" w:rsidRDefault="008D4F00">
      <w:pPr>
        <w:pStyle w:val="TOC3"/>
        <w:rPr>
          <w:rFonts w:asciiTheme="minorHAnsi" w:eastAsiaTheme="minorEastAsia" w:hAnsiTheme="minorHAnsi" w:cstheme="minorBidi"/>
          <w:sz w:val="22"/>
          <w:szCs w:val="22"/>
          <w:lang w:val="en-US"/>
        </w:rPr>
      </w:pPr>
      <w:r>
        <w:t>D.1.3.6</w:t>
      </w:r>
      <w:r>
        <w:tab/>
        <w:t>EF</w:t>
      </w:r>
      <w:r w:rsidRPr="00A02529">
        <w:rPr>
          <w:vertAlign w:val="subscript"/>
        </w:rPr>
        <w:t>M2MAE-ID</w:t>
      </w:r>
      <w:r>
        <w:t xml:space="preserve"> (M2M Application Identifiers list)</w:t>
      </w:r>
      <w:r>
        <w:tab/>
      </w:r>
      <w:r>
        <w:fldChar w:fldCharType="begin"/>
      </w:r>
      <w:r>
        <w:instrText xml:space="preserve"> PAGEREF _Toc489043259 \h </w:instrText>
      </w:r>
      <w:r>
        <w:fldChar w:fldCharType="separate"/>
      </w:r>
      <w:r w:rsidR="00597D3F">
        <w:t>212</w:t>
      </w:r>
      <w:r>
        <w:fldChar w:fldCharType="end"/>
      </w:r>
    </w:p>
    <w:p w14:paraId="4F97D24F" w14:textId="483704D6" w:rsidR="008D4F00" w:rsidRDefault="008D4F00">
      <w:pPr>
        <w:pStyle w:val="TOC3"/>
        <w:rPr>
          <w:rFonts w:asciiTheme="minorHAnsi" w:eastAsiaTheme="minorEastAsia" w:hAnsiTheme="minorHAnsi" w:cstheme="minorBidi"/>
          <w:sz w:val="22"/>
          <w:szCs w:val="22"/>
          <w:lang w:val="en-US"/>
        </w:rPr>
      </w:pPr>
      <w:r>
        <w:t>D.1.3.7</w:t>
      </w:r>
      <w:r>
        <w:tab/>
        <w:t>EF</w:t>
      </w:r>
      <w:r w:rsidRPr="00A02529">
        <w:rPr>
          <w:vertAlign w:val="subscript"/>
        </w:rPr>
        <w:t>INCSEIDS</w:t>
      </w:r>
      <w:r>
        <w:t xml:space="preserve"> (M2M IN-CSE IDs list)</w:t>
      </w:r>
      <w:r>
        <w:tab/>
      </w:r>
      <w:r>
        <w:fldChar w:fldCharType="begin"/>
      </w:r>
      <w:r>
        <w:instrText xml:space="preserve"> PAGEREF _Toc489043260 \h </w:instrText>
      </w:r>
      <w:r>
        <w:fldChar w:fldCharType="separate"/>
      </w:r>
      <w:r w:rsidR="00597D3F">
        <w:t>213</w:t>
      </w:r>
      <w:r>
        <w:fldChar w:fldCharType="end"/>
      </w:r>
    </w:p>
    <w:p w14:paraId="0E6C052E" w14:textId="7570A6C9" w:rsidR="008D4F00" w:rsidRDefault="008D4F00">
      <w:pPr>
        <w:pStyle w:val="TOC3"/>
        <w:rPr>
          <w:rFonts w:asciiTheme="minorHAnsi" w:eastAsiaTheme="minorEastAsia" w:hAnsiTheme="minorHAnsi" w:cstheme="minorBidi"/>
          <w:sz w:val="22"/>
          <w:szCs w:val="22"/>
          <w:lang w:val="en-US"/>
        </w:rPr>
      </w:pPr>
      <w:r>
        <w:t>D.1.3.8</w:t>
      </w:r>
      <w:r>
        <w:tab/>
        <w:t>EF</w:t>
      </w:r>
      <w:r w:rsidRPr="00A02529">
        <w:rPr>
          <w:vertAlign w:val="subscript"/>
        </w:rPr>
        <w:t>MAFFQDN</w:t>
      </w:r>
      <w:r>
        <w:t xml:space="preserve"> (MAF-FQDN)</w:t>
      </w:r>
      <w:r>
        <w:tab/>
      </w:r>
      <w:r>
        <w:fldChar w:fldCharType="begin"/>
      </w:r>
      <w:r>
        <w:instrText xml:space="preserve"> PAGEREF _Toc489043261 \h </w:instrText>
      </w:r>
      <w:r>
        <w:fldChar w:fldCharType="separate"/>
      </w:r>
      <w:r w:rsidR="00597D3F">
        <w:t>213</w:t>
      </w:r>
      <w:r>
        <w:fldChar w:fldCharType="end"/>
      </w:r>
    </w:p>
    <w:p w14:paraId="610F7F70" w14:textId="18D5FDEB" w:rsidR="008D4F00" w:rsidRDefault="008D4F00">
      <w:pPr>
        <w:pStyle w:val="TOC3"/>
        <w:rPr>
          <w:rFonts w:asciiTheme="minorHAnsi" w:eastAsiaTheme="minorEastAsia" w:hAnsiTheme="minorHAnsi" w:cstheme="minorBidi"/>
          <w:sz w:val="22"/>
          <w:szCs w:val="22"/>
          <w:lang w:val="en-US"/>
        </w:rPr>
      </w:pPr>
      <w:r>
        <w:t>D.1.3.9</w:t>
      </w:r>
      <w:r>
        <w:tab/>
        <w:t>EF</w:t>
      </w:r>
      <w:r w:rsidRPr="00A02529">
        <w:rPr>
          <w:vertAlign w:val="subscript"/>
        </w:rPr>
        <w:t>MEFID</w:t>
      </w:r>
      <w:r>
        <w:t xml:space="preserve"> (M2M Enrolment Function Identifier)</w:t>
      </w:r>
      <w:r>
        <w:tab/>
      </w:r>
      <w:r>
        <w:fldChar w:fldCharType="begin"/>
      </w:r>
      <w:r>
        <w:instrText xml:space="preserve"> PAGEREF _Toc489043262 \h </w:instrText>
      </w:r>
      <w:r>
        <w:fldChar w:fldCharType="separate"/>
      </w:r>
      <w:r w:rsidR="00597D3F">
        <w:t>214</w:t>
      </w:r>
      <w:r>
        <w:fldChar w:fldCharType="end"/>
      </w:r>
    </w:p>
    <w:p w14:paraId="2A98E1B4" w14:textId="59A1E089" w:rsidR="008D4F00" w:rsidRDefault="008D4F00">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_Toc489043263 \h </w:instrText>
      </w:r>
      <w:r>
        <w:fldChar w:fldCharType="separate"/>
      </w:r>
      <w:r w:rsidR="00597D3F">
        <w:t>215</w:t>
      </w:r>
      <w:r>
        <w:fldChar w:fldCharType="end"/>
      </w:r>
    </w:p>
    <w:p w14:paraId="46176D17" w14:textId="6CB61441" w:rsidR="008D4F00" w:rsidRDefault="008D4F00">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_Toc489043264 \h </w:instrText>
      </w:r>
      <w:r>
        <w:fldChar w:fldCharType="separate"/>
      </w:r>
      <w:r w:rsidR="00597D3F">
        <w:t>215</w:t>
      </w:r>
      <w:r>
        <w:fldChar w:fldCharType="end"/>
      </w:r>
    </w:p>
    <w:p w14:paraId="0BC0D5C3" w14:textId="069DFC05" w:rsidR="008D4F00" w:rsidRDefault="008D4F00">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_Toc489043265 \h </w:instrText>
      </w:r>
      <w:r>
        <w:fldChar w:fldCharType="separate"/>
      </w:r>
      <w:r w:rsidR="00597D3F">
        <w:t>215</w:t>
      </w:r>
      <w:r>
        <w:fldChar w:fldCharType="end"/>
      </w:r>
    </w:p>
    <w:p w14:paraId="7FD55B79" w14:textId="48E13DDF" w:rsidR="008D4F00" w:rsidRDefault="008D4F00">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_Toc489043266 \h </w:instrText>
      </w:r>
      <w:r>
        <w:fldChar w:fldCharType="separate"/>
      </w:r>
      <w:r w:rsidR="00597D3F">
        <w:t>215</w:t>
      </w:r>
      <w:r>
        <w:fldChar w:fldCharType="end"/>
      </w:r>
    </w:p>
    <w:p w14:paraId="372335A8" w14:textId="60EA3F5D" w:rsidR="008D4F00" w:rsidRDefault="008D4F00">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_Toc489043267 \h </w:instrText>
      </w:r>
      <w:r>
        <w:fldChar w:fldCharType="separate"/>
      </w:r>
      <w:r w:rsidR="00597D3F">
        <w:t>215</w:t>
      </w:r>
      <w:r>
        <w:fldChar w:fldCharType="end"/>
      </w:r>
    </w:p>
    <w:p w14:paraId="5CCE3BE1" w14:textId="78D93423" w:rsidR="008D4F00" w:rsidRDefault="008D4F00">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_Toc489043268 \h </w:instrText>
      </w:r>
      <w:r>
        <w:fldChar w:fldCharType="separate"/>
      </w:r>
      <w:r w:rsidR="00597D3F">
        <w:t>216</w:t>
      </w:r>
      <w:r>
        <w:fldChar w:fldCharType="end"/>
      </w:r>
    </w:p>
    <w:p w14:paraId="6EDC1C60" w14:textId="2DFE399F" w:rsidR="008D4F00" w:rsidRDefault="008D4F00">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_Toc489043269 \h </w:instrText>
      </w:r>
      <w:r>
        <w:fldChar w:fldCharType="separate"/>
      </w:r>
      <w:r w:rsidR="00597D3F">
        <w:t>216</w:t>
      </w:r>
      <w:r>
        <w:fldChar w:fldCharType="end"/>
      </w:r>
    </w:p>
    <w:p w14:paraId="0D396F76" w14:textId="3C0868CD" w:rsidR="008D4F00" w:rsidRDefault="008D4F00">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_Toc489043270 \h </w:instrText>
      </w:r>
      <w:r>
        <w:fldChar w:fldCharType="separate"/>
      </w:r>
      <w:r w:rsidR="00597D3F">
        <w:t>216</w:t>
      </w:r>
      <w:r>
        <w:fldChar w:fldCharType="end"/>
      </w:r>
    </w:p>
    <w:p w14:paraId="6F75BA96" w14:textId="5EC43A36" w:rsidR="008D4F00" w:rsidRDefault="008D4F00">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_Toc489043271 \h </w:instrText>
      </w:r>
      <w:r>
        <w:fldChar w:fldCharType="separate"/>
      </w:r>
      <w:r w:rsidR="00597D3F">
        <w:t>216</w:t>
      </w:r>
      <w:r>
        <w:fldChar w:fldCharType="end"/>
      </w:r>
    </w:p>
    <w:p w14:paraId="1283F997" w14:textId="1B40C738" w:rsidR="008D4F00" w:rsidRDefault="008D4F00">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_Toc489043272 \h </w:instrText>
      </w:r>
      <w:r>
        <w:fldChar w:fldCharType="separate"/>
      </w:r>
      <w:r w:rsidR="00597D3F">
        <w:t>216</w:t>
      </w:r>
      <w:r>
        <w:fldChar w:fldCharType="end"/>
      </w:r>
    </w:p>
    <w:p w14:paraId="6C0ADB50" w14:textId="4925D480" w:rsidR="008D4F00" w:rsidRDefault="008D4F00">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_Toc489043273 \h </w:instrText>
      </w:r>
      <w:r>
        <w:fldChar w:fldCharType="separate"/>
      </w:r>
      <w:r w:rsidR="00597D3F">
        <w:t>216</w:t>
      </w:r>
      <w:r>
        <w:fldChar w:fldCharType="end"/>
      </w:r>
    </w:p>
    <w:p w14:paraId="778C7482" w14:textId="3CA3341E" w:rsidR="008D4F00" w:rsidRDefault="008D4F00">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_Toc489043274 \h </w:instrText>
      </w:r>
      <w:r>
        <w:fldChar w:fldCharType="separate"/>
      </w:r>
      <w:r w:rsidR="00597D3F">
        <w:t>217</w:t>
      </w:r>
      <w:r>
        <w:fldChar w:fldCharType="end"/>
      </w:r>
    </w:p>
    <w:p w14:paraId="625EA785" w14:textId="68BA9415" w:rsidR="008D4F00" w:rsidRDefault="008D4F00">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_Toc489043275 \h </w:instrText>
      </w:r>
      <w:r>
        <w:fldChar w:fldCharType="separate"/>
      </w:r>
      <w:r w:rsidR="00597D3F">
        <w:t>217</w:t>
      </w:r>
      <w:r>
        <w:fldChar w:fldCharType="end"/>
      </w:r>
    </w:p>
    <w:p w14:paraId="644D82BD" w14:textId="3622FD6A" w:rsidR="008D4F00" w:rsidRDefault="008D4F00">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_Toc489043276 \h </w:instrText>
      </w:r>
      <w:r>
        <w:fldChar w:fldCharType="separate"/>
      </w:r>
      <w:r w:rsidR="00597D3F">
        <w:t>217</w:t>
      </w:r>
      <w:r>
        <w:fldChar w:fldCharType="end"/>
      </w:r>
    </w:p>
    <w:p w14:paraId="0C9D7C4F" w14:textId="4DA667B1" w:rsidR="008D4F00" w:rsidRDefault="008D4F00">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_Toc489043277 \h </w:instrText>
      </w:r>
      <w:r>
        <w:fldChar w:fldCharType="separate"/>
      </w:r>
      <w:r w:rsidR="00597D3F">
        <w:t>218</w:t>
      </w:r>
      <w:r>
        <w:fldChar w:fldCharType="end"/>
      </w:r>
    </w:p>
    <w:p w14:paraId="10B6888B" w14:textId="79FEC502" w:rsidR="008D4F00" w:rsidRDefault="008D4F00">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_Toc489043278 \h </w:instrText>
      </w:r>
      <w:r>
        <w:fldChar w:fldCharType="separate"/>
      </w:r>
      <w:r w:rsidR="00597D3F">
        <w:t>218</w:t>
      </w:r>
      <w:r>
        <w:fldChar w:fldCharType="end"/>
      </w:r>
    </w:p>
    <w:p w14:paraId="45A0E58F" w14:textId="41D85B74" w:rsidR="008D4F00" w:rsidRDefault="008D4F00">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_Toc489043279 \h </w:instrText>
      </w:r>
      <w:r>
        <w:fldChar w:fldCharType="separate"/>
      </w:r>
      <w:r w:rsidR="00597D3F">
        <w:t>218</w:t>
      </w:r>
      <w:r>
        <w:fldChar w:fldCharType="end"/>
      </w:r>
    </w:p>
    <w:p w14:paraId="4893671B" w14:textId="42F60843" w:rsidR="008D4F00" w:rsidRDefault="008D4F00">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_Toc489043280 \h </w:instrText>
      </w:r>
      <w:r>
        <w:fldChar w:fldCharType="separate"/>
      </w:r>
      <w:r w:rsidR="00597D3F">
        <w:t>218</w:t>
      </w:r>
      <w:r>
        <w:fldChar w:fldCharType="end"/>
      </w:r>
    </w:p>
    <w:p w14:paraId="59E74D93" w14:textId="09CC15CE" w:rsidR="008D4F00" w:rsidRDefault="008D4F00">
      <w:pPr>
        <w:pStyle w:val="TOC1"/>
        <w:rPr>
          <w:rFonts w:asciiTheme="minorHAnsi" w:eastAsiaTheme="minorEastAsia" w:hAnsiTheme="minorHAnsi" w:cstheme="minorBidi"/>
          <w:szCs w:val="22"/>
          <w:lang w:val="en-US"/>
        </w:rPr>
      </w:pPr>
      <w:r>
        <w:t>E.3</w:t>
      </w:r>
      <w:r>
        <w:tab/>
        <w:t>List of SFI values at the ADF</w:t>
      </w:r>
      <w:r w:rsidRPr="00A02529">
        <w:rPr>
          <w:vertAlign w:val="subscript"/>
        </w:rPr>
        <w:t>M2MSM</w:t>
      </w:r>
      <w:r>
        <w:t xml:space="preserve"> or DF</w:t>
      </w:r>
      <w:r w:rsidRPr="00A02529">
        <w:rPr>
          <w:vertAlign w:val="subscript"/>
        </w:rPr>
        <w:t>M2M</w:t>
      </w:r>
      <w:r>
        <w:t xml:space="preserve"> level</w:t>
      </w:r>
      <w:r>
        <w:tab/>
      </w:r>
      <w:r>
        <w:fldChar w:fldCharType="begin"/>
      </w:r>
      <w:r>
        <w:instrText xml:space="preserve"> PAGEREF _Toc489043281 \h </w:instrText>
      </w:r>
      <w:r>
        <w:fldChar w:fldCharType="separate"/>
      </w:r>
      <w:r w:rsidR="00597D3F">
        <w:t>219</w:t>
      </w:r>
      <w:r>
        <w:fldChar w:fldCharType="end"/>
      </w:r>
    </w:p>
    <w:p w14:paraId="1997E748" w14:textId="7AC6452D" w:rsidR="008D4F00" w:rsidRDefault="008D4F00">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_Toc489043282 \h </w:instrText>
      </w:r>
      <w:r>
        <w:fldChar w:fldCharType="separate"/>
      </w:r>
      <w:r w:rsidR="00597D3F">
        <w:t>219</w:t>
      </w:r>
      <w:r>
        <w:fldChar w:fldCharType="end"/>
      </w:r>
    </w:p>
    <w:p w14:paraId="739077B1" w14:textId="228395EF" w:rsidR="008D4F00" w:rsidRDefault="008D4F00">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_Toc489043283 \h </w:instrText>
      </w:r>
      <w:r>
        <w:fldChar w:fldCharType="separate"/>
      </w:r>
      <w:r w:rsidR="00597D3F">
        <w:t>220</w:t>
      </w:r>
      <w:r>
        <w:fldChar w:fldCharType="end"/>
      </w:r>
    </w:p>
    <w:p w14:paraId="084CA688" w14:textId="1D83B464" w:rsidR="008D4F00" w:rsidRDefault="008D4F00">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_Toc489043284 \h </w:instrText>
      </w:r>
      <w:r>
        <w:fldChar w:fldCharType="separate"/>
      </w:r>
      <w:r w:rsidR="00597D3F">
        <w:t>220</w:t>
      </w:r>
      <w:r>
        <w:fldChar w:fldCharType="end"/>
      </w:r>
    </w:p>
    <w:p w14:paraId="7F9D722A" w14:textId="45FEE64F" w:rsidR="008D4F00" w:rsidRDefault="008D4F00">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_Toc489043285 \h </w:instrText>
      </w:r>
      <w:r>
        <w:fldChar w:fldCharType="separate"/>
      </w:r>
      <w:r w:rsidR="00597D3F">
        <w:t>220</w:t>
      </w:r>
      <w:r>
        <w:fldChar w:fldCharType="end"/>
      </w:r>
    </w:p>
    <w:p w14:paraId="5631AF64" w14:textId="5A723997" w:rsidR="008D4F00" w:rsidRDefault="008D4F00">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_Toc489043286 \h </w:instrText>
      </w:r>
      <w:r>
        <w:fldChar w:fldCharType="separate"/>
      </w:r>
      <w:r w:rsidR="00597D3F">
        <w:t>220</w:t>
      </w:r>
      <w:r>
        <w:fldChar w:fldCharType="end"/>
      </w:r>
    </w:p>
    <w:p w14:paraId="4B226C2A" w14:textId="1C5A5546" w:rsidR="008D4F00" w:rsidRDefault="008D4F00">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_Toc489043287 \h </w:instrText>
      </w:r>
      <w:r>
        <w:fldChar w:fldCharType="separate"/>
      </w:r>
      <w:r w:rsidR="00597D3F">
        <w:t>220</w:t>
      </w:r>
      <w:r>
        <w:fldChar w:fldCharType="end"/>
      </w:r>
    </w:p>
    <w:p w14:paraId="029C6320" w14:textId="465215F3" w:rsidR="008D4F00" w:rsidRDefault="008D4F00">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_Toc489043288 \h </w:instrText>
      </w:r>
      <w:r>
        <w:fldChar w:fldCharType="separate"/>
      </w:r>
      <w:r w:rsidR="00597D3F">
        <w:t>220</w:t>
      </w:r>
      <w:r>
        <w:fldChar w:fldCharType="end"/>
      </w:r>
    </w:p>
    <w:p w14:paraId="44936A43" w14:textId="44BDDBB2" w:rsidR="008D4F00" w:rsidRDefault="008D4F00">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_Toc489043289 \h </w:instrText>
      </w:r>
      <w:r>
        <w:fldChar w:fldCharType="separate"/>
      </w:r>
      <w:r w:rsidR="00597D3F">
        <w:t>220</w:t>
      </w:r>
      <w:r>
        <w:fldChar w:fldCharType="end"/>
      </w:r>
    </w:p>
    <w:p w14:paraId="6660698D" w14:textId="5D53DC3A" w:rsidR="008D4F00" w:rsidRDefault="008D4F00">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_Toc489043290 \h </w:instrText>
      </w:r>
      <w:r>
        <w:fldChar w:fldCharType="separate"/>
      </w:r>
      <w:r w:rsidR="00597D3F">
        <w:t>221</w:t>
      </w:r>
      <w:r>
        <w:fldChar w:fldCharType="end"/>
      </w:r>
    </w:p>
    <w:p w14:paraId="1BBE3592" w14:textId="79C54EAD" w:rsidR="008D4F00" w:rsidRDefault="008D4F00">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_Toc489043291 \h </w:instrText>
      </w:r>
      <w:r>
        <w:fldChar w:fldCharType="separate"/>
      </w:r>
      <w:r w:rsidR="00597D3F">
        <w:t>222</w:t>
      </w:r>
      <w:r>
        <w:fldChar w:fldCharType="end"/>
      </w:r>
    </w:p>
    <w:p w14:paraId="6B19D25E" w14:textId="33F8C87A" w:rsidR="008D4F00" w:rsidRDefault="008D4F00">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_Toc489043292 \h </w:instrText>
      </w:r>
      <w:r>
        <w:fldChar w:fldCharType="separate"/>
      </w:r>
      <w:r w:rsidR="00597D3F">
        <w:t>223</w:t>
      </w:r>
      <w:r>
        <w:fldChar w:fldCharType="end"/>
      </w:r>
    </w:p>
    <w:p w14:paraId="58A8400E" w14:textId="43D9162F" w:rsidR="008D4F00" w:rsidRDefault="008D4F00">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_Toc489043293 \h </w:instrText>
      </w:r>
      <w:r>
        <w:fldChar w:fldCharType="separate"/>
      </w:r>
      <w:r w:rsidR="00597D3F">
        <w:t>224</w:t>
      </w:r>
      <w:r>
        <w:fldChar w:fldCharType="end"/>
      </w:r>
    </w:p>
    <w:p w14:paraId="49AE461B" w14:textId="579377F7" w:rsidR="008D4F00" w:rsidRDefault="008D4F00">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_Toc489043294 \h </w:instrText>
      </w:r>
      <w:r>
        <w:fldChar w:fldCharType="separate"/>
      </w:r>
      <w:r w:rsidR="00597D3F">
        <w:t>225</w:t>
      </w:r>
      <w:r>
        <w:fldChar w:fldCharType="end"/>
      </w:r>
    </w:p>
    <w:p w14:paraId="3DC45EAA" w14:textId="51773F42" w:rsidR="008D4F00" w:rsidRDefault="008D4F00">
      <w:pPr>
        <w:pStyle w:val="TOC8"/>
        <w:rPr>
          <w:rFonts w:asciiTheme="minorHAnsi" w:eastAsiaTheme="minorEastAsia" w:hAnsiTheme="minorHAnsi" w:cstheme="minorBidi"/>
          <w:b w:val="0"/>
          <w:szCs w:val="22"/>
          <w:lang w:val="en-US"/>
        </w:rPr>
      </w:pPr>
      <w:r w:rsidRPr="00A02529">
        <w:rPr>
          <w:rFonts w:eastAsia="Yu Mincho"/>
        </w:rPr>
        <w:t>Annex J (normative): List of Privacy Attributes</w:t>
      </w:r>
      <w:r>
        <w:tab/>
      </w:r>
      <w:r>
        <w:fldChar w:fldCharType="begin"/>
      </w:r>
      <w:r>
        <w:instrText xml:space="preserve"> PAGEREF _Toc489043295 \h </w:instrText>
      </w:r>
      <w:r>
        <w:fldChar w:fldCharType="separate"/>
      </w:r>
      <w:r w:rsidR="00597D3F">
        <w:t>226</w:t>
      </w:r>
      <w:r>
        <w:fldChar w:fldCharType="end"/>
      </w:r>
    </w:p>
    <w:p w14:paraId="317065F8" w14:textId="53050A95" w:rsidR="008D4F00" w:rsidRDefault="008D4F00">
      <w:pPr>
        <w:pStyle w:val="TOC8"/>
        <w:rPr>
          <w:rFonts w:asciiTheme="minorHAnsi" w:eastAsiaTheme="minorEastAsia" w:hAnsiTheme="minorHAnsi" w:cstheme="minorBidi"/>
          <w:b w:val="0"/>
          <w:szCs w:val="22"/>
          <w:lang w:val="en-US"/>
        </w:rPr>
      </w:pPr>
      <w:r w:rsidRPr="00A02529">
        <w:rPr>
          <w:rFonts w:eastAsia="Yu Mincho"/>
        </w:rPr>
        <w:t>Annex K (informative): Terms and Conditions Mark-up Language implementation</w:t>
      </w:r>
      <w:r w:rsidRPr="00A02529">
        <w:rPr>
          <w:rFonts w:eastAsia="Calibri"/>
        </w:rPr>
        <w:t xml:space="preserve"> rules</w:t>
      </w:r>
      <w:r>
        <w:tab/>
      </w:r>
      <w:r>
        <w:fldChar w:fldCharType="begin"/>
      </w:r>
      <w:r>
        <w:instrText xml:space="preserve"> PAGEREF _Toc489043296 \h </w:instrText>
      </w:r>
      <w:r>
        <w:fldChar w:fldCharType="separate"/>
      </w:r>
      <w:r w:rsidR="00597D3F">
        <w:t>235</w:t>
      </w:r>
      <w:r>
        <w:fldChar w:fldCharType="end"/>
      </w:r>
    </w:p>
    <w:p w14:paraId="40049623" w14:textId="0BC7BCBC" w:rsidR="008D4F00" w:rsidRDefault="008D4F00">
      <w:pPr>
        <w:pStyle w:val="TOC8"/>
        <w:rPr>
          <w:rFonts w:asciiTheme="minorHAnsi" w:eastAsiaTheme="minorEastAsia" w:hAnsiTheme="minorHAnsi" w:cstheme="minorBidi"/>
          <w:b w:val="0"/>
          <w:szCs w:val="22"/>
          <w:lang w:val="en-US"/>
        </w:rPr>
      </w:pPr>
      <w:r w:rsidRPr="00A02529">
        <w:rPr>
          <w:rFonts w:eastAsia="Yu Mincho"/>
        </w:rPr>
        <w:t>Annex L (informative): Example SCEP implementation</w:t>
      </w:r>
      <w:r>
        <w:tab/>
      </w:r>
      <w:r>
        <w:fldChar w:fldCharType="begin"/>
      </w:r>
      <w:r>
        <w:instrText xml:space="preserve"> PAGEREF _Toc489043297 \h </w:instrText>
      </w:r>
      <w:r>
        <w:fldChar w:fldCharType="separate"/>
      </w:r>
      <w:r w:rsidR="00597D3F">
        <w:t>237</w:t>
      </w:r>
      <w:r>
        <w:fldChar w:fldCharType="end"/>
      </w:r>
    </w:p>
    <w:p w14:paraId="0B009BA7" w14:textId="0720358D" w:rsidR="008D4F00" w:rsidRDefault="008D4F00">
      <w:pPr>
        <w:pStyle w:val="TOC1"/>
        <w:rPr>
          <w:rFonts w:asciiTheme="minorHAnsi" w:eastAsiaTheme="minorEastAsia" w:hAnsiTheme="minorHAnsi" w:cstheme="minorBidi"/>
          <w:szCs w:val="22"/>
          <w:lang w:val="en-US"/>
        </w:rPr>
      </w:pPr>
      <w:r w:rsidRPr="00A02529">
        <w:rPr>
          <w:lang w:val="en-US"/>
        </w:rPr>
        <w:t>L.1</w:t>
      </w:r>
      <w:r w:rsidRPr="00A02529">
        <w:rPr>
          <w:lang w:val="en-US"/>
        </w:rPr>
        <w:tab/>
        <w:t>Introduction</w:t>
      </w:r>
      <w:r>
        <w:tab/>
      </w:r>
      <w:r>
        <w:fldChar w:fldCharType="begin"/>
      </w:r>
      <w:r>
        <w:instrText xml:space="preserve"> PAGEREF _Toc489043298 \h </w:instrText>
      </w:r>
      <w:r>
        <w:fldChar w:fldCharType="separate"/>
      </w:r>
      <w:r w:rsidR="00597D3F">
        <w:t>237</w:t>
      </w:r>
      <w:r>
        <w:fldChar w:fldCharType="end"/>
      </w:r>
    </w:p>
    <w:p w14:paraId="31600E77" w14:textId="63B963B3" w:rsidR="008D4F00" w:rsidRDefault="008D4F00">
      <w:pPr>
        <w:pStyle w:val="TOC1"/>
        <w:rPr>
          <w:rFonts w:asciiTheme="minorHAnsi" w:eastAsiaTheme="minorEastAsia" w:hAnsiTheme="minorHAnsi" w:cstheme="minorBidi"/>
          <w:szCs w:val="22"/>
          <w:lang w:val="en-US"/>
        </w:rPr>
      </w:pPr>
      <w:r w:rsidRPr="00A02529">
        <w:rPr>
          <w:lang w:val="en-US"/>
        </w:rPr>
        <w:lastRenderedPageBreak/>
        <w:t>L.2</w:t>
      </w:r>
      <w:r w:rsidRPr="00A02529">
        <w:rPr>
          <w:lang w:val="en-US"/>
        </w:rPr>
        <w:tab/>
      </w:r>
      <w:r>
        <w:t>Certificate Provisioning procedures using SCEP</w:t>
      </w:r>
      <w:r>
        <w:tab/>
      </w:r>
      <w:r>
        <w:fldChar w:fldCharType="begin"/>
      </w:r>
      <w:r>
        <w:instrText xml:space="preserve"> PAGEREF _Toc489043299 \h </w:instrText>
      </w:r>
      <w:r>
        <w:fldChar w:fldCharType="separate"/>
      </w:r>
      <w:r w:rsidR="00597D3F">
        <w:t>237</w:t>
      </w:r>
      <w:r>
        <w:fldChar w:fldCharType="end"/>
      </w:r>
    </w:p>
    <w:p w14:paraId="4D17B8EE" w14:textId="690690CB" w:rsidR="008D4F00" w:rsidRDefault="008D4F00">
      <w:pPr>
        <w:pStyle w:val="TOC1"/>
        <w:rPr>
          <w:rFonts w:asciiTheme="minorHAnsi" w:eastAsiaTheme="minorEastAsia" w:hAnsiTheme="minorHAnsi" w:cstheme="minorBidi"/>
          <w:szCs w:val="22"/>
          <w:lang w:val="en-US"/>
        </w:rPr>
      </w:pPr>
      <w:r>
        <w:t>History</w:t>
      </w:r>
      <w:r>
        <w:tab/>
      </w:r>
      <w:r>
        <w:fldChar w:fldCharType="begin"/>
      </w:r>
      <w:r>
        <w:instrText xml:space="preserve"> PAGEREF _Toc489043300 \h </w:instrText>
      </w:r>
      <w:r>
        <w:fldChar w:fldCharType="separate"/>
      </w:r>
      <w:r w:rsidR="00597D3F">
        <w:t>241</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9042902"/>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9042903"/>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9042904"/>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7"/>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30"/>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1"/>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39"/>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40"/>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r w:rsidR="002306D5">
        <w:fldChar w:fldCharType="begin"/>
      </w:r>
      <w:r w:rsidR="002306D5">
        <w:instrText xml:space="preserve"> SEQ REF </w:instrText>
      </w:r>
      <w:r w:rsidR="002306D5">
        <w:fldChar w:fldCharType="separate"/>
      </w:r>
      <w:r w:rsidR="006178EB">
        <w:rPr>
          <w:noProof/>
        </w:rPr>
        <w:t>16</w:t>
      </w:r>
      <w:r w:rsidR="002306D5">
        <w:rPr>
          <w:noProof/>
        </w:rPr>
        <w:fldChar w:fldCharType="end"/>
      </w:r>
      <w:r w:rsidRPr="00954002">
        <w:t>]</w:t>
      </w:r>
      <w:r w:rsidRPr="00954002">
        <w:tab/>
        <w:t>Void.</w:t>
      </w:r>
    </w:p>
    <w:p w14:paraId="0C8D35E9" w14:textId="588FF993" w:rsidR="00BE633F" w:rsidRPr="00954002" w:rsidRDefault="00BE633F" w:rsidP="00001C7A">
      <w:pPr>
        <w:pStyle w:val="EX"/>
      </w:pPr>
      <w:r w:rsidRPr="00954002">
        <w:t>[</w:t>
      </w:r>
      <w:r w:rsidR="002306D5">
        <w:fldChar w:fldCharType="begin"/>
      </w:r>
      <w:r w:rsidR="002306D5">
        <w:instrText xml:space="preserve"> SEQ REF </w:instrText>
      </w:r>
      <w:r w:rsidR="002306D5">
        <w:fldChar w:fldCharType="separate"/>
      </w:r>
      <w:r w:rsidR="006178EB">
        <w:rPr>
          <w:noProof/>
        </w:rPr>
        <w:t>17</w:t>
      </w:r>
      <w:r w:rsidR="002306D5">
        <w:rPr>
          <w:noProof/>
        </w:rPr>
        <w:fldChar w:fldCharType="end"/>
      </w:r>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1"/>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8"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44"/>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45"/>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47"/>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48"/>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1"/>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9"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59"/>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60"/>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63"/>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65"/>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69"/>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70"/>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0"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1"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2"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3"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9042905"/>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4"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86"/>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87"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87"/>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r w:rsidR="002306D5">
        <w:fldChar w:fldCharType="begin"/>
      </w:r>
      <w:r w:rsidR="002306D5">
        <w:instrText xml:space="preserve"> SEQ REFI </w:instrText>
      </w:r>
      <w:r w:rsidR="002306D5">
        <w:fldChar w:fldCharType="separate"/>
      </w:r>
      <w:r w:rsidR="006178EB">
        <w:rPr>
          <w:noProof/>
        </w:rPr>
        <w:t>8</w:t>
      </w:r>
      <w:r w:rsidR="002306D5">
        <w:rPr>
          <w:noProof/>
        </w:rPr>
        <w:fldChar w:fldCharType="end"/>
      </w:r>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94"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5"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97"/>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100" w:name="REF_ONEM2MTR_0001"/>
      <w:r w:rsidRPr="00954002">
        <w:t>i.</w:t>
      </w:r>
      <w:r w:rsidR="002306D5">
        <w:fldChar w:fldCharType="begin"/>
      </w:r>
      <w:r w:rsidR="002306D5">
        <w:instrText xml:space="preserve"> SEQ REFI </w:instrText>
      </w:r>
      <w:r w:rsidR="002306D5">
        <w:fldChar w:fldCharType="separate"/>
      </w:r>
      <w:r w:rsidR="006178EB">
        <w:rPr>
          <w:noProof/>
        </w:rPr>
        <w:t>17</w:t>
      </w:r>
      <w:r w:rsidR="002306D5">
        <w:rPr>
          <w:noProof/>
        </w:rPr>
        <w:fldChar w:fldCharType="end"/>
      </w:r>
      <w:bookmarkEnd w:id="100"/>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6"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104"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104"/>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7"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8"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19"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9042906"/>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9042907"/>
      <w:r w:rsidRPr="00954002">
        <w:t>3.1</w:t>
      </w:r>
      <w:r w:rsidRPr="00954002">
        <w:tab/>
        <w:t>Definitions</w:t>
      </w:r>
      <w:bookmarkEnd w:id="113"/>
      <w:bookmarkEnd w:id="114"/>
      <w:bookmarkEnd w:id="115"/>
      <w:bookmarkEnd w:id="116"/>
      <w:bookmarkEnd w:id="117"/>
      <w:bookmarkEnd w:id="118"/>
      <w:bookmarkEnd w:id="119"/>
      <w:bookmarkEnd w:id="120"/>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89042908"/>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9042909"/>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r>
        <w:t>SCEP</w:t>
      </w:r>
      <w:r>
        <w:tab/>
        <w:t>Simple Certificate Enrolment Protocol</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9042910"/>
      <w:r w:rsidRPr="00954002">
        <w:t>4</w:t>
      </w:r>
      <w:r w:rsidRPr="00954002">
        <w:tab/>
        <w:t>Conventions</w:t>
      </w:r>
      <w:bookmarkEnd w:id="137"/>
      <w:bookmarkEnd w:id="138"/>
      <w:bookmarkEnd w:id="139"/>
      <w:bookmarkEnd w:id="140"/>
      <w:bookmarkEnd w:id="141"/>
      <w:bookmarkEnd w:id="142"/>
      <w:bookmarkEnd w:id="143"/>
      <w:bookmarkEnd w:id="144"/>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9042911"/>
      <w:r w:rsidRPr="00CA1E27">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9042912"/>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9042913"/>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5D43C7A8"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sidR="00F3670D">
        <w:rPr>
          <w:rFonts w:eastAsia="Arial Unicode MS"/>
          <w:lang w:eastAsia="zh-CN"/>
        </w:rPr>
        <w:t>protect</w:t>
      </w:r>
      <w:r w:rsidR="00F3670D" w:rsidRPr="00D63DFE">
        <w:rPr>
          <w:rFonts w:eastAsia="Arial Unicode MS" w:hint="eastAsia"/>
          <w:lang w:eastAsia="zh-CN"/>
        </w:rPr>
        <w:t xml:space="preserve"> </w:t>
      </w:r>
      <w:r w:rsidRPr="00D63DFE">
        <w:rPr>
          <w:rFonts w:eastAsia="Arial Unicode MS" w:hint="eastAsia"/>
          <w:lang w:eastAsia="zh-CN"/>
        </w:rPr>
        <w:t xml:space="preserve">the operations </w:t>
      </w:r>
      <w:r w:rsidR="00F3670D">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lastRenderedPageBreak/>
        <w:t>Secure Environment layer</w:t>
      </w:r>
      <w:r w:rsidR="00D355EF" w:rsidRPr="00D63DFE">
        <w:t>:</w:t>
      </w:r>
    </w:p>
    <w:p w14:paraId="67E4F840" w14:textId="59B42D4E"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a reference framework to interface M2M entities with UICCs is provided in Annex D</w:t>
      </w:r>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95pt;height:280.75pt" o:ole="">
            <v:imagedata r:id="rId20" o:title=""/>
          </v:shape>
          <o:OLEObject Type="Embed" ProgID="Visio.Drawing.11" ShapeID="_x0000_i1025" DrawAspect="Content" ObjectID="_1563102414"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8904291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904291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n process in order to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89042916"/>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9042917"/>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9042918"/>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9042919"/>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9042920"/>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pt;height:266.3pt" o:ole="">
            <v:imagedata r:id="rId22" o:title=""/>
          </v:shape>
          <o:OLEObject Type="Embed" ProgID="Visio.Drawing.11" ShapeID="_x0000_i1026" DrawAspect="Content" ObjectID="_1563102415"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9042921"/>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9042922"/>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9042923"/>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9042924"/>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9042925"/>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9042926"/>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9042927"/>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9042928"/>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2781DEA2"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93" w:name="_Toc489042929"/>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9042930"/>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9042931"/>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9042932"/>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6C1D7478" w:rsidR="00C61C73" w:rsidRPr="00954002" w:rsidRDefault="00AA26C1" w:rsidP="00033405">
      <w:pPr>
        <w:rPr>
          <w:rFonts w:eastAsia="SimSun"/>
          <w:lang w:eastAsia="zh-CN"/>
        </w:rPr>
      </w:pPr>
      <w:r w:rsidRPr="00954002">
        <w:rPr>
          <w:rFonts w:eastAsia="SimSun"/>
          <w:lang w:eastAsia="zh-CN"/>
        </w:rPr>
        <w:t>The present r</w:t>
      </w:r>
      <w:r w:rsidR="006B1F15">
        <w:rPr>
          <w:rFonts w:eastAsia="SimSun" w:hint="eastAsia"/>
          <w:lang w:eastAsia="zh-CN"/>
        </w:rPr>
        <w:t>elease</w:t>
      </w:r>
      <w:r w:rsidR="00C61C73" w:rsidRPr="00954002">
        <w:rPr>
          <w:rFonts w:eastAsia="SimSun" w:hint="eastAsia"/>
          <w:lang w:eastAsia="zh-CN"/>
        </w:rPr>
        <w:t xml:space="preserve">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25pt;height:172.25pt" o:ole="">
            <v:imagedata r:id="rId36" o:title=""/>
          </v:shape>
          <o:OLEObject Type="Embed" ProgID="Visio.Drawing.11" ShapeID="_x0000_i1027" DrawAspect="Content" ObjectID="_1563102416"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35pt;height:309.7pt" o:ole="">
            <v:imagedata r:id="rId38" o:title=""/>
          </v:shape>
          <o:OLEObject Type="Embed" ProgID="Visio.Drawing.11" ShapeID="_x0000_i1028" DrawAspect="Content" ObjectID="_1563102417"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9042933"/>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9042934"/>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9042935"/>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9042936"/>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9042937"/>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9042938"/>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9042939"/>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89042940"/>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9042941"/>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391" w:name="_Toc489042942"/>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4"/>
      <w:bookmarkEnd w:id="385"/>
      <w:bookmarkEnd w:id="386"/>
      <w:bookmarkEnd w:id="387"/>
      <w:bookmarkEnd w:id="388"/>
      <w:bookmarkEnd w:id="389"/>
      <w:bookmarkEnd w:id="390"/>
      <w:bookmarkEnd w:id="391"/>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9042943"/>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9042944"/>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32D3C58" w14:textId="77777777" w:rsidR="00441D18" w:rsidRPr="00954002" w:rsidRDefault="00441D18" w:rsidP="00441D18">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 logical entity that provides Sensitive Functions operating on Sensitive Data, Secure Storage and other resources/functions.</w:t>
      </w:r>
    </w:p>
    <w:p w14:paraId="6970DC2D" w14:textId="5C4D3312" w:rsidR="00441D18" w:rsidRPr="00954002" w:rsidRDefault="006B1F15"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89042945"/>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9042946"/>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9042947"/>
      <w:bookmarkStart w:id="431" w:name="_Toc449434826"/>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14:paraId="1A0D4E3E" w14:textId="77777777" w:rsidR="00AA1255" w:rsidRPr="00AA1255" w:rsidRDefault="00AA1255" w:rsidP="00DB33A0">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89042948"/>
      <w:bookmarkStart w:id="440" w:name="_Toc449434833"/>
      <w:bookmarkStart w:id="441" w:name="_Toc449445348"/>
      <w:bookmarkStart w:id="442" w:name="_Toc449445586"/>
      <w:bookmarkStart w:id="443" w:name="_Toc450601205"/>
      <w:bookmarkStart w:id="444" w:name="_Toc457595294"/>
      <w:bookmarkStart w:id="445" w:name="_Toc459366697"/>
      <w:bookmarkStart w:id="446" w:name="_Toc459367014"/>
      <w:r w:rsidRPr="00AA1255">
        <w:rPr>
          <w:rFonts w:eastAsia="Malgun Gothic"/>
        </w:rPr>
        <w:t>7.1</w:t>
      </w:r>
      <w:r w:rsidRPr="00AA1255">
        <w:rPr>
          <w:rFonts w:eastAsia="Malgun Gothic"/>
        </w:rPr>
        <w:tab/>
        <w:t>Access Control Mechanism</w:t>
      </w:r>
      <w:bookmarkEnd w:id="432"/>
      <w:bookmarkEnd w:id="433"/>
      <w:bookmarkEnd w:id="434"/>
      <w:bookmarkEnd w:id="435"/>
      <w:bookmarkEnd w:id="436"/>
      <w:bookmarkEnd w:id="437"/>
      <w:bookmarkEnd w:id="438"/>
      <w:bookmarkEnd w:id="439"/>
    </w:p>
    <w:p w14:paraId="0B7F5820" w14:textId="77777777" w:rsidR="00AA1255" w:rsidRPr="00AA1255" w:rsidRDefault="00AA1255" w:rsidP="00DB33A0">
      <w:pPr>
        <w:pStyle w:val="Heading3"/>
        <w:rPr>
          <w:rFonts w:eastAsia="Malgun Gothic"/>
        </w:rPr>
      </w:pPr>
      <w:bookmarkStart w:id="447" w:name="_Toc449434828"/>
      <w:bookmarkStart w:id="448" w:name="_Toc449445343"/>
      <w:bookmarkStart w:id="449" w:name="_Toc449445581"/>
      <w:bookmarkStart w:id="450" w:name="_Toc450601200"/>
      <w:bookmarkStart w:id="451" w:name="_Toc457595289"/>
      <w:bookmarkStart w:id="452" w:name="_Toc459366692"/>
      <w:bookmarkStart w:id="453" w:name="_Toc459367009"/>
      <w:bookmarkStart w:id="454" w:name="_Toc489042949"/>
      <w:r w:rsidRPr="00AA1255">
        <w:rPr>
          <w:rFonts w:eastAsia="Malgun Gothic"/>
        </w:rPr>
        <w:t>7.1.1</w:t>
      </w:r>
      <w:r w:rsidRPr="00AA1255">
        <w:rPr>
          <w:rFonts w:eastAsia="Malgun Gothic"/>
        </w:rPr>
        <w:tab/>
        <w:t>General Description</w:t>
      </w:r>
      <w:bookmarkEnd w:id="447"/>
      <w:bookmarkEnd w:id="448"/>
      <w:bookmarkEnd w:id="449"/>
      <w:bookmarkEnd w:id="450"/>
      <w:bookmarkEnd w:id="451"/>
      <w:bookmarkEnd w:id="452"/>
      <w:bookmarkEnd w:id="453"/>
      <w:bookmarkEnd w:id="454"/>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C01551" w:rsidRDefault="00C01551"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C01551" w:rsidRDefault="00C01551"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C01551" w:rsidRDefault="00C01551"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C01551" w:rsidRDefault="00C01551"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C01551" w:rsidRDefault="00C01551"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C01551" w:rsidRDefault="00C01551"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C01551" w:rsidRDefault="00C01551"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C01551" w:rsidRDefault="00C01551"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C01551" w:rsidRDefault="00C01551"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C01551" w:rsidRDefault="00C01551"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C01551" w:rsidRDefault="00C01551"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C01551" w:rsidRDefault="00C01551"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C01551" w:rsidRDefault="00C01551"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C01551" w:rsidRDefault="00C01551"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C01551" w:rsidRDefault="00C01551"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C01551" w:rsidRDefault="00C01551"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C01551" w:rsidRDefault="00C01551"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C01551" w:rsidRDefault="00C01551"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5" w:name="_Toc489042950"/>
      <w:r w:rsidRPr="00AA1255">
        <w:rPr>
          <w:rFonts w:eastAsia="Malgun Gothic"/>
        </w:rPr>
        <w:t>7.1.2</w:t>
      </w:r>
      <w:r w:rsidRPr="00AA1255">
        <w:rPr>
          <w:rFonts w:eastAsia="Malgun Gothic"/>
        </w:rPr>
        <w:tab/>
        <w:t>Parameters of the Request message</w:t>
      </w:r>
      <w:bookmarkEnd w:id="455"/>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89042951"/>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6"/>
      <w:bookmarkEnd w:id="457"/>
      <w:bookmarkEnd w:id="458"/>
      <w:bookmarkEnd w:id="459"/>
      <w:bookmarkEnd w:id="460"/>
      <w:bookmarkEnd w:id="461"/>
      <w:bookmarkEnd w:id="462"/>
      <w:bookmarkEnd w:id="463"/>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1" w:name="_Toc489042952"/>
      <w:bookmarkEnd w:id="464"/>
      <w:bookmarkEnd w:id="465"/>
      <w:bookmarkEnd w:id="466"/>
      <w:bookmarkEnd w:id="467"/>
      <w:bookmarkEnd w:id="468"/>
      <w:bookmarkEnd w:id="469"/>
      <w:bookmarkEnd w:id="470"/>
      <w:r w:rsidRPr="00AA1255">
        <w:rPr>
          <w:rFonts w:eastAsia="Malgun Gothic"/>
        </w:rPr>
        <w:t>7.1.4</w:t>
      </w:r>
      <w:r w:rsidRPr="00AA1255">
        <w:rPr>
          <w:rFonts w:eastAsia="Malgun Gothic"/>
        </w:rPr>
        <w:tab/>
        <w:t>Access Control Decision</w:t>
      </w:r>
      <w:bookmarkEnd w:id="471"/>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306D5">
        <w:rPr>
          <w:rFonts w:eastAsia="Malgun Gothic"/>
          <w:position w:val="-30"/>
        </w:rPr>
        <w:pict w14:anchorId="180307E4">
          <v:shape id="_x0000_i1029" type="#_x0000_t75" style="width:316.25pt;height:28.25pt">
            <v:imagedata r:id="rId40"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2" w:name="_Toc489042953"/>
      <w:r w:rsidRPr="00AA1255">
        <w:rPr>
          <w:rFonts w:eastAsia="Malgun Gothic"/>
        </w:rPr>
        <w:t>7.1.5</w:t>
      </w:r>
      <w:r w:rsidRPr="00AA1255">
        <w:rPr>
          <w:rFonts w:eastAsia="Malgun Gothic"/>
        </w:rPr>
        <w:tab/>
        <w:t>Description of the Access Decision Algorithm</w:t>
      </w:r>
      <w:bookmarkEnd w:id="472"/>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597D3F"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35pt;height:372.15pt">
            <v:imagedata r:id="rId41"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2306D5">
        <w:rPr>
          <w:rFonts w:eastAsia="Malgun Gothic"/>
          <w:position w:val="-30"/>
        </w:rPr>
        <w:pict w14:anchorId="421678A0">
          <v:shape id="_x0000_i1031" type="#_x0000_t75" style="width:208.45pt;height:28.25pt">
            <v:imagedata r:id="rId42"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2306D5" w:rsidP="00AA1255">
      <w:pPr>
        <w:rPr>
          <w:rFonts w:eastAsia="Malgun Gothic"/>
        </w:rPr>
      </w:pPr>
      <w:r>
        <w:rPr>
          <w:rFonts w:eastAsia="Malgun Gothic"/>
          <w:position w:val="-50"/>
        </w:rPr>
        <w:pict w14:anchorId="731E678A">
          <v:shape id="_x0000_i1032" type="#_x0000_t75" style="width:408.65pt;height:49pt">
            <v:imagedata r:id="rId43"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2306D5" w:rsidP="00AA1255">
      <w:pPr>
        <w:rPr>
          <w:rFonts w:eastAsia="Malgun Gothic"/>
        </w:rPr>
      </w:pPr>
      <w:r>
        <w:rPr>
          <w:rFonts w:eastAsia="Malgun Gothic"/>
          <w:position w:val="-86"/>
        </w:rPr>
        <w:pict w14:anchorId="70771C08">
          <v:shape id="_x0000_i1033" type="#_x0000_t75" style="width:513.2pt;height:80.9pt">
            <v:imagedata r:id="rId44"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73" w:name="_Toc489042954"/>
      <w:r w:rsidRPr="00954002">
        <w:t>7.2</w:t>
      </w:r>
      <w:r w:rsidRPr="00954002">
        <w:tab/>
        <w:t>AE Impersonation Prevention</w:t>
      </w:r>
      <w:bookmarkEnd w:id="440"/>
      <w:bookmarkEnd w:id="441"/>
      <w:bookmarkEnd w:id="442"/>
      <w:bookmarkEnd w:id="443"/>
      <w:bookmarkEnd w:id="444"/>
      <w:bookmarkEnd w:id="445"/>
      <w:bookmarkEnd w:id="446"/>
      <w:bookmarkEnd w:id="473"/>
    </w:p>
    <w:p w14:paraId="27EF6AE9" w14:textId="77777777" w:rsidR="009B4DC4" w:rsidRPr="009B4DC4" w:rsidRDefault="009B4DC4" w:rsidP="009B4DC4">
      <w:pPr>
        <w:pStyle w:val="Heading3"/>
      </w:pPr>
      <w:bookmarkStart w:id="474" w:name="_Toc457595295"/>
      <w:bookmarkStart w:id="475" w:name="_Toc459366698"/>
      <w:bookmarkStart w:id="476" w:name="_Toc459367015"/>
      <w:bookmarkStart w:id="477" w:name="_Toc489042955"/>
      <w:r>
        <w:rPr>
          <w:lang w:val="en-US"/>
        </w:rPr>
        <w:t>7.2.1</w:t>
      </w:r>
      <w:r>
        <w:rPr>
          <w:lang w:val="en-US"/>
        </w:rPr>
        <w:tab/>
        <w:t>Registrar verification of AE-ID</w:t>
      </w:r>
      <w:bookmarkEnd w:id="474"/>
      <w:bookmarkEnd w:id="475"/>
      <w:bookmarkEnd w:id="476"/>
      <w:bookmarkEnd w:id="477"/>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597D3F">
        <w:rPr>
          <w:rFonts w:eastAsia="Malgun Gothic"/>
          <w:b w:val="0"/>
          <w:lang w:val="en-US"/>
        </w:rPr>
        <w:pict w14:anchorId="4E35ACA8">
          <v:shape id="_x0000_i1034" type="#_x0000_t75" style="width:403.4pt;height:237.7pt">
            <v:imagedata r:id="rId45"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8" w:name="_Toc457595296"/>
      <w:bookmarkStart w:id="479" w:name="_Toc459366699"/>
      <w:bookmarkStart w:id="480"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81" w:name="_Toc489042956"/>
      <w:r>
        <w:rPr>
          <w:lang w:val="en-US"/>
        </w:rPr>
        <w:t>7.2.2</w:t>
      </w:r>
      <w:r>
        <w:rPr>
          <w:lang w:val="en-US"/>
        </w:rPr>
        <w:tab/>
        <w:t>Verification Using End-to-End Security of Primitives (ESPrim)</w:t>
      </w:r>
      <w:bookmarkEnd w:id="478"/>
      <w:bookmarkEnd w:id="479"/>
      <w:bookmarkEnd w:id="480"/>
      <w:bookmarkEnd w:id="48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597D3F">
        <w:rPr>
          <w:rFonts w:ascii="Times New Roman" w:eastAsia="Malgun Gothic" w:hAnsi="Times New Roman"/>
        </w:rPr>
        <w:pict w14:anchorId="2706CF7D">
          <v:shape id="_x0000_i1035" type="#_x0000_t75" style="width:403.4pt;height:237.7pt">
            <v:imagedata r:id="rId46"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2" w:name="_Toc449445349"/>
      <w:bookmarkStart w:id="483" w:name="_Toc449445587"/>
      <w:bookmarkStart w:id="484" w:name="_Toc450601206"/>
      <w:bookmarkStart w:id="485" w:name="_Toc457595297"/>
      <w:bookmarkStart w:id="486" w:name="_Toc459366700"/>
      <w:bookmarkStart w:id="48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88" w:name="_Toc489042957"/>
      <w:r w:rsidRPr="00954002">
        <w:t>7.3</w:t>
      </w:r>
      <w:r w:rsidRPr="00954002">
        <w:tab/>
      </w:r>
      <w:r w:rsidR="00187AA5" w:rsidRPr="00954002">
        <w:t>Dynamic Authorization</w:t>
      </w:r>
      <w:bookmarkEnd w:id="482"/>
      <w:bookmarkEnd w:id="483"/>
      <w:bookmarkEnd w:id="484"/>
      <w:bookmarkEnd w:id="485"/>
      <w:bookmarkEnd w:id="486"/>
      <w:bookmarkEnd w:id="487"/>
      <w:bookmarkEnd w:id="488"/>
    </w:p>
    <w:p w14:paraId="79E80208" w14:textId="77777777" w:rsidR="00970684" w:rsidRPr="00954002" w:rsidRDefault="00970684" w:rsidP="00187AA5">
      <w:pPr>
        <w:pStyle w:val="Heading3"/>
      </w:pPr>
      <w:bookmarkStart w:id="489" w:name="_Toc449445350"/>
      <w:bookmarkStart w:id="490" w:name="_Toc449445588"/>
      <w:bookmarkStart w:id="491" w:name="_Toc450601207"/>
      <w:bookmarkStart w:id="492" w:name="_Toc457595298"/>
      <w:bookmarkStart w:id="493" w:name="_Toc459366701"/>
      <w:bookmarkStart w:id="494" w:name="_Toc459367018"/>
      <w:bookmarkStart w:id="495" w:name="_Toc489042958"/>
      <w:r w:rsidRPr="00954002">
        <w:t>7.3.1</w:t>
      </w:r>
      <w:r w:rsidRPr="00954002">
        <w:tab/>
        <w:t>Purpose of the Dynamic Authorization</w:t>
      </w:r>
      <w:bookmarkEnd w:id="489"/>
      <w:bookmarkEnd w:id="490"/>
      <w:bookmarkEnd w:id="491"/>
      <w:bookmarkEnd w:id="492"/>
      <w:bookmarkEnd w:id="493"/>
      <w:bookmarkEnd w:id="494"/>
      <w:bookmarkEnd w:id="49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6" w:name="_Toc449445351"/>
      <w:bookmarkStart w:id="497" w:name="_Toc449445589"/>
      <w:bookmarkStart w:id="498" w:name="_Toc450601208"/>
      <w:bookmarkStart w:id="499" w:name="_Toc457595299"/>
      <w:bookmarkStart w:id="500" w:name="_Toc459366702"/>
      <w:bookmarkStart w:id="501" w:name="_Toc459367019"/>
      <w:bookmarkStart w:id="502" w:name="_Toc489042959"/>
      <w:r w:rsidRPr="00954002">
        <w:lastRenderedPageBreak/>
        <w:t>7.3.2</w:t>
      </w:r>
      <w:r w:rsidRPr="00954002">
        <w:tab/>
        <w:t>Dynamic Authorization Stage 2 Details</w:t>
      </w:r>
      <w:bookmarkEnd w:id="496"/>
      <w:bookmarkEnd w:id="497"/>
      <w:bookmarkEnd w:id="498"/>
      <w:bookmarkEnd w:id="499"/>
      <w:bookmarkEnd w:id="500"/>
      <w:bookmarkEnd w:id="501"/>
      <w:bookmarkEnd w:id="502"/>
    </w:p>
    <w:p w14:paraId="1E581C89" w14:textId="77777777" w:rsidR="00970684" w:rsidRPr="00954002" w:rsidRDefault="00970684" w:rsidP="00187AA5">
      <w:pPr>
        <w:pStyle w:val="Heading4"/>
      </w:pPr>
      <w:bookmarkStart w:id="503" w:name="_Toc449445352"/>
      <w:bookmarkStart w:id="504" w:name="_Toc449445590"/>
      <w:bookmarkStart w:id="505" w:name="_Toc450601209"/>
      <w:bookmarkStart w:id="506" w:name="_Toc457595300"/>
      <w:bookmarkStart w:id="507" w:name="_Toc459366703"/>
      <w:bookmarkStart w:id="508" w:name="_Toc459367020"/>
      <w:bookmarkStart w:id="509" w:name="_Toc489042960"/>
      <w:r w:rsidRPr="00954002">
        <w:t>7.3</w:t>
      </w:r>
      <w:r w:rsidR="00187AA5" w:rsidRPr="00954002">
        <w:t>.2.1</w:t>
      </w:r>
      <w:r w:rsidR="00305895" w:rsidRPr="00954002">
        <w:tab/>
      </w:r>
      <w:r w:rsidRPr="00954002">
        <w:t>Dynamic Authorization Reference Model</w:t>
      </w:r>
      <w:bookmarkEnd w:id="503"/>
      <w:bookmarkEnd w:id="504"/>
      <w:bookmarkEnd w:id="505"/>
      <w:bookmarkEnd w:id="506"/>
      <w:bookmarkEnd w:id="507"/>
      <w:bookmarkEnd w:id="508"/>
      <w:bookmarkEnd w:id="50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7pt;height:238.35pt" o:ole="">
            <v:imagedata r:id="rId47" o:title=""/>
          </v:shape>
          <o:OLEObject Type="Embed" ProgID="Visio.Drawing.11" ShapeID="_x0000_i1036" DrawAspect="Content" ObjectID="_1563102418" r:id="rId48"/>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05pt;height:3in" o:ole="">
            <v:imagedata r:id="rId49" o:title=""/>
          </v:shape>
          <o:OLEObject Type="Embed" ProgID="Visio.Drawing.11" ShapeID="_x0000_i1037" DrawAspect="Content" ObjectID="_1563102419" r:id="rId50"/>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75pt;height:209.1pt" o:ole="">
            <v:imagedata r:id="rId51" o:title=""/>
          </v:shape>
          <o:OLEObject Type="Embed" ProgID="Visio.Drawing.11" ShapeID="_x0000_i1038" DrawAspect="Content" ObjectID="_1563102420" r:id="rId52"/>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10" w:name="_Toc449445353"/>
      <w:bookmarkStart w:id="511" w:name="_Toc449445591"/>
      <w:bookmarkStart w:id="512" w:name="_Toc450601210"/>
      <w:bookmarkStart w:id="513" w:name="_Toc457595301"/>
      <w:bookmarkStart w:id="514" w:name="_Toc459366704"/>
      <w:bookmarkStart w:id="515" w:name="_Toc459367021"/>
      <w:bookmarkStart w:id="516" w:name="_Toc489042961"/>
      <w:r w:rsidRPr="00954002">
        <w:lastRenderedPageBreak/>
        <w:t>7.3.2.2</w:t>
      </w:r>
      <w:r w:rsidR="00305895" w:rsidRPr="00954002">
        <w:tab/>
      </w:r>
      <w:r w:rsidR="00033405" w:rsidRPr="00954002">
        <w:t>Direct Dynamic Authorization</w:t>
      </w:r>
      <w:bookmarkEnd w:id="510"/>
      <w:bookmarkEnd w:id="511"/>
      <w:bookmarkEnd w:id="512"/>
      <w:bookmarkEnd w:id="513"/>
      <w:bookmarkEnd w:id="514"/>
      <w:bookmarkEnd w:id="515"/>
      <w:bookmarkEnd w:id="516"/>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05pt;height:4in" o:ole="">
            <v:imagedata r:id="rId53" o:title="" croptop="6120f"/>
          </v:shape>
          <o:OLEObject Type="Embed" ProgID="Visio.Drawing.11" ShapeID="_x0000_i1039" DrawAspect="Content" ObjectID="_1563102421" r:id="rId54"/>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7" w:name="_Toc449434834"/>
      <w:bookmarkStart w:id="518" w:name="_Toc449445354"/>
      <w:bookmarkStart w:id="519" w:name="_Toc449445592"/>
      <w:bookmarkStart w:id="520" w:name="_Toc450601211"/>
      <w:bookmarkStart w:id="521" w:name="_Toc457595302"/>
      <w:bookmarkStart w:id="522" w:name="_Toc459366705"/>
      <w:bookmarkStart w:id="523" w:name="_Toc459367022"/>
      <w:bookmarkStart w:id="524" w:name="_Toc489042962"/>
      <w:r w:rsidRPr="00954002">
        <w:t>7.3.2.3</w:t>
      </w:r>
      <w:r w:rsidR="00305895" w:rsidRPr="00954002">
        <w:tab/>
      </w:r>
      <w:r w:rsidR="00970684" w:rsidRPr="00954002">
        <w:t>Indirect Dynamic Authorization</w:t>
      </w:r>
      <w:bookmarkEnd w:id="517"/>
      <w:bookmarkEnd w:id="518"/>
      <w:bookmarkEnd w:id="519"/>
      <w:bookmarkEnd w:id="520"/>
      <w:bookmarkEnd w:id="521"/>
      <w:bookmarkEnd w:id="522"/>
      <w:bookmarkEnd w:id="523"/>
      <w:bookmarkEnd w:id="524"/>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45pt;height:387.95pt" o:ole="">
            <v:imagedata r:id="rId55" o:title="" croptop="3832f" cropbottom="1847f" cropleft="957f" cropright="3605f"/>
          </v:shape>
          <o:OLEObject Type="Embed" ProgID="Visio.Drawing.11" ShapeID="_x0000_i1040" DrawAspect="Content" ObjectID="_1563102422" r:id="rId56"/>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5" w:name="_Toc449434835"/>
      <w:bookmarkStart w:id="526" w:name="_Toc449445355"/>
      <w:bookmarkStart w:id="527" w:name="_Toc449445593"/>
      <w:bookmarkStart w:id="528" w:name="_Toc450601212"/>
      <w:bookmarkStart w:id="529" w:name="_Toc457595303"/>
      <w:bookmarkStart w:id="530" w:name="_Toc459366706"/>
      <w:bookmarkStart w:id="531" w:name="_Toc459367023"/>
      <w:bookmarkStart w:id="532" w:name="_Toc48904296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5"/>
      <w:bookmarkEnd w:id="526"/>
      <w:bookmarkEnd w:id="527"/>
      <w:bookmarkEnd w:id="528"/>
      <w:bookmarkEnd w:id="529"/>
      <w:bookmarkEnd w:id="530"/>
      <w:bookmarkEnd w:id="531"/>
      <w:bookmarkEnd w:id="532"/>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1.85pt;height:258.4pt" o:ole="">
            <v:imagedata r:id="rId57" o:title=""/>
          </v:shape>
          <o:OLEObject Type="Embed" ProgID="Visio.Drawing.11" ShapeID="_x0000_i1041" DrawAspect="Content" ObjectID="_1563102423" r:id="rId58"/>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3" w:name="_Toc489042964"/>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4" w:name="_Toc457595304"/>
      <w:bookmarkStart w:id="535" w:name="_Toc459366707"/>
      <w:bookmarkStart w:id="536" w:name="_Toc459367024"/>
      <w:bookmarkStart w:id="537" w:name="_Toc489042965"/>
      <w:r w:rsidRPr="00610789">
        <w:rPr>
          <w:lang w:val="de-DE"/>
        </w:rPr>
        <w:t>7.3.2.6</w:t>
      </w:r>
      <w:r w:rsidRPr="00610789">
        <w:rPr>
          <w:lang w:val="de-DE"/>
        </w:rPr>
        <w:tab/>
      </w:r>
      <w:r w:rsidRPr="00610789">
        <w:rPr>
          <w:lang w:val="de-DE" w:eastAsia="ja-JP"/>
        </w:rPr>
        <w:t>oneM2M JSON Web Tokens (JWTs)</w:t>
      </w:r>
      <w:bookmarkEnd w:id="534"/>
      <w:bookmarkEnd w:id="535"/>
      <w:bookmarkEnd w:id="536"/>
      <w:bookmarkEnd w:id="537"/>
    </w:p>
    <w:p w14:paraId="27EC2D70" w14:textId="77777777" w:rsidR="00E12ADE" w:rsidRPr="00AC0834" w:rsidRDefault="00E12ADE" w:rsidP="00E12ADE">
      <w:pPr>
        <w:pStyle w:val="Heading5"/>
        <w:rPr>
          <w:lang w:eastAsia="ja-JP"/>
        </w:rPr>
      </w:pPr>
      <w:bookmarkStart w:id="538" w:name="_Toc457595305"/>
      <w:bookmarkStart w:id="539" w:name="_Toc459366708"/>
      <w:bookmarkStart w:id="540" w:name="_Toc459367025"/>
      <w:bookmarkStart w:id="541" w:name="_Toc489042966"/>
      <w:r>
        <w:rPr>
          <w:lang w:val="en-US"/>
        </w:rPr>
        <w:t>7.3.2.6</w:t>
      </w:r>
      <w:r>
        <w:t>.1</w:t>
      </w:r>
      <w:r>
        <w:tab/>
        <w:t xml:space="preserve">Introduction to </w:t>
      </w:r>
      <w:r>
        <w:rPr>
          <w:lang w:eastAsia="ja-JP"/>
        </w:rPr>
        <w:t>oneM2M JWTs</w:t>
      </w:r>
      <w:bookmarkEnd w:id="538"/>
      <w:bookmarkEnd w:id="539"/>
      <w:bookmarkEnd w:id="540"/>
      <w:bookmarkEnd w:id="541"/>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2" w:name="_Toc457595306"/>
      <w:bookmarkStart w:id="543" w:name="_Toc459366709"/>
      <w:bookmarkStart w:id="544" w:name="_Toc459367026"/>
      <w:bookmarkStart w:id="545" w:name="_Toc489042967"/>
      <w:r>
        <w:rPr>
          <w:lang w:val="en-US"/>
        </w:rPr>
        <w:t>7.3.2.6</w:t>
      </w:r>
      <w:r>
        <w:t>.</w:t>
      </w:r>
      <w:r>
        <w:rPr>
          <w:lang w:val="en-US"/>
        </w:rPr>
        <w:t>2</w:t>
      </w:r>
      <w:r>
        <w:tab/>
      </w:r>
      <w:r w:rsidRPr="00AC0834">
        <w:t>oneM2M JWT Profile</w:t>
      </w:r>
      <w:bookmarkEnd w:id="542"/>
      <w:bookmarkEnd w:id="543"/>
      <w:bookmarkEnd w:id="544"/>
      <w:bookmarkEnd w:id="545"/>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6"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6"/>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7" w:name="_Toc457595307"/>
      <w:bookmarkStart w:id="548" w:name="_Toc459366710"/>
      <w:bookmarkStart w:id="549" w:name="_Toc459367027"/>
      <w:bookmarkStart w:id="550" w:name="_Toc489042968"/>
      <w:r>
        <w:rPr>
          <w:lang w:val="en-US"/>
        </w:rPr>
        <w:t>7.3.2.6</w:t>
      </w:r>
      <w:r>
        <w:t>.</w:t>
      </w:r>
      <w:r>
        <w:rPr>
          <w:lang w:val="en-US"/>
        </w:rPr>
        <w:t>3</w:t>
      </w:r>
      <w:r>
        <w:tab/>
      </w:r>
      <w:r w:rsidRPr="00AC0834">
        <w:t xml:space="preserve">oneM2M JWT </w:t>
      </w:r>
      <w:r>
        <w:rPr>
          <w:lang w:val="en-US"/>
        </w:rPr>
        <w:t>Procedures</w:t>
      </w:r>
      <w:bookmarkEnd w:id="547"/>
      <w:bookmarkEnd w:id="548"/>
      <w:bookmarkEnd w:id="549"/>
      <w:bookmarkEnd w:id="550"/>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1" w:name="_Toc449434836"/>
      <w:bookmarkStart w:id="552" w:name="_Toc449445356"/>
      <w:bookmarkStart w:id="553" w:name="_Toc449445594"/>
      <w:bookmarkStart w:id="554" w:name="_Toc450601213"/>
      <w:bookmarkStart w:id="555" w:name="_Toc457595308"/>
      <w:bookmarkStart w:id="556" w:name="_Toc459366711"/>
      <w:bookmarkStart w:id="557" w:name="_Toc459367028"/>
      <w:bookmarkStart w:id="558" w:name="_Toc489042969"/>
      <w:r w:rsidRPr="00954002">
        <w:rPr>
          <w:rFonts w:eastAsia="SimSun"/>
        </w:rPr>
        <w:t>7.</w:t>
      </w:r>
      <w:r w:rsidRPr="00954002">
        <w:rPr>
          <w:rFonts w:eastAsia="SimSun"/>
          <w:lang w:eastAsia="zh-CN"/>
        </w:rPr>
        <w:t>4</w:t>
      </w:r>
      <w:r w:rsidRPr="00954002">
        <w:rPr>
          <w:rFonts w:eastAsia="SimSun"/>
        </w:rPr>
        <w:tab/>
        <w:t>Role Based Access Control</w:t>
      </w:r>
      <w:bookmarkEnd w:id="551"/>
      <w:bookmarkEnd w:id="552"/>
      <w:bookmarkEnd w:id="553"/>
      <w:bookmarkEnd w:id="554"/>
      <w:bookmarkEnd w:id="555"/>
      <w:bookmarkEnd w:id="556"/>
      <w:bookmarkEnd w:id="557"/>
      <w:bookmarkEnd w:id="558"/>
    </w:p>
    <w:p w14:paraId="6C983DF0" w14:textId="77777777" w:rsidR="00305895" w:rsidRPr="00954002" w:rsidRDefault="00305895" w:rsidP="00305895">
      <w:pPr>
        <w:pStyle w:val="Heading3"/>
        <w:rPr>
          <w:rFonts w:eastAsia="SimSun"/>
        </w:rPr>
      </w:pPr>
      <w:bookmarkStart w:id="559" w:name="_Toc449434837"/>
      <w:bookmarkStart w:id="560" w:name="_Toc449445357"/>
      <w:bookmarkStart w:id="561" w:name="_Toc449445595"/>
      <w:bookmarkStart w:id="562" w:name="_Toc450601214"/>
      <w:bookmarkStart w:id="563" w:name="_Toc457595309"/>
      <w:bookmarkStart w:id="564" w:name="_Toc459366712"/>
      <w:bookmarkStart w:id="565" w:name="_Toc459367029"/>
      <w:bookmarkStart w:id="566" w:name="_Toc489042970"/>
      <w:r w:rsidRPr="00954002">
        <w:rPr>
          <w:rFonts w:eastAsia="SimSun"/>
        </w:rPr>
        <w:t>7.4.1</w:t>
      </w:r>
      <w:r w:rsidRPr="00954002">
        <w:rPr>
          <w:rFonts w:eastAsia="SimSun"/>
        </w:rPr>
        <w:tab/>
      </w:r>
      <w:r w:rsidRPr="00954002">
        <w:rPr>
          <w:rFonts w:eastAsia="SimSun"/>
          <w:lang w:eastAsia="zh-CN"/>
        </w:rPr>
        <w:t>Role Based Access Control Architecture</w:t>
      </w:r>
      <w:bookmarkEnd w:id="559"/>
      <w:bookmarkEnd w:id="560"/>
      <w:bookmarkEnd w:id="561"/>
      <w:bookmarkEnd w:id="562"/>
      <w:bookmarkEnd w:id="563"/>
      <w:bookmarkEnd w:id="564"/>
      <w:bookmarkEnd w:id="565"/>
      <w:bookmarkEnd w:id="5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pt;height:276.15pt" o:ole="">
            <v:imagedata r:id="rId59" o:title=""/>
          </v:shape>
          <o:OLEObject Type="Embed" ProgID="Visio.Drawing.11" ShapeID="_x0000_i1042" DrawAspect="Content" ObjectID="_1563102424" r:id="rId60"/>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9042971"/>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89042972"/>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9042973"/>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4pt" o:ole="">
            <v:imagedata r:id="rId61" o:title=""/>
          </v:shape>
          <o:OLEObject Type="Embed" ProgID="Visio.Drawing.11" ShapeID="_x0000_i1043" DrawAspect="Content" ObjectID="_1563102425" r:id="rId62"/>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9042974"/>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8.05pt" o:ole="">
            <v:imagedata r:id="rId63" o:title=""/>
          </v:shape>
          <o:OLEObject Type="Embed" ProgID="Visio.Drawing.11" ShapeID="_x0000_i1044" DrawAspect="Content" ObjectID="_1563102426" r:id="rId64"/>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9042975"/>
      <w:r w:rsidRPr="00954002">
        <w:rPr>
          <w:rFonts w:eastAsia="SimSun"/>
        </w:rPr>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3pt;height:3in" o:ole="">
            <v:imagedata r:id="rId65" o:title=""/>
          </v:shape>
          <o:OLEObject Type="Embed" ProgID="Visio.Drawing.11" ShapeID="_x0000_i1045" DrawAspect="Content" ObjectID="_1563102427" r:id="rId66"/>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9042976"/>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9042977"/>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9042978"/>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9042979"/>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9042980"/>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9042981"/>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9042982"/>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pPr>
      <w:r>
        <w:lastRenderedPageBreak/>
        <w:t>Node</w:t>
      </w:r>
      <w:r w:rsidRPr="00954002">
        <w:t>-ID certificates:</w:t>
      </w:r>
    </w:p>
    <w:p w14:paraId="4CA7FCE9" w14:textId="77777777" w:rsidR="00370C95" w:rsidRPr="00954002" w:rsidRDefault="00370C95" w:rsidP="00370C95">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4983A45F" w14:textId="7D1939A9" w:rsidR="00370C95" w:rsidRDefault="00370C95" w:rsidP="00597D3F">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52" w:name="_Toc489042983"/>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9042984"/>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9042985"/>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196F4543"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8E2D78">
        <w:t>FQDN</w:t>
      </w:r>
      <w:r w:rsidRPr="00954002">
        <w:t xml:space="preserve">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Entity B shall be configured to trust the following information in order to authenticate Entity A using the Certificate-Based SAEF:</w:t>
      </w:r>
    </w:p>
    <w:p w14:paraId="101DC723" w14:textId="5CC0D01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8E2D78">
        <w:t>,</w:t>
      </w:r>
      <w:r w:rsidRPr="00954002">
        <w:t xml:space="preserve"> CSE-ID certificate</w:t>
      </w:r>
      <w:r w:rsidR="008E2D78">
        <w:t>, or AE-ID Certificate</w:t>
      </w:r>
      <w:r w:rsidRPr="00954002">
        <w:t>).</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9042986"/>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9042987"/>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9042988"/>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9042989"/>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8pt;height:367.25pt" o:ole="">
            <v:imagedata r:id="rId68" o:title="" croptop="1804f" cropbottom="1619f"/>
          </v:shape>
          <o:OLEObject Type="Embed" ProgID="Visio.Drawing.11" ShapeID="_x0000_i1046" DrawAspect="Content" ObjectID="_1563102428" r:id="rId69"/>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9042990"/>
      <w:r w:rsidRPr="00954002">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9042991"/>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55pt;height:346.2pt" o:ole="">
            <v:imagedata r:id="rId70" o:title="" croptop="2395f" cropbottom="3951f" cropleft="1366f" cropright="2008f"/>
          </v:shape>
          <o:OLEObject Type="Embed" ProgID="Visio.Drawing.11" ShapeID="_x0000_i1047" DrawAspect="Content" ObjectID="_1563102429" r:id="rId71"/>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9042992"/>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35pt;height:460.6pt" o:ole="">
            <v:imagedata r:id="rId72" o:title="" croptop="2251f" cropbottom="937f" cropleft="1741f"/>
          </v:shape>
          <o:OLEObject Type="Embed" ProgID="Visio.Drawing.11" ShapeID="_x0000_i1048" DrawAspect="Content" ObjectID="_1563102430" r:id="rId73"/>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9042993"/>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0.95pt;height:489.55pt" o:ole="">
            <v:imagedata r:id="rId74" o:title="" croptop="2071f" cropbottom="1512f" cropleft="2621f"/>
          </v:shape>
          <o:OLEObject Type="Embed" ProgID="Visio.Drawing.11" ShapeID="_x0000_i1049" DrawAspect="Content" ObjectID="_1563102431" r:id="rId75"/>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739" w:name="_Toc489042994"/>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9042995"/>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14:paraId="75A373BD" w14:textId="77777777"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9042996"/>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9042997"/>
      <w:r w:rsidRPr="00954002">
        <w:t>8.3.1.2</w:t>
      </w:r>
      <w:r w:rsidRPr="00954002">
        <w:tab/>
      </w:r>
      <w:bookmarkEnd w:id="763"/>
      <w:bookmarkEnd w:id="764"/>
      <w:bookmarkEnd w:id="765"/>
      <w:bookmarkEnd w:id="766"/>
      <w:bookmarkEnd w:id="767"/>
      <w:bookmarkEnd w:id="768"/>
      <w:bookmarkEnd w:id="769"/>
      <w:r>
        <w:rPr>
          <w:lang w:val="en-US"/>
        </w:rPr>
        <w:t>High Level Flow</w:t>
      </w:r>
      <w:bookmarkEnd w:id="77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22222DB0" w:rsidR="00F02646" w:rsidRPr="00954002" w:rsidRDefault="00ED148A" w:rsidP="00F02646">
      <w:r>
        <w:lastRenderedPageBreak/>
        <w:t>T</w:t>
      </w:r>
      <w:r w:rsidR="00F02646" w:rsidRPr="00954002">
        <w:t>he Remote Security Provisioning Frameworks</w:t>
      </w:r>
      <w:r w:rsidR="00D13148">
        <w:t xml:space="preserve"> are comprised of the following phases</w:t>
      </w:r>
      <w:r w:rsidR="00F02646"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r w:rsidR="00D13148">
        <w:t>This phase is also denoted as Bootstrap Credential Configuration.</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rsidP="00597D3F">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566DF63E" w:rsidR="00F02646" w:rsidRPr="00597D3F" w:rsidRDefault="00F02646" w:rsidP="00754A54">
      <w:pPr>
        <w:pStyle w:val="B1"/>
        <w:numPr>
          <w:ilvl w:val="1"/>
          <w:numId w:val="1"/>
        </w:numPr>
      </w:pPr>
      <w:r>
        <w:rPr>
          <w:lang w:val="en-US"/>
        </w:rPr>
        <w:t xml:space="preserve">Frequency: </w:t>
      </w:r>
      <w:r w:rsidR="00D13148">
        <w:rPr>
          <w:lang w:val="en-US"/>
        </w:rPr>
        <w:t xml:space="preserve">MEF Handshake </w:t>
      </w:r>
      <w:r>
        <w:rPr>
          <w:lang w:val="en-US"/>
        </w:rPr>
        <w:t xml:space="preserve">occurs whenever </w:t>
      </w:r>
      <w:r w:rsidR="00D13148">
        <w:rPr>
          <w:lang w:val="en-US"/>
        </w:rPr>
        <w:t xml:space="preserve">the MEF client is </w:t>
      </w:r>
      <w:r>
        <w:rPr>
          <w:lang w:val="en-US"/>
        </w:rPr>
        <w:t>triggered by Provisioning Procedure Instructions.</w:t>
      </w:r>
    </w:p>
    <w:p w14:paraId="50C8F401" w14:textId="5F80AEF0" w:rsidR="00D13148" w:rsidRPr="00954002" w:rsidRDefault="00D13148" w:rsidP="00597D3F">
      <w:pPr>
        <w:pStyle w:val="B1"/>
        <w:numPr>
          <w:ilvl w:val="0"/>
          <w:numId w:val="0"/>
        </w:numPr>
        <w:ind w:left="1077" w:hanging="357"/>
      </w:pPr>
      <w:r>
        <w:t>This phase is also denoted as Bootstrap Enrolment Handshake.</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73556310"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w:t>
      </w:r>
      <w:r>
        <w:lastRenderedPageBreak/>
        <w:t xml:space="preserve">procedures can be controlled by the MEF Client Command procedure which is outlined in clause 8.3.4 and specified in detail in clause </w:t>
      </w:r>
      <w:r w:rsidRPr="00D13148">
        <w:t>8.3.9.</w:t>
      </w:r>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r w:rsidR="00D13148">
        <w:t>illustrates the phases of the</w:t>
      </w:r>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6.9pt;height:396.15pt" o:ole="">
            <v:imagedata r:id="rId76" o:title=""/>
          </v:shape>
          <o:OLEObject Type="Embed" ProgID="Visio.Drawing.11" ShapeID="_x0000_i1050" DrawAspect="Content" ObjectID="_1563102432" r:id="rId77"/>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71" w:name="_Toc489042998"/>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14:paraId="38DE54EE" w14:textId="77777777"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9042999"/>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8.9pt;height:330.75pt" o:ole="">
            <v:imagedata r:id="rId78" o:title="" croptop="1970f" cropbottom="1727f" cropleft="2661f" cropright="2111f"/>
          </v:shape>
          <o:OLEObject Type="Embed" ProgID="Visio.Drawing.11" ShapeID="_x0000_i1051" DrawAspect="Content" ObjectID="_1563102433" r:id="rId79"/>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9043000"/>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based on asymmetric key pairs</w:t>
      </w:r>
      <w:r w:rsidR="00844C53" w:rsidRPr="00954002">
        <w:t>.</w:t>
      </w:r>
    </w:p>
    <w:p w14:paraId="3FFF6C5B" w14:textId="4167B8D4" w:rsidR="006B1F15" w:rsidRPr="006B1F15" w:rsidRDefault="006B1F15" w:rsidP="006B1F15">
      <w:pPr>
        <w:pStyle w:val="NO"/>
        <w:rPr>
          <w:lang w:val="en-US"/>
        </w:rPr>
      </w:pPr>
      <w:r w:rsidRPr="00954002">
        <w:t>NOTE 1:</w:t>
      </w:r>
      <w:r w:rsidRPr="00954002">
        <w:tab/>
      </w:r>
      <w:r>
        <w:t xml:space="preserve">Long term </w:t>
      </w:r>
      <w:r>
        <w:rPr>
          <w:lang w:val="en-US"/>
        </w:rPr>
        <w:t>a</w:t>
      </w:r>
      <w:r w:rsidRPr="00597D3F">
        <w:rPr>
          <w:lang w:val="en-US"/>
        </w:rPr>
        <w:t>s</w:t>
      </w:r>
      <w:r>
        <w:t xml:space="preserve">ymmetric </w:t>
      </w:r>
      <w:r w:rsidRPr="00597D3F">
        <w:rPr>
          <w:lang w:val="en-US"/>
        </w:rPr>
        <w:t>private</w:t>
      </w:r>
      <w:r>
        <w:t xml:space="preserve"> </w:t>
      </w:r>
      <w:r w:rsidRPr="00597D3F">
        <w:rPr>
          <w:lang w:val="en-US"/>
        </w:rPr>
        <w:t>k</w:t>
      </w:r>
      <w:r w:rsidRPr="00954002">
        <w:t xml:space="preserve">eys can pose a security risk if not adequately secured, and for this reason it is recommended that </w:t>
      </w:r>
      <w:r w:rsidRPr="00597D3F">
        <w:rPr>
          <w:lang w:val="en-US"/>
        </w:rPr>
        <w:t>they</w:t>
      </w:r>
      <w:r w:rsidRPr="00954002">
        <w:t xml:space="preserve"> are stored in Secure Environments.</w:t>
      </w:r>
      <w:r w:rsidRPr="00597D3F">
        <w:rPr>
          <w:lang w:val="en-US"/>
        </w:rPr>
        <w:t xml:space="preserve"> </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25pt;height:453.7pt" o:ole="">
            <v:imagedata r:id="rId80" o:title="" croptop="1173f" cropbottom="1956f" cropleft="2098f" cropright="841f"/>
          </v:shape>
          <o:OLEObject Type="Embed" ProgID="Visio.Drawing.11" ShapeID="_x0000_i1052" DrawAspect="Content" ObjectID="_1563102434" r:id="rId81"/>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9043001"/>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1pt;height:395.85pt" o:ole="">
            <v:imagedata r:id="rId82" o:title="" croptop="1659f" cropbottom="5079f" cropleft="1889f" cropright="14706f"/>
          </v:shape>
          <o:OLEObject Type="Embed" ProgID="Visio.Drawing.11" ShapeID="_x0000_i1053" DrawAspect="Content" ObjectID="_1563102435" r:id="rId83"/>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796"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796"/>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7" w:name="_Toc457595341"/>
      <w:bookmarkStart w:id="798" w:name="_Toc459366744"/>
      <w:bookmarkStart w:id="799" w:name="_Toc459367061"/>
      <w:bookmarkStart w:id="800" w:name="_Toc489043002"/>
      <w:bookmarkStart w:id="801" w:name="_Toc449434864"/>
      <w:bookmarkStart w:id="802" w:name="_Toc449445389"/>
      <w:bookmarkStart w:id="803" w:name="_Toc449445627"/>
      <w:bookmarkStart w:id="804" w:name="_Toc450601248"/>
      <w:r w:rsidRPr="001077AF">
        <w:t>8.3.</w:t>
      </w:r>
      <w:r w:rsidRPr="001077AF">
        <w:rPr>
          <w:lang w:val="en-US"/>
        </w:rPr>
        <w:t>3</w:t>
      </w:r>
      <w:r>
        <w:tab/>
      </w:r>
      <w:bookmarkEnd w:id="797"/>
      <w:bookmarkEnd w:id="798"/>
      <w:bookmarkEnd w:id="799"/>
      <w:r w:rsidR="00F02646">
        <w:rPr>
          <w:lang w:val="en-US"/>
        </w:rPr>
        <w:t>VOID</w:t>
      </w:r>
      <w:bookmarkEnd w:id="800"/>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5" w:name="_Toc489043003"/>
      <w:r w:rsidRPr="001077AF">
        <w:lastRenderedPageBreak/>
        <w:t>8.3.</w:t>
      </w:r>
      <w:r>
        <w:t>4</w:t>
      </w:r>
      <w:r>
        <w:tab/>
        <w:t>Enrolment Exchange</w:t>
      </w:r>
      <w:bookmarkEnd w:id="805"/>
      <w:r>
        <w:rPr>
          <w:lang w:val="en-US"/>
        </w:rPr>
        <w:t xml:space="preserve"> </w:t>
      </w:r>
    </w:p>
    <w:p w14:paraId="7CAE813C" w14:textId="7EA78D09" w:rsidR="00C848DD" w:rsidRPr="00597D3F" w:rsidRDefault="00C848DD" w:rsidP="00C848DD">
      <w:pPr>
        <w:pStyle w:val="Heading4"/>
        <w:rPr>
          <w:lang w:val="en-US"/>
        </w:rPr>
      </w:pPr>
      <w:bookmarkStart w:id="806" w:name="_Toc489043004"/>
      <w:r>
        <w:rPr>
          <w:lang w:val="en-US"/>
        </w:rPr>
        <w:t>8.3.4.1</w:t>
      </w:r>
      <w:r>
        <w:rPr>
          <w:lang w:val="en-US"/>
        </w:rPr>
        <w:tab/>
      </w:r>
      <w:r w:rsidRPr="00597D3F">
        <w:rPr>
          <w:lang w:val="en-US"/>
        </w:rPr>
        <w:t>Enrolment Exchange Procedures</w:t>
      </w:r>
      <w:bookmarkEnd w:id="806"/>
    </w:p>
    <w:p w14:paraId="4DA0CBCA" w14:textId="77777777" w:rsidR="00C848DD" w:rsidRDefault="00C848DD" w:rsidP="00C848DD">
      <w:pPr>
        <w:rPr>
          <w:lang w:val="en-US"/>
        </w:rPr>
      </w:pPr>
      <w:r>
        <w:rPr>
          <w:lang w:val="en-US"/>
        </w:rPr>
        <w:t>The following procedures may occur within an Enrolment Exchange:</w:t>
      </w:r>
    </w:p>
    <w:p w14:paraId="2CB6DAED" w14:textId="77777777" w:rsidR="00C848DD" w:rsidRPr="003167B3" w:rsidRDefault="00C848DD" w:rsidP="00C848DD">
      <w:pPr>
        <w:numPr>
          <w:ilvl w:val="0"/>
          <w:numId w:val="114"/>
        </w:numPr>
        <w:rPr>
          <w:lang w:val="en-US"/>
        </w:rPr>
      </w:pPr>
      <w:r>
        <w:rPr>
          <w:lang w:val="en-US"/>
        </w:rPr>
        <w:t>MEF Client Registration procedures;</w:t>
      </w:r>
      <w:r w:rsidDel="00D216BB">
        <w:rPr>
          <w:lang w:val="en-US"/>
        </w:rPr>
        <w:t xml:space="preserve"> </w:t>
      </w:r>
    </w:p>
    <w:p w14:paraId="7DF98811" w14:textId="77777777" w:rsidR="00C848DD" w:rsidRPr="00B634F5" w:rsidRDefault="00C848DD" w:rsidP="00C848DD">
      <w:pPr>
        <w:numPr>
          <w:ilvl w:val="0"/>
          <w:numId w:val="114"/>
        </w:numPr>
        <w:rPr>
          <w:lang w:val="en-US"/>
        </w:rPr>
      </w:pPr>
      <w:r>
        <w:rPr>
          <w:lang w:val="en-US"/>
        </w:rPr>
        <w:t>Symmetric Key Provisioning procedures;</w:t>
      </w:r>
    </w:p>
    <w:p w14:paraId="68E5E970" w14:textId="77777777" w:rsidR="00C848DD" w:rsidRPr="00C24564" w:rsidRDefault="00C848DD" w:rsidP="00C848DD">
      <w:pPr>
        <w:numPr>
          <w:ilvl w:val="0"/>
          <w:numId w:val="114"/>
        </w:numPr>
        <w:rPr>
          <w:lang w:val="en-US"/>
        </w:rPr>
      </w:pPr>
      <w:r>
        <w:rPr>
          <w:lang w:val="en-US"/>
        </w:rPr>
        <w:t>Certificate Provisioning procedure</w:t>
      </w:r>
      <w:r>
        <w:t>;</w:t>
      </w:r>
    </w:p>
    <w:p w14:paraId="573951DE" w14:textId="77777777" w:rsidR="00C848DD" w:rsidRPr="00D0635D" w:rsidRDefault="00C848DD" w:rsidP="00C848DD">
      <w:pPr>
        <w:numPr>
          <w:ilvl w:val="0"/>
          <w:numId w:val="114"/>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4D0685DE" w14:textId="77777777" w:rsidR="00C848DD" w:rsidRDefault="00C848DD" w:rsidP="00C848DD">
      <w:pPr>
        <w:numPr>
          <w:ilvl w:val="0"/>
          <w:numId w:val="114"/>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0E4A75C9" w14:textId="77777777" w:rsidR="00C848DD" w:rsidRDefault="00C848DD" w:rsidP="00C848DD">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59955538" w14:textId="77777777" w:rsidR="00C848DD" w:rsidRPr="00100803" w:rsidRDefault="00C848DD" w:rsidP="00C848DD">
      <w:pPr>
        <w:rPr>
          <w:lang w:val="en-US"/>
        </w:rPr>
      </w:pPr>
    </w:p>
    <w:p w14:paraId="50F31DD5" w14:textId="77777777" w:rsidR="00C848DD" w:rsidRDefault="00C848DD" w:rsidP="00C848DD">
      <w:pPr>
        <w:pStyle w:val="Heading4"/>
      </w:pPr>
      <w:bookmarkStart w:id="807" w:name="_Toc489043005"/>
      <w:r>
        <w:t>8.3.4.2</w:t>
      </w:r>
      <w:r>
        <w:tab/>
      </w:r>
      <w:r>
        <w:rPr>
          <w:lang w:val="en-US"/>
        </w:rPr>
        <w:t>MEF Client Registration</w:t>
      </w:r>
      <w:bookmarkEnd w:id="807"/>
      <w:r>
        <w:rPr>
          <w:lang w:val="en-US"/>
        </w:rPr>
        <w:t xml:space="preserve"> </w:t>
      </w:r>
    </w:p>
    <w:p w14:paraId="19CC6214" w14:textId="77777777" w:rsidR="00C848DD" w:rsidRDefault="00C848DD" w:rsidP="00C848DD">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597D3F">
        <w:rPr>
          <w:lang w:val="en-US"/>
        </w:rPr>
        <w:t>8.3.5.2.3,</w:t>
      </w:r>
      <w:r w:rsidRPr="00C01551">
        <w:rPr>
          <w:lang w:val="en-US"/>
        </w:rPr>
        <w:t xml:space="preserve"> </w:t>
      </w:r>
      <w:r w:rsidRPr="00597D3F">
        <w:rPr>
          <w:lang w:val="en-US"/>
        </w:rPr>
        <w:t>8.3.5.2.4, 8.3.5.2.5, and 8.3.5.2.6</w:t>
      </w:r>
      <w:r w:rsidRPr="00C01551">
        <w:t>.</w:t>
      </w:r>
    </w:p>
    <w:p w14:paraId="50DB49BE" w14:textId="77777777" w:rsidR="00C848DD" w:rsidRDefault="00C848DD" w:rsidP="00C848DD">
      <w:r>
        <w:rPr>
          <w:lang w:val="en-US"/>
        </w:rPr>
        <w:t>MEF Client Registration</w:t>
      </w:r>
      <w:r>
        <w:t xml:space="preserve"> procedures can only be performed within an Enrolment Exchange.</w:t>
      </w:r>
    </w:p>
    <w:p w14:paraId="07A8EBDF" w14:textId="77777777" w:rsidR="00C848DD" w:rsidRDefault="00C848DD" w:rsidP="00C848DD">
      <w:r>
        <w:rPr>
          <w:lang w:val="en-US"/>
        </w:rPr>
        <w:t>MEF Client Registration</w:t>
      </w:r>
      <w:r>
        <w:t xml:space="preserve"> procedures can be triggered by the following oneM2M-specified mechanisms:</w:t>
      </w:r>
    </w:p>
    <w:p w14:paraId="766D886D" w14:textId="77777777" w:rsidR="00C848DD" w:rsidRPr="003167B3" w:rsidRDefault="00C848DD" w:rsidP="00C848DD">
      <w:pPr>
        <w:numPr>
          <w:ilvl w:val="0"/>
          <w:numId w:val="114"/>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6317A333" w14:textId="77777777" w:rsidR="00C848DD" w:rsidRPr="002F3805" w:rsidRDefault="00C848DD" w:rsidP="00C848DD">
      <w:pPr>
        <w:numPr>
          <w:ilvl w:val="1"/>
          <w:numId w:val="114"/>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597D3F">
        <w:rPr>
          <w:lang w:val="en-US"/>
        </w:rPr>
        <w:t>8.3.5.2.3.</w:t>
      </w:r>
      <w:r w:rsidRPr="002F3805">
        <w:rPr>
          <w:lang w:val="en-US"/>
        </w:rPr>
        <w:t xml:space="preserve"> </w:t>
      </w:r>
    </w:p>
    <w:p w14:paraId="1CDCC10F" w14:textId="77777777" w:rsidR="00C848DD" w:rsidRDefault="00C848DD" w:rsidP="00C848DD">
      <w:pPr>
        <w:numPr>
          <w:ilvl w:val="1"/>
          <w:numId w:val="114"/>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597D3F">
        <w:rPr>
          <w:lang w:val="en-US"/>
        </w:rPr>
        <w:t>8.3.5.2.6</w:t>
      </w:r>
      <w:r w:rsidRPr="002F3805">
        <w:rPr>
          <w:lang w:val="en-US"/>
        </w:rPr>
        <w:t>.</w:t>
      </w:r>
    </w:p>
    <w:p w14:paraId="5BE714A5" w14:textId="77777777" w:rsidR="00C848DD" w:rsidRDefault="00C848DD" w:rsidP="00C848DD">
      <w:pPr>
        <w:pStyle w:val="Heading4"/>
      </w:pPr>
      <w:bookmarkStart w:id="808" w:name="_Toc489043006"/>
      <w:r>
        <w:t>8.3.4.</w:t>
      </w:r>
      <w:r>
        <w:rPr>
          <w:lang w:val="en-US"/>
        </w:rPr>
        <w:t>3</w:t>
      </w:r>
      <w:r>
        <w:tab/>
      </w:r>
      <w:r>
        <w:rPr>
          <w:lang w:val="en-US"/>
        </w:rPr>
        <w:t>Symmetric Key Provisioning</w:t>
      </w:r>
      <w:bookmarkEnd w:id="808"/>
    </w:p>
    <w:p w14:paraId="4B0FE09F" w14:textId="77777777" w:rsidR="00C848DD" w:rsidRDefault="00C848DD" w:rsidP="00C848DD">
      <w:pPr>
        <w:rPr>
          <w:lang w:val="en-US"/>
        </w:rPr>
      </w:pPr>
      <w:r>
        <w:rPr>
          <w:lang w:val="en-US"/>
        </w:rPr>
        <w:t xml:space="preserve">Symmetric Key Provisioning procedures are specified in clauses </w:t>
      </w:r>
      <w:r w:rsidRPr="00597D3F">
        <w:rPr>
          <w:lang w:val="en-US"/>
        </w:rPr>
        <w:t>8.3.5.2.7,</w:t>
      </w:r>
      <w:r w:rsidRPr="002F3805">
        <w:rPr>
          <w:lang w:val="en-US"/>
        </w:rPr>
        <w:t xml:space="preserve"> </w:t>
      </w:r>
      <w:r w:rsidRPr="00597D3F">
        <w:rPr>
          <w:lang w:val="en-US"/>
        </w:rPr>
        <w:t xml:space="preserve">8.3.5.2.8, 8.3.5.2.9, </w:t>
      </w:r>
      <w:r w:rsidRPr="002F3805">
        <w:rPr>
          <w:lang w:val="en-US"/>
        </w:rPr>
        <w:t xml:space="preserve">and </w:t>
      </w:r>
      <w:r w:rsidRPr="00597D3F">
        <w:rPr>
          <w:lang w:val="en-US"/>
        </w:rPr>
        <w:t>8.3.5.2.10</w:t>
      </w:r>
      <w:r w:rsidRPr="002F3805">
        <w:rPr>
          <w:lang w:val="en-US"/>
        </w:rPr>
        <w:t>.</w:t>
      </w:r>
      <w:r w:rsidRPr="00B634F5">
        <w:rPr>
          <w:lang w:val="en-US"/>
        </w:rPr>
        <w:t xml:space="preserve"> </w:t>
      </w:r>
    </w:p>
    <w:p w14:paraId="3B291611" w14:textId="77777777" w:rsidR="00C848DD" w:rsidRDefault="00C848DD" w:rsidP="00C848DD">
      <w:r>
        <w:t>These procedures can only be performed within an Enrolment Exchange.</w:t>
      </w:r>
    </w:p>
    <w:p w14:paraId="32407001" w14:textId="77777777" w:rsidR="00C848DD" w:rsidRDefault="00C848DD" w:rsidP="00C848DD">
      <w:r>
        <w:t>These procedures can be triggered by the following oneM2M-specified mechanisms:</w:t>
      </w:r>
    </w:p>
    <w:p w14:paraId="6D15AA6E" w14:textId="77777777" w:rsidR="00C848DD" w:rsidRPr="0066682C" w:rsidRDefault="00C848DD" w:rsidP="00C848DD">
      <w:pPr>
        <w:numPr>
          <w:ilvl w:val="0"/>
          <w:numId w:val="114"/>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73383685" w14:textId="4F7BC49F" w:rsidR="00C848DD" w:rsidRPr="0066682C" w:rsidRDefault="00C848DD" w:rsidP="00C848DD">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4E907032" w14:textId="77777777" w:rsidR="00C848DD" w:rsidRPr="00BD4CC2" w:rsidRDefault="00C848DD" w:rsidP="00C848DD">
      <w:pPr>
        <w:numPr>
          <w:ilvl w:val="0"/>
          <w:numId w:val="114"/>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162D0CF4" w14:textId="77777777" w:rsidR="00C848DD" w:rsidRDefault="00C848DD" w:rsidP="00C848DD">
      <w:pPr>
        <w:numPr>
          <w:ilvl w:val="0"/>
          <w:numId w:val="114"/>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597D3F">
        <w:rPr>
          <w:lang w:val="en-US"/>
        </w:rPr>
        <w:t>8.3.5.2.8</w:t>
      </w:r>
      <w:r w:rsidRPr="002F3805">
        <w:rPr>
          <w:lang w:val="en-US"/>
        </w:rPr>
        <w:t xml:space="preserve">. See steps </w:t>
      </w:r>
      <w:r w:rsidRPr="00597D3F">
        <w:rPr>
          <w:lang w:val="en-US"/>
        </w:rPr>
        <w:t>6</w:t>
      </w:r>
      <w:r w:rsidRPr="002F3805">
        <w:rPr>
          <w:lang w:val="en-US"/>
        </w:rPr>
        <w:t xml:space="preserve"> and </w:t>
      </w:r>
      <w:r w:rsidRPr="00597D3F">
        <w:rPr>
          <w:lang w:val="en-US"/>
        </w:rPr>
        <w:t>7</w:t>
      </w:r>
      <w:r w:rsidRPr="002F3805">
        <w:rPr>
          <w:lang w:val="en-US"/>
        </w:rPr>
        <w:t xml:space="preserve"> in clause </w:t>
      </w:r>
      <w:r w:rsidRPr="00597D3F">
        <w:rPr>
          <w:lang w:val="en-US"/>
        </w:rPr>
        <w:t>8.3.5.1</w:t>
      </w:r>
      <w:r w:rsidRPr="002F3805">
        <w:rPr>
          <w:lang w:val="en-US"/>
        </w:rPr>
        <w:t>.</w:t>
      </w:r>
      <w:r>
        <w:rPr>
          <w:lang w:val="en-US"/>
        </w:rPr>
        <w:t xml:space="preserve"> </w:t>
      </w:r>
    </w:p>
    <w:p w14:paraId="59569780" w14:textId="77777777" w:rsidR="00C848DD" w:rsidRDefault="00C848DD" w:rsidP="00C848DD">
      <w:pPr>
        <w:pStyle w:val="Heading4"/>
      </w:pPr>
      <w:bookmarkStart w:id="809" w:name="_Toc489043007"/>
      <w:r>
        <w:t>8.3.4.</w:t>
      </w:r>
      <w:r>
        <w:rPr>
          <w:lang w:val="en-US"/>
        </w:rPr>
        <w:t>4</w:t>
      </w:r>
      <w:r>
        <w:tab/>
        <w:t xml:space="preserve">Certificate </w:t>
      </w:r>
      <w:r>
        <w:rPr>
          <w:lang w:val="en-US"/>
        </w:rPr>
        <w:t>Provisioning</w:t>
      </w:r>
      <w:bookmarkEnd w:id="809"/>
      <w:r>
        <w:rPr>
          <w:lang w:val="en-US"/>
        </w:rPr>
        <w:t xml:space="preserve"> </w:t>
      </w:r>
    </w:p>
    <w:p w14:paraId="69FEDF71" w14:textId="77777777" w:rsidR="00C848DD" w:rsidRDefault="00C848DD" w:rsidP="00C848DD">
      <w:pPr>
        <w:rPr>
          <w:lang w:val="en-US"/>
        </w:rPr>
      </w:pPr>
      <w:r>
        <w:t xml:space="preserve">Certificate </w:t>
      </w:r>
      <w:r>
        <w:rPr>
          <w:lang w:val="en-US"/>
        </w:rPr>
        <w:t xml:space="preserve">Provisioning procedures are specified in </w:t>
      </w:r>
      <w:r w:rsidRPr="002F3805">
        <w:rPr>
          <w:lang w:val="en-US"/>
        </w:rPr>
        <w:t xml:space="preserve">clause </w:t>
      </w:r>
      <w:r w:rsidRPr="00597D3F">
        <w:rPr>
          <w:lang w:val="en-US"/>
        </w:rPr>
        <w:t>8.3.6</w:t>
      </w:r>
      <w:r>
        <w:rPr>
          <w:lang w:val="en-US"/>
        </w:rPr>
        <w:t>.</w:t>
      </w:r>
    </w:p>
    <w:p w14:paraId="71CED900" w14:textId="77777777" w:rsidR="00C848DD" w:rsidRDefault="00C848DD" w:rsidP="00C848DD">
      <w:r>
        <w:t>These procedures can only be performed within an Enrolment Exchange.</w:t>
      </w:r>
    </w:p>
    <w:p w14:paraId="2767C4DF" w14:textId="77777777" w:rsidR="00C848DD" w:rsidRDefault="00C848DD" w:rsidP="00C848DD">
      <w:r>
        <w:t>These procedures can be triggered by the following oneM2M-specified mechanisms:</w:t>
      </w:r>
    </w:p>
    <w:p w14:paraId="52F859D4" w14:textId="77777777" w:rsidR="00C848DD" w:rsidRDefault="00C848DD" w:rsidP="00C848DD">
      <w:pPr>
        <w:numPr>
          <w:ilvl w:val="0"/>
          <w:numId w:val="114"/>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1C9B0A69" w14:textId="77777777" w:rsidR="00C848DD" w:rsidRPr="00050DA0" w:rsidRDefault="00C848DD" w:rsidP="00C848DD">
      <w:pPr>
        <w:pStyle w:val="Heading4"/>
      </w:pPr>
      <w:bookmarkStart w:id="810" w:name="_Toc489043008"/>
      <w:r>
        <w:t>8.3.4.</w:t>
      </w:r>
      <w:r>
        <w:rPr>
          <w:lang w:val="en-US"/>
        </w:rPr>
        <w:t>5</w:t>
      </w:r>
      <w:r>
        <w:tab/>
        <w:t>Device Configuration</w:t>
      </w:r>
      <w:bookmarkEnd w:id="810"/>
    </w:p>
    <w:p w14:paraId="02EB234F" w14:textId="77777777" w:rsidR="00C848DD" w:rsidRDefault="00C848DD" w:rsidP="00C848DD">
      <w:pPr>
        <w:rPr>
          <w:lang w:val="en-US"/>
        </w:rPr>
      </w:pPr>
      <w:r>
        <w:t xml:space="preserve">Device Configuration </w:t>
      </w:r>
      <w:r>
        <w:rPr>
          <w:lang w:val="en-US"/>
        </w:rPr>
        <w:t>is specified in oneM2M TS-0022 [</w:t>
      </w:r>
      <w:r>
        <w:t>57</w:t>
      </w:r>
      <w:r>
        <w:rPr>
          <w:lang w:val="en-US"/>
        </w:rPr>
        <w:t>].</w:t>
      </w:r>
    </w:p>
    <w:p w14:paraId="11B633EA" w14:textId="430B5494" w:rsidR="00C848DD" w:rsidRDefault="00C848DD" w:rsidP="00C848DD">
      <w:r>
        <w:t xml:space="preserve">Device Configuration can be performed within an Enrolment Exchange with a MEF, or in a DM session with other DM servers (separate from an Enrolment Exchange). Clause </w:t>
      </w:r>
      <w:r w:rsidRPr="00597D3F">
        <w:t>8.3.</w:t>
      </w:r>
      <w:r w:rsidR="00EB6584" w:rsidRPr="00EB6584">
        <w:t>8</w:t>
      </w:r>
      <w:r>
        <w:t xml:space="preserve"> specifies use of Device Configuration within an Enrolment Exchange with a MEF. </w:t>
      </w:r>
    </w:p>
    <w:p w14:paraId="15F263EA" w14:textId="77777777" w:rsidR="00C848DD" w:rsidRDefault="00C848DD" w:rsidP="00C848DD">
      <w:r>
        <w:t>Device Configuration can be triggered by the following oneM2M-specified mechanisms:</w:t>
      </w:r>
    </w:p>
    <w:p w14:paraId="0EEFD291" w14:textId="77777777" w:rsidR="00C848DD" w:rsidRPr="00100803" w:rsidRDefault="00C848DD" w:rsidP="00C848DD">
      <w:pPr>
        <w:numPr>
          <w:ilvl w:val="0"/>
          <w:numId w:val="114"/>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216DADE3" w14:textId="77777777" w:rsidR="00C848DD" w:rsidRPr="00100803" w:rsidRDefault="00C848DD" w:rsidP="00C848DD">
      <w:pPr>
        <w:pStyle w:val="Heading4"/>
        <w:rPr>
          <w:lang w:val="en-US"/>
        </w:rPr>
      </w:pPr>
      <w:bookmarkStart w:id="811" w:name="_Toc489043009"/>
      <w:r>
        <w:t>8.3.4.</w:t>
      </w:r>
      <w:r>
        <w:rPr>
          <w:lang w:val="en-US"/>
        </w:rPr>
        <w:t>6</w:t>
      </w:r>
      <w:r>
        <w:tab/>
      </w:r>
      <w:r>
        <w:rPr>
          <w:lang w:val="en-US"/>
        </w:rPr>
        <w:t>MEF Client Command</w:t>
      </w:r>
      <w:bookmarkEnd w:id="811"/>
      <w:r>
        <w:rPr>
          <w:lang w:val="en-US"/>
        </w:rPr>
        <w:t xml:space="preserve"> </w:t>
      </w:r>
    </w:p>
    <w:p w14:paraId="07B4B390" w14:textId="6C615354" w:rsidR="00C848DD" w:rsidRDefault="00C848DD" w:rsidP="00C848DD">
      <w:pPr>
        <w:rPr>
          <w:lang w:val="en-US"/>
        </w:rPr>
      </w:pPr>
      <w:r>
        <w:rPr>
          <w:lang w:val="en-US"/>
        </w:rPr>
        <w:t xml:space="preserve">MEF Client Command procedures are specified in </w:t>
      </w:r>
      <w:r w:rsidRPr="002F3805">
        <w:rPr>
          <w:lang w:val="en-US"/>
        </w:rPr>
        <w:t xml:space="preserve">clause </w:t>
      </w:r>
      <w:r w:rsidRPr="00597D3F">
        <w:rPr>
          <w:lang w:val="en-US"/>
        </w:rPr>
        <w:t>8.3.</w:t>
      </w:r>
      <w:r w:rsidR="00EB6584" w:rsidRPr="00597D3F">
        <w:rPr>
          <w:lang w:val="en-US"/>
        </w:rPr>
        <w:t>9</w:t>
      </w:r>
      <w:r w:rsidRPr="002F3805">
        <w:rPr>
          <w:lang w:val="en-US"/>
        </w:rPr>
        <w:t>.</w:t>
      </w:r>
    </w:p>
    <w:p w14:paraId="3A59437A" w14:textId="77777777" w:rsidR="00C848DD" w:rsidRDefault="00C848DD" w:rsidP="00C848DD">
      <w:r>
        <w:rPr>
          <w:lang w:val="en-US"/>
        </w:rPr>
        <w:t xml:space="preserve">MEF Client Command </w:t>
      </w:r>
      <w:r>
        <w:t>procedures can only be performed within an Enrolment Exchange.</w:t>
      </w:r>
    </w:p>
    <w:p w14:paraId="0D7E6096" w14:textId="77777777" w:rsidR="00C848DD" w:rsidRDefault="00C848DD" w:rsidP="00C848DD">
      <w:r>
        <w:rPr>
          <w:lang w:val="en-US"/>
        </w:rPr>
        <w:t xml:space="preserve">MEF Client Command procedures </w:t>
      </w:r>
      <w:r>
        <w:t>can be triggered by the following oneM2M-specified mechanisms:</w:t>
      </w:r>
    </w:p>
    <w:p w14:paraId="444C15FC" w14:textId="77777777" w:rsidR="00C848DD" w:rsidRPr="0049601B" w:rsidRDefault="00C848DD" w:rsidP="00C848DD">
      <w:pPr>
        <w:numPr>
          <w:ilvl w:val="0"/>
          <w:numId w:val="114"/>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35F446EE" w14:textId="77777777" w:rsidR="00C848DD" w:rsidRPr="0049601B" w:rsidRDefault="00C848DD" w:rsidP="00C848DD">
      <w:pPr>
        <w:numPr>
          <w:ilvl w:val="1"/>
          <w:numId w:val="114"/>
        </w:numPr>
        <w:rPr>
          <w:lang w:val="en-US"/>
        </w:rPr>
      </w:pPr>
      <w:r>
        <w:t>A MEF Client Command Retrieve shall be executed following an MEF Client Registration procedure (other than MEF Client De-registration)</w:t>
      </w:r>
      <w:r w:rsidRPr="0049601B">
        <w:rPr>
          <w:lang w:val="en-US"/>
        </w:rPr>
        <w:t>.</w:t>
      </w:r>
    </w:p>
    <w:p w14:paraId="7751DEE4" w14:textId="77777777" w:rsidR="00C848DD" w:rsidRPr="0049601B" w:rsidRDefault="00C848DD" w:rsidP="00C848DD">
      <w:pPr>
        <w:numPr>
          <w:ilvl w:val="0"/>
          <w:numId w:val="114"/>
        </w:numPr>
        <w:rPr>
          <w:lang w:val="en-US"/>
        </w:rPr>
      </w:pPr>
      <w:r w:rsidRPr="0049601B">
        <w:rPr>
          <w:b/>
        </w:rPr>
        <w:t xml:space="preserve">Procedures triggered </w:t>
      </w:r>
      <w:r>
        <w:rPr>
          <w:b/>
        </w:rPr>
        <w:t xml:space="preserve">according to </w:t>
      </w:r>
      <w:r>
        <w:rPr>
          <w:b/>
          <w:i/>
        </w:rPr>
        <w:t>retryDuration</w:t>
      </w:r>
      <w:r>
        <w:rPr>
          <w:i/>
        </w:rPr>
        <w:t xml:space="preserve"> </w:t>
      </w:r>
    </w:p>
    <w:p w14:paraId="1AE0C724" w14:textId="45614021" w:rsidR="00C848DD" w:rsidRPr="0049601B" w:rsidRDefault="00C848DD" w:rsidP="00C848DD">
      <w:pPr>
        <w:numPr>
          <w:ilvl w:val="1"/>
          <w:numId w:val="114"/>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812"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812"/>
      <w:r>
        <w:rPr>
          <w:lang w:val="en-US"/>
        </w:rPr>
        <w:t xml:space="preserve"> For further details see clause.</w:t>
      </w:r>
      <w:r w:rsidR="00CB2B66" w:rsidRPr="00597D3F">
        <w:rPr>
          <w:lang w:val="en-US"/>
        </w:rPr>
        <w:t>8.3.9.6</w:t>
      </w:r>
      <w:r w:rsidRPr="00597D3F">
        <w:rPr>
          <w:lang w:val="en-US"/>
        </w:rPr>
        <w:t>.</w:t>
      </w:r>
    </w:p>
    <w:p w14:paraId="3C4482B9" w14:textId="77777777" w:rsidR="00C848DD" w:rsidRPr="0049601B" w:rsidRDefault="00C848DD" w:rsidP="00C848DD">
      <w:pPr>
        <w:numPr>
          <w:ilvl w:val="0"/>
          <w:numId w:val="114"/>
        </w:numPr>
        <w:rPr>
          <w:lang w:val="en-US"/>
        </w:rPr>
      </w:pPr>
      <w:r w:rsidRPr="0049601B">
        <w:rPr>
          <w:b/>
        </w:rPr>
        <w:t xml:space="preserve">Procedures triggered </w:t>
      </w:r>
      <w:r>
        <w:rPr>
          <w:b/>
        </w:rPr>
        <w:t>following an attempt to perform an issued MEF Client Command</w:t>
      </w:r>
    </w:p>
    <w:p w14:paraId="2B57DA76" w14:textId="77777777" w:rsidR="00C848DD" w:rsidRPr="00100803" w:rsidRDefault="00C848DD" w:rsidP="00C848DD">
      <w:pPr>
        <w:numPr>
          <w:ilvl w:val="1"/>
          <w:numId w:val="114"/>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64649FE1" w14:textId="77777777" w:rsidR="00C848DD" w:rsidRDefault="00C848DD" w:rsidP="00C848DD">
      <w:pPr>
        <w:ind w:left="1080"/>
        <w:rPr>
          <w:lang w:val="en-US"/>
        </w:rPr>
      </w:pPr>
      <w:r>
        <w:rPr>
          <w:lang w:val="en-US"/>
        </w:rPr>
        <w:t>An Example of a MEF Client Command procedure is illustrated in figure 8.3.4.6-1.</w:t>
      </w:r>
    </w:p>
    <w:p w14:paraId="035671BA" w14:textId="499CE7E8" w:rsidR="00C848DD" w:rsidRDefault="00C848DD" w:rsidP="00C848DD">
      <w:pPr>
        <w:ind w:left="1080"/>
      </w:pPr>
      <w:r w:rsidRPr="00A517CE">
        <w:object w:dxaOrig="14042" w:dyaOrig="9863" w14:anchorId="4677CADE">
          <v:shape id="_x0000_i1054" type="#_x0000_t75" style="width:664.75pt;height:439.9pt" o:ole="">
            <v:imagedata r:id="rId84" o:title="" croptop="4032f" cropbottom="5275f" cropleft="3224f" cropright="2299f"/>
          </v:shape>
          <o:OLEObject Type="Embed" ProgID="Visio.Drawing.11" ShapeID="_x0000_i1054" DrawAspect="Content" ObjectID="_1563102436" r:id="rId85"/>
        </w:object>
      </w:r>
    </w:p>
    <w:p w14:paraId="35BDA38C" w14:textId="4C376CE3" w:rsidR="00C848DD" w:rsidRPr="00597D3F" w:rsidRDefault="00C848DD" w:rsidP="00597D3F">
      <w:pPr>
        <w:pStyle w:val="Caption"/>
        <w:spacing w:after="200"/>
        <w:jc w:val="center"/>
        <w:rPr>
          <w:rFonts w:ascii="Arial" w:hAnsi="Arial" w:cs="Arial"/>
          <w:lang w:val="en-US"/>
        </w:rPr>
      </w:pPr>
      <w:r w:rsidRPr="00597D3F">
        <w:rPr>
          <w:rFonts w:ascii="Arial" w:hAnsi="Arial" w:cs="Arial"/>
        </w:rPr>
        <w:t>Figure 8.3.</w:t>
      </w:r>
      <w:r w:rsidR="00EB6584">
        <w:rPr>
          <w:rFonts w:ascii="Arial" w:hAnsi="Arial" w:cs="Arial"/>
        </w:rPr>
        <w:t>4</w:t>
      </w:r>
      <w:r w:rsidRPr="00597D3F">
        <w:rPr>
          <w:rFonts w:ascii="Arial" w:hAnsi="Arial" w:cs="Arial"/>
        </w:rPr>
        <w:t>.</w:t>
      </w:r>
      <w:r w:rsidR="00EB6584">
        <w:rPr>
          <w:rFonts w:ascii="Arial" w:hAnsi="Arial" w:cs="Arial"/>
        </w:rPr>
        <w:t>6</w:t>
      </w:r>
      <w:r w:rsidRPr="00597D3F">
        <w:rPr>
          <w:rFonts w:ascii="Arial" w:hAnsi="Arial" w:cs="Arial"/>
        </w:rPr>
        <w:t xml:space="preserve">-1: </w:t>
      </w:r>
      <w:r w:rsidR="004E5C78">
        <w:rPr>
          <w:rFonts w:ascii="Arial" w:hAnsi="Arial" w:cs="Arial"/>
        </w:rPr>
        <w:t xml:space="preserve">Example </w:t>
      </w:r>
      <w:r w:rsidR="004E5C78" w:rsidRPr="004E5C78">
        <w:rPr>
          <w:rFonts w:ascii="Arial" w:hAnsi="Arial" w:cs="Arial"/>
        </w:rPr>
        <w:t>MEF Client Command procedure</w:t>
      </w:r>
    </w:p>
    <w:p w14:paraId="2655B122" w14:textId="54900FDE" w:rsidR="00C848DD" w:rsidRDefault="00C848DD" w:rsidP="00C848DD">
      <w:pPr>
        <w:numPr>
          <w:ilvl w:val="0"/>
          <w:numId w:val="115"/>
        </w:numPr>
        <w:ind w:left="1134" w:hanging="283"/>
        <w:rPr>
          <w:lang w:val="en-US"/>
        </w:rPr>
      </w:pPr>
      <w:r>
        <w:rPr>
          <w:lang w:val="en-US"/>
        </w:rPr>
        <w:t xml:space="preserve">The MEF client sends an MEF Client Registration request. </w:t>
      </w:r>
    </w:p>
    <w:p w14:paraId="4079208C" w14:textId="77777777" w:rsidR="00C848DD" w:rsidRDefault="00C848DD" w:rsidP="00C848DD">
      <w:pPr>
        <w:numPr>
          <w:ilvl w:val="0"/>
          <w:numId w:val="115"/>
        </w:numPr>
        <w:ind w:left="1134" w:hanging="283"/>
        <w:rPr>
          <w:lang w:val="en-US"/>
        </w:rPr>
      </w:pPr>
      <w:r>
        <w:rPr>
          <w:lang w:val="en-US"/>
        </w:rPr>
        <w:t>The MEF creates a &lt;</w:t>
      </w:r>
      <w:r w:rsidRPr="00AA16A4">
        <w:rPr>
          <w:i/>
          <w:lang w:val="en-US"/>
        </w:rPr>
        <w:t>mefClientReg</w:t>
      </w:r>
      <w:r>
        <w:rPr>
          <w:lang w:val="en-US"/>
        </w:rPr>
        <w:t xml:space="preserve">&gt; resource. </w:t>
      </w:r>
    </w:p>
    <w:p w14:paraId="01E2615F" w14:textId="77777777" w:rsidR="00C848DD" w:rsidRDefault="00C848DD" w:rsidP="00C848DD">
      <w:pPr>
        <w:numPr>
          <w:ilvl w:val="0"/>
          <w:numId w:val="115"/>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64BE2A10" w14:textId="77777777" w:rsidR="00C848DD" w:rsidRDefault="00C848DD" w:rsidP="00C848DD">
      <w:pPr>
        <w:numPr>
          <w:ilvl w:val="0"/>
          <w:numId w:val="115"/>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6E609CA0" w14:textId="77777777" w:rsidR="00C848DD" w:rsidRDefault="00C848DD" w:rsidP="00C848DD">
      <w:pPr>
        <w:numPr>
          <w:ilvl w:val="0"/>
          <w:numId w:val="115"/>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0B659DCA" w14:textId="77777777" w:rsidR="00C848DD" w:rsidRPr="001C67E9" w:rsidRDefault="00C848DD" w:rsidP="00C848DD">
      <w:pPr>
        <w:numPr>
          <w:ilvl w:val="0"/>
          <w:numId w:val="115"/>
        </w:numPr>
        <w:ind w:left="1134" w:hanging="283"/>
        <w:rPr>
          <w:lang w:val="en-US"/>
        </w:rPr>
      </w:pPr>
      <w:r>
        <w:rPr>
          <w:lang w:val="en-US"/>
        </w:rPr>
        <w:t xml:space="preserve">The MEF forms the response. </w:t>
      </w:r>
    </w:p>
    <w:p w14:paraId="54630501" w14:textId="77777777" w:rsidR="00C848DD" w:rsidRDefault="00C848DD" w:rsidP="00C848DD">
      <w:pPr>
        <w:numPr>
          <w:ilvl w:val="0"/>
          <w:numId w:val="115"/>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75C3E129" w14:textId="77777777" w:rsidR="00C848DD" w:rsidRDefault="00C848DD" w:rsidP="00C848DD">
      <w:pPr>
        <w:numPr>
          <w:ilvl w:val="0"/>
          <w:numId w:val="115"/>
        </w:numPr>
        <w:ind w:left="1134" w:hanging="283"/>
        <w:rPr>
          <w:lang w:val="en-US"/>
        </w:rPr>
      </w:pPr>
      <w:r>
        <w:rPr>
          <w:lang w:val="en-US"/>
        </w:rPr>
        <w:t>The MEF client parses the received response and executes the command included therein.</w:t>
      </w:r>
    </w:p>
    <w:p w14:paraId="76A1CE03" w14:textId="77777777" w:rsidR="00C848DD" w:rsidRDefault="00C848DD" w:rsidP="00C848DD">
      <w:pPr>
        <w:numPr>
          <w:ilvl w:val="0"/>
          <w:numId w:val="115"/>
        </w:numPr>
        <w:ind w:left="1134" w:hanging="283"/>
        <w:rPr>
          <w:lang w:val="en-US"/>
        </w:rPr>
      </w:pPr>
      <w:r>
        <w:rPr>
          <w:lang w:val="en-US"/>
        </w:rPr>
        <w:t>After execution of the command, the MEF client reports the result to the MEF by a MEF Client Command Update Request</w:t>
      </w:r>
    </w:p>
    <w:p w14:paraId="38694D7D" w14:textId="77777777" w:rsidR="00C848DD" w:rsidRDefault="00C848DD" w:rsidP="00C848DD">
      <w:pPr>
        <w:numPr>
          <w:ilvl w:val="0"/>
          <w:numId w:val="115"/>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3ACE8CC0" w14:textId="77777777" w:rsidR="00C848DD" w:rsidRDefault="00C848DD" w:rsidP="00C848DD">
      <w:pPr>
        <w:numPr>
          <w:ilvl w:val="0"/>
          <w:numId w:val="115"/>
        </w:numPr>
        <w:ind w:left="1134" w:hanging="283"/>
        <w:rPr>
          <w:lang w:val="en-US"/>
        </w:rPr>
      </w:pPr>
      <w:r>
        <w:rPr>
          <w:lang w:val="en-US"/>
        </w:rPr>
        <w:t>The MEF sends the MEF Client Command Update Response. If the received response includes another MEF Client Command, steps 8 to 11 are repeated.</w:t>
      </w:r>
    </w:p>
    <w:p w14:paraId="12703B0F" w14:textId="7E4CFC0C" w:rsidR="00C848DD" w:rsidRDefault="00C848DD" w:rsidP="00754A54">
      <w:pPr>
        <w:rPr>
          <w:lang w:val="en-US"/>
        </w:rPr>
      </w:pPr>
    </w:p>
    <w:p w14:paraId="2B83FE90" w14:textId="1536AEB5" w:rsidR="00710A57" w:rsidRDefault="00710A57" w:rsidP="00710A57">
      <w:pPr>
        <w:pStyle w:val="Heading3"/>
        <w:rPr>
          <w:lang w:val="en-US"/>
        </w:rPr>
      </w:pPr>
      <w:bookmarkStart w:id="813" w:name="_Toc489043010"/>
      <w:r>
        <w:t>8.3.5</w:t>
      </w:r>
      <w:r>
        <w:tab/>
      </w:r>
      <w:r>
        <w:rPr>
          <w:lang w:val="en-US"/>
        </w:rPr>
        <w:t>Symmetric Key Provisioning Details</w:t>
      </w:r>
      <w:bookmarkEnd w:id="813"/>
    </w:p>
    <w:p w14:paraId="01C9A6AB" w14:textId="3652A6BE" w:rsidR="00710A57" w:rsidRPr="00403755" w:rsidRDefault="006572C2" w:rsidP="00754A54">
      <w:pPr>
        <w:pStyle w:val="Heading4"/>
      </w:pPr>
      <w:bookmarkStart w:id="814" w:name="_Toc489043011"/>
      <w:r>
        <w:t>8.3.5.1</w:t>
      </w:r>
      <w:r>
        <w:tab/>
      </w:r>
      <w:r w:rsidR="00710A57" w:rsidRPr="00403755">
        <w:t>Introduction</w:t>
      </w:r>
      <w:bookmarkEnd w:id="814"/>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9.1pt;height:152.9pt" o:ole="">
            <v:imagedata r:id="rId86" o:title="" croptop="4032f" cropbottom="5275f" cropleft="3224f" cropright="2299f"/>
          </v:shape>
          <o:OLEObject Type="Embed" ProgID="Visio.Drawing.11" ShapeID="_x0000_i1055" DrawAspect="Content" ObjectID="_1563102437" r:id="rId87"/>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15" w:name="_Toc489043012"/>
      <w:r>
        <w:t>8.3.5</w:t>
      </w:r>
      <w:r w:rsidRPr="003A021D">
        <w:t>.2</w:t>
      </w:r>
      <w:r w:rsidRPr="003A021D">
        <w:tab/>
      </w:r>
      <w:r>
        <w:t>MEF</w:t>
      </w:r>
      <w:r w:rsidRPr="003A021D">
        <w:t xml:space="preserve"> Security Framework </w:t>
      </w:r>
      <w:r>
        <w:t>Processing and Information Flows</w:t>
      </w:r>
      <w:bookmarkEnd w:id="815"/>
    </w:p>
    <w:p w14:paraId="2E7FB791" w14:textId="35724DEA" w:rsidR="00710A57" w:rsidRDefault="00710A57" w:rsidP="00754A54">
      <w:pPr>
        <w:pStyle w:val="Heading5"/>
      </w:pPr>
      <w:bookmarkStart w:id="816" w:name="_Toc489043013"/>
      <w:r>
        <w:t>8.3.5</w:t>
      </w:r>
      <w:r w:rsidRPr="003A021D">
        <w:t>.</w:t>
      </w:r>
      <w:r>
        <w:t>2.1</w:t>
      </w:r>
      <w:r>
        <w:tab/>
        <w:t>Introduction</w:t>
      </w:r>
      <w:bookmarkEnd w:id="816"/>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17" w:name="_Toc489043014"/>
      <w:r>
        <w:lastRenderedPageBreak/>
        <w:t>8.3.5.2.2</w:t>
      </w:r>
      <w:r>
        <w:tab/>
        <w:t>ME</w:t>
      </w:r>
      <w:r w:rsidRPr="002443BC">
        <w:t>F Handshake Procedure</w:t>
      </w:r>
      <w:bookmarkEnd w:id="817"/>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8" w:name="_Toc489043015"/>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8"/>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19" w:name="_Toc489043016"/>
      <w:r>
        <w:t>8.3.5.2.4</w:t>
      </w:r>
      <w:r w:rsidRPr="003A021D">
        <w:tab/>
      </w:r>
      <w:r>
        <w:t xml:space="preserve">MEF Client </w:t>
      </w:r>
      <w:r>
        <w:rPr>
          <w:lang w:val="en-US"/>
        </w:rPr>
        <w:t>Configuration Retrieval</w:t>
      </w:r>
      <w:r w:rsidRPr="003A021D">
        <w:t xml:space="preserve"> Procedure</w:t>
      </w:r>
      <w:bookmarkEnd w:id="819"/>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20" w:name="_Toc489043017"/>
      <w:r>
        <w:rPr>
          <w:lang w:val="en-US"/>
        </w:rPr>
        <w:t>8.3.5.2.5</w:t>
      </w:r>
      <w:r w:rsidRPr="003A021D">
        <w:tab/>
      </w:r>
      <w:r>
        <w:t>MEF Client Registration Update</w:t>
      </w:r>
      <w:r w:rsidRPr="003A021D">
        <w:t xml:space="preserve"> Procedure</w:t>
      </w:r>
      <w:bookmarkEnd w:id="820"/>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21" w:name="_Toc489043018"/>
      <w:r>
        <w:t>8.3.5.2.6</w:t>
      </w:r>
      <w:r w:rsidRPr="003A021D">
        <w:tab/>
      </w:r>
      <w:r>
        <w:t>MEF Client De-</w:t>
      </w:r>
      <w:r>
        <w:rPr>
          <w:lang w:val="en-US"/>
        </w:rPr>
        <w:t>Registration</w:t>
      </w:r>
      <w:r w:rsidRPr="003A021D">
        <w:t xml:space="preserve"> Procedure</w:t>
      </w:r>
      <w:bookmarkEnd w:id="821"/>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22" w:name="_Toc489043019"/>
      <w:r>
        <w:t>8.3.5.2.7</w:t>
      </w:r>
      <w:r w:rsidRPr="003A021D">
        <w:tab/>
      </w:r>
      <w:r>
        <w:t>MEF</w:t>
      </w:r>
      <w:r w:rsidRPr="003A021D">
        <w:t xml:space="preserve"> Key Registration Procedure</w:t>
      </w:r>
      <w:bookmarkEnd w:id="822"/>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23" w:name="_Toc489043020"/>
      <w:r>
        <w:t>8.3.5</w:t>
      </w:r>
      <w:r w:rsidRPr="00F61B30">
        <w:t>.</w:t>
      </w:r>
      <w:r>
        <w:t>2.8</w:t>
      </w:r>
      <w:r w:rsidRPr="00F61B30">
        <w:tab/>
      </w:r>
      <w:r>
        <w:t>MEF</w:t>
      </w:r>
      <w:r w:rsidRPr="00F61B30">
        <w:t xml:space="preserve"> Key Retrieval Procedure</w:t>
      </w:r>
      <w:bookmarkEnd w:id="823"/>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24" w:name="_Toc489043021"/>
      <w:r>
        <w:t>8.3.5.2.9</w:t>
      </w:r>
      <w:r w:rsidRPr="003A021D">
        <w:tab/>
      </w:r>
      <w:r>
        <w:t>MEF</w:t>
      </w:r>
      <w:r w:rsidRPr="003A021D">
        <w:t xml:space="preserve"> Key </w:t>
      </w:r>
      <w:r>
        <w:rPr>
          <w:lang w:val="en-US"/>
        </w:rPr>
        <w:t>Registration Update</w:t>
      </w:r>
      <w:r w:rsidRPr="003A021D">
        <w:t xml:space="preserve"> Procedure</w:t>
      </w:r>
      <w:bookmarkEnd w:id="824"/>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25" w:name="_Toc489043022"/>
      <w:r>
        <w:t>8.3.5.2.10</w:t>
      </w:r>
      <w:r w:rsidRPr="003A021D">
        <w:tab/>
      </w:r>
      <w:r>
        <w:t>MEF</w:t>
      </w:r>
      <w:r w:rsidRPr="003A021D">
        <w:t xml:space="preserve"> Key </w:t>
      </w:r>
      <w:r>
        <w:rPr>
          <w:lang w:val="en-US"/>
        </w:rPr>
        <w:t xml:space="preserve">De-Registration </w:t>
      </w:r>
      <w:r w:rsidRPr="003A021D">
        <w:t>Procedure</w:t>
      </w:r>
      <w:bookmarkEnd w:id="825"/>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26" w:name="_Toc489043023"/>
      <w:r>
        <w:t>8.3.5.3</w:t>
      </w:r>
      <w:r>
        <w:tab/>
        <w:t>Mapping to Protocol in TS-0032</w:t>
      </w:r>
      <w:bookmarkEnd w:id="826"/>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27" w:name="_Toc489043024"/>
      <w:r w:rsidRPr="001077AF">
        <w:t>8.3.</w:t>
      </w:r>
      <w:r>
        <w:rPr>
          <w:lang w:val="en-US"/>
        </w:rPr>
        <w:t>6</w:t>
      </w:r>
      <w:r>
        <w:tab/>
      </w:r>
      <w:r>
        <w:rPr>
          <w:lang w:val="en-US"/>
        </w:rPr>
        <w:t>Certificate Provisioning Procedure Details</w:t>
      </w:r>
      <w:bookmarkEnd w:id="827"/>
    </w:p>
    <w:p w14:paraId="5365FE0D" w14:textId="77777777" w:rsidR="0095189C" w:rsidRDefault="0095189C" w:rsidP="0095189C">
      <w:pPr>
        <w:pStyle w:val="Heading4"/>
        <w:rPr>
          <w:lang w:val="en-US"/>
        </w:rPr>
      </w:pPr>
      <w:bookmarkStart w:id="828" w:name="_Toc489043025"/>
      <w:r w:rsidRPr="001077AF">
        <w:rPr>
          <w:lang w:val="en-US"/>
        </w:rPr>
        <w:t>8.3.</w:t>
      </w:r>
      <w:r>
        <w:rPr>
          <w:lang w:val="en-US"/>
        </w:rPr>
        <w:t>6</w:t>
      </w:r>
      <w:r w:rsidRPr="001077AF">
        <w:rPr>
          <w:lang w:val="en-US"/>
        </w:rPr>
        <w:t>.</w:t>
      </w:r>
      <w:r>
        <w:rPr>
          <w:lang w:val="en-US"/>
        </w:rPr>
        <w:t>1</w:t>
      </w:r>
      <w:r>
        <w:rPr>
          <w:lang w:val="en-US"/>
        </w:rPr>
        <w:tab/>
        <w:t>Introduction</w:t>
      </w:r>
      <w:bookmarkEnd w:id="828"/>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29" w:name="_Toc479776159"/>
      <w:bookmarkStart w:id="830" w:name="_Toc489043026"/>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9"/>
      <w:bookmarkEnd w:id="830"/>
    </w:p>
    <w:p w14:paraId="703F7445" w14:textId="77777777" w:rsidR="00E61A9F" w:rsidRDefault="00E61A9F" w:rsidP="00E61A9F">
      <w:pPr>
        <w:pStyle w:val="Heading5"/>
      </w:pPr>
      <w:bookmarkStart w:id="831" w:name="_Toc479776160"/>
      <w:bookmarkStart w:id="832" w:name="_Toc489043027"/>
      <w:r w:rsidRPr="001077AF">
        <w:t>8.3.</w:t>
      </w:r>
      <w:r>
        <w:t>6</w:t>
      </w:r>
      <w:r w:rsidRPr="001077AF">
        <w:t>.</w:t>
      </w:r>
      <w:r>
        <w:t>2.1</w:t>
      </w:r>
      <w:r>
        <w:tab/>
        <w:t>Introduction</w:t>
      </w:r>
      <w:bookmarkEnd w:id="831"/>
      <w:bookmarkEnd w:id="832"/>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r w:rsidR="00BE33ED">
        <w:rPr>
          <w:lang w:val="en-US"/>
        </w:rPr>
        <w:t xml:space="preserve">of </w:t>
      </w:r>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r w:rsidR="00BE33ED">
        <w:rPr>
          <w:lang w:val="en-US"/>
        </w:rPr>
        <w:t xml:space="preserve">of </w:t>
      </w:r>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r w:rsidR="00BE33ED">
        <w:t xml:space="preserve">of </w:t>
      </w:r>
      <w:r>
        <w:t>[</w:t>
      </w:r>
      <w:r>
        <w:rPr>
          <w:lang w:val="en-US"/>
        </w:rPr>
        <w:t>59</w:t>
      </w:r>
      <w:r>
        <w:t xml:space="preserve">]. Consequently, the MEF Client/EST Client uses an EST Client Explicit TA database, and the MEF/EST Client uses an EST Client Explicit TA database, where these databases are defined in figure 4 </w:t>
      </w:r>
      <w:r w:rsidR="00BE33ED">
        <w:t xml:space="preserve">of </w:t>
      </w:r>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sidR="00BE33ED">
        <w:rPr>
          <w:lang w:val="en-US"/>
        </w:rPr>
        <w:t xml:space="preserve"> of</w:t>
      </w:r>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sidR="00BE33ED">
        <w:rPr>
          <w:lang w:val="en-US"/>
        </w:rPr>
        <w:t xml:space="preserve">of </w:t>
      </w:r>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rsidR="00BE33ED">
        <w:t xml:space="preserve"> of</w:t>
      </w:r>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sidR="00BE33ED">
        <w:rPr>
          <w:lang w:val="en-US"/>
        </w:rPr>
        <w:t xml:space="preserve">of </w:t>
      </w:r>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833" w:name="_Toc489043028"/>
      <w:r w:rsidRPr="001077AF">
        <w:t>8.3.</w:t>
      </w:r>
      <w:r>
        <w:t>6</w:t>
      </w:r>
      <w:r w:rsidRPr="001077AF">
        <w:t>.</w:t>
      </w:r>
      <w:r>
        <w:t>2.2</w:t>
      </w:r>
      <w:r>
        <w:tab/>
        <w:t>Initial Certificate Provisioning procedure using EST</w:t>
      </w:r>
      <w:bookmarkEnd w:id="833"/>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r w:rsidR="00773A09">
        <w:t xml:space="preserve"> of</w:t>
      </w:r>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r w:rsidR="00773A09">
        <w:t xml:space="preserve"> of</w:t>
      </w:r>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r w:rsidR="00773A09">
        <w:t xml:space="preserve">of </w:t>
      </w:r>
      <w:r>
        <w:t>[</w:t>
      </w:r>
      <w:r w:rsidR="00F65406">
        <w:rPr>
          <w:lang w:val="en-US"/>
        </w:rPr>
        <w:t>59</w:t>
      </w:r>
      <w:r>
        <w:t xml:space="preserve">], which mandates the EST Client perform EST Server authorization checks in section 3.6 </w:t>
      </w:r>
      <w:r w:rsidR="00773A09">
        <w:t xml:space="preserve">of </w:t>
      </w:r>
      <w:r>
        <w:t>[</w:t>
      </w:r>
      <w:r w:rsidR="00F65406">
        <w:rPr>
          <w:lang w:val="en-US"/>
        </w:rPr>
        <w:t>59</w:t>
      </w:r>
      <w:r>
        <w:t xml:space="preserve">] with details specific to authorization checks for an EST Client Explicit TA database in section 3.6.1 </w:t>
      </w:r>
      <w:r w:rsidR="00773A09">
        <w:t xml:space="preserve">of </w:t>
      </w:r>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r w:rsidR="00773A09">
        <w:t xml:space="preserve">of </w:t>
      </w:r>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r w:rsidR="00773A09">
        <w:t xml:space="preserve">of </w:t>
      </w:r>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r w:rsidR="00773A09">
        <w:t xml:space="preserve"> of</w:t>
      </w:r>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r w:rsidR="00773A09">
        <w:t xml:space="preserve">of </w:t>
      </w:r>
      <w:r>
        <w:t>[</w:t>
      </w:r>
      <w:r w:rsidR="00F65406">
        <w:rPr>
          <w:lang w:val="en-US"/>
        </w:rPr>
        <w:t>59</w:t>
      </w:r>
      <w:r>
        <w:t>].</w:t>
      </w:r>
    </w:p>
    <w:p w14:paraId="586DA2B1" w14:textId="42CBCB48" w:rsidR="00393D2C" w:rsidRDefault="00393D2C" w:rsidP="003B741E">
      <w:pPr>
        <w:pStyle w:val="BL"/>
        <w:numPr>
          <w:ilvl w:val="1"/>
          <w:numId w:val="57"/>
        </w:numPr>
      </w:pPr>
      <w:r>
        <w:t xml:space="preserve">The MEF shall respond a set of trust anchor CA certificates as described in section 4.1.3 </w:t>
      </w:r>
      <w:r w:rsidR="00773A09">
        <w:t xml:space="preserve">of </w:t>
      </w:r>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r>
        <w:t xml:space="preserve">NOTE: </w:t>
      </w:r>
      <w:r>
        <w:tab/>
        <w:t>Certification path validation and certificate status v</w:t>
      </w:r>
      <w:r w:rsidRPr="00954002">
        <w:t>erification</w:t>
      </w:r>
      <w:r>
        <w:t xml:space="preserve"> needs to be performed by the MEF Client as specified in clause 8.1.2.2.</w:t>
      </w:r>
    </w:p>
    <w:p w14:paraId="0DA484E0" w14:textId="08CEA08B" w:rsidR="00393D2C" w:rsidRDefault="00393D2C" w:rsidP="003B741E">
      <w:pPr>
        <w:pStyle w:val="BL"/>
        <w:numPr>
          <w:ilvl w:val="0"/>
          <w:numId w:val="57"/>
        </w:numPr>
      </w:pPr>
      <w:r>
        <w:t xml:space="preserve">Obtaining the set of CSR attributes. See section 4.5 </w:t>
      </w:r>
      <w:r w:rsidR="00773A09">
        <w:t xml:space="preserve">of </w:t>
      </w:r>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r w:rsidR="00773A09">
        <w:t xml:space="preserve">of </w:t>
      </w:r>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r w:rsidR="00773A09">
        <w:t xml:space="preserve">of </w:t>
      </w:r>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1F425FC7" w:rsidR="00393D2C" w:rsidRDefault="00393D2C" w:rsidP="003B741E">
      <w:pPr>
        <w:pStyle w:val="BL"/>
        <w:numPr>
          <w:ilvl w:val="1"/>
          <w:numId w:val="57"/>
        </w:numPr>
      </w:pPr>
      <w:r>
        <w:t xml:space="preserve">The MEF shall validate the attributes, including the challengePassword, against those provided in step </w:t>
      </w:r>
      <w:r w:rsidR="00773A09">
        <w:t>2</w:t>
      </w:r>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134CF7" w:rsidRPr="00597D3F">
        <w:rPr>
          <w:lang w:val="en-US"/>
        </w:rPr>
        <w:t xml:space="preserve">of </w:t>
      </w:r>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r w:rsidR="00134CF7">
        <w:rPr>
          <w:lang w:val="en-US"/>
        </w:rPr>
        <w:t xml:space="preserve">of </w:t>
      </w:r>
      <w:r>
        <w:rPr>
          <w:lang w:val="en-US"/>
        </w:rPr>
        <w:t>[</w:t>
      </w:r>
      <w:r w:rsidR="00F65406">
        <w:rPr>
          <w:lang w:val="en-US"/>
        </w:rPr>
        <w:t>59</w:t>
      </w:r>
      <w:r>
        <w:rPr>
          <w:lang w:val="en-US"/>
        </w:rPr>
        <w:t xml:space="preserve">]) </w:t>
      </w:r>
      <w:r>
        <w:t xml:space="preserve">to the MEF Client in the response as described in section 4.2.3 </w:t>
      </w:r>
      <w:r w:rsidR="00134CF7">
        <w:t xml:space="preserve">of </w:t>
      </w:r>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34" w:name="_Toc489043029"/>
      <w:r w:rsidRPr="001077AF">
        <w:t>8.3.</w:t>
      </w:r>
      <w:r>
        <w:t>6</w:t>
      </w:r>
      <w:r w:rsidRPr="001077AF">
        <w:t>.</w:t>
      </w:r>
      <w:r>
        <w:t>2.</w:t>
      </w:r>
      <w:r>
        <w:rPr>
          <w:lang w:val="en-US"/>
        </w:rPr>
        <w:t>3</w:t>
      </w:r>
      <w:r>
        <w:tab/>
        <w:t>Certificate Re-Provisioning procedure using EST</w:t>
      </w:r>
      <w:bookmarkEnd w:id="834"/>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r w:rsidR="00134CF7">
        <w:rPr>
          <w:lang w:val="en-US"/>
        </w:rPr>
        <w:t xml:space="preserve">of </w:t>
      </w:r>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134CF7">
        <w:t xml:space="preserve">of </w:t>
      </w:r>
      <w:r w:rsidRPr="009E4A8D">
        <w:t>[</w:t>
      </w:r>
      <w:r w:rsidR="00F65406">
        <w:rPr>
          <w:lang w:val="en-US"/>
        </w:rPr>
        <w:t>59</w:t>
      </w:r>
      <w:r w:rsidRPr="009E4A8D">
        <w:t>].</w:t>
      </w:r>
    </w:p>
    <w:p w14:paraId="4A61E1EB" w14:textId="506107DE" w:rsidR="00393D2C" w:rsidRDefault="00393D2C" w:rsidP="00393D2C">
      <w:pPr>
        <w:pStyle w:val="BL"/>
        <w:ind w:left="1204" w:hanging="467"/>
      </w:pPr>
      <w:r>
        <w:t>d.</w:t>
      </w:r>
      <w:r>
        <w:tab/>
        <w:t xml:space="preserve">The MEF shall validate the challengePassword and EKU(s) against those provided in step </w:t>
      </w:r>
      <w:r w:rsidR="00134CF7">
        <w:t>2</w:t>
      </w:r>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35" w:name="_Toc489043030"/>
      <w:r w:rsidRPr="003B741E">
        <w:rPr>
          <w:rFonts w:eastAsia="Malgun Gothic"/>
          <w:lang w:val="en-US"/>
        </w:rPr>
        <w:t>8.3.6.3</w:t>
      </w:r>
      <w:r w:rsidRPr="000E6D8A">
        <w:rPr>
          <w:rFonts w:eastAsia="Malgun Gothic"/>
          <w:lang w:val="en-US"/>
        </w:rPr>
        <w:tab/>
        <w:t>Certificate Provisioning procedures using SCEP</w:t>
      </w:r>
      <w:bookmarkEnd w:id="835"/>
    </w:p>
    <w:p w14:paraId="76B7487E" w14:textId="77777777" w:rsidR="0023648A" w:rsidRPr="000E6D8A" w:rsidRDefault="0023648A" w:rsidP="00DB33A0">
      <w:pPr>
        <w:pStyle w:val="Heading5"/>
        <w:rPr>
          <w:rFonts w:eastAsia="Malgun Gothic"/>
        </w:rPr>
      </w:pPr>
      <w:bookmarkStart w:id="836" w:name="_Toc489043031"/>
      <w:r w:rsidRPr="003B741E">
        <w:rPr>
          <w:rFonts w:eastAsia="Malgun Gothic"/>
        </w:rPr>
        <w:t>8.3.6.3.1</w:t>
      </w:r>
      <w:r w:rsidRPr="000E6D8A">
        <w:rPr>
          <w:rFonts w:eastAsia="Malgun Gothic"/>
        </w:rPr>
        <w:tab/>
        <w:t>Introduction</w:t>
      </w:r>
      <w:bookmarkEnd w:id="836"/>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00134CF7">
        <w:rPr>
          <w:lang w:val="en-US"/>
        </w:rPr>
        <w:t xml:space="preserve">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37" w:name="_Toc489043032"/>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37"/>
    </w:p>
    <w:p w14:paraId="360A42DA" w14:textId="77777777" w:rsidR="00134CF7" w:rsidRPr="004B32C5" w:rsidRDefault="00134CF7" w:rsidP="00134CF7">
      <w:pPr>
        <w:rPr>
          <w:lang w:val="en-US"/>
        </w:rPr>
      </w:pPr>
      <w:r>
        <w:rPr>
          <w:b/>
          <w:lang w:val="en-US"/>
        </w:rPr>
        <w:t>Purpose:</w:t>
      </w:r>
      <w:r>
        <w:rPr>
          <w:lang w:val="en-US"/>
        </w:rPr>
        <w:t xml:space="preserve"> Enabling an MEF Client to request its first certificate and subsequent certificates from the MEF using SCEP as specified in [60] and [61].</w:t>
      </w:r>
    </w:p>
    <w:p w14:paraId="42B387BA" w14:textId="77777777" w:rsidR="00134CF7" w:rsidRDefault="00134CF7" w:rsidP="00134CF7">
      <w:pPr>
        <w:rPr>
          <w:b/>
          <w:lang w:val="en-US"/>
        </w:rPr>
      </w:pPr>
      <w:r w:rsidRPr="00A838A6">
        <w:rPr>
          <w:b/>
          <w:lang w:val="en-US"/>
        </w:rPr>
        <w:t>Pre-Conditions</w:t>
      </w:r>
      <w:r>
        <w:rPr>
          <w:b/>
          <w:lang w:val="en-US"/>
        </w:rPr>
        <w:t>:</w:t>
      </w:r>
    </w:p>
    <w:p w14:paraId="7C6ABEF0" w14:textId="77777777" w:rsidR="00134CF7" w:rsidRDefault="00134CF7" w:rsidP="00134CF7">
      <w:pPr>
        <w:pStyle w:val="B1"/>
        <w:numPr>
          <w:ilvl w:val="0"/>
          <w:numId w:val="164"/>
        </w:numPr>
        <w:rPr>
          <w:lang w:val="en-US"/>
        </w:rPr>
      </w:pPr>
      <w:r>
        <w:rPr>
          <w:lang w:val="en-US"/>
        </w:rPr>
        <w:t>Common Pre-conditions for all Certificate Provisioning Procedures</w:t>
      </w:r>
    </w:p>
    <w:p w14:paraId="262BEB42" w14:textId="77777777" w:rsidR="00134CF7" w:rsidRPr="004B32C5" w:rsidRDefault="00134CF7" w:rsidP="00134CF7">
      <w:pPr>
        <w:pStyle w:val="B1"/>
        <w:numPr>
          <w:ilvl w:val="0"/>
          <w:numId w:val="163"/>
        </w:numPr>
        <w:rPr>
          <w:lang w:val="en-US"/>
        </w:rPr>
      </w:pPr>
      <w:r>
        <w:rPr>
          <w:lang w:val="en-US"/>
        </w:rPr>
        <w:t xml:space="preserve">The </w:t>
      </w:r>
      <w:r>
        <w:t>MEF Client</w:t>
      </w:r>
      <w:r w:rsidRPr="00CC2885">
        <w:t xml:space="preserve"> and </w:t>
      </w:r>
      <w:r>
        <w:t xml:space="preserve">MEF support SCEP. </w:t>
      </w:r>
    </w:p>
    <w:p w14:paraId="7DED165E" w14:textId="77777777" w:rsidR="00134CF7" w:rsidRPr="00D0644F" w:rsidRDefault="00134CF7" w:rsidP="00134CF7">
      <w:pPr>
        <w:pStyle w:val="B1"/>
        <w:numPr>
          <w:ilvl w:val="0"/>
          <w:numId w:val="163"/>
        </w:numPr>
        <w:rPr>
          <w:lang w:val="en-US"/>
        </w:rPr>
      </w:pPr>
      <w:r>
        <w:t xml:space="preserve">The MEF Client is provided with the </w:t>
      </w:r>
      <w:r w:rsidRPr="00100803">
        <w:t>base URI</w:t>
      </w:r>
      <w:r>
        <w:t xml:space="preserve"> whose FQDN shall match the FQDN of the MEF. </w:t>
      </w:r>
    </w:p>
    <w:p w14:paraId="0B801AB9" w14:textId="77777777" w:rsidR="00134CF7" w:rsidRPr="00227CD5" w:rsidRDefault="00134CF7" w:rsidP="00134CF7">
      <w:pPr>
        <w:pStyle w:val="B1"/>
        <w:numPr>
          <w:ilvl w:val="0"/>
          <w:numId w:val="163"/>
        </w:numPr>
        <w:rPr>
          <w:lang w:val="en-US"/>
        </w:rPr>
      </w:pPr>
      <w:r>
        <w:t>The MEF Client is triggered to perform SCEP.</w:t>
      </w:r>
    </w:p>
    <w:p w14:paraId="4C8DE760" w14:textId="77777777" w:rsidR="00134CF7" w:rsidRDefault="00134CF7" w:rsidP="00134CF7">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7AF2223E" w14:textId="77777777" w:rsidR="00134CF7" w:rsidRPr="00100803" w:rsidRDefault="00134CF7" w:rsidP="00134CF7">
      <w:pPr>
        <w:overflowPunct/>
        <w:spacing w:after="0"/>
        <w:textAlignment w:val="auto"/>
        <w:rPr>
          <w:rFonts w:ascii="Courier" w:hAnsi="Courier" w:cs="Courier"/>
          <w:color w:val="000000"/>
          <w:lang w:val="en-US"/>
        </w:rPr>
      </w:pPr>
    </w:p>
    <w:p w14:paraId="36189298" w14:textId="77777777" w:rsidR="00134CF7" w:rsidRPr="00E70289" w:rsidRDefault="00134CF7" w:rsidP="00134CF7">
      <w:pPr>
        <w:pStyle w:val="B1"/>
        <w:numPr>
          <w:ilvl w:val="0"/>
          <w:numId w:val="164"/>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p>
    <w:p w14:paraId="67BCA49D" w14:textId="77777777" w:rsidR="00134CF7" w:rsidRPr="002F7E7C" w:rsidRDefault="00134CF7" w:rsidP="00134CF7">
      <w:r w:rsidRPr="00A838A6">
        <w:rPr>
          <w:b/>
        </w:rPr>
        <w:t>Procedure Description:</w:t>
      </w:r>
    </w:p>
    <w:p w14:paraId="4B03FB3E" w14:textId="77777777" w:rsidR="00134CF7" w:rsidRDefault="00134CF7" w:rsidP="00134CF7">
      <w:pPr>
        <w:pStyle w:val="BL"/>
        <w:numPr>
          <w:ilvl w:val="0"/>
          <w:numId w:val="165"/>
        </w:numPr>
      </w:pPr>
      <w:r>
        <w:t xml:space="preserve">Obtaining trust anchor CA certificates. See section </w:t>
      </w:r>
      <w:r w:rsidRPr="00100803">
        <w:t>4.1</w:t>
      </w:r>
      <w:r>
        <w:t xml:space="preserve"> of [</w:t>
      </w:r>
      <w:r>
        <w:rPr>
          <w:lang w:val="en-US"/>
        </w:rPr>
        <w:t>60</w:t>
      </w:r>
      <w:r>
        <w:t>].</w:t>
      </w:r>
    </w:p>
    <w:p w14:paraId="72CA5C0D" w14:textId="77777777" w:rsidR="00134CF7" w:rsidRDefault="00134CF7" w:rsidP="00134CF7">
      <w:pPr>
        <w:pStyle w:val="BL"/>
        <w:numPr>
          <w:ilvl w:val="1"/>
          <w:numId w:val="165"/>
        </w:numPr>
      </w:pPr>
      <w:r>
        <w:t>The MEF Client shall request the set of trust anchor CA certificates.</w:t>
      </w:r>
    </w:p>
    <w:p w14:paraId="583A5974" w14:textId="77777777" w:rsidR="00134CF7" w:rsidRDefault="00134CF7" w:rsidP="00134CF7">
      <w:pPr>
        <w:pStyle w:val="BL"/>
        <w:numPr>
          <w:ilvl w:val="1"/>
          <w:numId w:val="165"/>
        </w:numPr>
      </w:pPr>
      <w:r>
        <w:t>The MEF shall respond a set of trust anchor CA certificates.</w:t>
      </w:r>
    </w:p>
    <w:p w14:paraId="5186A55C" w14:textId="77777777" w:rsidR="00134CF7" w:rsidRDefault="00134CF7" w:rsidP="00134CF7">
      <w:pPr>
        <w:pStyle w:val="BL"/>
        <w:numPr>
          <w:ilvl w:val="1"/>
          <w:numId w:val="165"/>
        </w:numPr>
      </w:pPr>
      <w:r>
        <w:t>The MEF Client is expected to install the trust anchor CA certificates.</w:t>
      </w:r>
    </w:p>
    <w:p w14:paraId="35829BAE" w14:textId="0D887795" w:rsidR="00134CF7" w:rsidRDefault="00134CF7" w:rsidP="00134CF7">
      <w:pPr>
        <w:pStyle w:val="BL"/>
        <w:tabs>
          <w:tab w:val="left" w:pos="1350"/>
        </w:tabs>
        <w:ind w:left="1530" w:hanging="810"/>
      </w:pPr>
      <w:r>
        <w:t>NOTE</w:t>
      </w:r>
      <w:r w:rsidR="00816527">
        <w:t xml:space="preserve"> 2</w:t>
      </w:r>
      <w:r>
        <w:t xml:space="preserve">: </w:t>
      </w:r>
      <w:r>
        <w:tab/>
        <w:t>Certification path validation and certificate status v</w:t>
      </w:r>
      <w:r w:rsidRPr="00954002">
        <w:t>erification</w:t>
      </w:r>
      <w:r>
        <w:t xml:space="preserve"> needs to be performed by the MEF Client as specified in clause 8.1.2.2.</w:t>
      </w:r>
    </w:p>
    <w:p w14:paraId="6E9B3335" w14:textId="1DAB3997" w:rsidR="00134CF7" w:rsidRDefault="00134CF7" w:rsidP="00134CF7">
      <w:pPr>
        <w:pStyle w:val="BL"/>
        <w:numPr>
          <w:ilvl w:val="0"/>
          <w:numId w:val="165"/>
        </w:numPr>
      </w:pPr>
      <w:r>
        <w:t>Obtaining the CA capabilities. See section 3.5</w:t>
      </w:r>
      <w:r w:rsidR="00816527">
        <w:t xml:space="preserve"> of</w:t>
      </w:r>
      <w:r>
        <w:t xml:space="preserve"> [</w:t>
      </w:r>
      <w:r>
        <w:rPr>
          <w:lang w:val="en-US"/>
        </w:rPr>
        <w:t>61</w:t>
      </w:r>
      <w:r>
        <w:t>].</w:t>
      </w:r>
    </w:p>
    <w:p w14:paraId="53085FA7" w14:textId="77777777" w:rsidR="00134CF7" w:rsidRDefault="00134CF7" w:rsidP="00134CF7">
      <w:pPr>
        <w:pStyle w:val="BL"/>
        <w:numPr>
          <w:ilvl w:val="1"/>
          <w:numId w:val="165"/>
        </w:numPr>
      </w:pPr>
      <w:r>
        <w:t>The MEF Client shall request the set of CA capabilities from the MEF as described in section 3.5.1 of [</w:t>
      </w:r>
      <w:r>
        <w:rPr>
          <w:lang w:val="en-US"/>
        </w:rPr>
        <w:t>61</w:t>
      </w:r>
      <w:r>
        <w:t>].</w:t>
      </w:r>
    </w:p>
    <w:p w14:paraId="034A7CFD" w14:textId="6D038EB6" w:rsidR="00134CF7" w:rsidRDefault="00134CF7" w:rsidP="00134CF7">
      <w:pPr>
        <w:pStyle w:val="BL"/>
        <w:numPr>
          <w:ilvl w:val="1"/>
          <w:numId w:val="165"/>
        </w:numPr>
      </w:pPr>
      <w:r>
        <w:t>The MEF shall respond with the set of required CSR attributes as described in section 3.5.2 of [</w:t>
      </w:r>
      <w:r>
        <w:rPr>
          <w:lang w:val="en-US"/>
        </w:rPr>
        <w:t>61</w:t>
      </w:r>
      <w:r>
        <w:t xml:space="preserve">]. </w:t>
      </w:r>
    </w:p>
    <w:p w14:paraId="5BA997ED" w14:textId="77777777" w:rsidR="00134CF7" w:rsidRDefault="00134CF7" w:rsidP="00134CF7">
      <w:pPr>
        <w:pStyle w:val="BL"/>
        <w:numPr>
          <w:ilvl w:val="0"/>
          <w:numId w:val="165"/>
        </w:numPr>
      </w:pPr>
      <w:r>
        <w:t>Obtaining a Certificate.</w:t>
      </w:r>
    </w:p>
    <w:p w14:paraId="14364AC6" w14:textId="77777777" w:rsidR="00134CF7" w:rsidRDefault="00134CF7" w:rsidP="00134CF7">
      <w:pPr>
        <w:pStyle w:val="BL"/>
        <w:numPr>
          <w:ilvl w:val="1"/>
          <w:numId w:val="165"/>
        </w:numPr>
      </w:pPr>
      <w:r>
        <w:lastRenderedPageBreak/>
        <w:t>The MEF Client shall either generate a self-signed public/private key pair of suitable key length, or select an existing public/private key pair</w:t>
      </w:r>
      <w:r w:rsidRPr="00C3428C">
        <w:t xml:space="preserve"> </w:t>
      </w:r>
      <w:r>
        <w:t>of suitable key length.</w:t>
      </w:r>
    </w:p>
    <w:p w14:paraId="01DF5916" w14:textId="77777777" w:rsidR="00134CF7" w:rsidRDefault="00134CF7" w:rsidP="00134CF7">
      <w:pPr>
        <w:pStyle w:val="BL"/>
        <w:numPr>
          <w:ilvl w:val="1"/>
          <w:numId w:val="165"/>
        </w:numPr>
      </w:pPr>
      <w:r>
        <w:t xml:space="preserve">The MEF Client shall generate a CSR with the requested CSR attributes using the key pair. </w:t>
      </w:r>
    </w:p>
    <w:p w14:paraId="70695B95" w14:textId="28B48B08" w:rsidR="00134CF7" w:rsidRPr="00100803" w:rsidRDefault="00134CF7" w:rsidP="00134CF7">
      <w:pPr>
        <w:pStyle w:val="BL"/>
        <w:numPr>
          <w:ilvl w:val="1"/>
          <w:numId w:val="165"/>
        </w:numPr>
      </w:pPr>
      <w:r>
        <w:t xml:space="preserve">The MEF Client shall request a SCEP Client certificate </w:t>
      </w:r>
      <w:r w:rsidRPr="00100803">
        <w:t>using “Certificate Enrolment” as described in section 4.3</w:t>
      </w:r>
      <w:r w:rsidR="00816527">
        <w:t xml:space="preserve"> of</w:t>
      </w:r>
      <w:r w:rsidRPr="00100803">
        <w:t xml:space="preserve"> [</w:t>
      </w:r>
      <w:r w:rsidRPr="00100803">
        <w:rPr>
          <w:lang w:val="en-US"/>
        </w:rPr>
        <w:t>61</w:t>
      </w:r>
      <w:r w:rsidRPr="00100803">
        <w:t>].</w:t>
      </w:r>
    </w:p>
    <w:p w14:paraId="14EB64FC" w14:textId="77777777" w:rsidR="00134CF7" w:rsidRDefault="00134CF7" w:rsidP="00134CF7">
      <w:pPr>
        <w:pStyle w:val="BL"/>
        <w:numPr>
          <w:ilvl w:val="1"/>
          <w:numId w:val="165"/>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258DD9B6" w14:textId="77777777" w:rsidR="00134CF7" w:rsidRDefault="00134CF7" w:rsidP="00134CF7">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4DE5DD81" w14:textId="3E8B2F05" w:rsidR="00134CF7" w:rsidRPr="00100803" w:rsidRDefault="00134CF7" w:rsidP="00134CF7">
      <w:pPr>
        <w:pStyle w:val="BL"/>
        <w:numPr>
          <w:ilvl w:val="1"/>
          <w:numId w:val="165"/>
        </w:numPr>
        <w:rPr>
          <w:lang w:val="en-US"/>
        </w:rPr>
      </w:pPr>
      <w:r>
        <w:t xml:space="preserve">The MEF shall send the SCEP Client certificate to the MEF Client in the </w:t>
      </w:r>
      <w:r w:rsidRPr="00100803">
        <w:t>response as described in section 4.3.1</w:t>
      </w:r>
      <w:r w:rsidR="00816527">
        <w:t xml:space="preserve"> of</w:t>
      </w:r>
      <w:r w:rsidRPr="00100803">
        <w:t xml:space="preserve"> [</w:t>
      </w:r>
      <w:r w:rsidRPr="00100803">
        <w:rPr>
          <w:lang w:val="en-US"/>
        </w:rPr>
        <w:t>61</w:t>
      </w:r>
      <w:r w:rsidRPr="00100803">
        <w:t>].</w:t>
      </w:r>
    </w:p>
    <w:p w14:paraId="066F7529" w14:textId="77777777" w:rsidR="00134CF7" w:rsidRPr="00FD364A" w:rsidRDefault="00134CF7" w:rsidP="00134CF7">
      <w:pPr>
        <w:pStyle w:val="BL"/>
        <w:numPr>
          <w:ilvl w:val="1"/>
          <w:numId w:val="165"/>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38" w:name="_Toc489043033"/>
      <w:r w:rsidRPr="00A01125">
        <w:t>8.3.</w:t>
      </w:r>
      <w:r w:rsidRPr="00A01125">
        <w:rPr>
          <w:lang w:val="en-US"/>
        </w:rPr>
        <w:t>7</w:t>
      </w:r>
      <w:r w:rsidRPr="00A01125">
        <w:tab/>
      </w:r>
      <w:r w:rsidRPr="00A01125">
        <w:rPr>
          <w:lang w:val="en-US"/>
        </w:rPr>
        <w:t>MEF Client Configuration Details</w:t>
      </w:r>
      <w:bookmarkEnd w:id="838"/>
    </w:p>
    <w:p w14:paraId="09D5EFEC" w14:textId="77777777" w:rsidR="00A01125" w:rsidRPr="00A01125" w:rsidRDefault="00A01125" w:rsidP="00DB33A0">
      <w:pPr>
        <w:pStyle w:val="Heading4"/>
      </w:pPr>
      <w:bookmarkStart w:id="839" w:name="_Toc489043034"/>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39"/>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0" w:name="_Toc489043035"/>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0"/>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1" w:name="_Toc489043036"/>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1"/>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pPr>
      <w:bookmarkStart w:id="842" w:name="_Toc489043037"/>
      <w:r>
        <w:t>8.3.</w:t>
      </w:r>
      <w:r w:rsidR="00EB6584">
        <w:t>8</w:t>
      </w:r>
      <w:r w:rsidR="00EB6584">
        <w:tab/>
      </w:r>
      <w:r>
        <w:rPr>
          <w:lang w:val="en-US"/>
        </w:rPr>
        <w:t xml:space="preserve">Profile for </w:t>
      </w:r>
      <w:r>
        <w:t>Device Configuration within an Enrolment Exchange</w:t>
      </w:r>
      <w:bookmarkEnd w:id="842"/>
    </w:p>
    <w:p w14:paraId="45889D5F" w14:textId="77777777" w:rsidR="004E5C78" w:rsidRDefault="004E5C78" w:rsidP="004E5C78">
      <w:r>
        <w:t xml:space="preserve">oneM2M TS-0022 [57] specifies a series of resources types, and procedures on those resource types, for configuration of AEs and CSEs on Field Devices. </w:t>
      </w:r>
    </w:p>
    <w:p w14:paraId="250A2007" w14:textId="77777777" w:rsidR="004E5C78" w:rsidRDefault="004E5C78" w:rsidP="004E5C78">
      <w:r>
        <w:t xml:space="preserve">As stated in clause </w:t>
      </w:r>
      <w:r w:rsidRPr="00597D3F">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107B7035" w14:textId="77777777" w:rsidR="004E5C78" w:rsidRDefault="004E5C78" w:rsidP="004E5C78">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6A8C558D" w14:textId="77777777" w:rsidR="004E5C78" w:rsidRDefault="004E5C78" w:rsidP="004E5C78">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24BAFA2F" w14:textId="77777777" w:rsidR="004E5C78" w:rsidRDefault="004E5C78" w:rsidP="004E5C78">
      <w:pPr>
        <w:numPr>
          <w:ilvl w:val="0"/>
          <w:numId w:val="116"/>
        </w:numPr>
      </w:pPr>
      <w:r>
        <w:t>The MEF uses Device Configuration to configure a MO corresponding to the [</w:t>
      </w:r>
      <w:r w:rsidRPr="002B7280">
        <w:rPr>
          <w:i/>
        </w:rPr>
        <w:t>authenticationProfile</w:t>
      </w:r>
      <w:r>
        <w:t>], with the following constraints:</w:t>
      </w:r>
    </w:p>
    <w:p w14:paraId="341CAF7F" w14:textId="77777777" w:rsidR="004E5C78" w:rsidRDefault="004E5C78" w:rsidP="004E5C78">
      <w:pPr>
        <w:numPr>
          <w:ilvl w:val="1"/>
          <w:numId w:val="114"/>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4B856D7C" w14:textId="77777777" w:rsidR="004E5C78" w:rsidRPr="00100803" w:rsidRDefault="004E5C78" w:rsidP="004E5C78">
      <w:pPr>
        <w:numPr>
          <w:ilvl w:val="1"/>
          <w:numId w:val="114"/>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58C5F96C" w14:textId="77777777" w:rsidR="004E5C78" w:rsidRDefault="004E5C78" w:rsidP="004E5C78">
      <w:pPr>
        <w:numPr>
          <w:ilvl w:val="1"/>
          <w:numId w:val="114"/>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DFE9A19" w14:textId="77777777" w:rsidR="004E5C78" w:rsidRDefault="004E5C78" w:rsidP="004E5C78">
      <w:pPr>
        <w:numPr>
          <w:ilvl w:val="0"/>
          <w:numId w:val="116"/>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6B6A8034" w14:textId="25619698" w:rsidR="004E5C78" w:rsidRDefault="004E5C78" w:rsidP="004E5C78">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34B9DA49" w14:textId="7665CB38" w:rsidR="0095189C" w:rsidRDefault="0095189C" w:rsidP="00710A57">
      <w:pPr>
        <w:pStyle w:val="BL"/>
      </w:pPr>
    </w:p>
    <w:p w14:paraId="79BCBF9B" w14:textId="65588913" w:rsidR="004E5C78" w:rsidRDefault="00CB2B66" w:rsidP="00597D3F">
      <w:pPr>
        <w:pStyle w:val="Heading3"/>
      </w:pPr>
      <w:bookmarkStart w:id="843" w:name="_Toc489043038"/>
      <w:r>
        <w:t>8.3.9</w:t>
      </w:r>
      <w:r w:rsidR="004E5C78">
        <w:tab/>
        <w:t>MEF Client Command Processing</w:t>
      </w:r>
      <w:bookmarkEnd w:id="843"/>
    </w:p>
    <w:p w14:paraId="590FA84D" w14:textId="3930585D" w:rsidR="004E5C78" w:rsidRDefault="00CB2B66">
      <w:pPr>
        <w:pStyle w:val="Heading4"/>
      </w:pPr>
      <w:bookmarkStart w:id="844" w:name="_Toc489043039"/>
      <w:r>
        <w:t>8.3.9</w:t>
      </w:r>
      <w:r w:rsidR="004E5C78">
        <w:t>.1</w:t>
      </w:r>
      <w:r w:rsidR="004E5C78">
        <w:tab/>
      </w:r>
      <w:r w:rsidR="004E5C78" w:rsidRPr="005320C5">
        <w:t>Introduction</w:t>
      </w:r>
      <w:bookmarkEnd w:id="844"/>
    </w:p>
    <w:p w14:paraId="48B869B7" w14:textId="77777777" w:rsidR="004E5C78" w:rsidRDefault="004E5C78" w:rsidP="004E5C78">
      <w:pPr>
        <w:rPr>
          <w:lang w:val="en-US"/>
        </w:rPr>
      </w:pPr>
      <w:r>
        <w:rPr>
          <w:b/>
          <w:lang w:val="en-US"/>
        </w:rPr>
        <w:t>Purpose:</w:t>
      </w:r>
      <w:r>
        <w:rPr>
          <w:lang w:val="en-US"/>
        </w:rPr>
        <w:t xml:space="preserve"> The MEF Client Commands are used by an MEF to control the sequence of Enrolment Exchange procedures executed by the MEF Client. </w:t>
      </w:r>
    </w:p>
    <w:p w14:paraId="65BC5FDA" w14:textId="39E37DCA" w:rsidR="004E5C78" w:rsidRDefault="004E5C78" w:rsidP="004E5C78">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597D3F">
        <w:rPr>
          <w:lang w:val="en-US"/>
        </w:rPr>
        <w:t>8.3.</w:t>
      </w:r>
      <w:r w:rsidR="00CB2B66" w:rsidRPr="00597D3F">
        <w:rPr>
          <w:lang w:val="en-US"/>
        </w:rPr>
        <w:t>9</w:t>
      </w:r>
      <w:r w:rsidRPr="00597D3F">
        <w:rPr>
          <w:lang w:val="en-US"/>
        </w:rPr>
        <w:t>.2</w:t>
      </w:r>
      <w:r w:rsidRPr="00597FED">
        <w:rPr>
          <w:lang w:val="en-US"/>
        </w:rPr>
        <w:t xml:space="preserve">) or MEF Client Command Update procedure (clause </w:t>
      </w:r>
      <w:r w:rsidRPr="00597D3F">
        <w:rPr>
          <w:lang w:val="en-US"/>
        </w:rPr>
        <w:t>8.3.</w:t>
      </w:r>
      <w:r w:rsidR="00CB2B66" w:rsidRPr="00597D3F">
        <w:rPr>
          <w:lang w:val="en-US"/>
        </w:rPr>
        <w:t>9</w:t>
      </w:r>
      <w:r w:rsidRPr="00597D3F">
        <w:rPr>
          <w:lang w:val="en-US"/>
        </w:rPr>
        <w:t>.3</w:t>
      </w:r>
      <w:r w:rsidRPr="00597FED">
        <w:rPr>
          <w:lang w:val="en-US"/>
        </w:rPr>
        <w:t xml:space="preserve">). The resulting status, following the attempt to parse and execute the command, is reported to the MEF Client in the request of a MEF Client Command Update procedure (clause </w:t>
      </w:r>
      <w:r w:rsidRPr="00597D3F">
        <w:rPr>
          <w:lang w:val="en-US"/>
        </w:rPr>
        <w:t>8.3.</w:t>
      </w:r>
      <w:r w:rsidR="00CB2B66" w:rsidRPr="00597D3F">
        <w:rPr>
          <w:lang w:val="en-US"/>
        </w:rPr>
        <w:t>9</w:t>
      </w:r>
      <w:r w:rsidRPr="00597D3F">
        <w:rPr>
          <w:lang w:val="en-US"/>
        </w:rPr>
        <w:t>.3</w:t>
      </w:r>
      <w:r w:rsidRPr="00597FED">
        <w:rPr>
          <w:lang w:val="en-US"/>
        </w:rPr>
        <w:t>).</w:t>
      </w:r>
    </w:p>
    <w:p w14:paraId="06B62E40" w14:textId="77777777" w:rsidR="004E5C78" w:rsidRDefault="004E5C78" w:rsidP="004E5C78">
      <w:pPr>
        <w:rPr>
          <w:lang w:val="en-US"/>
        </w:rPr>
      </w:pPr>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161910FD" w14:textId="77777777" w:rsidR="004E5C78" w:rsidRDefault="004E5C78" w:rsidP="004E5C78">
      <w:pPr>
        <w:rPr>
          <w:lang w:val="en-US"/>
        </w:rPr>
      </w:pPr>
      <w:r>
        <w:rPr>
          <w:lang w:val="en-US"/>
        </w:rPr>
        <w:t>These three elements serve the following purposes:</w:t>
      </w:r>
    </w:p>
    <w:p w14:paraId="5AAD752D" w14:textId="77777777" w:rsidR="004E5C78" w:rsidRPr="00B47467" w:rsidRDefault="004E5C78" w:rsidP="004E5C78">
      <w:pPr>
        <w:numPr>
          <w:ilvl w:val="0"/>
          <w:numId w:val="126"/>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4B753330" w14:textId="77777777" w:rsidR="004E5C78" w:rsidRPr="00E9403C" w:rsidRDefault="004E5C78" w:rsidP="004E5C78">
      <w:pPr>
        <w:numPr>
          <w:ilvl w:val="0"/>
          <w:numId w:val="126"/>
        </w:numPr>
        <w:ind w:left="567" w:hanging="283"/>
        <w:rPr>
          <w:i/>
          <w:lang w:val="en-US"/>
        </w:rPr>
      </w:pPr>
      <w:r w:rsidRPr="00E9403C">
        <w:rPr>
          <w:i/>
          <w:lang w:val="en-US"/>
        </w:rPr>
        <w:t>cmdDescription</w:t>
      </w:r>
      <w:r>
        <w:rPr>
          <w:lang w:val="en-US"/>
        </w:rPr>
        <w:t xml:space="preserve">: providing a description of the command to be executed. </w:t>
      </w:r>
    </w:p>
    <w:p w14:paraId="6A398B3B" w14:textId="77777777" w:rsidR="004E5C78" w:rsidRDefault="004E5C78" w:rsidP="004E5C78">
      <w:pPr>
        <w:numPr>
          <w:ilvl w:val="0"/>
          <w:numId w:val="126"/>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3C9F4B9F" w14:textId="77777777" w:rsidR="004E5C78" w:rsidRPr="00540C38" w:rsidRDefault="004E5C78" w:rsidP="004E5C78">
      <w:pPr>
        <w:rPr>
          <w:lang w:val="en-US"/>
        </w:rPr>
      </w:pPr>
      <w:r>
        <w:rPr>
          <w:lang w:val="en-US"/>
        </w:rPr>
        <w:t xml:space="preserve">MEF Client Command procedures are performed within the context of a (non-expired) MEF Client Registration with the MEF. </w:t>
      </w:r>
    </w:p>
    <w:p w14:paraId="4624EFE6" w14:textId="7175F8F0" w:rsidR="004E5C78" w:rsidRDefault="00597FED" w:rsidP="004E5C78">
      <w:pPr>
        <w:pStyle w:val="Heading4"/>
      </w:pPr>
      <w:bookmarkStart w:id="845" w:name="_Toc489043040"/>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845"/>
      <w:r w:rsidR="004E5C78">
        <w:t xml:space="preserve"> </w:t>
      </w:r>
    </w:p>
    <w:p w14:paraId="12141BEE" w14:textId="77777777" w:rsidR="004E5C78" w:rsidRPr="00540C38" w:rsidRDefault="004E5C78" w:rsidP="004E5C78">
      <w:pPr>
        <w:rPr>
          <w:lang w:val="x-none"/>
        </w:rPr>
      </w:pPr>
      <w:r>
        <w:rPr>
          <w:b/>
          <w:lang w:val="en-US"/>
        </w:rPr>
        <w:t xml:space="preserve">Triggering the Procedure: </w:t>
      </w:r>
      <w:r>
        <w:rPr>
          <w:lang w:val="en-US"/>
        </w:rPr>
        <w:t xml:space="preserve">See </w:t>
      </w:r>
      <w:r w:rsidRPr="00597FED">
        <w:rPr>
          <w:lang w:val="en-US"/>
        </w:rPr>
        <w:t xml:space="preserve">clause </w:t>
      </w:r>
      <w:r w:rsidRPr="00597D3F">
        <w:rPr>
          <w:lang w:val="en-US"/>
        </w:rPr>
        <w:t>8.3.4.6</w:t>
      </w:r>
      <w:r w:rsidRPr="00597FED">
        <w:rPr>
          <w:lang w:val="en-US"/>
        </w:rPr>
        <w:t xml:space="preserve"> for</w:t>
      </w:r>
      <w:r>
        <w:rPr>
          <w:lang w:val="en-US"/>
        </w:rPr>
        <w:t xml:space="preserve"> mechanisms which can trigger MEF Client Command procedures</w:t>
      </w:r>
      <w:r>
        <w:rPr>
          <w:b/>
          <w:lang w:val="en-US"/>
        </w:rPr>
        <w:t>.</w:t>
      </w:r>
    </w:p>
    <w:p w14:paraId="288036FB" w14:textId="77777777" w:rsidR="004E5C78" w:rsidRDefault="004E5C78" w:rsidP="004E5C78">
      <w:pPr>
        <w:rPr>
          <w:b/>
          <w:lang w:val="en-US"/>
        </w:rPr>
      </w:pPr>
      <w:r>
        <w:rPr>
          <w:b/>
          <w:lang w:val="en-US"/>
        </w:rPr>
        <w:t>Pre-Conditions:</w:t>
      </w:r>
    </w:p>
    <w:p w14:paraId="59C9F387" w14:textId="77777777" w:rsidR="004E5C78" w:rsidRPr="00540C38" w:rsidRDefault="004E5C78" w:rsidP="004E5C78">
      <w:pPr>
        <w:numPr>
          <w:ilvl w:val="0"/>
          <w:numId w:val="128"/>
        </w:numPr>
        <w:rPr>
          <w:lang w:val="en-US"/>
        </w:rPr>
      </w:pPr>
      <w:r w:rsidRPr="00540C38">
        <w:rPr>
          <w:lang w:val="en-US"/>
        </w:rPr>
        <w:t>The MEF and MEF Client</w:t>
      </w:r>
      <w:r>
        <w:rPr>
          <w:lang w:val="en-US"/>
        </w:rPr>
        <w:t xml:space="preserve"> have performed an MEF Handshake, see clause </w:t>
      </w:r>
      <w:r>
        <w:t>8.3.5.2.2.</w:t>
      </w:r>
    </w:p>
    <w:p w14:paraId="339072A9" w14:textId="77777777" w:rsidR="004E5C78" w:rsidRDefault="004E5C78" w:rsidP="004E5C78">
      <w:pPr>
        <w:numPr>
          <w:ilvl w:val="0"/>
          <w:numId w:val="128"/>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478B9775" w14:textId="77777777" w:rsidR="004E5C78" w:rsidRDefault="004E5C78" w:rsidP="004E5C78">
      <w:pPr>
        <w:numPr>
          <w:ilvl w:val="0"/>
          <w:numId w:val="128"/>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13E4A14" w14:textId="77777777" w:rsidR="004E5C78" w:rsidRPr="008B020F" w:rsidRDefault="004E5C78" w:rsidP="004E5C78">
      <w:pPr>
        <w:numPr>
          <w:ilvl w:val="0"/>
          <w:numId w:val="128"/>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5DACD4A7" w14:textId="77777777" w:rsidR="004E5C78" w:rsidRDefault="004E5C78" w:rsidP="004E5C78">
      <w:pPr>
        <w:rPr>
          <w:b/>
          <w:lang w:val="en-US"/>
        </w:rPr>
      </w:pPr>
      <w:r w:rsidRPr="008B020F">
        <w:rPr>
          <w:b/>
          <w:lang w:val="en-US"/>
        </w:rPr>
        <w:t>Procedure:</w:t>
      </w:r>
    </w:p>
    <w:p w14:paraId="4A670061" w14:textId="479C157F" w:rsidR="004E5C78" w:rsidRPr="00F61B30" w:rsidRDefault="004E5C78" w:rsidP="004E5C78">
      <w:pPr>
        <w:pStyle w:val="B1"/>
        <w:numPr>
          <w:ilvl w:val="0"/>
          <w:numId w:val="12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p>
    <w:p w14:paraId="6C8670C9" w14:textId="1FB6FC23" w:rsidR="004E5C78" w:rsidRPr="00347C26" w:rsidRDefault="004E5C78" w:rsidP="004E5C78">
      <w:pPr>
        <w:pStyle w:val="TH"/>
        <w:ind w:left="737"/>
        <w:rPr>
          <w:lang w:val="fr-FR"/>
        </w:rPr>
      </w:pPr>
      <w:r w:rsidRPr="00347C26">
        <w:rPr>
          <w:lang w:val="fr-FR"/>
        </w:rPr>
        <w:t xml:space="preserve">Table </w:t>
      </w:r>
      <w:r w:rsidR="00597FED">
        <w:rPr>
          <w:lang w:val="fr-FR"/>
        </w:rPr>
        <w:t>8.3.9</w:t>
      </w:r>
      <w:r>
        <w:rPr>
          <w:lang w:val="fr-FR"/>
        </w:rPr>
        <w:t>.2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rFonts w:eastAsia="Arial Unicode MS"/>
              </w:rPr>
            </w:pPr>
            <w:r>
              <w:rPr>
                <w:rFonts w:eastAsia="Arial Unicode MS"/>
              </w:rPr>
              <w:t>Multiplicity</w:t>
            </w:r>
          </w:p>
        </w:tc>
      </w:tr>
      <w:tr w:rsidR="004E5C78" w:rsidRPr="00216304" w14:paraId="1DFF3C12"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rFonts w:eastAsia="Arial Unicode MS"/>
              </w:rPr>
            </w:pPr>
            <w:r>
              <w:rPr>
                <w:rFonts w:eastAsia="Arial Unicode MS"/>
              </w:rPr>
              <w:t>1</w:t>
            </w:r>
          </w:p>
        </w:tc>
      </w:tr>
    </w:tbl>
    <w:p w14:paraId="63B02D84" w14:textId="77777777" w:rsidR="004E5C78" w:rsidRPr="008B020F" w:rsidRDefault="004E5C78" w:rsidP="004E5C78">
      <w:pPr>
        <w:ind w:left="720"/>
        <w:rPr>
          <w:lang w:val="en-US"/>
        </w:rPr>
      </w:pPr>
    </w:p>
    <w:p w14:paraId="78CF1CE2" w14:textId="77777777" w:rsidR="004E5C78" w:rsidRDefault="004E5C78" w:rsidP="004E5C78">
      <w:pPr>
        <w:pStyle w:val="B1"/>
        <w:numPr>
          <w:ilvl w:val="0"/>
          <w:numId w:val="129"/>
        </w:numPr>
      </w:pPr>
      <w:r>
        <w:t xml:space="preserve">Upon receiving the request, the MEF shall process the request. If error cases are encountered, then the MEF shall send an error response. </w:t>
      </w:r>
    </w:p>
    <w:p w14:paraId="3C93F493" w14:textId="77777777" w:rsidR="004E5C78" w:rsidRDefault="004E5C78" w:rsidP="004E5C78">
      <w:pPr>
        <w:pStyle w:val="B1"/>
        <w:numPr>
          <w:ilvl w:val="0"/>
          <w:numId w:val="129"/>
        </w:numPr>
      </w:pPr>
      <w:r>
        <w:t>If the request is processed successfully, then the MEF shall attempt to retrieve the MEF Client Command currently associated with the identified MEF Client registration record.</w:t>
      </w:r>
    </w:p>
    <w:p w14:paraId="131A8997" w14:textId="65060A98" w:rsidR="004E5C78" w:rsidRPr="00597FED" w:rsidRDefault="004E5C78" w:rsidP="004E5C78">
      <w:pPr>
        <w:pStyle w:val="B1"/>
        <w:numPr>
          <w:ilvl w:val="1"/>
          <w:numId w:val="132"/>
        </w:numPr>
      </w:pPr>
      <w:r>
        <w:t xml:space="preserve">If there are currently no more MEF Client Commands to be issued to the MEF Client, then the MEF forms the </w:t>
      </w:r>
      <w:r w:rsidRPr="00331E7B">
        <w:rPr>
          <w:i/>
        </w:rPr>
        <w:t>cmdDescription</w:t>
      </w:r>
      <w:r>
        <w:t xml:space="preserve"> as specified in clause </w:t>
      </w:r>
      <w:r w:rsidR="00597FED" w:rsidRPr="00597D3F">
        <w:t>8.3.9</w:t>
      </w:r>
      <w:r w:rsidRPr="00597D3F">
        <w:t>.6</w:t>
      </w:r>
      <w:r w:rsidRPr="00597FED">
        <w:t xml:space="preserve">. </w:t>
      </w:r>
    </w:p>
    <w:p w14:paraId="7C1D25B1" w14:textId="2A5535AB" w:rsidR="004E5C78" w:rsidRPr="00597FED" w:rsidRDefault="004E5C78" w:rsidP="004E5C78">
      <w:pPr>
        <w:pStyle w:val="B1"/>
        <w:numPr>
          <w:ilvl w:val="1"/>
          <w:numId w:val="132"/>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00597FED" w:rsidRPr="00597D3F">
        <w:t>8.3.9</w:t>
      </w:r>
      <w:r w:rsidRPr="00597D3F">
        <w:t xml:space="preserve">.7. </w:t>
      </w:r>
    </w:p>
    <w:p w14:paraId="053BEE37" w14:textId="66BB5C78" w:rsidR="004E5C78" w:rsidRPr="00597FED" w:rsidRDefault="004E5C78" w:rsidP="004E5C78">
      <w:pPr>
        <w:pStyle w:val="B1"/>
        <w:numPr>
          <w:ilvl w:val="1"/>
          <w:numId w:val="132"/>
        </w:numPr>
      </w:pPr>
      <w:r w:rsidRPr="00597FED">
        <w:lastRenderedPageBreak/>
        <w:t xml:space="preserve">If MEF Client Command will trigger Device Configuration, then the MEF forms the </w:t>
      </w:r>
      <w:r w:rsidRPr="00597FED">
        <w:rPr>
          <w:i/>
        </w:rPr>
        <w:t>cmdDescription</w:t>
      </w:r>
      <w:r w:rsidRPr="00597FED">
        <w:t xml:space="preserve"> as specified in clause </w:t>
      </w:r>
      <w:r w:rsidR="00597FED" w:rsidRPr="00597D3F">
        <w:t>8.3.9</w:t>
      </w:r>
      <w:r w:rsidRPr="00597D3F">
        <w:t>.8</w:t>
      </w:r>
      <w:r w:rsidRPr="00597FED">
        <w:t xml:space="preserve">. </w:t>
      </w:r>
    </w:p>
    <w:p w14:paraId="672E71A5" w14:textId="4EEDBED7" w:rsidR="004E5C78" w:rsidRPr="00597FED" w:rsidRDefault="004E5C78" w:rsidP="004E5C78">
      <w:pPr>
        <w:pStyle w:val="B1"/>
        <w:numPr>
          <w:ilvl w:val="1"/>
          <w:numId w:val="132"/>
        </w:numPr>
      </w:pPr>
      <w:r w:rsidRPr="00597FED">
        <w:t xml:space="preserve">In the case of an MO_NODE MEF Client Command, then the MEF forms the </w:t>
      </w:r>
      <w:r w:rsidRPr="00597FED">
        <w:rPr>
          <w:i/>
        </w:rPr>
        <w:t>cmdDescription</w:t>
      </w:r>
      <w:r w:rsidRPr="00597FED">
        <w:t xml:space="preserve">, as specified in clause </w:t>
      </w:r>
      <w:r w:rsidR="00597FED" w:rsidRPr="00597D3F">
        <w:t>8.3.9</w:t>
      </w:r>
      <w:r w:rsidRPr="00597D3F">
        <w:t>.9</w:t>
      </w:r>
      <w:r w:rsidRPr="00597FED">
        <w:t xml:space="preserve">. </w:t>
      </w:r>
    </w:p>
    <w:p w14:paraId="7BCAB396" w14:textId="77777777" w:rsidR="004E5C78" w:rsidRPr="0067124C" w:rsidRDefault="004E5C78" w:rsidP="004E5C78">
      <w:pPr>
        <w:pStyle w:val="B1"/>
        <w:numPr>
          <w:ilvl w:val="0"/>
          <w:numId w:val="129"/>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2A5869DE" w14:textId="361A9899"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rFonts w:eastAsia="Arial Unicode MS"/>
              </w:rPr>
            </w:pPr>
            <w:r>
              <w:rPr>
                <w:rFonts w:eastAsia="Arial Unicode MS"/>
              </w:rPr>
              <w:t>Multiplicity</w:t>
            </w:r>
          </w:p>
        </w:tc>
      </w:tr>
      <w:tr w:rsidR="004E5C78" w:rsidRPr="00216304" w14:paraId="69AECA0C"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rFonts w:eastAsia="Arial Unicode MS"/>
              </w:rPr>
            </w:pPr>
            <w:r>
              <w:rPr>
                <w:rFonts w:eastAsia="Arial Unicode MS"/>
              </w:rPr>
              <w:t>1</w:t>
            </w:r>
          </w:p>
        </w:tc>
      </w:tr>
      <w:tr w:rsidR="004E5C78" w:rsidRPr="00216304" w14:paraId="18249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rFonts w:eastAsia="Arial Unicode MS"/>
              </w:rPr>
            </w:pPr>
            <w:r>
              <w:rPr>
                <w:rFonts w:eastAsia="Arial Unicode MS"/>
              </w:rPr>
              <w:t>1</w:t>
            </w:r>
          </w:p>
        </w:tc>
      </w:tr>
      <w:tr w:rsidR="004E5C78" w:rsidRPr="00216304" w14:paraId="6B52E530"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597D3F">
              <w:rPr>
                <w:lang w:val="en-US"/>
              </w:rPr>
              <w:t>8.3.</w:t>
            </w:r>
            <w:r w:rsidR="00597FED" w:rsidRPr="00597D3F">
              <w:rPr>
                <w:lang w:val="en-US"/>
              </w:rPr>
              <w:t>9</w:t>
            </w:r>
            <w:r w:rsidRPr="00597D3F">
              <w:rPr>
                <w:lang w:val="en-US"/>
              </w:rPr>
              <w:t>.5.2</w:t>
            </w:r>
            <w:r w:rsidRPr="00171CE0">
              <w:rPr>
                <w:lang w:val="en-US"/>
              </w:rPr>
              <w:t xml:space="preserve"> and </w:t>
            </w:r>
            <w:r w:rsidRPr="00597D3F">
              <w:rPr>
                <w:lang w:val="en-US"/>
              </w:rPr>
              <w:t>8.3.</w:t>
            </w:r>
            <w:r w:rsidR="00597FED" w:rsidRPr="00597D3F">
              <w:rPr>
                <w:lang w:val="en-US"/>
              </w:rPr>
              <w:t>9</w:t>
            </w:r>
            <w:r w:rsidRPr="00597D3F">
              <w:rPr>
                <w:lang w:val="en-US"/>
              </w:rPr>
              <w:t>.5.3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rFonts w:eastAsia="Arial Unicode MS"/>
              </w:rPr>
            </w:pPr>
            <w:r>
              <w:rPr>
                <w:rFonts w:eastAsia="Arial Unicode MS"/>
              </w:rPr>
              <w:t>1</w:t>
            </w:r>
          </w:p>
        </w:tc>
      </w:tr>
    </w:tbl>
    <w:p w14:paraId="662F4DF6" w14:textId="77777777" w:rsidR="004E5C78" w:rsidRDefault="004E5C78" w:rsidP="004E5C78">
      <w:pPr>
        <w:pStyle w:val="B1"/>
        <w:numPr>
          <w:ilvl w:val="0"/>
          <w:numId w:val="0"/>
        </w:numPr>
        <w:ind w:left="737" w:hanging="453"/>
      </w:pPr>
    </w:p>
    <w:p w14:paraId="3FCEB9F2" w14:textId="77777777" w:rsidR="004E5C78" w:rsidRDefault="004E5C78" w:rsidP="004E5C78">
      <w:pPr>
        <w:pStyle w:val="B1"/>
        <w:numPr>
          <w:ilvl w:val="0"/>
          <w:numId w:val="0"/>
        </w:numPr>
        <w:ind w:left="720"/>
      </w:pPr>
      <w:r>
        <w:t>The MEF shall send the response to the MEF Client.</w:t>
      </w:r>
    </w:p>
    <w:p w14:paraId="78C0621C" w14:textId="77777777" w:rsidR="004E5C78" w:rsidRDefault="004E5C78" w:rsidP="004E5C78">
      <w:pPr>
        <w:pStyle w:val="B1"/>
        <w:numPr>
          <w:ilvl w:val="0"/>
          <w:numId w:val="129"/>
        </w:numPr>
      </w:pPr>
      <w:r>
        <w:t xml:space="preserve">The MEF Client shall attempt to parse and execute the </w:t>
      </w:r>
      <w:r>
        <w:rPr>
          <w:lang w:val="fr-FR"/>
        </w:rPr>
        <w:t>r</w:t>
      </w:r>
      <w:r w:rsidRPr="00347C26">
        <w:rPr>
          <w:lang w:val="fr-FR"/>
        </w:rPr>
        <w:t xml:space="preserve">esponse </w:t>
      </w:r>
      <w:r>
        <w:rPr>
          <w:lang w:val="fr-FR"/>
        </w:rPr>
        <w:t>information</w:t>
      </w:r>
    </w:p>
    <w:p w14:paraId="0780CD47" w14:textId="77777777" w:rsidR="004E5C78" w:rsidRPr="00F00689" w:rsidRDefault="004E5C78" w:rsidP="004E5C78">
      <w:pPr>
        <w:numPr>
          <w:ilvl w:val="1"/>
          <w:numId w:val="129"/>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34FCF11" w14:textId="77777777" w:rsidR="004E5C78" w:rsidRPr="00F00689" w:rsidRDefault="004E5C78" w:rsidP="004E5C78">
      <w:pPr>
        <w:numPr>
          <w:ilvl w:val="1"/>
          <w:numId w:val="129"/>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57C7BACE" w14:textId="77777777" w:rsidR="004E5C78" w:rsidRPr="00331E7B" w:rsidRDefault="004E5C78" w:rsidP="004E5C78">
      <w:pPr>
        <w:numPr>
          <w:ilvl w:val="1"/>
          <w:numId w:val="129"/>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846"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846"/>
    </w:p>
    <w:p w14:paraId="245665F3" w14:textId="77777777" w:rsidR="004E5C78" w:rsidRDefault="004E5C78" w:rsidP="004E5C78">
      <w:pPr>
        <w:numPr>
          <w:ilvl w:val="1"/>
          <w:numId w:val="129"/>
        </w:numPr>
        <w:rPr>
          <w:lang w:val="en-US"/>
        </w:rPr>
      </w:pPr>
      <w:r>
        <w:rPr>
          <w:lang w:val="en-US"/>
        </w:rPr>
        <w:t xml:space="preserve">The MEF Client initiates the </w:t>
      </w:r>
      <w:r>
        <w:t>MEF Client Command Class</w:t>
      </w:r>
      <w:r>
        <w:rPr>
          <w:lang w:val="en-US"/>
        </w:rPr>
        <w:t xml:space="preserve">-specific procedures: </w:t>
      </w:r>
    </w:p>
    <w:p w14:paraId="2191F172" w14:textId="0DC7E0D4" w:rsidR="004E5C78" w:rsidRPr="00171CE0" w:rsidRDefault="004E5C78" w:rsidP="004E5C78">
      <w:pPr>
        <w:numPr>
          <w:ilvl w:val="2"/>
          <w:numId w:val="129"/>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00171CE0" w:rsidRPr="00597D3F">
        <w:rPr>
          <w:lang w:val="en-US"/>
        </w:rPr>
        <w:t>8.3.9.6</w:t>
      </w:r>
      <w:r w:rsidRPr="00171CE0">
        <w:rPr>
          <w:lang w:val="en-US"/>
        </w:rPr>
        <w:t>.</w:t>
      </w:r>
    </w:p>
    <w:p w14:paraId="76E877E7" w14:textId="18D13A5D" w:rsidR="004E5C78" w:rsidRPr="00171CE0" w:rsidRDefault="004E5C78" w:rsidP="004E5C78">
      <w:pPr>
        <w:numPr>
          <w:ilvl w:val="2"/>
          <w:numId w:val="129"/>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00171CE0" w:rsidRPr="00597D3F">
        <w:rPr>
          <w:lang w:val="en-US"/>
        </w:rPr>
        <w:t>8.3.9</w:t>
      </w:r>
      <w:r w:rsidRPr="00597D3F">
        <w:rPr>
          <w:lang w:val="en-US"/>
        </w:rPr>
        <w:t>.7</w:t>
      </w:r>
      <w:r w:rsidRPr="00171CE0">
        <w:rPr>
          <w:lang w:val="en-US"/>
        </w:rPr>
        <w:t>.</w:t>
      </w:r>
    </w:p>
    <w:p w14:paraId="4F4CE2C9" w14:textId="04572FB7" w:rsidR="004E5C78" w:rsidRPr="00171CE0" w:rsidRDefault="004E5C78" w:rsidP="004E5C78">
      <w:pPr>
        <w:numPr>
          <w:ilvl w:val="2"/>
          <w:numId w:val="129"/>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00171CE0" w:rsidRPr="00597D3F">
        <w:rPr>
          <w:lang w:val="en-US"/>
        </w:rPr>
        <w:t>8.3.9</w:t>
      </w:r>
      <w:r w:rsidRPr="00597D3F">
        <w:rPr>
          <w:lang w:val="en-US"/>
        </w:rPr>
        <w:t>.8</w:t>
      </w:r>
      <w:r w:rsidRPr="00171CE0">
        <w:rPr>
          <w:lang w:val="en-US"/>
        </w:rPr>
        <w:t>.</w:t>
      </w:r>
    </w:p>
    <w:p w14:paraId="53A51B40" w14:textId="6C124C49" w:rsidR="004E5C78" w:rsidRPr="00171CE0" w:rsidRDefault="004E5C78" w:rsidP="004E5C78">
      <w:pPr>
        <w:numPr>
          <w:ilvl w:val="2"/>
          <w:numId w:val="129"/>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00171CE0" w:rsidRPr="00597D3F">
        <w:rPr>
          <w:lang w:val="en-US"/>
        </w:rPr>
        <w:t>8.3.9</w:t>
      </w:r>
      <w:r w:rsidRPr="00597D3F">
        <w:rPr>
          <w:lang w:val="en-US"/>
        </w:rPr>
        <w:t>.9.</w:t>
      </w:r>
    </w:p>
    <w:p w14:paraId="0013451D" w14:textId="698BFB66" w:rsidR="004E5C78" w:rsidRPr="00995354" w:rsidRDefault="00171CE0" w:rsidP="004E5C78">
      <w:pPr>
        <w:pStyle w:val="Heading4"/>
      </w:pPr>
      <w:bookmarkStart w:id="847" w:name="_Toc489043041"/>
      <w:r>
        <w:t>8.3.9</w:t>
      </w:r>
      <w:r w:rsidR="004E5C78">
        <w:t>.</w:t>
      </w:r>
      <w:r w:rsidR="004E5C78">
        <w:rPr>
          <w:lang w:val="en-US"/>
        </w:rPr>
        <w:t>3</w:t>
      </w:r>
      <w:r w:rsidR="005320C5">
        <w:tab/>
      </w:r>
      <w:r w:rsidR="004E5C78">
        <w:t>MEF Client Command Update procedure</w:t>
      </w:r>
      <w:bookmarkEnd w:id="847"/>
    </w:p>
    <w:p w14:paraId="7E4F1B5C" w14:textId="2CF5AFF0" w:rsidR="004E5C78" w:rsidRDefault="004E5C78" w:rsidP="004E5C78">
      <w:pPr>
        <w:rPr>
          <w:lang w:val="en-US"/>
        </w:rPr>
      </w:pPr>
      <w:r>
        <w:rPr>
          <w:b/>
          <w:lang w:val="en-US"/>
        </w:rPr>
        <w:t xml:space="preserve">Triggering: </w:t>
      </w:r>
      <w:r>
        <w:rPr>
          <w:lang w:val="en-US"/>
        </w:rPr>
        <w:t xml:space="preserve">The MEF Client shall initiate </w:t>
      </w:r>
      <w:r w:rsidR="00F00689">
        <w:rPr>
          <w:lang w:val="en-US"/>
        </w:rPr>
        <w:t xml:space="preserve">the </w:t>
      </w:r>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597D3F">
        <w:rPr>
          <w:lang w:val="en-US"/>
        </w:rPr>
        <w:t>8.3.9.</w:t>
      </w:r>
      <w:r w:rsidR="00171CE0" w:rsidRPr="00171CE0">
        <w:rPr>
          <w:lang w:val="en-US"/>
        </w:rPr>
        <w:t>6</w:t>
      </w:r>
      <w:r w:rsidRPr="00171CE0">
        <w:rPr>
          <w:lang w:val="en-US"/>
        </w:rPr>
        <w:t xml:space="preserve">, </w:t>
      </w:r>
      <w:r w:rsidR="00171CE0" w:rsidRPr="00597D3F">
        <w:rPr>
          <w:lang w:val="en-US"/>
        </w:rPr>
        <w:t>8.3.9</w:t>
      </w:r>
      <w:r w:rsidRPr="00597D3F">
        <w:rPr>
          <w:lang w:val="en-US"/>
        </w:rPr>
        <w:t xml:space="preserve">.7, </w:t>
      </w:r>
      <w:r w:rsidR="00171CE0" w:rsidRPr="00597D3F">
        <w:rPr>
          <w:lang w:val="en-US"/>
        </w:rPr>
        <w:t>8.3.9</w:t>
      </w:r>
      <w:r w:rsidRPr="00597D3F">
        <w:rPr>
          <w:lang w:val="en-US"/>
        </w:rPr>
        <w:t xml:space="preserve">.8, </w:t>
      </w:r>
      <w:r w:rsidR="00171CE0" w:rsidRPr="00597D3F">
        <w:rPr>
          <w:lang w:val="en-US"/>
        </w:rPr>
        <w:t>8.3.9</w:t>
      </w:r>
      <w:r w:rsidRPr="00597D3F">
        <w:rPr>
          <w:lang w:val="en-US"/>
        </w:rPr>
        <w:t>.9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3BD9909C" w14:textId="77777777" w:rsidR="004E5C78" w:rsidRDefault="004E5C78" w:rsidP="004E5C78">
      <w:pPr>
        <w:rPr>
          <w:b/>
          <w:lang w:val="en-US"/>
        </w:rPr>
      </w:pPr>
      <w:r>
        <w:rPr>
          <w:b/>
          <w:lang w:val="en-US"/>
        </w:rPr>
        <w:t xml:space="preserve">Pre-Conditions: </w:t>
      </w:r>
    </w:p>
    <w:p w14:paraId="248D7F6C" w14:textId="77777777" w:rsidR="004E5C78" w:rsidRPr="00540C38" w:rsidRDefault="004E5C78" w:rsidP="004E5C78">
      <w:pPr>
        <w:numPr>
          <w:ilvl w:val="0"/>
          <w:numId w:val="130"/>
        </w:numPr>
        <w:rPr>
          <w:lang w:val="en-US"/>
        </w:rPr>
      </w:pPr>
      <w:r w:rsidRPr="00540C38">
        <w:rPr>
          <w:lang w:val="en-US"/>
        </w:rPr>
        <w:lastRenderedPageBreak/>
        <w:t>The MEF and MEF Client</w:t>
      </w:r>
      <w:r>
        <w:rPr>
          <w:lang w:val="en-US"/>
        </w:rPr>
        <w:t xml:space="preserve"> have performed an MEF Handshake, see clause </w:t>
      </w:r>
      <w:r>
        <w:t>8.3.5.2.2.</w:t>
      </w:r>
    </w:p>
    <w:p w14:paraId="635E2866" w14:textId="77777777" w:rsidR="004E5C78" w:rsidRPr="00F07EEF" w:rsidRDefault="004E5C78" w:rsidP="004E5C78">
      <w:pPr>
        <w:numPr>
          <w:ilvl w:val="0"/>
          <w:numId w:val="130"/>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2E40CCEA" w14:textId="77777777" w:rsidR="004E5C78" w:rsidRDefault="004E5C78" w:rsidP="004E5C78">
      <w:pPr>
        <w:rPr>
          <w:b/>
          <w:lang w:val="en-US"/>
        </w:rPr>
      </w:pPr>
      <w:r>
        <w:rPr>
          <w:b/>
          <w:lang w:val="en-US"/>
        </w:rPr>
        <w:t xml:space="preserve">Procedure: </w:t>
      </w:r>
    </w:p>
    <w:p w14:paraId="0701EA27" w14:textId="623D6C47" w:rsidR="004E5C78" w:rsidRPr="00F61B30" w:rsidRDefault="004E5C78" w:rsidP="004E5C78">
      <w:pPr>
        <w:pStyle w:val="B1"/>
        <w:numPr>
          <w:ilvl w:val="0"/>
          <w:numId w:val="131"/>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p>
    <w:p w14:paraId="6F809608" w14:textId="13B4603B" w:rsidR="004E5C78" w:rsidRPr="00347C26" w:rsidRDefault="004E5C78" w:rsidP="004E5C78">
      <w:pPr>
        <w:pStyle w:val="TH"/>
        <w:ind w:left="737"/>
        <w:rPr>
          <w:lang w:val="fr-FR"/>
        </w:rPr>
      </w:pPr>
      <w:r w:rsidRPr="00347C26">
        <w:rPr>
          <w:lang w:val="fr-FR"/>
        </w:rPr>
        <w:t xml:space="preserve">Table </w:t>
      </w:r>
      <w:r w:rsidR="00171CE0">
        <w:rPr>
          <w:lang w:val="fr-FR"/>
        </w:rPr>
        <w:t>8.3.9</w:t>
      </w:r>
      <w:r>
        <w:rPr>
          <w:lang w:val="fr-FR"/>
        </w:rPr>
        <w:t>.3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rFonts w:eastAsia="Arial Unicode MS"/>
              </w:rPr>
            </w:pPr>
            <w:r>
              <w:rPr>
                <w:rFonts w:eastAsia="Arial Unicode MS"/>
              </w:rPr>
              <w:t>Multiplicity</w:t>
            </w:r>
          </w:p>
        </w:tc>
      </w:tr>
      <w:tr w:rsidR="004E5C78" w:rsidRPr="00216304" w14:paraId="6AD3C998"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rFonts w:eastAsia="Arial Unicode MS"/>
              </w:rPr>
            </w:pPr>
            <w:r>
              <w:rPr>
                <w:rFonts w:eastAsia="Arial Unicode MS"/>
              </w:rPr>
              <w:t>1</w:t>
            </w:r>
          </w:p>
        </w:tc>
      </w:tr>
      <w:tr w:rsidR="004E5C78" w:rsidRPr="00216304" w14:paraId="70F21A31"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rFonts w:eastAsia="Arial Unicode MS"/>
              </w:rPr>
            </w:pPr>
            <w:r>
              <w:rPr>
                <w:rFonts w:eastAsia="Arial Unicode MS"/>
              </w:rPr>
              <w:t>1</w:t>
            </w:r>
          </w:p>
        </w:tc>
      </w:tr>
      <w:tr w:rsidR="004E5C78" w:rsidRPr="00216304" w14:paraId="4620CD6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rFonts w:eastAsia="Arial Unicode MS"/>
              </w:rPr>
            </w:pPr>
            <w:r>
              <w:rPr>
                <w:rFonts w:eastAsia="Arial Unicode MS"/>
              </w:rPr>
              <w:t>1</w:t>
            </w:r>
          </w:p>
        </w:tc>
      </w:tr>
    </w:tbl>
    <w:p w14:paraId="7374B1D8" w14:textId="77777777" w:rsidR="004E5C78" w:rsidRPr="008B020F" w:rsidRDefault="004E5C78" w:rsidP="004E5C78">
      <w:pPr>
        <w:ind w:left="720"/>
        <w:rPr>
          <w:lang w:val="en-US"/>
        </w:rPr>
      </w:pPr>
    </w:p>
    <w:p w14:paraId="5ED7ABF8" w14:textId="77777777" w:rsidR="004E5C78" w:rsidRDefault="004E5C78" w:rsidP="004E5C78">
      <w:pPr>
        <w:pStyle w:val="B1"/>
        <w:numPr>
          <w:ilvl w:val="0"/>
          <w:numId w:val="131"/>
        </w:numPr>
      </w:pPr>
      <w:r>
        <w:t xml:space="preserve">Upon receiving the request, the MEF shall process the request. </w:t>
      </w:r>
    </w:p>
    <w:p w14:paraId="12ED36B8" w14:textId="77777777" w:rsidR="004E5C78" w:rsidRPr="00100803" w:rsidRDefault="004E5C78" w:rsidP="004E5C78">
      <w:pPr>
        <w:pStyle w:val="B1"/>
        <w:numPr>
          <w:ilvl w:val="1"/>
          <w:numId w:val="131"/>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3158DA5B" w14:textId="77777777" w:rsidR="004E5C78" w:rsidRPr="00100803" w:rsidRDefault="004E5C78" w:rsidP="004E5C78">
      <w:pPr>
        <w:pStyle w:val="B1"/>
        <w:numPr>
          <w:ilvl w:val="1"/>
          <w:numId w:val="131"/>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38BDA0A9" w14:textId="728F4855" w:rsidR="004E5C78" w:rsidRPr="00171CE0" w:rsidRDefault="004E5C78" w:rsidP="004E5C78">
      <w:pPr>
        <w:pStyle w:val="B1"/>
        <w:numPr>
          <w:ilvl w:val="0"/>
          <w:numId w:val="131"/>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00171CE0" w:rsidRPr="00597D3F">
        <w:rPr>
          <w:lang w:val="en-US"/>
        </w:rPr>
        <w:t>8.3.9</w:t>
      </w:r>
      <w:r w:rsidRPr="00597D3F">
        <w:rPr>
          <w:lang w:val="en-US"/>
        </w:rPr>
        <w:t>.2</w:t>
      </w:r>
      <w:r w:rsidRPr="00171CE0">
        <w:rPr>
          <w:lang w:val="en-US"/>
        </w:rPr>
        <w:t>.</w:t>
      </w:r>
    </w:p>
    <w:p w14:paraId="5DC957CC" w14:textId="7683A4CE" w:rsidR="004E5C78" w:rsidRPr="00171CE0" w:rsidRDefault="004E5C78" w:rsidP="004E5C78">
      <w:pPr>
        <w:pStyle w:val="B1"/>
        <w:numPr>
          <w:ilvl w:val="0"/>
          <w:numId w:val="131"/>
        </w:numPr>
      </w:pPr>
      <w:r w:rsidRPr="00171CE0">
        <w:t xml:space="preserve">The MEF shall compose a MEF Client Command Update response containing the same elements as an MEF Client Command Retrieve response, shown in table </w:t>
      </w:r>
      <w:r w:rsidR="00171CE0" w:rsidRPr="00597D3F">
        <w:t>8.3.9</w:t>
      </w:r>
      <w:r w:rsidRPr="00597D3F">
        <w:t>.2-2</w:t>
      </w:r>
      <w:r w:rsidRPr="00171CE0">
        <w:t xml:space="preserve"> in step </w:t>
      </w:r>
      <w:r w:rsidRPr="00597D3F">
        <w:t>4</w:t>
      </w:r>
      <w:r w:rsidRPr="00171CE0">
        <w:t xml:space="preserve"> of clause </w:t>
      </w:r>
      <w:r w:rsidR="00171CE0" w:rsidRPr="00597D3F">
        <w:t>8.3.9</w:t>
      </w:r>
      <w:r w:rsidRPr="00597D3F">
        <w:t>.2</w:t>
      </w:r>
      <w:r w:rsidRPr="00171CE0">
        <w:t>. The MEF shall send the response to the MEF Client.</w:t>
      </w:r>
    </w:p>
    <w:p w14:paraId="103A163D" w14:textId="4781E3D6" w:rsidR="004E5C78" w:rsidRPr="00171CE0" w:rsidRDefault="004E5C78" w:rsidP="004E5C78">
      <w:pPr>
        <w:pStyle w:val="B1"/>
        <w:numPr>
          <w:ilvl w:val="0"/>
          <w:numId w:val="131"/>
        </w:numPr>
      </w:pPr>
      <w:r w:rsidRPr="00171CE0">
        <w:t xml:space="preserve">The MEF Client shall attempt to parse and execute the </w:t>
      </w:r>
      <w:r w:rsidRPr="00171CE0">
        <w:rPr>
          <w:lang w:val="fr-FR"/>
        </w:rPr>
        <w:t xml:space="preserve">response message information, as specified in step </w:t>
      </w:r>
      <w:r w:rsidRPr="00597D3F">
        <w:rPr>
          <w:lang w:val="fr-FR"/>
        </w:rPr>
        <w:t>5</w:t>
      </w:r>
      <w:r w:rsidRPr="00171CE0">
        <w:t xml:space="preserve"> of clause </w:t>
      </w:r>
      <w:r w:rsidR="00171CE0" w:rsidRPr="00597D3F">
        <w:t>8.3.9</w:t>
      </w:r>
      <w:r w:rsidRPr="00597D3F">
        <w:t>.2</w:t>
      </w:r>
      <w:r w:rsidRPr="00171CE0">
        <w:rPr>
          <w:lang w:val="fr-FR"/>
        </w:rPr>
        <w:t>.</w:t>
      </w:r>
    </w:p>
    <w:p w14:paraId="1F73CF92" w14:textId="0E1C95A7" w:rsidR="004E5C78" w:rsidRDefault="00171CE0" w:rsidP="004E5C78">
      <w:pPr>
        <w:pStyle w:val="Heading4"/>
      </w:pPr>
      <w:bookmarkStart w:id="848" w:name="_Toc489043042"/>
      <w:r>
        <w:t>8.3.9</w:t>
      </w:r>
      <w:r w:rsidR="004E5C78">
        <w:t>.</w:t>
      </w:r>
      <w:r w:rsidR="005320C5">
        <w:rPr>
          <w:lang w:val="en-US"/>
        </w:rPr>
        <w:t>4</w:t>
      </w:r>
      <w:r w:rsidR="005320C5">
        <w:rPr>
          <w:lang w:val="en-US"/>
        </w:rPr>
        <w:tab/>
      </w:r>
      <w:r w:rsidR="004E5C78">
        <w:t>The cmdDescription element</w:t>
      </w:r>
      <w:bookmarkEnd w:id="848"/>
    </w:p>
    <w:p w14:paraId="38EECA5D" w14:textId="3E523B3F" w:rsidR="004E5C78" w:rsidRDefault="004E5C78" w:rsidP="004E5C78">
      <w:pPr>
        <w:rPr>
          <w:lang w:val="en-US"/>
        </w:rPr>
      </w:pPr>
      <w:r>
        <w:rPr>
          <w:lang w:val="en-US"/>
        </w:rPr>
        <w:t xml:space="preserve">The </w:t>
      </w:r>
      <w:r w:rsidRPr="00622FA5">
        <w:rPr>
          <w:i/>
        </w:rPr>
        <w:t>cmdDescription</w:t>
      </w:r>
      <w:r>
        <w:rPr>
          <w:lang w:val="en-US"/>
        </w:rPr>
        <w:t xml:space="preserve"> element has data type sec:cmdDescription defined in clause </w:t>
      </w:r>
      <w:r w:rsidR="00FD5DC4" w:rsidRPr="00597D3F">
        <w:rPr>
          <w:lang w:val="en-US"/>
        </w:rPr>
        <w:t>12.4.</w:t>
      </w:r>
      <w:r w:rsidR="00FD5DC4" w:rsidRPr="00FD5DC4">
        <w:rPr>
          <w:lang w:val="en-US"/>
        </w:rPr>
        <w:t>4</w:t>
      </w:r>
      <w:r>
        <w:rPr>
          <w:lang w:val="en-US"/>
        </w:rPr>
        <w:t xml:space="preserve"> and  includes the following elements: </w:t>
      </w:r>
    </w:p>
    <w:p w14:paraId="3BD61FB6" w14:textId="77777777" w:rsidR="004E5C78" w:rsidRPr="00622FA5" w:rsidRDefault="004E5C78" w:rsidP="004E5C78">
      <w:pPr>
        <w:numPr>
          <w:ilvl w:val="0"/>
          <w:numId w:val="12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208B5F5D" w14:textId="77777777" w:rsidR="004E5C78" w:rsidRDefault="004E5C78" w:rsidP="004E5C78">
      <w:pPr>
        <w:numPr>
          <w:ilvl w:val="0"/>
          <w:numId w:val="12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1DD628E3" w14:textId="77777777" w:rsidR="004E5C78" w:rsidRPr="00BC33E4" w:rsidRDefault="004E5C78" w:rsidP="004E5C78">
      <w:pPr>
        <w:numPr>
          <w:ilvl w:val="0"/>
          <w:numId w:val="12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3BEB457C" w14:textId="77777777" w:rsidR="004E5C78" w:rsidRDefault="004E5C78" w:rsidP="004E5C78">
      <w:pPr>
        <w:rPr>
          <w:lang w:val="en-US"/>
        </w:rPr>
      </w:pPr>
      <w:r>
        <w:rPr>
          <w:lang w:val="en-US"/>
        </w:rPr>
        <w:t>MEF Client Command processing supports the following classes of MEF Client Commands:</w:t>
      </w:r>
    </w:p>
    <w:p w14:paraId="4BD588A7" w14:textId="09B11234" w:rsidR="004E5C78" w:rsidRPr="00B65DBA" w:rsidRDefault="004E5C78" w:rsidP="004E5C78">
      <w:pPr>
        <w:numPr>
          <w:ilvl w:val="0"/>
          <w:numId w:val="124"/>
        </w:numPr>
        <w:rPr>
          <w:lang w:val="en-US"/>
        </w:rPr>
      </w:pPr>
      <w:r>
        <w:rPr>
          <w:lang w:val="en-US"/>
        </w:rPr>
        <w:t xml:space="preserve">NO_MORE_COMMANDS: indicating that the MEF has no more MEF Client Commands for the MEF Client. The NO_MORE_COMMANDS MEF Client Command is specified in clause </w:t>
      </w:r>
      <w:r w:rsidRPr="00597D3F">
        <w:rPr>
          <w:lang w:val="en-US"/>
        </w:rPr>
        <w:t>8</w:t>
      </w:r>
      <w:r w:rsidR="00B65DBA" w:rsidRPr="00597D3F">
        <w:rPr>
          <w:lang w:val="en-US"/>
        </w:rPr>
        <w:t>.3.9</w:t>
      </w:r>
      <w:r w:rsidRPr="00597D3F">
        <w:rPr>
          <w:lang w:val="en-US"/>
        </w:rPr>
        <w:t>.</w:t>
      </w:r>
      <w:r w:rsidR="00B65DBA" w:rsidRPr="00597D3F">
        <w:rPr>
          <w:lang w:val="en-US"/>
        </w:rPr>
        <w:t>6</w:t>
      </w:r>
      <w:r w:rsidRPr="00B65DBA">
        <w:rPr>
          <w:lang w:val="en-US"/>
        </w:rPr>
        <w:t>.</w:t>
      </w:r>
    </w:p>
    <w:p w14:paraId="59E84A01" w14:textId="337DBABD" w:rsidR="004E5C78" w:rsidRPr="00B65DBA" w:rsidRDefault="004E5C78" w:rsidP="004E5C78">
      <w:pPr>
        <w:numPr>
          <w:ilvl w:val="0"/>
          <w:numId w:val="124"/>
        </w:numPr>
        <w:rPr>
          <w:lang w:val="en-US"/>
        </w:rPr>
      </w:pPr>
      <w:r w:rsidRPr="00B65DBA">
        <w:rPr>
          <w:lang w:val="en-US"/>
        </w:rPr>
        <w:t xml:space="preserve">CERT_PROV: for triggering Certificate Provisioning procedures. The CERT_PROV MEF Client Commands are specified in </w:t>
      </w:r>
      <w:r w:rsidR="00B65DBA" w:rsidRPr="00597D3F">
        <w:rPr>
          <w:lang w:val="en-US"/>
        </w:rPr>
        <w:t>clause 8.3.9.7</w:t>
      </w:r>
      <w:r w:rsidRPr="00B65DBA">
        <w:rPr>
          <w:lang w:val="en-US"/>
        </w:rPr>
        <w:t>.</w:t>
      </w:r>
    </w:p>
    <w:p w14:paraId="3F6BF250" w14:textId="12760924" w:rsidR="004E5C78" w:rsidRPr="00B65DBA" w:rsidRDefault="004E5C78" w:rsidP="004E5C78">
      <w:pPr>
        <w:numPr>
          <w:ilvl w:val="0"/>
          <w:numId w:val="124"/>
        </w:numPr>
        <w:rPr>
          <w:lang w:val="en-US"/>
        </w:rPr>
      </w:pPr>
      <w:r w:rsidRPr="00B65DBA">
        <w:rPr>
          <w:lang w:val="en-US"/>
        </w:rPr>
        <w:t xml:space="preserve">DEV_CFG: for triggering Device Configuration. The DEV_CFG MEF Client Commands are specified in clause </w:t>
      </w:r>
      <w:r w:rsidR="00B65DBA" w:rsidRPr="00597D3F">
        <w:rPr>
          <w:lang w:val="en-US"/>
        </w:rPr>
        <w:t>8.3.9.8</w:t>
      </w:r>
      <w:r w:rsidRPr="00B65DBA">
        <w:rPr>
          <w:lang w:val="en-US"/>
        </w:rPr>
        <w:t>.</w:t>
      </w:r>
    </w:p>
    <w:p w14:paraId="2B3BBAC2" w14:textId="7EADC4D8" w:rsidR="004E5C78" w:rsidRPr="00B65DBA" w:rsidRDefault="004E5C78" w:rsidP="004E5C78">
      <w:pPr>
        <w:numPr>
          <w:ilvl w:val="0"/>
          <w:numId w:val="124"/>
        </w:numPr>
        <w:rPr>
          <w:lang w:val="en-US"/>
        </w:rPr>
      </w:pPr>
      <w:r w:rsidRPr="00B65DBA">
        <w:rPr>
          <w:lang w:val="en-US"/>
        </w:rPr>
        <w:lastRenderedPageBreak/>
        <w:t xml:space="preserve">MO_NODE: for triggering procedures. The CERT_PROV MEF Client Commands are specified in clause </w:t>
      </w:r>
      <w:r w:rsidR="00B65DBA" w:rsidRPr="00597D3F">
        <w:rPr>
          <w:lang w:val="en-US"/>
        </w:rPr>
        <w:t>8.3.9.9</w:t>
      </w:r>
      <w:r w:rsidRPr="00B65DBA">
        <w:rPr>
          <w:lang w:val="en-US"/>
        </w:rPr>
        <w:t>.</w:t>
      </w:r>
    </w:p>
    <w:p w14:paraId="2D787A32" w14:textId="561306CE" w:rsidR="004E5C78" w:rsidRPr="00995354" w:rsidRDefault="00B65DBA" w:rsidP="004E5C78">
      <w:pPr>
        <w:pStyle w:val="Heading4"/>
      </w:pPr>
      <w:bookmarkStart w:id="849" w:name="_Toc489043043"/>
      <w:r>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849"/>
    </w:p>
    <w:p w14:paraId="01F4A237" w14:textId="7BD4CC58" w:rsidR="004E5C78" w:rsidRPr="00A508E8" w:rsidRDefault="00B65DBA" w:rsidP="004E5C78">
      <w:pPr>
        <w:pStyle w:val="Heading5"/>
        <w:rPr>
          <w:lang w:val="en-US"/>
        </w:rPr>
      </w:pPr>
      <w:bookmarkStart w:id="850" w:name="_Toc489043044"/>
      <w:r>
        <w:t>8.3.9</w:t>
      </w:r>
      <w:r w:rsidR="004E5C78">
        <w:t>.5</w:t>
      </w:r>
      <w:r w:rsidR="004E5C78">
        <w:rPr>
          <w:lang w:val="en-US"/>
        </w:rPr>
        <w:t>.1</w:t>
      </w:r>
      <w:r w:rsidR="004E5C78">
        <w:rPr>
          <w:lang w:val="en-US"/>
        </w:rPr>
        <w:tab/>
        <w:t>Introduction</w:t>
      </w:r>
      <w:bookmarkEnd w:id="850"/>
    </w:p>
    <w:p w14:paraId="20FFC77D" w14:textId="01C50FFE" w:rsidR="004E5C78" w:rsidRDefault="004E5C78" w:rsidP="004E5C78">
      <w:pPr>
        <w:rPr>
          <w:lang w:val="en-US"/>
        </w:rPr>
      </w:pPr>
      <w:r>
        <w:rPr>
          <w:lang w:val="en-US"/>
        </w:rPr>
        <w:t xml:space="preserve">The </w:t>
      </w:r>
      <w:bookmarkStart w:id="851" w:name="_Hlk486759128"/>
      <w:r w:rsidRPr="00100803">
        <w:rPr>
          <w:i/>
          <w:lang w:val="en-US"/>
        </w:rPr>
        <w:t>cmdStatusCode</w:t>
      </w:r>
      <w:r>
        <w:rPr>
          <w:lang w:val="en-US"/>
        </w:rPr>
        <w:t xml:space="preserve"> </w:t>
      </w:r>
      <w:bookmarkEnd w:id="851"/>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00185649" w:rsidRPr="00597D3F">
        <w:rPr>
          <w:lang w:val="en-US"/>
        </w:rPr>
        <w:t>12.3.2.4</w:t>
      </w:r>
      <w:r w:rsidRPr="00185649">
        <w:rPr>
          <w:lang w:val="en-US"/>
        </w:rPr>
        <w:t>.</w:t>
      </w:r>
      <w:r>
        <w:rPr>
          <w:lang w:val="en-US"/>
        </w:rPr>
        <w:t xml:space="preserve"> Table </w:t>
      </w:r>
      <w:r w:rsidR="00B65DBA" w:rsidRPr="00597D3F">
        <w:t>8.3.9</w:t>
      </w:r>
      <w:r w:rsidRPr="00597D3F">
        <w:t>.5</w:t>
      </w:r>
      <w:r w:rsidRPr="00597D3F">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00B65DBA" w:rsidRPr="00597D3F">
        <w:t>8.3.9</w:t>
      </w:r>
      <w:r w:rsidRPr="00597D3F">
        <w:t>.5</w:t>
      </w:r>
      <w:r w:rsidRPr="00B65DBA">
        <w:rPr>
          <w:lang w:val="en-US"/>
        </w:rPr>
        <w:t>.</w:t>
      </w:r>
    </w:p>
    <w:p w14:paraId="0F94C009" w14:textId="01D4E4C1" w:rsidR="004E5C78" w:rsidRPr="00174EC5" w:rsidRDefault="004E5C78" w:rsidP="004E5C78">
      <w:pPr>
        <w:keepNext/>
        <w:keepLines/>
        <w:spacing w:before="60"/>
        <w:jc w:val="center"/>
        <w:rPr>
          <w:rFonts w:ascii="Arial" w:hAnsi="Arial"/>
        </w:rPr>
      </w:pPr>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rFonts w:ascii="Arial" w:hAnsi="Arial"/>
                <w:b/>
                <w:sz w:val="18"/>
                <w:lang w:eastAsia="ja-JP"/>
              </w:rPr>
            </w:pPr>
            <w:r>
              <w:rPr>
                <w:rFonts w:ascii="Arial" w:hAnsi="Arial"/>
                <w:b/>
                <w:sz w:val="18"/>
                <w:lang w:eastAsia="ja-JP"/>
              </w:rPr>
              <w:t>Clause</w:t>
            </w:r>
          </w:p>
        </w:tc>
      </w:tr>
      <w:tr w:rsidR="004E5C78" w:rsidRPr="00B65DBA" w14:paraId="1FE6BA6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.5.2</w:t>
            </w:r>
          </w:p>
        </w:tc>
      </w:tr>
      <w:tr w:rsidR="004E5C78" w:rsidRPr="00B65DBA" w14:paraId="1720E6D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.5.3</w:t>
            </w:r>
          </w:p>
        </w:tc>
      </w:tr>
      <w:tr w:rsidR="004E5C78" w:rsidRPr="00B65DBA" w14:paraId="7A02876B"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 xml:space="preserve">Any. See NOTE 1. </w:t>
            </w:r>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.5.4</w:t>
            </w:r>
          </w:p>
        </w:tc>
      </w:tr>
      <w:tr w:rsidR="004E5C78" w:rsidRPr="00B65DBA" w14:paraId="3E8B2012"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.5.5</w:t>
            </w:r>
          </w:p>
        </w:tc>
      </w:tr>
      <w:tr w:rsidR="004E5C78" w:rsidRPr="00B65DBA" w14:paraId="3C46307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 See NOTE 1.</w:t>
            </w:r>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.5.6</w:t>
            </w:r>
          </w:p>
        </w:tc>
      </w:tr>
      <w:tr w:rsidR="004E5C78" w:rsidRPr="00B65DBA" w14:paraId="2A5384D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.5.7</w:t>
            </w:r>
          </w:p>
        </w:tc>
      </w:tr>
      <w:tr w:rsidR="004E5C78" w:rsidRPr="00B65DBA" w14:paraId="317621F1"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.5.8</w:t>
            </w:r>
          </w:p>
        </w:tc>
      </w:tr>
      <w:tr w:rsidR="004E5C78" w:rsidRPr="00B65DBA" w14:paraId="081C2F45"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.5.9</w:t>
            </w:r>
          </w:p>
        </w:tc>
      </w:tr>
      <w:tr w:rsidR="004E5C78" w:rsidRPr="00B65DBA" w14:paraId="641E5970"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.5.10</w:t>
            </w:r>
          </w:p>
        </w:tc>
      </w:tr>
      <w:tr w:rsidR="004E5C78" w:rsidRPr="00B65DBA" w14:paraId="528ED636"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.5.11</w:t>
            </w:r>
          </w:p>
        </w:tc>
      </w:tr>
      <w:tr w:rsidR="004E5C78" w:rsidRPr="00B65DBA" w14:paraId="75E0A4F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.5.12</w:t>
            </w:r>
          </w:p>
        </w:tc>
      </w:tr>
      <w:tr w:rsidR="004E5C78" w:rsidRPr="00B65DBA" w14:paraId="3BE2BF7C"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.5.13</w:t>
            </w:r>
          </w:p>
        </w:tc>
      </w:tr>
      <w:tr w:rsidR="004E5C78" w:rsidRPr="00B65DBA" w14:paraId="781FE597"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.5.14</w:t>
            </w:r>
          </w:p>
        </w:tc>
      </w:tr>
      <w:tr w:rsidR="004E5C78" w:rsidRPr="00B65DBA" w14:paraId="0930ED0E"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.5.15</w:t>
            </w:r>
          </w:p>
        </w:tc>
      </w:tr>
      <w:tr w:rsidR="004E5C78" w:rsidRPr="00B65DBA" w14:paraId="6CADA21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6</w:t>
            </w:r>
          </w:p>
        </w:tc>
      </w:tr>
      <w:tr w:rsidR="004E5C78" w:rsidRPr="00B65DBA" w14:paraId="7CEB1F38"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597D3F" w:rsidRDefault="00B65DBA" w:rsidP="002C25B0">
            <w:pPr>
              <w:spacing w:after="0"/>
              <w:rPr>
                <w:rFonts w:ascii="Arial" w:hAnsi="Arial"/>
                <w:sz w:val="18"/>
                <w:lang w:val="en-US"/>
              </w:rPr>
            </w:pPr>
            <w:r w:rsidRPr="00597D3F">
              <w:rPr>
                <w:rFonts w:ascii="Arial" w:hAnsi="Arial"/>
                <w:sz w:val="18"/>
                <w:lang w:val="en-US"/>
              </w:rPr>
              <w:t>8.3.9</w:t>
            </w:r>
            <w:r w:rsidR="004E5C78" w:rsidRPr="00597D3F">
              <w:rPr>
                <w:rFonts w:ascii="Arial" w:hAnsi="Arial"/>
                <w:sz w:val="18"/>
                <w:lang w:val="en-US"/>
              </w:rPr>
              <w:t>.5.17</w:t>
            </w:r>
          </w:p>
        </w:tc>
      </w:tr>
      <w:tr w:rsidR="004E5C78" w:rsidRPr="00B65DBA" w14:paraId="642E7629" w14:textId="77777777" w:rsidTr="002C25B0">
        <w:trPr>
          <w:jc w:val="center"/>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pPr>
            <w:r w:rsidRPr="00597D3F">
              <w:rPr>
                <w:rFonts w:ascii="Arial" w:hAnsi="Arial"/>
                <w:sz w:val="18"/>
                <w:lang w:val="en-US"/>
              </w:rPr>
              <w:t>8.3.9</w:t>
            </w:r>
            <w:r w:rsidR="004E5C78" w:rsidRPr="00597D3F">
              <w:rPr>
                <w:rFonts w:ascii="Arial" w:hAnsi="Arial"/>
                <w:sz w:val="18"/>
                <w:lang w:val="en-US"/>
              </w:rPr>
              <w:t>.5.1</w:t>
            </w:r>
            <w:r w:rsidR="004E5C78" w:rsidRPr="00B65DBA">
              <w:rPr>
                <w:rFonts w:ascii="Arial" w:hAnsi="Arial"/>
                <w:sz w:val="18"/>
                <w:lang w:val="en-US"/>
              </w:rPr>
              <w:t>8</w:t>
            </w:r>
          </w:p>
        </w:tc>
      </w:tr>
      <w:tr w:rsidR="004E5C78" w:rsidRPr="00B65DBA" w14:paraId="45D14223" w14:textId="77777777" w:rsidTr="002C25B0">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rFonts w:ascii="Arial" w:hAnsi="Arial"/>
                <w:sz w:val="18"/>
                <w:lang w:eastAsia="ja-JP"/>
              </w:rPr>
            </w:pPr>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p>
        </w:tc>
      </w:tr>
    </w:tbl>
    <w:p w14:paraId="07E30ED0" w14:textId="77777777" w:rsidR="004E5C78" w:rsidRDefault="004E5C78" w:rsidP="004E5C78">
      <w:pPr>
        <w:rPr>
          <w:lang w:val="en-US"/>
        </w:rPr>
      </w:pPr>
    </w:p>
    <w:p w14:paraId="2CBBE9BA" w14:textId="11A98760" w:rsidR="004E5C78" w:rsidRPr="00A508E8" w:rsidRDefault="00B65DBA" w:rsidP="004E5C78">
      <w:pPr>
        <w:pStyle w:val="Heading5"/>
        <w:rPr>
          <w:lang w:val="en-US"/>
        </w:rPr>
      </w:pPr>
      <w:bookmarkStart w:id="852" w:name="_Toc489043045"/>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852"/>
    </w:p>
    <w:p w14:paraId="400245D5" w14:textId="77777777" w:rsidR="004E5C78" w:rsidRDefault="004E5C78" w:rsidP="004E5C78">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323DDE3D" w14:textId="5152CDE6" w:rsidR="004E5C78" w:rsidRPr="00A508E8" w:rsidRDefault="00B65DBA" w:rsidP="004E5C78">
      <w:pPr>
        <w:pStyle w:val="Heading5"/>
        <w:rPr>
          <w:lang w:val="en-US"/>
        </w:rPr>
      </w:pPr>
      <w:bookmarkStart w:id="853" w:name="_Toc489043046"/>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853"/>
    </w:p>
    <w:p w14:paraId="0A83862E" w14:textId="77777777" w:rsidR="004E5C78" w:rsidRPr="00995354" w:rsidRDefault="004E5C78" w:rsidP="004E5C78">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72BF5924" w14:textId="77777777" w:rsidR="004E5C78" w:rsidRDefault="004E5C78" w:rsidP="004E5C78">
      <w:pPr>
        <w:rPr>
          <w:lang w:val="en-US"/>
        </w:rPr>
      </w:pPr>
      <w:r w:rsidRPr="00BB57CE">
        <w:rPr>
          <w:lang w:val="en-US"/>
        </w:rPr>
        <w:lastRenderedPageBreak/>
        <w:t>If the MEF Client already performed the command, then it reports the status, otherwise the MEF Client performs the command.</w:t>
      </w:r>
    </w:p>
    <w:p w14:paraId="31CBB064" w14:textId="5E0E19E9" w:rsidR="004E5C78" w:rsidRDefault="00B65DBA" w:rsidP="004E5C78">
      <w:pPr>
        <w:pStyle w:val="Heading5"/>
      </w:pPr>
      <w:bookmarkStart w:id="854" w:name="_Toc489043047"/>
      <w:r>
        <w:t>8.3.9</w:t>
      </w:r>
      <w:r w:rsidR="004E5C78">
        <w:t>.5</w:t>
      </w:r>
      <w:r w:rsidR="004E5C78">
        <w:rPr>
          <w:lang w:val="en-US"/>
        </w:rPr>
        <w:t>.4</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 xml:space="preserve"> MEF_CLIENT_CMD_</w:t>
      </w:r>
      <w:r w:rsidR="004E5C78">
        <w:rPr>
          <w:lang w:val="en-US"/>
        </w:rPr>
        <w:t>OK</w:t>
      </w:r>
      <w:bookmarkEnd w:id="854"/>
    </w:p>
    <w:p w14:paraId="6E3ABEF9" w14:textId="77777777" w:rsidR="004E5C78" w:rsidRPr="00C93037" w:rsidRDefault="004E5C78" w:rsidP="004E5C78">
      <w:pPr>
        <w:rPr>
          <w:lang w:val="en-US"/>
        </w:rPr>
      </w:pPr>
      <w:r w:rsidRPr="00C93037">
        <w:rPr>
          <w:lang w:val="en-US"/>
        </w:rPr>
        <w:t>The MEF Client successfully performed the command</w:t>
      </w:r>
      <w:r>
        <w:rPr>
          <w:lang w:val="en-US"/>
        </w:rPr>
        <w:t>.</w:t>
      </w:r>
    </w:p>
    <w:p w14:paraId="5EBD3DB5" w14:textId="5FAE42F8" w:rsidR="004E5C78" w:rsidRPr="00331E7B" w:rsidRDefault="00B65DBA" w:rsidP="004E5C78">
      <w:pPr>
        <w:pStyle w:val="Heading5"/>
        <w:rPr>
          <w:lang w:val="en-US"/>
        </w:rPr>
      </w:pPr>
      <w:bookmarkStart w:id="855" w:name="_Toc489043048"/>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855"/>
    </w:p>
    <w:p w14:paraId="1CF52E49" w14:textId="77777777" w:rsidR="004E5C78" w:rsidRDefault="004E5C78" w:rsidP="004E5C78">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04FD5EB8" w14:textId="71438381" w:rsidR="004E5C78" w:rsidRDefault="00B65DBA" w:rsidP="004E5C78">
      <w:pPr>
        <w:pStyle w:val="Heading5"/>
      </w:pPr>
      <w:bookmarkStart w:id="856" w:name="_Toc489043049"/>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856"/>
    </w:p>
    <w:p w14:paraId="0727752A" w14:textId="77777777" w:rsidR="004E5C78" w:rsidRPr="006C5191" w:rsidRDefault="004E5C78" w:rsidP="004E5C78">
      <w:pPr>
        <w:rPr>
          <w:lang w:val="en-US"/>
        </w:rPr>
      </w:pPr>
      <w:r w:rsidRPr="00C93037">
        <w:rPr>
          <w:lang w:val="en-US"/>
        </w:rPr>
        <w:t xml:space="preserve">The MEF Client does not support the requested </w:t>
      </w:r>
      <w:r w:rsidRPr="006C5191">
        <w:rPr>
          <w:i/>
          <w:lang w:val="en-US"/>
        </w:rPr>
        <w:t>cmdClass</w:t>
      </w:r>
      <w:r>
        <w:rPr>
          <w:lang w:val="en-US"/>
        </w:rPr>
        <w:t>.</w:t>
      </w:r>
    </w:p>
    <w:p w14:paraId="0FC68834" w14:textId="40A6ED10" w:rsidR="004E5C78" w:rsidRDefault="00B65DBA" w:rsidP="004E5C78">
      <w:pPr>
        <w:pStyle w:val="Heading5"/>
      </w:pPr>
      <w:bookmarkStart w:id="857" w:name="_Toc489043050"/>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857"/>
    </w:p>
    <w:p w14:paraId="4E63F25B" w14:textId="77777777" w:rsidR="004E5C78" w:rsidRPr="00E54257" w:rsidRDefault="004E5C78" w:rsidP="004E5C78">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6B556120" w14:textId="54C3834C" w:rsidR="004E5C78" w:rsidRDefault="00B65DBA" w:rsidP="004E5C78">
      <w:pPr>
        <w:pStyle w:val="Heading5"/>
      </w:pPr>
      <w:bookmarkStart w:id="858" w:name="_Toc489043051"/>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858"/>
    </w:p>
    <w:p w14:paraId="457C012F" w14:textId="77777777" w:rsidR="004E5C78" w:rsidRPr="00BB57CE" w:rsidRDefault="004E5C78" w:rsidP="004E5C78">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41464BF4" w14:textId="0987013E" w:rsidR="004E5C78" w:rsidRDefault="00B65DBA" w:rsidP="004E5C78">
      <w:pPr>
        <w:pStyle w:val="Heading5"/>
      </w:pPr>
      <w:bookmarkStart w:id="859" w:name="_Toc489043052"/>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859"/>
    </w:p>
    <w:p w14:paraId="40DCAE5A" w14:textId="77777777" w:rsidR="004E5C78" w:rsidRPr="00C93037"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860" w:name="_Hlk486951956"/>
      <w:r>
        <w:rPr>
          <w:lang w:val="en-US"/>
        </w:rPr>
        <w:t>error regarding communicating with the Certificate Provisioning server or an error internal to the Certificate Provisioning server</w:t>
      </w:r>
      <w:bookmarkEnd w:id="860"/>
      <w:r>
        <w:rPr>
          <w:lang w:val="en-US"/>
        </w:rPr>
        <w:t>.</w:t>
      </w:r>
    </w:p>
    <w:p w14:paraId="6D197CF2" w14:textId="1342E278" w:rsidR="004E5C78" w:rsidRDefault="00B65DBA" w:rsidP="004E5C78">
      <w:pPr>
        <w:pStyle w:val="Heading5"/>
      </w:pPr>
      <w:bookmarkStart w:id="861" w:name="_Toc489043053"/>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861"/>
    </w:p>
    <w:p w14:paraId="05DB5058" w14:textId="77777777" w:rsidR="004E5C78" w:rsidRPr="006C5191" w:rsidRDefault="004E5C78" w:rsidP="004E5C78">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9A60055" w14:textId="7CF90EA1" w:rsidR="004E5C78" w:rsidRDefault="00B65DBA" w:rsidP="004E5C78">
      <w:pPr>
        <w:pStyle w:val="Heading5"/>
      </w:pPr>
      <w:bookmarkStart w:id="862" w:name="_Toc489043054"/>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862"/>
    </w:p>
    <w:p w14:paraId="006797D9"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21390094" w14:textId="5EE03BB5" w:rsidR="004E5C78" w:rsidRDefault="00B65DBA" w:rsidP="004E5C78">
      <w:pPr>
        <w:pStyle w:val="Heading5"/>
      </w:pPr>
      <w:bookmarkStart w:id="863" w:name="_Toc489043055"/>
      <w:r>
        <w:t>8.3.9</w:t>
      </w:r>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r>
        <w:t>CLIENT</w:t>
      </w:r>
      <w:r w:rsidR="004E5C78" w:rsidRPr="00BB57CE">
        <w:t>_ERROR</w:t>
      </w:r>
      <w:bookmarkEnd w:id="863"/>
    </w:p>
    <w:p w14:paraId="22D7EFB5" w14:textId="77777777" w:rsidR="004E5C78" w:rsidRDefault="004E5C78" w:rsidP="004E5C78">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5113AE9F" w14:textId="4BDDAC81" w:rsidR="004E5C78" w:rsidRDefault="00B65DBA" w:rsidP="004E5C78">
      <w:pPr>
        <w:pStyle w:val="Heading5"/>
      </w:pPr>
      <w:bookmarkStart w:id="864" w:name="_Toc489043056"/>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864"/>
    </w:p>
    <w:p w14:paraId="7B1EE89E" w14:textId="77777777" w:rsidR="004E5C78" w:rsidRPr="00C93037"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6BCEF3F3" w14:textId="453A43F2" w:rsidR="004E5C78" w:rsidRPr="000C4CA1" w:rsidRDefault="00B65DBA" w:rsidP="004E5C78">
      <w:pPr>
        <w:pStyle w:val="Heading5"/>
        <w:rPr>
          <w:lang w:val="en-US"/>
        </w:rPr>
      </w:pPr>
      <w:bookmarkStart w:id="865" w:name="_Toc489043057"/>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865"/>
    </w:p>
    <w:p w14:paraId="7D71A989" w14:textId="77777777" w:rsidR="004E5C78" w:rsidRPr="00C93037" w:rsidRDefault="004E5C78" w:rsidP="004E5C78">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0C81DB24" w14:textId="08CD901B" w:rsidR="004E5C78" w:rsidRDefault="00B65DBA" w:rsidP="004E5C78">
      <w:pPr>
        <w:pStyle w:val="Heading5"/>
      </w:pPr>
      <w:bookmarkStart w:id="866" w:name="_Toc489043058"/>
      <w:r>
        <w:lastRenderedPageBreak/>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866"/>
    </w:p>
    <w:p w14:paraId="6CC0BCFB"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391EDF45" w14:textId="0CB3F16B" w:rsidR="004E5C78" w:rsidRDefault="00B65DBA" w:rsidP="004E5C78">
      <w:pPr>
        <w:pStyle w:val="Heading5"/>
      </w:pPr>
      <w:bookmarkStart w:id="867" w:name="_Toc489043059"/>
      <w:r>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867"/>
    </w:p>
    <w:p w14:paraId="70683E18"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6A230B5D" w14:textId="7AEBBC38" w:rsidR="004E5C78" w:rsidRDefault="00B65DBA" w:rsidP="004E5C78">
      <w:pPr>
        <w:pStyle w:val="Heading5"/>
      </w:pPr>
      <w:bookmarkStart w:id="868" w:name="_Toc489043060"/>
      <w:r>
        <w:t>8.3.9</w:t>
      </w:r>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r w:rsidR="007E30F8">
        <w:rPr>
          <w:lang w:val="en-US"/>
        </w:rPr>
        <w:t>S</w:t>
      </w:r>
      <w:r w:rsidR="004E5C78">
        <w:rPr>
          <w:lang w:val="en-US"/>
        </w:rPr>
        <w:t>TENT_CONFIG</w:t>
      </w:r>
      <w:bookmarkEnd w:id="868"/>
    </w:p>
    <w:p w14:paraId="5D77D74F"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598BDA73" w14:textId="797BC2D1" w:rsidR="004E5C78" w:rsidRDefault="00B65DBA" w:rsidP="004E5C78">
      <w:pPr>
        <w:pStyle w:val="Heading5"/>
      </w:pPr>
      <w:bookmarkStart w:id="869" w:name="_Toc489043061"/>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869"/>
    </w:p>
    <w:p w14:paraId="65484511" w14:textId="77777777" w:rsidR="004E5C78" w:rsidRDefault="004E5C78" w:rsidP="004E5C78">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208E8E78" w14:textId="7AD98A13" w:rsidR="004E5C78" w:rsidRPr="003E45D0" w:rsidRDefault="008B182C" w:rsidP="004E5C78">
      <w:pPr>
        <w:pStyle w:val="Heading4"/>
      </w:pPr>
      <w:bookmarkStart w:id="870" w:name="_Toc489043062"/>
      <w:r>
        <w:t>8.3.9.6</w:t>
      </w:r>
      <w:r>
        <w:tab/>
      </w:r>
      <w:r w:rsidR="004E5C78">
        <w:t>NO_MORE_COMMANDS MEF Client Command</w:t>
      </w:r>
      <w:r w:rsidR="004E5C78" w:rsidRPr="00D813A3">
        <w:t xml:space="preserve"> </w:t>
      </w:r>
      <w:r w:rsidR="004E5C78">
        <w:t>Class-specific Processes</w:t>
      </w:r>
      <w:bookmarkEnd w:id="870"/>
    </w:p>
    <w:p w14:paraId="17FC5DA6"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47A16ACB" w14:textId="40A6F65D"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ype sec:noMor</w:t>
      </w:r>
      <w:r>
        <w:rPr>
          <w:lang w:val="en-US"/>
        </w:rPr>
        <w:t>eCmdArgs which includes the following elements:</w:t>
      </w:r>
    </w:p>
    <w:p w14:paraId="168ABE26" w14:textId="77777777" w:rsidR="004E5C78" w:rsidRDefault="004E5C78" w:rsidP="004E5C78">
      <w:pPr>
        <w:numPr>
          <w:ilvl w:val="0"/>
          <w:numId w:val="12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597D3F">
        <w:rPr>
          <w:lang w:val="en-US"/>
        </w:rPr>
        <w:t>8.3.4.6</w:t>
      </w:r>
      <w:r w:rsidRPr="00CA6DE5">
        <w:rPr>
          <w:lang w:val="en-US"/>
        </w:rPr>
        <w:t xml:space="preserve"> for</w:t>
      </w:r>
      <w:r>
        <w:rPr>
          <w:lang w:val="en-US"/>
        </w:rPr>
        <w:t xml:space="preserve"> other mechanisms which can trigger MEF Client Command procedures.</w:t>
      </w:r>
    </w:p>
    <w:p w14:paraId="63AD6775"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0E66E16D" w14:textId="77777777" w:rsidR="004E5C78" w:rsidRDefault="004E5C78" w:rsidP="004E5C78">
      <w:pPr>
        <w:numPr>
          <w:ilvl w:val="0"/>
          <w:numId w:val="133"/>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BE2D7FC" w14:textId="77777777" w:rsidR="004E5C78" w:rsidRDefault="004E5C78" w:rsidP="004E5C78">
      <w:pPr>
        <w:numPr>
          <w:ilvl w:val="1"/>
          <w:numId w:val="134"/>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688499AA" w14:textId="77777777" w:rsidR="004E5C78" w:rsidRPr="002361EB" w:rsidRDefault="004E5C78" w:rsidP="004E5C78">
      <w:pPr>
        <w:numPr>
          <w:ilvl w:val="0"/>
          <w:numId w:val="13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4207F4A9"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4641D26F" w14:textId="77777777" w:rsidR="004E5C78" w:rsidRDefault="004E5C78" w:rsidP="004E5C78">
      <w:pPr>
        <w:numPr>
          <w:ilvl w:val="0"/>
          <w:numId w:val="133"/>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6632BA66" w14:textId="77777777" w:rsidR="004E5C78" w:rsidRPr="0028068B" w:rsidRDefault="004E5C78" w:rsidP="004E5C78">
      <w:pPr>
        <w:numPr>
          <w:ilvl w:val="0"/>
          <w:numId w:val="133"/>
        </w:numPr>
        <w:rPr>
          <w:lang w:val="en-US"/>
        </w:rPr>
      </w:pPr>
      <w:r>
        <w:rPr>
          <w:lang w:val="en-US"/>
        </w:rPr>
        <w:t>The MEF Client MEF Client Command will not perform a MEF Client Command Retrieve procedure or MEF Client Command Update procedure unless triggered.</w:t>
      </w:r>
    </w:p>
    <w:p w14:paraId="4325BF3C" w14:textId="77777777" w:rsidR="004E5C78" w:rsidRDefault="004E5C78" w:rsidP="004E5C78">
      <w:pPr>
        <w:numPr>
          <w:ilvl w:val="0"/>
          <w:numId w:val="133"/>
        </w:numPr>
        <w:rPr>
          <w:lang w:val="en-US"/>
        </w:rPr>
      </w:pPr>
      <w:r>
        <w:rPr>
          <w:lang w:val="en-US"/>
        </w:rPr>
        <w:t xml:space="preserve">The MEF Client shall set a timer based on </w:t>
      </w:r>
      <w:r w:rsidRPr="00E72DA1">
        <w:rPr>
          <w:i/>
          <w:lang w:val="en-US"/>
        </w:rPr>
        <w:t>retryDuration</w:t>
      </w:r>
      <w:r>
        <w:rPr>
          <w:lang w:val="en-US"/>
        </w:rPr>
        <w:t xml:space="preserve">. </w:t>
      </w:r>
    </w:p>
    <w:p w14:paraId="1A263505" w14:textId="77777777" w:rsidR="004E5C78" w:rsidRDefault="004E5C78" w:rsidP="004E5C78">
      <w:pPr>
        <w:numPr>
          <w:ilvl w:val="1"/>
          <w:numId w:val="133"/>
        </w:numPr>
        <w:rPr>
          <w:lang w:val="en-US"/>
        </w:rPr>
      </w:pPr>
      <w:r>
        <w:rPr>
          <w:lang w:val="en-US"/>
        </w:rPr>
        <w:lastRenderedPageBreak/>
        <w:t xml:space="preserve">The timer shall be cancelled if, by some other mechanism as described in </w:t>
      </w:r>
      <w:r w:rsidRPr="00CA6DE5">
        <w:rPr>
          <w:lang w:val="en-US"/>
        </w:rPr>
        <w:t xml:space="preserve">clause </w:t>
      </w:r>
      <w:r w:rsidRPr="00597D3F">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46CCBA96" w14:textId="01E58787" w:rsidR="004E5C78" w:rsidRPr="00331E7B" w:rsidRDefault="004E5C78" w:rsidP="004E5C78">
      <w:pPr>
        <w:numPr>
          <w:ilvl w:val="1"/>
          <w:numId w:val="133"/>
        </w:numPr>
        <w:rPr>
          <w:lang w:val="en-US"/>
        </w:rPr>
      </w:pPr>
      <w:r w:rsidRPr="00331E7B">
        <w:rPr>
          <w:lang w:val="en-US"/>
        </w:rPr>
        <w:t xml:space="preserve">If the time expires, then the MEF Client shall perform an MEF Client Command Retrieve procedure, (clause </w:t>
      </w:r>
      <w:r w:rsidR="00CA6DE5" w:rsidRPr="00597D3F">
        <w:rPr>
          <w:lang w:val="en-US"/>
        </w:rPr>
        <w:t>8.3.9</w:t>
      </w:r>
      <w:r w:rsidRPr="00597D3F">
        <w:rPr>
          <w:lang w:val="en-US"/>
        </w:rPr>
        <w:t>.2</w:t>
      </w:r>
      <w:r w:rsidRPr="00331E7B">
        <w:rPr>
          <w:lang w:val="en-US"/>
        </w:rPr>
        <w:t>), at some time selected by the MEF Client.</w:t>
      </w:r>
    </w:p>
    <w:p w14:paraId="371EE80E" w14:textId="390048AE" w:rsidR="004E5C78" w:rsidRPr="00A8126F" w:rsidRDefault="00CA6DE5" w:rsidP="004E5C78">
      <w:pPr>
        <w:pStyle w:val="Heading4"/>
        <w:rPr>
          <w:lang w:val="en-US"/>
        </w:rPr>
      </w:pPr>
      <w:bookmarkStart w:id="871" w:name="_Toc489043063"/>
      <w:r>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871"/>
    </w:p>
    <w:p w14:paraId="37B93994"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57E2AA19" w14:textId="77777777" w:rsidR="004E5C78" w:rsidRDefault="004E5C78" w:rsidP="004E5C78">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2DA457ED" w14:textId="77777777" w:rsidR="004E5C78" w:rsidRDefault="004E5C78" w:rsidP="004E5C78">
      <w:pPr>
        <w:numPr>
          <w:ilvl w:val="0"/>
          <w:numId w:val="124"/>
        </w:numPr>
        <w:rPr>
          <w:lang w:val="en-US"/>
        </w:rPr>
      </w:pPr>
      <w:r w:rsidRPr="00100803">
        <w:rPr>
          <w:i/>
          <w:lang w:val="en-US"/>
        </w:rPr>
        <w:t>certProvProtocol</w:t>
      </w:r>
      <w:r>
        <w:rPr>
          <w:lang w:val="en-US"/>
        </w:rPr>
        <w:t>: indicating the Certificate Provisioning protocol (EST or SCEP) that the MEF Client is to use.</w:t>
      </w:r>
    </w:p>
    <w:p w14:paraId="14CDE695" w14:textId="77777777" w:rsidR="004E5C78" w:rsidRDefault="004E5C78" w:rsidP="004E5C78">
      <w:pPr>
        <w:numPr>
          <w:ilvl w:val="0"/>
          <w:numId w:val="12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3A13A08B" w14:textId="3AF6F071" w:rsidR="004E5C78" w:rsidRDefault="004E5C78" w:rsidP="004E5C78">
      <w:pPr>
        <w:numPr>
          <w:ilvl w:val="0"/>
          <w:numId w:val="12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r w:rsidR="0093735E">
        <w:rPr>
          <w:lang w:val="en-US"/>
        </w:rPr>
        <w:t xml:space="preserve">be </w:t>
      </w:r>
      <w:r>
        <w:rPr>
          <w:lang w:val="en-US"/>
        </w:rPr>
        <w:t>a Node, CSE or AE.</w:t>
      </w:r>
    </w:p>
    <w:p w14:paraId="1E02DA1A" w14:textId="77777777" w:rsidR="004E5C78" w:rsidRPr="001D0506" w:rsidRDefault="004E5C78" w:rsidP="004E5C78">
      <w:pPr>
        <w:numPr>
          <w:ilvl w:val="0"/>
          <w:numId w:val="12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6E75D69B" w14:textId="77777777" w:rsidR="004E5C78" w:rsidRDefault="004E5C78" w:rsidP="004E5C78">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39B6FD3B" w14:textId="77777777" w:rsidR="004E5C78" w:rsidRDefault="004E5C78" w:rsidP="004E5C78">
      <w:pPr>
        <w:numPr>
          <w:ilvl w:val="0"/>
          <w:numId w:val="137"/>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3C1DA344" w14:textId="77777777" w:rsidR="004E5C78" w:rsidRDefault="004E5C78" w:rsidP="004E5C78">
      <w:pPr>
        <w:numPr>
          <w:ilvl w:val="1"/>
          <w:numId w:val="134"/>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580D3195" w14:textId="77777777" w:rsidR="004E5C78" w:rsidRPr="00B66D0F" w:rsidRDefault="004E5C78" w:rsidP="004E5C78">
      <w:pPr>
        <w:numPr>
          <w:ilvl w:val="1"/>
          <w:numId w:val="134"/>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0D33FEB8" w14:textId="77777777" w:rsidR="004E5C78" w:rsidRDefault="004E5C78" w:rsidP="004E5C78">
      <w:pPr>
        <w:numPr>
          <w:ilvl w:val="1"/>
          <w:numId w:val="134"/>
        </w:numPr>
        <w:rPr>
          <w:lang w:val="en-US"/>
        </w:rPr>
      </w:pPr>
      <w:bookmarkStart w:id="872"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872"/>
    <w:p w14:paraId="1EBF874D" w14:textId="71A0E3B7" w:rsidR="004E5C78" w:rsidRDefault="004E5C78" w:rsidP="004E5C78">
      <w:pPr>
        <w:numPr>
          <w:ilvl w:val="1"/>
          <w:numId w:val="134"/>
        </w:numPr>
        <w:rPr>
          <w:lang w:val="en-US"/>
        </w:rPr>
      </w:pPr>
      <w:r>
        <w:rPr>
          <w:i/>
          <w:lang w:val="en-US"/>
        </w:rPr>
        <w:t>certSubjectID:</w:t>
      </w:r>
      <w:r w:rsidR="0093735E">
        <w:rPr>
          <w:i/>
          <w:lang w:val="en-US"/>
        </w:rPr>
        <w:t xml:space="preserve"> </w:t>
      </w:r>
      <w:r>
        <w:rPr>
          <w:lang w:val="en-US"/>
        </w:rPr>
        <w:t>the MEF shall assign this element to be the Node-ID or CSE-ID or AE-ID of the subject of the certificate.</w:t>
      </w:r>
    </w:p>
    <w:p w14:paraId="34B66020" w14:textId="135A7929" w:rsidR="004E5C78" w:rsidRPr="002361EB" w:rsidRDefault="004E5C78" w:rsidP="004E5C78">
      <w:pPr>
        <w:numPr>
          <w:ilvl w:val="0"/>
          <w:numId w:val="137"/>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p>
    <w:p w14:paraId="53928C95"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8280B9E" w14:textId="7063D0E7" w:rsidR="004E5C78" w:rsidRPr="00CA6DE5" w:rsidRDefault="004E5C78" w:rsidP="004E5C78">
      <w:pPr>
        <w:numPr>
          <w:ilvl w:val="0"/>
          <w:numId w:val="137"/>
        </w:numPr>
        <w:rPr>
          <w:lang w:val="en-US"/>
        </w:rPr>
      </w:pPr>
      <w:r w:rsidRPr="00CA6DE5">
        <w:rPr>
          <w:lang w:val="en-US"/>
        </w:rPr>
        <w:t xml:space="preserve">See step 3 in clause </w:t>
      </w:r>
      <w:r w:rsidR="00CA6DE5" w:rsidRPr="00597D3F">
        <w:rPr>
          <w:lang w:val="en-US"/>
        </w:rPr>
        <w:t>8.3.9</w:t>
      </w:r>
      <w:r w:rsidRPr="00597D3F">
        <w:rPr>
          <w:lang w:val="en-US"/>
        </w:rPr>
        <w:t>.6</w:t>
      </w:r>
      <w:r w:rsidRPr="00CA6DE5">
        <w:t>.</w:t>
      </w:r>
    </w:p>
    <w:p w14:paraId="73527DEB" w14:textId="77777777" w:rsidR="004E5C78" w:rsidRDefault="004E5C78" w:rsidP="004E5C78">
      <w:pPr>
        <w:numPr>
          <w:ilvl w:val="0"/>
          <w:numId w:val="137"/>
        </w:numPr>
        <w:rPr>
          <w:lang w:val="en-US"/>
        </w:rPr>
      </w:pPr>
      <w:r>
        <w:rPr>
          <w:lang w:val="en-US"/>
        </w:rPr>
        <w:t xml:space="preserve">The MEF Client shall verify that the </w:t>
      </w:r>
      <w:r>
        <w:rPr>
          <w:i/>
          <w:lang w:val="en-US"/>
        </w:rPr>
        <w:t xml:space="preserve">cmdArgs </w:t>
      </w:r>
      <w:r>
        <w:rPr>
          <w:lang w:val="en-US"/>
        </w:rPr>
        <w:t>elements are acceptable:</w:t>
      </w:r>
    </w:p>
    <w:p w14:paraId="3EB59230" w14:textId="77777777" w:rsidR="004E5C78" w:rsidRPr="007B7BF4" w:rsidRDefault="004E5C78" w:rsidP="004E5C78">
      <w:pPr>
        <w:numPr>
          <w:ilvl w:val="1"/>
          <w:numId w:val="134"/>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56B611FB" w14:textId="77777777" w:rsidR="004E5C78" w:rsidRPr="007B7BF4" w:rsidRDefault="004E5C78" w:rsidP="004E5C78">
      <w:pPr>
        <w:numPr>
          <w:ilvl w:val="1"/>
          <w:numId w:val="134"/>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21DC9C28" w14:textId="77777777" w:rsidR="004E5C78" w:rsidRDefault="004E5C78" w:rsidP="004E5C78">
      <w:pPr>
        <w:numPr>
          <w:ilvl w:val="1"/>
          <w:numId w:val="134"/>
        </w:numPr>
        <w:rPr>
          <w:lang w:val="en-US"/>
        </w:rPr>
      </w:pPr>
      <w:r>
        <w:rPr>
          <w:i/>
          <w:lang w:val="en-US"/>
        </w:rPr>
        <w:t>certS</w:t>
      </w:r>
      <w:r w:rsidRPr="001D0506">
        <w:rPr>
          <w:i/>
          <w:lang w:val="en-US"/>
        </w:rPr>
        <w:t>ubjectType</w:t>
      </w:r>
      <w:r w:rsidRPr="00F31B25">
        <w:rPr>
          <w:lang w:val="en-US"/>
        </w:rPr>
        <w:t>:</w:t>
      </w:r>
      <w:r>
        <w:rPr>
          <w:lang w:val="en-US"/>
        </w:rPr>
        <w:t xml:space="preserve"> </w:t>
      </w:r>
    </w:p>
    <w:p w14:paraId="275F796F" w14:textId="77777777" w:rsidR="004E5C78" w:rsidRDefault="004E5C78" w:rsidP="004E5C78">
      <w:pPr>
        <w:numPr>
          <w:ilvl w:val="2"/>
          <w:numId w:val="134"/>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14C25511" w14:textId="77777777" w:rsidR="004E5C78" w:rsidRDefault="004E5C78" w:rsidP="004E5C78">
      <w:pPr>
        <w:numPr>
          <w:ilvl w:val="2"/>
          <w:numId w:val="134"/>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7E463A6C" w14:textId="77777777" w:rsidR="004E5C78" w:rsidRDefault="004E5C78" w:rsidP="004E5C78">
      <w:pPr>
        <w:numPr>
          <w:ilvl w:val="2"/>
          <w:numId w:val="134"/>
        </w:numPr>
        <w:rPr>
          <w:lang w:val="en-US"/>
        </w:rPr>
      </w:pPr>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673C4BDA" w14:textId="77777777" w:rsidR="004E5C78" w:rsidRDefault="004E5C78" w:rsidP="004E5C78">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0F36C589" w14:textId="77777777" w:rsidR="004E5C78" w:rsidRPr="00100803" w:rsidRDefault="004E5C78" w:rsidP="004E5C78">
      <w:pPr>
        <w:numPr>
          <w:ilvl w:val="1"/>
          <w:numId w:val="134"/>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4344DC5B" w14:textId="77777777" w:rsidR="004E5C78" w:rsidRDefault="004E5C78" w:rsidP="004E5C78">
      <w:pPr>
        <w:numPr>
          <w:ilvl w:val="2"/>
          <w:numId w:val="134"/>
        </w:numPr>
        <w:rPr>
          <w:lang w:val="en-US"/>
        </w:rPr>
      </w:pPr>
      <w:r>
        <w:rPr>
          <w:lang w:val="en-US"/>
        </w:rPr>
        <w:t xml:space="preserve">If </w:t>
      </w:r>
      <w:r w:rsidRPr="001D0506">
        <w:rPr>
          <w:i/>
          <w:lang w:val="en-US"/>
        </w:rPr>
        <w:t>subjectType</w:t>
      </w:r>
      <w:r>
        <w:rPr>
          <w:lang w:val="en-US"/>
        </w:rPr>
        <w:t xml:space="preserve"> indicates a Node, then verification of this element succeeds only if the value is a Node-ID.</w:t>
      </w:r>
    </w:p>
    <w:p w14:paraId="43C662C1" w14:textId="77777777" w:rsidR="004E5C78" w:rsidRDefault="004E5C78" w:rsidP="004E5C78">
      <w:pPr>
        <w:numPr>
          <w:ilvl w:val="2"/>
          <w:numId w:val="134"/>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2CC75BD5" w14:textId="77777777" w:rsidR="004E5C78" w:rsidRDefault="004E5C78" w:rsidP="004E5C78">
      <w:pPr>
        <w:numPr>
          <w:ilvl w:val="2"/>
          <w:numId w:val="134"/>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71ACC6C" w14:textId="77777777" w:rsidR="004E5C78" w:rsidRPr="00642C5D" w:rsidRDefault="004E5C78" w:rsidP="004E5C78">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5A214777" w14:textId="77777777" w:rsidR="004E5C78" w:rsidRDefault="004E5C78" w:rsidP="004E5C78">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9BF805D" w14:textId="77777777" w:rsidR="004E5C78" w:rsidRDefault="004E5C78" w:rsidP="004E5C78">
      <w:pPr>
        <w:numPr>
          <w:ilvl w:val="0"/>
          <w:numId w:val="137"/>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52AC4B59" w14:textId="77777777" w:rsidR="004E5C78" w:rsidRDefault="004E5C78" w:rsidP="004E5C78">
      <w:pPr>
        <w:numPr>
          <w:ilvl w:val="0"/>
          <w:numId w:val="137"/>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36D36DD3" w14:textId="77777777" w:rsidR="004E5C78" w:rsidRDefault="004E5C78" w:rsidP="004E5C78">
      <w:pPr>
        <w:numPr>
          <w:ilvl w:val="1"/>
          <w:numId w:val="134"/>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6828FEFB" w14:textId="77777777" w:rsidR="004E5C78" w:rsidRPr="00F31B25"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07CAE064" w14:textId="77777777" w:rsidR="004E5C78" w:rsidRPr="00100803" w:rsidRDefault="004E5C78" w:rsidP="004E5C78">
      <w:pPr>
        <w:numPr>
          <w:ilvl w:val="1"/>
          <w:numId w:val="134"/>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0D0F23D0" w14:textId="4B217FFC" w:rsidR="004E5C78" w:rsidRPr="003E45D0" w:rsidRDefault="00CA6DE5" w:rsidP="004E5C78">
      <w:pPr>
        <w:pStyle w:val="Heading4"/>
        <w:rPr>
          <w:lang w:val="en-US"/>
        </w:rPr>
      </w:pPr>
      <w:bookmarkStart w:id="873" w:name="_Toc489043064"/>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873"/>
    </w:p>
    <w:p w14:paraId="18DDA0FB"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p>
    <w:p w14:paraId="09757C6D" w14:textId="77777777" w:rsidR="004E5C78" w:rsidRDefault="004E5C78" w:rsidP="004E5C78">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7B3320C2" w14:textId="77777777" w:rsidR="004E5C78" w:rsidRDefault="004E5C78" w:rsidP="004E5C78">
      <w:pPr>
        <w:numPr>
          <w:ilvl w:val="0"/>
          <w:numId w:val="12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737CB766" w14:textId="77777777" w:rsidR="004E5C78" w:rsidRDefault="004E5C78" w:rsidP="004E5C78">
      <w:pPr>
        <w:numPr>
          <w:ilvl w:val="0"/>
          <w:numId w:val="124"/>
        </w:numPr>
        <w:rPr>
          <w:lang w:val="en-US"/>
        </w:rPr>
      </w:pPr>
      <w:r w:rsidRPr="00100803">
        <w:rPr>
          <w:i/>
          <w:lang w:val="en-US"/>
        </w:rPr>
        <w:t>URI</w:t>
      </w:r>
      <w:r>
        <w:rPr>
          <w:lang w:val="en-US"/>
        </w:rPr>
        <w:t>: URI of the DM Server.</w:t>
      </w:r>
    </w:p>
    <w:p w14:paraId="1294A6E3" w14:textId="77777777" w:rsidR="004E5C78" w:rsidRDefault="004E5C78" w:rsidP="004E5C78">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6BD31C6B" w14:textId="77777777" w:rsidR="004E5C78" w:rsidRDefault="004E5C78" w:rsidP="004E5C78">
      <w:pPr>
        <w:numPr>
          <w:ilvl w:val="0"/>
          <w:numId w:val="139"/>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CF6196D" w14:textId="77777777" w:rsidR="004E5C78" w:rsidRDefault="004E5C78" w:rsidP="004E5C78">
      <w:pPr>
        <w:numPr>
          <w:ilvl w:val="1"/>
          <w:numId w:val="134"/>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83A3B72" w14:textId="77777777" w:rsidR="004E5C78" w:rsidRPr="00B66D0F" w:rsidRDefault="004E5C78" w:rsidP="004E5C78">
      <w:pPr>
        <w:numPr>
          <w:ilvl w:val="1"/>
          <w:numId w:val="134"/>
        </w:numPr>
        <w:rPr>
          <w:lang w:val="en-US"/>
        </w:rPr>
      </w:pPr>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5D075DE1" w14:textId="77777777" w:rsidR="004E5C78" w:rsidRPr="002361EB" w:rsidRDefault="004E5C78" w:rsidP="004E5C78">
      <w:pPr>
        <w:numPr>
          <w:ilvl w:val="0"/>
          <w:numId w:val="139"/>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EA955EE" w14:textId="77777777" w:rsidR="004E5C78" w:rsidRDefault="004E5C78" w:rsidP="004E5C78">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41527975" w14:textId="7F2D0338" w:rsidR="004E5C78" w:rsidRPr="00CA6DE5" w:rsidRDefault="004E5C78" w:rsidP="004E5C78">
      <w:pPr>
        <w:numPr>
          <w:ilvl w:val="0"/>
          <w:numId w:val="139"/>
        </w:numPr>
        <w:rPr>
          <w:lang w:val="en-US"/>
        </w:rPr>
      </w:pPr>
      <w:r>
        <w:rPr>
          <w:lang w:val="en-US"/>
        </w:rPr>
        <w:t xml:space="preserve">See step 3 in </w:t>
      </w:r>
      <w:r w:rsidRPr="00CA6DE5">
        <w:rPr>
          <w:lang w:val="en-US"/>
        </w:rPr>
        <w:t xml:space="preserve">clause </w:t>
      </w:r>
      <w:r w:rsidR="00CA6DE5" w:rsidRPr="00597D3F">
        <w:rPr>
          <w:lang w:val="en-US"/>
        </w:rPr>
        <w:t>8.3.9</w:t>
      </w:r>
      <w:r w:rsidRPr="00597D3F">
        <w:rPr>
          <w:lang w:val="en-US"/>
        </w:rPr>
        <w:t>.6</w:t>
      </w:r>
      <w:r w:rsidRPr="00CA6DE5">
        <w:t>.</w:t>
      </w:r>
    </w:p>
    <w:p w14:paraId="140A49DC" w14:textId="77777777" w:rsidR="004E5C78" w:rsidRDefault="004E5C78" w:rsidP="004E5C78">
      <w:pPr>
        <w:numPr>
          <w:ilvl w:val="0"/>
          <w:numId w:val="139"/>
        </w:numPr>
        <w:rPr>
          <w:lang w:val="en-US"/>
        </w:rPr>
      </w:pPr>
      <w:r>
        <w:rPr>
          <w:lang w:val="en-US"/>
        </w:rPr>
        <w:t xml:space="preserve">The MEF Client shall verify that the </w:t>
      </w:r>
      <w:r>
        <w:rPr>
          <w:i/>
          <w:lang w:val="en-US"/>
        </w:rPr>
        <w:t xml:space="preserve">cmdArgs </w:t>
      </w:r>
      <w:r>
        <w:rPr>
          <w:lang w:val="en-US"/>
        </w:rPr>
        <w:t>elements are acceptable:</w:t>
      </w:r>
    </w:p>
    <w:p w14:paraId="69C033EB" w14:textId="77777777" w:rsidR="004E5C78" w:rsidRPr="00F31B25" w:rsidRDefault="004E5C78" w:rsidP="004E5C78">
      <w:pPr>
        <w:numPr>
          <w:ilvl w:val="1"/>
          <w:numId w:val="134"/>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D94A4A7" w14:textId="77777777" w:rsidR="004E5C78" w:rsidRPr="00F31B25" w:rsidRDefault="004E5C78" w:rsidP="004E5C78">
      <w:pPr>
        <w:numPr>
          <w:ilvl w:val="1"/>
          <w:numId w:val="134"/>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1A7D4BD3" w14:textId="77777777" w:rsidR="004E5C78" w:rsidRDefault="004E5C78" w:rsidP="004E5C78">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53D2971F" w14:textId="77777777" w:rsidR="004E5C78" w:rsidRDefault="004E5C78" w:rsidP="004E5C78">
      <w:pPr>
        <w:numPr>
          <w:ilvl w:val="0"/>
          <w:numId w:val="139"/>
        </w:numPr>
        <w:rPr>
          <w:lang w:val="en-US"/>
        </w:rPr>
      </w:pPr>
      <w:r>
        <w:rPr>
          <w:lang w:val="en-US"/>
        </w:rPr>
        <w:t>The MEF Client shall attempt executing Device Configuration per oneM2M TS-0022 [57] using the DM protocol and DM Server URI determined in step 4.</w:t>
      </w:r>
    </w:p>
    <w:p w14:paraId="50FC6650" w14:textId="77777777" w:rsidR="004E5C78" w:rsidRDefault="004E5C78" w:rsidP="004E5C78">
      <w:pPr>
        <w:numPr>
          <w:ilvl w:val="0"/>
          <w:numId w:val="139"/>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7DEDF409" w14:textId="77777777" w:rsidR="004E5C78" w:rsidRDefault="004E5C78" w:rsidP="004E5C78">
      <w:pPr>
        <w:numPr>
          <w:ilvl w:val="1"/>
          <w:numId w:val="134"/>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2CB7E978" w14:textId="77777777" w:rsidR="004E5C78" w:rsidRPr="00F31B25"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26845F29" w14:textId="77777777" w:rsidR="004E5C78" w:rsidRPr="00100803" w:rsidRDefault="004E5C78" w:rsidP="004E5C78">
      <w:pPr>
        <w:numPr>
          <w:ilvl w:val="1"/>
          <w:numId w:val="134"/>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3F437512" w14:textId="5357C656" w:rsidR="004E5C78" w:rsidRPr="00A344D3" w:rsidRDefault="00CA6DE5" w:rsidP="004E5C78">
      <w:pPr>
        <w:pStyle w:val="Heading4"/>
        <w:rPr>
          <w:lang w:val="en-US"/>
        </w:rPr>
      </w:pPr>
      <w:bookmarkStart w:id="874" w:name="_Toc489043065"/>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874"/>
    </w:p>
    <w:p w14:paraId="19EF10D4" w14:textId="002ECF4C" w:rsidR="004E5C78" w:rsidRDefault="00CA6DE5" w:rsidP="004E5C78">
      <w:pPr>
        <w:pStyle w:val="Heading5"/>
        <w:rPr>
          <w:lang w:val="en-US"/>
        </w:rPr>
      </w:pPr>
      <w:bookmarkStart w:id="875" w:name="_Toc489043066"/>
      <w:r>
        <w:t>8.3.9</w:t>
      </w:r>
      <w:r w:rsidR="004E5C78">
        <w:t>.9.1</w:t>
      </w:r>
      <w:r w:rsidR="004E5C78">
        <w:tab/>
      </w:r>
      <w:r w:rsidR="004E5C78">
        <w:rPr>
          <w:lang w:val="en-US"/>
        </w:rPr>
        <w:t>Generic MO</w:t>
      </w:r>
      <w:r w:rsidR="004E5C78">
        <w:t>_</w:t>
      </w:r>
      <w:r w:rsidR="004E5C78">
        <w:rPr>
          <w:lang w:val="en-US"/>
        </w:rPr>
        <w:t>NODE Processes</w:t>
      </w:r>
      <w:bookmarkEnd w:id="875"/>
    </w:p>
    <w:p w14:paraId="03654DF7" w14:textId="77777777" w:rsidR="004E5C78" w:rsidRDefault="004E5C78" w:rsidP="004E5C78">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606CB201" w14:textId="59EB202D" w:rsidR="004E5C78" w:rsidRDefault="004E5C78" w:rsidP="004E5C78">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r w:rsidR="007E30F8">
        <w:rPr>
          <w:i/>
          <w:lang w:val="en-US"/>
        </w:rPr>
        <w:t>Cmd</w:t>
      </w:r>
      <w:r>
        <w:rPr>
          <w:i/>
          <w:lang w:val="en-US"/>
        </w:rPr>
        <w:t xml:space="preserve">Args </w:t>
      </w:r>
      <w:r>
        <w:rPr>
          <w:lang w:val="en-US"/>
        </w:rPr>
        <w:t>element which includes the following elements:</w:t>
      </w:r>
    </w:p>
    <w:p w14:paraId="44F5AFD2" w14:textId="77777777" w:rsidR="004E5C78" w:rsidRDefault="004E5C78" w:rsidP="004E5C78">
      <w:pPr>
        <w:numPr>
          <w:ilvl w:val="0"/>
          <w:numId w:val="124"/>
        </w:numPr>
        <w:rPr>
          <w:lang w:val="en-US"/>
        </w:rPr>
      </w:pPr>
      <w:r>
        <w:rPr>
          <w:i/>
          <w:lang w:val="en-US"/>
        </w:rPr>
        <w:t>objectPath</w:t>
      </w:r>
      <w:r w:rsidRPr="00F31B25">
        <w:rPr>
          <w:lang w:val="en-US"/>
        </w:rPr>
        <w:t xml:space="preserve">: </w:t>
      </w:r>
      <w:r>
        <w:rPr>
          <w:lang w:val="en-US"/>
        </w:rPr>
        <w:t>the path of the MO node to be processed.</w:t>
      </w:r>
    </w:p>
    <w:p w14:paraId="2066F4DE" w14:textId="5E80068E" w:rsidR="004E5C78" w:rsidRDefault="004E5C78" w:rsidP="004E5C78">
      <w:pPr>
        <w:numPr>
          <w:ilvl w:val="0"/>
          <w:numId w:val="12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p>
    <w:p w14:paraId="28CC9981" w14:textId="77777777" w:rsidR="004E5C78" w:rsidRDefault="004E5C78" w:rsidP="004E5C78">
      <w:pPr>
        <w:numPr>
          <w:ilvl w:val="0"/>
          <w:numId w:val="12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4C29ADD3" w14:textId="2DB61D6D" w:rsidR="004E5C78" w:rsidRDefault="004E5C78" w:rsidP="004E5C78">
      <w:pPr>
        <w:numPr>
          <w:ilvl w:val="1"/>
          <w:numId w:val="12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597D3F">
        <w:rPr>
          <w:lang w:val="en-US"/>
        </w:rPr>
        <w:t>8.3.9</w:t>
      </w:r>
      <w:r w:rsidRPr="00597D3F">
        <w:rPr>
          <w:lang w:val="en-US"/>
        </w:rPr>
        <w:t>.9.2</w:t>
      </w:r>
      <w:r w:rsidRPr="00CA6DE5">
        <w:rPr>
          <w:lang w:val="en-US"/>
        </w:rPr>
        <w:t>.</w:t>
      </w:r>
    </w:p>
    <w:p w14:paraId="75FE47D3" w14:textId="77777777" w:rsidR="004E5C78" w:rsidRPr="007B7BF4" w:rsidRDefault="004E5C78" w:rsidP="004E5C78">
      <w:pPr>
        <w:numPr>
          <w:ilvl w:val="1"/>
          <w:numId w:val="124"/>
        </w:numPr>
        <w:rPr>
          <w:lang w:val="en-US"/>
        </w:rPr>
      </w:pPr>
      <w:r w:rsidRPr="007B7BF4">
        <w:rPr>
          <w:lang w:val="en-US"/>
        </w:rPr>
        <w:t>For all other specializations, this element is not present.</w:t>
      </w:r>
    </w:p>
    <w:p w14:paraId="37165121" w14:textId="77777777" w:rsidR="004E5C78" w:rsidRDefault="004E5C78" w:rsidP="004E5C78">
      <w:pPr>
        <w:rPr>
          <w:lang w:val="en-US"/>
        </w:rPr>
      </w:pPr>
      <w:r>
        <w:rPr>
          <w:b/>
          <w:lang w:val="en-US"/>
        </w:rPr>
        <w:lastRenderedPageBreak/>
        <w:t>Forming</w:t>
      </w:r>
      <w:r w:rsidRPr="00331E7B">
        <w:rPr>
          <w:b/>
          <w:lang w:val="en-US"/>
        </w:rPr>
        <w:t xml:space="preserve"> </w:t>
      </w:r>
      <w:r w:rsidRPr="00A34160">
        <w:rPr>
          <w:b/>
          <w:i/>
          <w:lang w:val="en-US"/>
        </w:rPr>
        <w:t>cmdDescription</w:t>
      </w:r>
      <w:r>
        <w:rPr>
          <w:lang w:val="en-US"/>
        </w:rPr>
        <w:t xml:space="preserve">: </w:t>
      </w:r>
    </w:p>
    <w:p w14:paraId="6E3332FB" w14:textId="77777777" w:rsidR="004E5C78" w:rsidRDefault="004E5C78" w:rsidP="004E5C78">
      <w:pPr>
        <w:numPr>
          <w:ilvl w:val="0"/>
          <w:numId w:val="140"/>
        </w:numPr>
        <w:rPr>
          <w:lang w:val="en-US"/>
        </w:rPr>
      </w:pPr>
      <w:r>
        <w:rPr>
          <w:lang w:val="en-US"/>
        </w:rPr>
        <w:t xml:space="preserve">The MEF shall form </w:t>
      </w:r>
      <w:r>
        <w:rPr>
          <w:i/>
          <w:lang w:val="en-US"/>
        </w:rPr>
        <w:t>cmdArgs</w:t>
      </w:r>
      <w:r>
        <w:rPr>
          <w:lang w:val="en-US"/>
        </w:rPr>
        <w:t xml:space="preserve"> containing the elements described in “Elements of </w:t>
      </w:r>
      <w:r w:rsidRPr="00597D3F">
        <w:rPr>
          <w:i/>
          <w:lang w:val="en-US"/>
        </w:rPr>
        <w:t>cmdArgs</w:t>
      </w:r>
      <w:r>
        <w:rPr>
          <w:lang w:val="en-US"/>
        </w:rPr>
        <w:t>” above:</w:t>
      </w:r>
    </w:p>
    <w:p w14:paraId="3D37B8C6" w14:textId="77777777" w:rsidR="004E5C78" w:rsidRDefault="004E5C78" w:rsidP="004E5C78">
      <w:pPr>
        <w:numPr>
          <w:ilvl w:val="1"/>
          <w:numId w:val="134"/>
        </w:numPr>
        <w:rPr>
          <w:lang w:val="en-US"/>
        </w:rPr>
      </w:pPr>
      <w:r>
        <w:rPr>
          <w:i/>
          <w:lang w:val="en-US"/>
        </w:rPr>
        <w:t>objectPath</w:t>
      </w:r>
      <w:r>
        <w:rPr>
          <w:lang w:val="en-US"/>
        </w:rPr>
        <w:t xml:space="preserve">: The MEF shall assign this element to the path of the MO node to be processed. </w:t>
      </w:r>
    </w:p>
    <w:p w14:paraId="1DB86BDC" w14:textId="77777777" w:rsidR="004E5C78" w:rsidRDefault="004E5C78" w:rsidP="004E5C78">
      <w:pPr>
        <w:numPr>
          <w:ilvl w:val="1"/>
          <w:numId w:val="134"/>
        </w:numPr>
        <w:rPr>
          <w:lang w:val="en-US"/>
        </w:rPr>
      </w:pPr>
      <w:r>
        <w:rPr>
          <w:i/>
          <w:lang w:val="en-US"/>
        </w:rPr>
        <w:t>objectTypeID</w:t>
      </w:r>
      <w:r>
        <w:rPr>
          <w:lang w:val="en-US"/>
        </w:rPr>
        <w:t xml:space="preserve">: The MEF shall assign this element to the identifier of the type of MO node to be processed. </w:t>
      </w:r>
    </w:p>
    <w:p w14:paraId="470E87ED" w14:textId="77777777" w:rsidR="004E5C78" w:rsidRDefault="004E5C78" w:rsidP="004E5C78">
      <w:pPr>
        <w:numPr>
          <w:ilvl w:val="1"/>
          <w:numId w:val="134"/>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138160FF" w14:textId="50B94E5F" w:rsidR="004E5C78" w:rsidRPr="005E12D8" w:rsidRDefault="004E5C78" w:rsidP="004E5C78">
      <w:pPr>
        <w:numPr>
          <w:ilvl w:val="2"/>
          <w:numId w:val="13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597D3F">
        <w:rPr>
          <w:lang w:val="en-US"/>
        </w:rPr>
        <w:t>8.3.9</w:t>
      </w:r>
      <w:r w:rsidRPr="00597D3F">
        <w:rPr>
          <w:lang w:val="en-US"/>
        </w:rPr>
        <w:t>.9.2</w:t>
      </w:r>
      <w:r w:rsidRPr="005E12D8">
        <w:rPr>
          <w:lang w:val="en-US"/>
        </w:rPr>
        <w:t>.</w:t>
      </w:r>
    </w:p>
    <w:p w14:paraId="6572DE91" w14:textId="77777777" w:rsidR="004E5C78" w:rsidRPr="005E12D8" w:rsidRDefault="004E5C78" w:rsidP="004E5C78">
      <w:pPr>
        <w:numPr>
          <w:ilvl w:val="2"/>
          <w:numId w:val="134"/>
        </w:numPr>
        <w:rPr>
          <w:lang w:val="en-US"/>
        </w:rPr>
      </w:pPr>
      <w:r w:rsidRPr="005E12D8">
        <w:rPr>
          <w:lang w:val="en-US"/>
        </w:rPr>
        <w:t>For all other specializations, this element is not present.</w:t>
      </w:r>
    </w:p>
    <w:p w14:paraId="02D148E8" w14:textId="77777777" w:rsidR="004E5C78" w:rsidRPr="005E12D8" w:rsidRDefault="004E5C78" w:rsidP="004E5C78">
      <w:pPr>
        <w:numPr>
          <w:ilvl w:val="0"/>
          <w:numId w:val="140"/>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31E692CC" w14:textId="77777777" w:rsidR="004E5C78" w:rsidRPr="005E12D8" w:rsidRDefault="004E5C78" w:rsidP="004E5C78">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759A5D85" w14:textId="33B5FFB1" w:rsidR="004E5C78" w:rsidRPr="005E12D8" w:rsidRDefault="004E5C78" w:rsidP="004E5C78">
      <w:pPr>
        <w:numPr>
          <w:ilvl w:val="0"/>
          <w:numId w:val="140"/>
        </w:numPr>
        <w:rPr>
          <w:lang w:val="en-US"/>
        </w:rPr>
      </w:pPr>
      <w:r w:rsidRPr="005E12D8">
        <w:rPr>
          <w:lang w:val="en-US"/>
        </w:rPr>
        <w:t xml:space="preserve">See step 3 in clause </w:t>
      </w:r>
      <w:r w:rsidR="005E12D8" w:rsidRPr="00597D3F">
        <w:rPr>
          <w:lang w:val="en-US"/>
        </w:rPr>
        <w:t>8.3.9</w:t>
      </w:r>
      <w:r w:rsidRPr="00597D3F">
        <w:rPr>
          <w:lang w:val="en-US"/>
        </w:rPr>
        <w:t>.6</w:t>
      </w:r>
      <w:r w:rsidRPr="005E12D8">
        <w:t>.</w:t>
      </w:r>
    </w:p>
    <w:p w14:paraId="3E02BE1D" w14:textId="77777777" w:rsidR="004E5C78" w:rsidRDefault="004E5C78" w:rsidP="004E5C78">
      <w:pPr>
        <w:numPr>
          <w:ilvl w:val="0"/>
          <w:numId w:val="140"/>
        </w:numPr>
        <w:rPr>
          <w:lang w:val="en-US"/>
        </w:rPr>
      </w:pPr>
      <w:r>
        <w:rPr>
          <w:lang w:val="en-US"/>
        </w:rPr>
        <w:t xml:space="preserve">The MEF Client shall verify that the </w:t>
      </w:r>
      <w:r>
        <w:rPr>
          <w:i/>
          <w:lang w:val="en-US"/>
        </w:rPr>
        <w:t xml:space="preserve">cmdArgs </w:t>
      </w:r>
      <w:r>
        <w:rPr>
          <w:lang w:val="en-US"/>
        </w:rPr>
        <w:t>elements are acceptable:</w:t>
      </w:r>
    </w:p>
    <w:p w14:paraId="0A442FB0" w14:textId="77777777" w:rsidR="004E5C78" w:rsidRDefault="004E5C78" w:rsidP="004E5C78">
      <w:pPr>
        <w:numPr>
          <w:ilvl w:val="1"/>
          <w:numId w:val="143"/>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74E61B8C" w14:textId="145EDAE6" w:rsidR="004E5C78" w:rsidRPr="00100803" w:rsidRDefault="004E5C78" w:rsidP="004E5C78">
      <w:pPr>
        <w:numPr>
          <w:ilvl w:val="1"/>
          <w:numId w:val="143"/>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3ABBB4EF" w14:textId="77777777" w:rsidR="004E5C78" w:rsidRDefault="004E5C78" w:rsidP="004E5C78">
      <w:pPr>
        <w:numPr>
          <w:ilvl w:val="0"/>
          <w:numId w:val="140"/>
        </w:numPr>
        <w:rPr>
          <w:lang w:val="en-US"/>
        </w:rPr>
      </w:pPr>
      <w:r>
        <w:rPr>
          <w:lang w:val="en-US"/>
        </w:rPr>
        <w:t xml:space="preserve">The MEF Client applies the processing specific to the </w:t>
      </w:r>
      <w:r w:rsidRPr="00F31B25">
        <w:rPr>
          <w:i/>
          <w:lang w:val="en-US"/>
        </w:rPr>
        <w:t>objectTypeID</w:t>
      </w:r>
      <w:r>
        <w:rPr>
          <w:lang w:val="en-US"/>
        </w:rPr>
        <w:t>:</w:t>
      </w:r>
    </w:p>
    <w:p w14:paraId="4E18FE07" w14:textId="787FC7F9" w:rsidR="004E5C78" w:rsidRPr="005E12D8" w:rsidRDefault="004E5C78" w:rsidP="004E5C78">
      <w:pPr>
        <w:numPr>
          <w:ilvl w:val="1"/>
          <w:numId w:val="144"/>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005E12D8" w:rsidRPr="00597D3F">
        <w:rPr>
          <w:lang w:val="en-US"/>
        </w:rPr>
        <w:t>8.3.9</w:t>
      </w:r>
      <w:r w:rsidRPr="00597D3F">
        <w:rPr>
          <w:lang w:val="en-US"/>
        </w:rPr>
        <w:t>.9.2</w:t>
      </w:r>
      <w:r w:rsidRPr="005E12D8">
        <w:rPr>
          <w:lang w:val="en-US"/>
        </w:rPr>
        <w:t>.</w:t>
      </w:r>
    </w:p>
    <w:p w14:paraId="2FD63E24" w14:textId="6129FB1A"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97D3F">
        <w:rPr>
          <w:lang w:val="en-US"/>
        </w:rPr>
        <w:t>8.3</w:t>
      </w:r>
      <w:r w:rsidR="005E12D8" w:rsidRPr="00597D3F">
        <w:rPr>
          <w:lang w:val="en-US"/>
        </w:rPr>
        <w:t>.9</w:t>
      </w:r>
      <w:r w:rsidRPr="00597D3F">
        <w:rPr>
          <w:lang w:val="en-US"/>
        </w:rPr>
        <w:t>.9.7</w:t>
      </w:r>
      <w:r w:rsidRPr="005E12D8">
        <w:rPr>
          <w:lang w:val="en-US"/>
        </w:rPr>
        <w:t>.</w:t>
      </w:r>
    </w:p>
    <w:p w14:paraId="491ABE9F" w14:textId="3BA40DFC" w:rsidR="004E5C78" w:rsidRPr="005E12D8" w:rsidRDefault="004E5C78" w:rsidP="004E5C78">
      <w:pPr>
        <w:numPr>
          <w:ilvl w:val="1"/>
          <w:numId w:val="144"/>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005E12D8" w:rsidRPr="00597D3F">
        <w:rPr>
          <w:lang w:val="en-US"/>
        </w:rPr>
        <w:t>8.3.9</w:t>
      </w:r>
      <w:r w:rsidRPr="00597D3F">
        <w:rPr>
          <w:lang w:val="en-US"/>
        </w:rPr>
        <w:t>.9.8.</w:t>
      </w:r>
    </w:p>
    <w:p w14:paraId="220FC7E9" w14:textId="75DEA71B" w:rsidR="004E5C78" w:rsidRDefault="005E12D8" w:rsidP="004E5C78">
      <w:pPr>
        <w:pStyle w:val="Heading5"/>
        <w:rPr>
          <w:lang w:val="en-US"/>
        </w:rPr>
      </w:pPr>
      <w:bookmarkStart w:id="876" w:name="_Toc489043067"/>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876"/>
    </w:p>
    <w:p w14:paraId="5274E992" w14:textId="77777777" w:rsidR="004E5C78" w:rsidRPr="00100803" w:rsidRDefault="004E5C78" w:rsidP="004E5C78">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6A315B28"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0282F490" w14:textId="77777777" w:rsidR="004E5C78" w:rsidRPr="00100803" w:rsidRDefault="004E5C78" w:rsidP="004E5C78">
      <w:pPr>
        <w:numPr>
          <w:ilvl w:val="0"/>
          <w:numId w:val="124"/>
        </w:numPr>
        <w:rPr>
          <w:i/>
          <w:lang w:val="en-US"/>
        </w:rPr>
      </w:pPr>
      <w:r w:rsidRPr="00100803">
        <w:rPr>
          <w:i/>
          <w:lang w:val="en-US"/>
        </w:rPr>
        <w:t>SUID:</w:t>
      </w:r>
      <w:r>
        <w:rPr>
          <w:lang w:val="en-US"/>
        </w:rPr>
        <w:t xml:space="preserve"> this value matches the SUID in the addressed MO Node. </w:t>
      </w:r>
    </w:p>
    <w:p w14:paraId="74ECE26B" w14:textId="77777777" w:rsidR="004E5C78" w:rsidRPr="00F31B25" w:rsidRDefault="004E5C78" w:rsidP="004E5C78">
      <w:pPr>
        <w:rPr>
          <w:b/>
          <w:lang w:val="en-US"/>
        </w:rPr>
      </w:pPr>
      <w:r>
        <w:rPr>
          <w:b/>
          <w:lang w:val="en-US"/>
        </w:rPr>
        <w:t xml:space="preserve">Forming </w:t>
      </w:r>
      <w:r w:rsidRPr="00F31B25">
        <w:rPr>
          <w:b/>
          <w:i/>
          <w:lang w:val="en-US"/>
        </w:rPr>
        <w:t>objectTypeSpecificArgs</w:t>
      </w:r>
      <w:r>
        <w:rPr>
          <w:b/>
          <w:lang w:val="en-US"/>
        </w:rPr>
        <w:t>:</w:t>
      </w:r>
    </w:p>
    <w:p w14:paraId="3EB72639" w14:textId="77777777" w:rsidR="004E5C78" w:rsidRDefault="004E5C78" w:rsidP="004E5C78">
      <w:pPr>
        <w:numPr>
          <w:ilvl w:val="0"/>
          <w:numId w:val="142"/>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13423326" w14:textId="77777777" w:rsidR="004E5C78" w:rsidRDefault="004E5C78" w:rsidP="004E5C78">
      <w:pPr>
        <w:numPr>
          <w:ilvl w:val="1"/>
          <w:numId w:val="134"/>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6DB0F57F" w14:textId="77777777" w:rsidR="004E5C78" w:rsidRDefault="004E5C78" w:rsidP="004E5C78">
      <w:pPr>
        <w:rPr>
          <w:b/>
          <w:lang w:val="en-US"/>
        </w:rPr>
      </w:pPr>
      <w:r>
        <w:rPr>
          <w:b/>
          <w:lang w:val="en-US"/>
        </w:rPr>
        <w:lastRenderedPageBreak/>
        <w:t>Processing an [</w:t>
      </w:r>
      <w:r w:rsidRPr="00100803">
        <w:rPr>
          <w:b/>
          <w:i/>
          <w:lang w:val="en-US"/>
        </w:rPr>
        <w:t>authenticationProfile</w:t>
      </w:r>
      <w:r>
        <w:rPr>
          <w:b/>
          <w:lang w:val="en-US"/>
        </w:rPr>
        <w:t>] MO Node:</w:t>
      </w:r>
    </w:p>
    <w:p w14:paraId="38C6E7EC" w14:textId="77777777" w:rsidR="004E5C78" w:rsidRDefault="004E5C78" w:rsidP="004E5C78">
      <w:pPr>
        <w:numPr>
          <w:ilvl w:val="0"/>
          <w:numId w:val="134"/>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41BC1A08" w14:textId="77777777" w:rsidR="004E5C78" w:rsidRDefault="004E5C78" w:rsidP="004E5C78">
      <w:pPr>
        <w:numPr>
          <w:ilvl w:val="0"/>
          <w:numId w:val="134"/>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683F81D1" w14:textId="77777777" w:rsidR="004E5C78" w:rsidRDefault="004E5C78" w:rsidP="004E5C78">
      <w:pPr>
        <w:numPr>
          <w:ilvl w:val="1"/>
          <w:numId w:val="134"/>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676411C1" w14:textId="77777777" w:rsidR="004E5C78" w:rsidRPr="007B7BF4" w:rsidRDefault="004E5C78" w:rsidP="004E5C78">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50A095C" w14:textId="77777777" w:rsidR="004E5C78" w:rsidRPr="00100803" w:rsidRDefault="004E5C78" w:rsidP="004E5C78">
      <w:pPr>
        <w:numPr>
          <w:ilvl w:val="0"/>
          <w:numId w:val="134"/>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6D15C5A4"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74C1FC2"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3E6B46FE" w14:textId="77777777" w:rsidR="004E5C78" w:rsidRPr="001D0506"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348F5F4E" w14:textId="77777777" w:rsidR="004E5C78" w:rsidRPr="00100803"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7B4815C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1778DA26"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255AFB6"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7C428CAA"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{31,32,33}, then verification shall fail if:</w:t>
      </w:r>
    </w:p>
    <w:p w14:paraId="201B54C3" w14:textId="77777777" w:rsidR="004E5C78" w:rsidRDefault="004E5C78" w:rsidP="004E5C78">
      <w:pPr>
        <w:numPr>
          <w:ilvl w:val="2"/>
          <w:numId w:val="134"/>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538F922F" w14:textId="77777777" w:rsidR="004E5C78" w:rsidRDefault="004E5C78" w:rsidP="004E5C78">
      <w:pPr>
        <w:numPr>
          <w:ilvl w:val="2"/>
          <w:numId w:val="134"/>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45E7EAA4" w14:textId="77777777" w:rsidR="004E5C78" w:rsidRDefault="004E5C78" w:rsidP="004E5C78">
      <w:pPr>
        <w:numPr>
          <w:ilvl w:val="1"/>
          <w:numId w:val="134"/>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6D21800C" w14:textId="77777777" w:rsidR="004E5C78"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393A50D5" w14:textId="77777777" w:rsidR="004E5C78" w:rsidRPr="00F31B25" w:rsidRDefault="004E5C78" w:rsidP="004E5C78">
      <w:pPr>
        <w:numPr>
          <w:ilvl w:val="2"/>
          <w:numId w:val="134"/>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0D3BDA9E" w14:textId="77777777" w:rsidR="004E5C78" w:rsidRDefault="004E5C78" w:rsidP="004E5C78">
      <w:pPr>
        <w:numPr>
          <w:ilvl w:val="1"/>
          <w:numId w:val="134"/>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4C3E8DB4" w14:textId="77777777" w:rsidR="004E5C78" w:rsidRDefault="004E5C78" w:rsidP="004E5C78">
      <w:pPr>
        <w:numPr>
          <w:ilvl w:val="2"/>
          <w:numId w:val="134"/>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16CF15F9" w14:textId="77777777" w:rsidR="004E5C78" w:rsidRDefault="004E5C78" w:rsidP="004E5C78">
      <w:pPr>
        <w:numPr>
          <w:ilvl w:val="2"/>
          <w:numId w:val="134"/>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218AB44C" w14:textId="77777777" w:rsidR="004E5C78" w:rsidRDefault="004E5C78" w:rsidP="004E5C78">
      <w:pPr>
        <w:numPr>
          <w:ilvl w:val="2"/>
          <w:numId w:val="134"/>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61337BFC" w14:textId="77777777" w:rsidR="004E5C78" w:rsidRPr="00F31B25" w:rsidRDefault="004E5C78" w:rsidP="004E5C78">
      <w:pPr>
        <w:ind w:left="720"/>
      </w:pPr>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0F284B1E" w14:textId="77777777" w:rsidR="004E5C78" w:rsidRDefault="004E5C78" w:rsidP="004E5C78">
      <w:pPr>
        <w:numPr>
          <w:ilvl w:val="0"/>
          <w:numId w:val="134"/>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17D665D7" w14:textId="3EA82E78" w:rsidR="004E5C78" w:rsidRPr="005E12D8" w:rsidRDefault="004E5C78" w:rsidP="004E5C78">
      <w:pPr>
        <w:numPr>
          <w:ilvl w:val="1"/>
          <w:numId w:val="134"/>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005E12D8" w:rsidRPr="00597D3F">
        <w:rPr>
          <w:lang w:val="en-US"/>
        </w:rPr>
        <w:t>8.3.9</w:t>
      </w:r>
      <w:r w:rsidRPr="00597D3F">
        <w:rPr>
          <w:lang w:val="en-US"/>
        </w:rPr>
        <w:t>.9.3</w:t>
      </w:r>
      <w:r w:rsidRPr="005E12D8">
        <w:rPr>
          <w:lang w:val="en-US"/>
        </w:rPr>
        <w:t>.</w:t>
      </w:r>
    </w:p>
    <w:p w14:paraId="170D9577" w14:textId="0D617B35"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005E12D8" w:rsidRPr="00597D3F">
        <w:rPr>
          <w:lang w:val="en-US"/>
        </w:rPr>
        <w:t>8.3.9</w:t>
      </w:r>
      <w:r w:rsidRPr="00597D3F">
        <w:rPr>
          <w:lang w:val="en-US"/>
        </w:rPr>
        <w:t>.9.4</w:t>
      </w:r>
      <w:r w:rsidRPr="005E12D8">
        <w:rPr>
          <w:lang w:val="en-US"/>
        </w:rPr>
        <w:t>.</w:t>
      </w:r>
    </w:p>
    <w:p w14:paraId="7F2BBE15" w14:textId="18266AA3"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005E12D8" w:rsidRPr="00597D3F">
        <w:rPr>
          <w:lang w:val="en-US"/>
        </w:rPr>
        <w:t>8.3.9</w:t>
      </w:r>
      <w:r w:rsidRPr="00597D3F">
        <w:rPr>
          <w:lang w:val="en-US"/>
        </w:rPr>
        <w:t>.9.5</w:t>
      </w:r>
      <w:r w:rsidRPr="005E12D8">
        <w:rPr>
          <w:lang w:val="en-US"/>
        </w:rPr>
        <w:t>.</w:t>
      </w:r>
    </w:p>
    <w:p w14:paraId="4C283340" w14:textId="575C7A69" w:rsidR="004E5C78" w:rsidRPr="005E12D8" w:rsidRDefault="004E5C78" w:rsidP="004E5C78">
      <w:pPr>
        <w:numPr>
          <w:ilvl w:val="1"/>
          <w:numId w:val="134"/>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005E12D8" w:rsidRPr="00597D3F">
        <w:rPr>
          <w:lang w:val="en-US"/>
        </w:rPr>
        <w:t>8.3.9</w:t>
      </w:r>
      <w:r w:rsidRPr="00597D3F">
        <w:rPr>
          <w:lang w:val="en-US"/>
        </w:rPr>
        <w:t>.9.6.</w:t>
      </w:r>
    </w:p>
    <w:p w14:paraId="3D42EF66" w14:textId="6A53AA72" w:rsidR="004E5C78" w:rsidRDefault="005E12D8" w:rsidP="004E5C78">
      <w:pPr>
        <w:pStyle w:val="Heading5"/>
        <w:rPr>
          <w:lang w:val="en-US"/>
        </w:rPr>
      </w:pPr>
      <w:bookmarkStart w:id="877" w:name="_Toc489043068"/>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877"/>
      <w:r w:rsidR="004E5C78">
        <w:rPr>
          <w:lang w:val="en-US"/>
        </w:rPr>
        <w:t xml:space="preserve"> </w:t>
      </w:r>
    </w:p>
    <w:p w14:paraId="4BE6EB07" w14:textId="77777777" w:rsidR="004E5C78"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74D3569D" w14:textId="77777777" w:rsidR="004E5C78" w:rsidRDefault="004E5C78" w:rsidP="004E5C78">
      <w:pPr>
        <w:rPr>
          <w:b/>
          <w:lang w:val="en-US"/>
        </w:rPr>
      </w:pPr>
      <w:r>
        <w:rPr>
          <w:b/>
          <w:lang w:val="en-US"/>
        </w:rPr>
        <w:t>Preconditions:</w:t>
      </w:r>
    </w:p>
    <w:p w14:paraId="6AAEB487" w14:textId="77777777" w:rsidR="004E5C78" w:rsidRPr="007B7BF4" w:rsidRDefault="004E5C78" w:rsidP="004E5C78">
      <w:pPr>
        <w:numPr>
          <w:ilvl w:val="0"/>
          <w:numId w:val="148"/>
        </w:numPr>
        <w:rPr>
          <w:lang w:val="en-US"/>
        </w:rPr>
      </w:pPr>
      <w:r>
        <w:rPr>
          <w:lang w:val="en-US"/>
        </w:rPr>
        <w:t>This procedure will succeed only if there is a local copy of the pre-provisioned symmetric key value which can be accessed by the MEF.</w:t>
      </w:r>
    </w:p>
    <w:p w14:paraId="4B5083AC" w14:textId="77777777" w:rsidR="004E5C78" w:rsidRDefault="004E5C78" w:rsidP="004E5C78">
      <w:pPr>
        <w:rPr>
          <w:b/>
          <w:lang w:val="en-US"/>
        </w:rPr>
      </w:pPr>
      <w:r>
        <w:rPr>
          <w:b/>
          <w:lang w:val="en-US"/>
        </w:rPr>
        <w:t>Procedure:</w:t>
      </w:r>
    </w:p>
    <w:p w14:paraId="6AD83526" w14:textId="77777777" w:rsidR="004E5C78" w:rsidRDefault="004E5C78" w:rsidP="004E5C78">
      <w:pPr>
        <w:numPr>
          <w:ilvl w:val="0"/>
          <w:numId w:val="147"/>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037BE094" w14:textId="77777777" w:rsidR="004E5C78" w:rsidRDefault="004E5C78" w:rsidP="004E5C78">
      <w:pPr>
        <w:numPr>
          <w:ilvl w:val="1"/>
          <w:numId w:val="149"/>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4263454A" w14:textId="77777777" w:rsidR="004E5C78" w:rsidRPr="007B7BF4" w:rsidRDefault="004E5C78" w:rsidP="004E5C78">
      <w:pPr>
        <w:numPr>
          <w:ilvl w:val="1"/>
          <w:numId w:val="149"/>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7565F235" w14:textId="77777777" w:rsidR="004E5C78" w:rsidRPr="007B7BF4" w:rsidRDefault="004E5C78" w:rsidP="004E5C78">
      <w:pPr>
        <w:numPr>
          <w:ilvl w:val="0"/>
          <w:numId w:val="147"/>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6309E2A6" w14:textId="77777777" w:rsidR="004E5C78" w:rsidRPr="00100803" w:rsidRDefault="004E5C78" w:rsidP="004E5C78">
      <w:pPr>
        <w:numPr>
          <w:ilvl w:val="1"/>
          <w:numId w:val="149"/>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4CD21D" w14:textId="3A53851A" w:rsidR="004E5C78" w:rsidRPr="00F00689" w:rsidRDefault="004E5C78" w:rsidP="00F00689">
      <w:pPr>
        <w:numPr>
          <w:ilvl w:val="1"/>
          <w:numId w:val="149"/>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3699FD9" w14:textId="3125A876" w:rsidR="004E5C78" w:rsidRDefault="005E12D8" w:rsidP="004E5C78">
      <w:pPr>
        <w:pStyle w:val="Heading5"/>
        <w:rPr>
          <w:lang w:val="en-US"/>
        </w:rPr>
      </w:pPr>
      <w:bookmarkStart w:id="878" w:name="_Toc489043069"/>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878"/>
      <w:r w:rsidR="004E5C78" w:rsidRPr="002570E0">
        <w:rPr>
          <w:lang w:val="en-US"/>
        </w:rPr>
        <w:t xml:space="preserve"> </w:t>
      </w:r>
    </w:p>
    <w:p w14:paraId="5625FAB5"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0A0FE3E9" w14:textId="77777777" w:rsidR="004E5C78" w:rsidRDefault="004E5C78" w:rsidP="004E5C78">
      <w:pPr>
        <w:rPr>
          <w:b/>
          <w:lang w:val="en-US"/>
        </w:rPr>
      </w:pPr>
      <w:r>
        <w:rPr>
          <w:b/>
          <w:lang w:val="en-US"/>
        </w:rPr>
        <w:lastRenderedPageBreak/>
        <w:t>Preconditions:</w:t>
      </w:r>
    </w:p>
    <w:p w14:paraId="1EA71DE4" w14:textId="77777777" w:rsidR="004E5C78" w:rsidRDefault="004E5C78" w:rsidP="004E5C78">
      <w:pPr>
        <w:numPr>
          <w:ilvl w:val="0"/>
          <w:numId w:val="150"/>
        </w:numPr>
        <w:rPr>
          <w:lang w:val="en-US"/>
        </w:rPr>
      </w:pPr>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0C3268CE" w14:textId="77777777" w:rsidR="004E5C78" w:rsidRDefault="004E5C78" w:rsidP="004E5C78">
      <w:pPr>
        <w:numPr>
          <w:ilvl w:val="0"/>
          <w:numId w:val="150"/>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04EB6A6D" w14:textId="77777777" w:rsidR="004E5C78" w:rsidRDefault="004E5C78" w:rsidP="004E5C78">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565E84EE" w14:textId="77777777" w:rsidR="004E5C78" w:rsidRDefault="004E5C78" w:rsidP="004E5C78">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031E742F" w14:textId="77777777" w:rsidR="004E5C78" w:rsidRPr="00FE3F39" w:rsidRDefault="004E5C78" w:rsidP="004E5C78">
      <w:pPr>
        <w:numPr>
          <w:ilvl w:val="0"/>
          <w:numId w:val="12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425BDAC2" w14:textId="77777777" w:rsidR="004E5C78" w:rsidRPr="00100803" w:rsidRDefault="004E5C78" w:rsidP="004E5C78">
      <w:pPr>
        <w:numPr>
          <w:ilvl w:val="0"/>
          <w:numId w:val="12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58E41A58" w14:textId="77777777" w:rsidR="004E5C78" w:rsidRPr="007B7BF4" w:rsidRDefault="004E5C78" w:rsidP="004E5C78">
      <w:pPr>
        <w:numPr>
          <w:ilvl w:val="0"/>
          <w:numId w:val="12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41D398F5" w14:textId="77777777" w:rsidR="004E5C78" w:rsidRPr="00772382" w:rsidRDefault="004E5C78" w:rsidP="004E5C78">
      <w:pPr>
        <w:numPr>
          <w:ilvl w:val="0"/>
          <w:numId w:val="12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D9FB390" w14:textId="77777777" w:rsidR="004E5C78" w:rsidRPr="007B7BF4" w:rsidRDefault="004E5C78" w:rsidP="004E5C78">
      <w:pPr>
        <w:numPr>
          <w:ilvl w:val="0"/>
          <w:numId w:val="12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2B87CDF" w14:textId="77777777" w:rsidR="004E5C78" w:rsidRPr="007B7BF4" w:rsidRDefault="004E5C78" w:rsidP="004E5C78">
      <w:pPr>
        <w:numPr>
          <w:ilvl w:val="0"/>
          <w:numId w:val="12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1A9B3DAC" w14:textId="77777777" w:rsidR="004E5C78" w:rsidRPr="00772382" w:rsidRDefault="004E5C78" w:rsidP="004E5C78">
      <w:pPr>
        <w:numPr>
          <w:ilvl w:val="1"/>
          <w:numId w:val="12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5099ADF9"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32B41607" w14:textId="77777777" w:rsidR="004E5C78" w:rsidRPr="007B7BF4" w:rsidRDefault="004E5C78" w:rsidP="004E5C78">
      <w:pPr>
        <w:numPr>
          <w:ilvl w:val="1"/>
          <w:numId w:val="12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41BDEBF3" w14:textId="77777777" w:rsidR="004E5C78" w:rsidRPr="007B7BF4" w:rsidRDefault="004E5C78" w:rsidP="004E5C78">
      <w:pPr>
        <w:numPr>
          <w:ilvl w:val="0"/>
          <w:numId w:val="124"/>
        </w:numPr>
        <w:rPr>
          <w:lang w:val="en-US"/>
        </w:rPr>
      </w:pPr>
      <w:r w:rsidRPr="00100803">
        <w:rPr>
          <w:i/>
          <w:lang w:val="en-US"/>
        </w:rPr>
        <w:t>keyValue</w:t>
      </w:r>
      <w:r w:rsidRPr="007B7BF4">
        <w:rPr>
          <w:lang w:val="en-US"/>
        </w:rPr>
        <w:t>: shall not be present.</w:t>
      </w:r>
    </w:p>
    <w:p w14:paraId="2E11A837" w14:textId="77777777" w:rsidR="004E5C78" w:rsidRPr="007B7BF4" w:rsidRDefault="004E5C78" w:rsidP="004E5C78">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66EFEC6" w14:textId="77777777" w:rsidR="004E5C78" w:rsidRDefault="004E5C78" w:rsidP="004E5C78">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B30E5FF" w14:textId="77777777" w:rsidR="004E5C78" w:rsidRPr="00100803"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3DF4290D"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5AD7A127" w14:textId="77777777" w:rsidR="004E5C78" w:rsidRDefault="004E5C78" w:rsidP="004E5C78">
      <w:pPr>
        <w:numPr>
          <w:ilvl w:val="0"/>
          <w:numId w:val="12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1D4E2F4F" w14:textId="77777777" w:rsidR="004E5C78" w:rsidRDefault="004E5C78" w:rsidP="004E5C78">
      <w:pPr>
        <w:numPr>
          <w:ilvl w:val="0"/>
          <w:numId w:val="12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5B79B0E1" w14:textId="77777777" w:rsidR="004E5C78" w:rsidRDefault="004E5C78" w:rsidP="004E5C78">
      <w:pPr>
        <w:numPr>
          <w:ilvl w:val="0"/>
          <w:numId w:val="12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66839701"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6144F773" w14:textId="77777777" w:rsidR="004E5C78" w:rsidRDefault="004E5C78" w:rsidP="004E5C78">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2DD5DACF" w14:textId="4DC62C78" w:rsidR="004E5C78" w:rsidRDefault="005E12D8" w:rsidP="004E5C78">
      <w:pPr>
        <w:pStyle w:val="Heading5"/>
        <w:rPr>
          <w:lang w:val="en-US"/>
        </w:rPr>
      </w:pPr>
      <w:bookmarkStart w:id="879" w:name="_Toc489043070"/>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879"/>
      <w:r w:rsidR="004E5C78" w:rsidRPr="002570E0">
        <w:rPr>
          <w:lang w:val="en-US"/>
        </w:rPr>
        <w:t xml:space="preserve"> </w:t>
      </w:r>
    </w:p>
    <w:p w14:paraId="0037FD7C"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7F04400E" w14:textId="77777777" w:rsidR="004E5C78" w:rsidRDefault="004E5C78" w:rsidP="004E5C78">
      <w:pPr>
        <w:rPr>
          <w:b/>
          <w:lang w:val="en-US"/>
        </w:rPr>
      </w:pPr>
      <w:r>
        <w:rPr>
          <w:b/>
          <w:lang w:val="en-US"/>
        </w:rPr>
        <w:t>Preconditions:</w:t>
      </w:r>
    </w:p>
    <w:p w14:paraId="611A5A43" w14:textId="77777777" w:rsidR="004E5C78" w:rsidRDefault="004E5C78" w:rsidP="004E5C78">
      <w:pPr>
        <w:numPr>
          <w:ilvl w:val="0"/>
          <w:numId w:val="155"/>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4B05AA42" w14:textId="77777777" w:rsidR="004E5C78" w:rsidRDefault="004E5C78" w:rsidP="004E5C78">
      <w:pPr>
        <w:numPr>
          <w:ilvl w:val="0"/>
          <w:numId w:val="155"/>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36191B9" w14:textId="77777777" w:rsidR="004E5C78" w:rsidRDefault="004E5C78" w:rsidP="004E5C78">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412047B0" w14:textId="77777777" w:rsidR="004E5C78" w:rsidRDefault="004E5C78" w:rsidP="004E5C78">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0E6B10D8"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C71E325" w14:textId="77777777"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7823D083"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bookmarkStart w:id="880" w:name="_Hlk487020667"/>
      <w:r w:rsidRPr="00F31B25">
        <w:rPr>
          <w:i/>
          <w:lang w:val="en-US"/>
        </w:rPr>
        <w:t>keyRegLabels</w:t>
      </w:r>
      <w:r w:rsidRPr="00F31B25">
        <w:rPr>
          <w:lang w:val="en-US"/>
        </w:rPr>
        <w:t xml:space="preserve"> </w:t>
      </w:r>
      <w:bookmarkEnd w:id="880"/>
      <w:r w:rsidRPr="00F31B25">
        <w:rPr>
          <w:lang w:val="en-US"/>
        </w:rPr>
        <w:t>attribute in the [</w:t>
      </w:r>
      <w:r w:rsidRPr="00F31B25">
        <w:rPr>
          <w:i/>
          <w:lang w:val="en-US"/>
        </w:rPr>
        <w:t>authenticationProfile</w:t>
      </w:r>
      <w:r w:rsidRPr="00F31B25">
        <w:rPr>
          <w:lang w:val="en-US"/>
        </w:rPr>
        <w:t>] MO node;</w:t>
      </w:r>
    </w:p>
    <w:p w14:paraId="11033C23"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4426B8A5" w14:textId="77777777" w:rsidR="004E5C78" w:rsidRPr="00F31B25" w:rsidRDefault="004E5C78" w:rsidP="004E5C78">
      <w:pPr>
        <w:numPr>
          <w:ilvl w:val="0"/>
          <w:numId w:val="12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1C86790C" w14:textId="77777777" w:rsidR="004E5C78" w:rsidRPr="00F31B25" w:rsidRDefault="004E5C78" w:rsidP="004E5C78">
      <w:pPr>
        <w:numPr>
          <w:ilvl w:val="0"/>
          <w:numId w:val="12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6DDE726F"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09D90B8E" w14:textId="77777777" w:rsidR="004E5C78" w:rsidRPr="00F31B25" w:rsidRDefault="004E5C78" w:rsidP="004E5C78">
      <w:pPr>
        <w:numPr>
          <w:ilvl w:val="1"/>
          <w:numId w:val="12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669D0A8B" w14:textId="77777777" w:rsidR="004E5C78" w:rsidRPr="00F31B25" w:rsidRDefault="004E5C78" w:rsidP="004E5C78">
      <w:pPr>
        <w:numPr>
          <w:ilvl w:val="0"/>
          <w:numId w:val="124"/>
        </w:numPr>
        <w:rPr>
          <w:lang w:val="en-US"/>
        </w:rPr>
      </w:pPr>
      <w:r w:rsidRPr="00F31B25">
        <w:rPr>
          <w:i/>
          <w:lang w:val="en-US"/>
        </w:rPr>
        <w:t>keyValue</w:t>
      </w:r>
      <w:r w:rsidRPr="00F31B25">
        <w:rPr>
          <w:lang w:val="en-US"/>
        </w:rPr>
        <w:t>: shall not be present.</w:t>
      </w:r>
    </w:p>
    <w:p w14:paraId="31AA6D09"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7225B361" w14:textId="77777777" w:rsidR="004E5C78" w:rsidRDefault="004E5C78" w:rsidP="004E5C78">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2B5F8A86"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0B51FAF1" w14:textId="77777777" w:rsidR="004E5C78" w:rsidRDefault="004E5C78" w:rsidP="004E5C78">
      <w:pPr>
        <w:numPr>
          <w:ilvl w:val="0"/>
          <w:numId w:val="124"/>
        </w:numPr>
      </w:pPr>
      <w:r>
        <w:rPr>
          <w:i/>
        </w:rPr>
        <w:t xml:space="preserve">Source MEF Client ID: </w:t>
      </w:r>
      <w:r>
        <w:t>Verification fails if this value is distinct from the identifier of the MEF Client.</w:t>
      </w:r>
    </w:p>
    <w:p w14:paraId="6314B53B"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2C7995CA" w14:textId="77777777" w:rsidR="004E5C78" w:rsidRDefault="004E5C78" w:rsidP="004E5C78">
      <w:pPr>
        <w:numPr>
          <w:ilvl w:val="0"/>
          <w:numId w:val="12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F743BCD" w14:textId="77777777" w:rsidR="004E5C78" w:rsidRDefault="004E5C78" w:rsidP="004E5C78">
      <w:pPr>
        <w:numPr>
          <w:ilvl w:val="0"/>
          <w:numId w:val="12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39270403"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8D1A715" w14:textId="77777777" w:rsidR="004E5C78" w:rsidRPr="007B7BF4" w:rsidRDefault="004E5C78" w:rsidP="004E5C78">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0E0388C1" w14:textId="4DFCBBEB" w:rsidR="004E5C78" w:rsidRPr="00A344D3" w:rsidRDefault="005E12D8" w:rsidP="004E5C78">
      <w:pPr>
        <w:pStyle w:val="Heading5"/>
      </w:pPr>
      <w:bookmarkStart w:id="881" w:name="_Toc489043071"/>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881"/>
      <w:r w:rsidR="004E5C78">
        <w:rPr>
          <w:lang w:val="en-US"/>
        </w:rPr>
        <w:t xml:space="preserve"> </w:t>
      </w:r>
    </w:p>
    <w:p w14:paraId="38A20977" w14:textId="77777777" w:rsidR="004E5C78" w:rsidRPr="00F31B25" w:rsidRDefault="004E5C78" w:rsidP="004E5C78">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3B51DA4B" w14:textId="77777777" w:rsidR="004E5C78" w:rsidRDefault="004E5C78" w:rsidP="004E5C78">
      <w:pPr>
        <w:rPr>
          <w:b/>
          <w:lang w:val="en-US"/>
        </w:rPr>
      </w:pPr>
      <w:r>
        <w:rPr>
          <w:b/>
          <w:lang w:val="en-US"/>
        </w:rPr>
        <w:t>Preconditions:</w:t>
      </w:r>
    </w:p>
    <w:p w14:paraId="4E3054B3" w14:textId="77777777" w:rsidR="004E5C78" w:rsidRDefault="004E5C78" w:rsidP="004E5C78">
      <w:pPr>
        <w:numPr>
          <w:ilvl w:val="0"/>
          <w:numId w:val="156"/>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F2E2E9F" w14:textId="77777777" w:rsidR="004E5C78" w:rsidRPr="00F31B25" w:rsidRDefault="004E5C78" w:rsidP="004E5C78">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19BF4A34" w14:textId="77777777" w:rsidR="004E5C78" w:rsidRPr="00F31B25" w:rsidRDefault="004E5C78" w:rsidP="004E5C78">
      <w:pPr>
        <w:numPr>
          <w:ilvl w:val="0"/>
          <w:numId w:val="158"/>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5A8E6875" w14:textId="77777777" w:rsidR="004E5C78" w:rsidRPr="00100803" w:rsidRDefault="004E5C78" w:rsidP="004E5C78">
      <w:pPr>
        <w:numPr>
          <w:ilvl w:val="0"/>
          <w:numId w:val="158"/>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244A39DB" w14:textId="37720524" w:rsidR="004E5C78" w:rsidRDefault="005E12D8" w:rsidP="004E5C78">
      <w:pPr>
        <w:pStyle w:val="Heading5"/>
        <w:rPr>
          <w:lang w:val="en-US"/>
        </w:rPr>
      </w:pPr>
      <w:bookmarkStart w:id="882" w:name="_Toc489043072"/>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882"/>
    </w:p>
    <w:p w14:paraId="4E9A48DF" w14:textId="77777777" w:rsidR="004E5C78" w:rsidRDefault="004E5C78" w:rsidP="004E5C78">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0FEA6357" w14:textId="77777777" w:rsidR="004E5C78" w:rsidRDefault="004E5C78" w:rsidP="004E5C78">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2DF1A94B" w14:textId="77777777" w:rsidR="004E5C78" w:rsidRDefault="004E5C78" w:rsidP="004E5C78">
      <w:pPr>
        <w:rPr>
          <w:lang w:val="en-US"/>
        </w:rPr>
      </w:pPr>
      <w:r>
        <w:rPr>
          <w:b/>
          <w:lang w:val="en-US"/>
        </w:rPr>
        <w:t>Processing a [</w:t>
      </w:r>
      <w:r w:rsidRPr="00100803">
        <w:rPr>
          <w:b/>
          <w:i/>
          <w:lang w:val="en-US"/>
        </w:rPr>
        <w:t>trustAncho</w:t>
      </w:r>
      <w:r>
        <w:rPr>
          <w:b/>
          <w:i/>
          <w:lang w:val="en-US"/>
        </w:rPr>
        <w:t>Cred</w:t>
      </w:r>
      <w:r>
        <w:rPr>
          <w:b/>
          <w:lang w:val="en-US"/>
        </w:rPr>
        <w:t>] MO Node:</w:t>
      </w:r>
    </w:p>
    <w:p w14:paraId="2AF86DED" w14:textId="77777777" w:rsidR="004E5C78" w:rsidRPr="001D0506" w:rsidRDefault="004E5C78" w:rsidP="004E5C78">
      <w:pPr>
        <w:numPr>
          <w:ilvl w:val="0"/>
          <w:numId w:val="160"/>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179DE21C" w14:textId="77777777" w:rsidR="004E5C78" w:rsidRPr="00100803" w:rsidRDefault="004E5C78" w:rsidP="004E5C78">
      <w:pPr>
        <w:numPr>
          <w:ilvl w:val="1"/>
          <w:numId w:val="160"/>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1EF80AD0" w14:textId="77777777" w:rsidR="004E5C78" w:rsidRDefault="004E5C78" w:rsidP="004E5C78">
      <w:pPr>
        <w:numPr>
          <w:ilvl w:val="1"/>
          <w:numId w:val="160"/>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2CC3A1B5" w14:textId="77777777" w:rsidR="004E5C78" w:rsidRDefault="004E5C78" w:rsidP="004E5C78">
      <w:pPr>
        <w:numPr>
          <w:ilvl w:val="0"/>
          <w:numId w:val="160"/>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81F75EB" w14:textId="77777777" w:rsidR="004E5C78" w:rsidRDefault="004E5C78" w:rsidP="004E5C78">
      <w:pPr>
        <w:numPr>
          <w:ilvl w:val="1"/>
          <w:numId w:val="160"/>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9FB980F" w14:textId="77777777" w:rsidR="004E5C78" w:rsidRDefault="004E5C78" w:rsidP="004E5C78">
      <w:pPr>
        <w:numPr>
          <w:ilvl w:val="1"/>
          <w:numId w:val="160"/>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64052933" w14:textId="77777777" w:rsidR="004E5C78" w:rsidRPr="00100803" w:rsidRDefault="004E5C78" w:rsidP="004E5C78">
      <w:pPr>
        <w:numPr>
          <w:ilvl w:val="2"/>
          <w:numId w:val="160"/>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50A7ABF" w14:textId="77777777" w:rsidR="004E5C78" w:rsidRPr="00100803" w:rsidRDefault="004E5C78" w:rsidP="004E5C78">
      <w:pPr>
        <w:numPr>
          <w:ilvl w:val="2"/>
          <w:numId w:val="160"/>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6E13B678" w14:textId="6A6A5333" w:rsidR="004E5C78" w:rsidRDefault="005E12D8" w:rsidP="004E5C78">
      <w:pPr>
        <w:pStyle w:val="Heading5"/>
        <w:rPr>
          <w:lang w:val="en-US"/>
        </w:rPr>
      </w:pPr>
      <w:bookmarkStart w:id="883" w:name="_Toc489043073"/>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883"/>
    </w:p>
    <w:p w14:paraId="054C0592" w14:textId="77777777" w:rsidR="004E5C78" w:rsidRDefault="004E5C78" w:rsidP="004E5C78">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507E5BC6" w14:textId="77777777" w:rsidR="004E5C78" w:rsidRPr="00100803" w:rsidRDefault="004E5C78" w:rsidP="004E5C78">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1A939B71" w14:textId="77777777" w:rsidR="004E5C78" w:rsidRDefault="004E5C78" w:rsidP="004E5C78">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2BBEEFBB" w14:textId="77777777" w:rsidR="004E5C78" w:rsidRDefault="004E5C78" w:rsidP="004E5C78">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56FF9CD1" w14:textId="77777777" w:rsidR="004E5C78" w:rsidRPr="00F31B25" w:rsidRDefault="004E5C78" w:rsidP="004E5C78">
      <w:pPr>
        <w:numPr>
          <w:ilvl w:val="0"/>
          <w:numId w:val="12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272FED7F" w14:textId="12216022" w:rsidR="004E5C78" w:rsidRPr="00F31B25" w:rsidRDefault="004E5C78" w:rsidP="004E5C78">
      <w:pPr>
        <w:numPr>
          <w:ilvl w:val="0"/>
          <w:numId w:val="124"/>
        </w:numPr>
        <w:rPr>
          <w:lang w:val="en-US"/>
        </w:rPr>
      </w:pPr>
      <w:r w:rsidRPr="00F31B25">
        <w:rPr>
          <w:i/>
          <w:lang w:val="en-US"/>
        </w:rPr>
        <w:t>expirationTime</w:t>
      </w:r>
      <w:r w:rsidRPr="00F31B25">
        <w:rPr>
          <w:lang w:val="en-US"/>
        </w:rPr>
        <w:t xml:space="preserve"> shall be </w:t>
      </w:r>
      <w:r>
        <w:rPr>
          <w:lang w:val="en-US"/>
        </w:rPr>
        <w:t>assign</w:t>
      </w:r>
      <w:r w:rsidR="00F00689">
        <w:rPr>
          <w:lang w:val="en-US"/>
        </w:rPr>
        <w:t>ed</w:t>
      </w:r>
      <w:r>
        <w:rPr>
          <w:lang w:val="en-US"/>
        </w:rPr>
        <w:t xml:space="preserve"> to the value of </w:t>
      </w:r>
      <w:r w:rsidRPr="00100803">
        <w:rPr>
          <w:i/>
          <w:lang w:val="en-US"/>
        </w:rPr>
        <w:t>expirationTime</w:t>
      </w:r>
      <w:r>
        <w:rPr>
          <w:lang w:val="en-US"/>
        </w:rPr>
        <w:t xml:space="preserve"> attribute</w:t>
      </w:r>
      <w:r w:rsidRPr="00F31B25">
        <w:rPr>
          <w:lang w:val="en-US"/>
        </w:rPr>
        <w:t>;</w:t>
      </w:r>
    </w:p>
    <w:p w14:paraId="74B6E65E" w14:textId="77777777" w:rsidR="004E5C78" w:rsidRPr="00F31B25" w:rsidRDefault="004E5C78" w:rsidP="004E5C78">
      <w:pPr>
        <w:numPr>
          <w:ilvl w:val="0"/>
          <w:numId w:val="12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7B09E0F" w14:textId="77777777" w:rsidR="004E5C78" w:rsidRPr="00F31B25" w:rsidRDefault="004E5C78" w:rsidP="004E5C78">
      <w:pPr>
        <w:numPr>
          <w:ilvl w:val="0"/>
          <w:numId w:val="12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3DAC6D4E" w14:textId="77777777" w:rsidR="004E5C78" w:rsidRPr="00F31B25" w:rsidRDefault="004E5C78" w:rsidP="004E5C78">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1AEA2A98" w14:textId="77777777" w:rsidR="004E5C78" w:rsidRDefault="004E5C78" w:rsidP="004E5C78">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2470DA38" w14:textId="77777777" w:rsidR="004E5C78" w:rsidRPr="00F31B25" w:rsidRDefault="004E5C78" w:rsidP="004E5C78">
      <w:pPr>
        <w:numPr>
          <w:ilvl w:val="0"/>
          <w:numId w:val="124"/>
        </w:numPr>
      </w:pPr>
      <w:r>
        <w:rPr>
          <w:i/>
        </w:rPr>
        <w:t>expirationTime:</w:t>
      </w:r>
      <w:r w:rsidRPr="0088377E">
        <w:t xml:space="preserve"> </w:t>
      </w:r>
      <w:r>
        <w:t>Verification fails if this value is prior to the time when verification is performed.</w:t>
      </w:r>
    </w:p>
    <w:p w14:paraId="18705762" w14:textId="77777777" w:rsidR="004E5C78" w:rsidRDefault="004E5C78" w:rsidP="004E5C78">
      <w:pPr>
        <w:numPr>
          <w:ilvl w:val="0"/>
          <w:numId w:val="124"/>
        </w:numPr>
      </w:pPr>
      <w:r>
        <w:rPr>
          <w:i/>
        </w:rPr>
        <w:t xml:space="preserve">MAF Client ID: </w:t>
      </w:r>
      <w:r>
        <w:t>Verification fails if this value is distinct from the identifier of the MEF Client.</w:t>
      </w:r>
    </w:p>
    <w:p w14:paraId="28D5178E" w14:textId="77777777" w:rsidR="004E5C78" w:rsidRDefault="004E5C78" w:rsidP="004E5C78">
      <w:pPr>
        <w:numPr>
          <w:ilvl w:val="0"/>
          <w:numId w:val="12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11F56AF8" w14:textId="77777777" w:rsidR="004E5C78" w:rsidRDefault="004E5C78" w:rsidP="004E5C78">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0F157168" w14:textId="77777777" w:rsidR="004E5C78" w:rsidRPr="007B7BF4" w:rsidRDefault="004E5C78" w:rsidP="004E5C78">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A3209B2" w14:textId="77777777" w:rsidR="004E5C78" w:rsidRPr="00597D3F" w:rsidRDefault="004E5C78" w:rsidP="00710A57">
      <w:pPr>
        <w:pStyle w:val="BL"/>
      </w:pPr>
    </w:p>
    <w:p w14:paraId="01104FC8" w14:textId="34306182" w:rsidR="0036137C" w:rsidRPr="00954002" w:rsidRDefault="002D2EDC" w:rsidP="0036137C">
      <w:pPr>
        <w:pStyle w:val="Heading2"/>
      </w:pPr>
      <w:bookmarkStart w:id="884" w:name="_Toc457595343"/>
      <w:bookmarkStart w:id="885" w:name="_Toc459366746"/>
      <w:bookmarkStart w:id="886" w:name="_Toc459367063"/>
      <w:bookmarkStart w:id="887" w:name="_Toc489043074"/>
      <w:r w:rsidRPr="00954002">
        <w:lastRenderedPageBreak/>
        <w:t>8.4</w:t>
      </w:r>
      <w:r w:rsidR="0036137C" w:rsidRPr="00954002">
        <w:tab/>
        <w:t>End-to-End Security of Primitives (ESPrim)</w:t>
      </w:r>
      <w:bookmarkEnd w:id="801"/>
      <w:bookmarkEnd w:id="802"/>
      <w:bookmarkEnd w:id="803"/>
      <w:bookmarkEnd w:id="804"/>
      <w:bookmarkEnd w:id="884"/>
      <w:bookmarkEnd w:id="885"/>
      <w:bookmarkEnd w:id="886"/>
      <w:bookmarkEnd w:id="887"/>
    </w:p>
    <w:p w14:paraId="69D14FB2" w14:textId="77777777" w:rsidR="0036137C" w:rsidRPr="00954002" w:rsidRDefault="0036137C" w:rsidP="0036137C">
      <w:pPr>
        <w:pStyle w:val="Heading3"/>
      </w:pPr>
      <w:bookmarkStart w:id="888" w:name="_Toc449434865"/>
      <w:bookmarkStart w:id="889" w:name="_Toc449445390"/>
      <w:bookmarkStart w:id="890" w:name="_Toc449445628"/>
      <w:bookmarkStart w:id="891" w:name="_Toc450601249"/>
      <w:bookmarkStart w:id="892" w:name="_Toc457595344"/>
      <w:bookmarkStart w:id="893" w:name="_Toc459366747"/>
      <w:bookmarkStart w:id="894" w:name="_Toc459367064"/>
      <w:bookmarkStart w:id="895" w:name="_Toc489043075"/>
      <w:r w:rsidRPr="00954002">
        <w:t>8.4.1</w:t>
      </w:r>
      <w:r w:rsidRPr="00954002">
        <w:tab/>
        <w:t>Purpose of E2E Security of Primitives (ESPrim)</w:t>
      </w:r>
      <w:bookmarkEnd w:id="888"/>
      <w:bookmarkEnd w:id="889"/>
      <w:bookmarkEnd w:id="890"/>
      <w:bookmarkEnd w:id="891"/>
      <w:bookmarkEnd w:id="892"/>
      <w:bookmarkEnd w:id="893"/>
      <w:bookmarkEnd w:id="894"/>
      <w:bookmarkEnd w:id="895"/>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96" w:name="_Toc449434866"/>
      <w:bookmarkStart w:id="897" w:name="_Toc449445391"/>
      <w:bookmarkStart w:id="898" w:name="_Toc449445629"/>
      <w:bookmarkStart w:id="899" w:name="_Toc450601250"/>
      <w:bookmarkStart w:id="900" w:name="_Toc457595345"/>
      <w:bookmarkStart w:id="901" w:name="_Toc459366748"/>
      <w:bookmarkStart w:id="902" w:name="_Toc459367065"/>
      <w:bookmarkStart w:id="903" w:name="_Toc489043076"/>
      <w:r w:rsidRPr="00954002">
        <w:t>8.4.2</w:t>
      </w:r>
      <w:r w:rsidRPr="00954002">
        <w:tab/>
        <w:t>End-to-End Security of Primitives (ESPrim) Architecture</w:t>
      </w:r>
      <w:bookmarkEnd w:id="896"/>
      <w:bookmarkEnd w:id="897"/>
      <w:bookmarkEnd w:id="898"/>
      <w:bookmarkEnd w:id="899"/>
      <w:bookmarkEnd w:id="900"/>
      <w:bookmarkEnd w:id="901"/>
      <w:bookmarkEnd w:id="902"/>
      <w:bookmarkEnd w:id="903"/>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6in;height:5in" o:ole="">
            <v:imagedata r:id="rId88" o:title="" croptop="3115f" cropbottom="2578f" cropleft="2379f" cropright="3271f"/>
          </v:shape>
          <o:OLEObject Type="Embed" ProgID="Visio.Drawing.11" ShapeID="_x0000_i1058" DrawAspect="Content" ObjectID="_1563102438" r:id="rId89"/>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85pt;height:389.25pt" o:ole="">
            <v:imagedata r:id="rId90" o:title="" croptop="2614f" cropbottom="2541f" cropleft="3189f" cropright="3437f"/>
          </v:shape>
          <o:OLEObject Type="Embed" ProgID="Visio.Drawing.11" ShapeID="_x0000_i1059" DrawAspect="Content" ObjectID="_1563102439" r:id="rId91"/>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904" w:name="_Toc457595346"/>
      <w:bookmarkStart w:id="905" w:name="_Toc459366749"/>
      <w:bookmarkStart w:id="906" w:name="_Toc459367066"/>
      <w:bookmarkStart w:id="907" w:name="_Toc48904307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04"/>
      <w:bookmarkEnd w:id="905"/>
      <w:bookmarkEnd w:id="906"/>
      <w:bookmarkEnd w:id="907"/>
    </w:p>
    <w:p w14:paraId="48F696FE" w14:textId="77777777" w:rsidR="00836512" w:rsidRPr="00ED403A" w:rsidRDefault="00836512" w:rsidP="00836512">
      <w:pPr>
        <w:pStyle w:val="Heading4"/>
        <w:rPr>
          <w:lang w:val="en-US"/>
        </w:rPr>
      </w:pPr>
      <w:bookmarkStart w:id="908" w:name="_Toc457595347"/>
      <w:bookmarkStart w:id="909" w:name="_Toc459366750"/>
      <w:bookmarkStart w:id="910" w:name="_Toc459367067"/>
      <w:bookmarkStart w:id="911" w:name="_Toc48904307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08"/>
      <w:bookmarkEnd w:id="909"/>
      <w:bookmarkEnd w:id="910"/>
      <w:bookmarkEnd w:id="911"/>
    </w:p>
    <w:p w14:paraId="370B7AB2" w14:textId="77777777" w:rsidR="00836512" w:rsidRPr="00ED403A" w:rsidRDefault="00836512" w:rsidP="00836512">
      <w:pPr>
        <w:pStyle w:val="Heading5"/>
        <w:rPr>
          <w:lang w:val="en-US"/>
        </w:rPr>
      </w:pPr>
      <w:bookmarkStart w:id="912" w:name="_Toc457595348"/>
      <w:bookmarkStart w:id="913" w:name="_Toc459366751"/>
      <w:bookmarkStart w:id="914" w:name="_Toc459367068"/>
      <w:bookmarkStart w:id="915" w:name="_Toc48904307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12"/>
      <w:bookmarkEnd w:id="913"/>
      <w:bookmarkEnd w:id="914"/>
      <w:bookmarkEnd w:id="915"/>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916" w:name="_Toc457595349"/>
    </w:p>
    <w:p w14:paraId="2F807D87" w14:textId="77777777" w:rsidR="00836512" w:rsidRPr="00ED403A" w:rsidRDefault="00836512" w:rsidP="00836512">
      <w:pPr>
        <w:pStyle w:val="Heading5"/>
        <w:rPr>
          <w:lang w:val="en-US"/>
        </w:rPr>
      </w:pPr>
      <w:bookmarkStart w:id="917" w:name="_Toc459366752"/>
      <w:bookmarkStart w:id="918" w:name="_Toc459367069"/>
      <w:bookmarkStart w:id="919" w:name="_Toc48904308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16"/>
      <w:bookmarkEnd w:id="917"/>
      <w:bookmarkEnd w:id="918"/>
      <w:bookmarkEnd w:id="919"/>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920" w:name="_Toc457595350"/>
      <w:bookmarkStart w:id="921" w:name="_Toc459366753"/>
      <w:bookmarkStart w:id="922" w:name="_Toc459367070"/>
      <w:bookmarkStart w:id="923" w:name="_Toc489043081"/>
      <w:r w:rsidRPr="00ED403A">
        <w:rPr>
          <w:lang w:val="en-US"/>
        </w:rPr>
        <w:t>8.4.3</w:t>
      </w:r>
      <w:r w:rsidRPr="00ED403A">
        <w:t>.1.3</w:t>
      </w:r>
      <w:r w:rsidRPr="00ED403A">
        <w:tab/>
      </w:r>
      <w:r w:rsidRPr="00ED403A">
        <w:rPr>
          <w:i/>
        </w:rPr>
        <w:t xml:space="preserve">e2eSecInfo </w:t>
      </w:r>
      <w:r w:rsidRPr="00ED403A">
        <w:t>resource attribute definition</w:t>
      </w:r>
      <w:bookmarkEnd w:id="920"/>
      <w:bookmarkEnd w:id="921"/>
      <w:bookmarkEnd w:id="922"/>
      <w:bookmarkEnd w:id="923"/>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924" w:name="_Toc457595351"/>
      <w:bookmarkStart w:id="925" w:name="_Toc459366754"/>
      <w:bookmarkStart w:id="926" w:name="_Toc459367071"/>
      <w:bookmarkStart w:id="927" w:name="_Toc489043082"/>
      <w:r w:rsidRPr="00ED403A">
        <w:rPr>
          <w:lang w:val="en-US"/>
        </w:rPr>
        <w:t>8.4.3.2</w:t>
      </w:r>
      <w:r w:rsidRPr="00ED403A">
        <w:rPr>
          <w:lang w:val="en-US"/>
        </w:rPr>
        <w:tab/>
        <w:t>ESPrim Object formatting and processing using the JWE Compact Serialization</w:t>
      </w:r>
      <w:bookmarkEnd w:id="924"/>
      <w:bookmarkEnd w:id="925"/>
      <w:bookmarkEnd w:id="926"/>
      <w:bookmarkEnd w:id="927"/>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928" w:name="_Toc449434867"/>
      <w:bookmarkStart w:id="929" w:name="_Toc449445392"/>
      <w:bookmarkStart w:id="930" w:name="_Toc449445630"/>
      <w:bookmarkStart w:id="931" w:name="_Toc450601251"/>
      <w:bookmarkStart w:id="932" w:name="_Toc457595352"/>
      <w:bookmarkStart w:id="933" w:name="_Toc459366755"/>
      <w:bookmarkStart w:id="934" w:name="_Toc459367072"/>
      <w:bookmarkStart w:id="935" w:name="_Toc489043083"/>
      <w:r w:rsidRPr="00954002">
        <w:t>8.5</w:t>
      </w:r>
      <w:r w:rsidRPr="00954002">
        <w:tab/>
        <w:t>End-to-End Security of Data (ESData)</w:t>
      </w:r>
      <w:bookmarkEnd w:id="928"/>
      <w:bookmarkEnd w:id="929"/>
      <w:bookmarkEnd w:id="930"/>
      <w:bookmarkEnd w:id="931"/>
      <w:bookmarkEnd w:id="932"/>
      <w:bookmarkEnd w:id="933"/>
      <w:bookmarkEnd w:id="934"/>
      <w:bookmarkEnd w:id="935"/>
    </w:p>
    <w:p w14:paraId="37D62F91" w14:textId="77777777" w:rsidR="0051041E" w:rsidRPr="00954002" w:rsidRDefault="0051041E" w:rsidP="0051041E">
      <w:pPr>
        <w:pStyle w:val="Heading3"/>
      </w:pPr>
      <w:bookmarkStart w:id="936" w:name="_Toc449434868"/>
      <w:bookmarkStart w:id="937" w:name="_Toc449445393"/>
      <w:bookmarkStart w:id="938" w:name="_Toc449445631"/>
      <w:bookmarkStart w:id="939" w:name="_Toc450601252"/>
      <w:bookmarkStart w:id="940" w:name="_Toc457595353"/>
      <w:bookmarkStart w:id="941" w:name="_Toc459366756"/>
      <w:bookmarkStart w:id="942" w:name="_Toc459367073"/>
      <w:bookmarkStart w:id="943" w:name="_Toc489043084"/>
      <w:r w:rsidRPr="00954002">
        <w:t>8.5.1</w:t>
      </w:r>
      <w:r w:rsidRPr="00954002">
        <w:tab/>
        <w:t>Purpose of ESData</w:t>
      </w:r>
      <w:bookmarkEnd w:id="936"/>
      <w:bookmarkEnd w:id="937"/>
      <w:bookmarkEnd w:id="938"/>
      <w:bookmarkEnd w:id="939"/>
      <w:bookmarkEnd w:id="940"/>
      <w:bookmarkEnd w:id="941"/>
      <w:bookmarkEnd w:id="942"/>
      <w:bookmarkEnd w:id="943"/>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44" w:name="_Toc449434869"/>
      <w:bookmarkStart w:id="945" w:name="_Toc449445394"/>
      <w:bookmarkStart w:id="946" w:name="_Toc449445632"/>
      <w:bookmarkStart w:id="947" w:name="_Toc450601253"/>
      <w:bookmarkStart w:id="948" w:name="_Toc457595354"/>
      <w:bookmarkStart w:id="949" w:name="_Toc459366757"/>
      <w:bookmarkStart w:id="950" w:name="_Toc459367074"/>
      <w:bookmarkStart w:id="951" w:name="_Toc489043085"/>
      <w:r w:rsidRPr="00954002">
        <w:t>8.5.2</w:t>
      </w:r>
      <w:r w:rsidRPr="00954002">
        <w:tab/>
        <w:t>ESData Architecture</w:t>
      </w:r>
      <w:bookmarkEnd w:id="944"/>
      <w:bookmarkEnd w:id="945"/>
      <w:bookmarkEnd w:id="946"/>
      <w:bookmarkEnd w:id="947"/>
      <w:bookmarkEnd w:id="948"/>
      <w:bookmarkEnd w:id="949"/>
      <w:bookmarkEnd w:id="950"/>
      <w:bookmarkEnd w:id="951"/>
    </w:p>
    <w:p w14:paraId="551E9538" w14:textId="77777777" w:rsidR="0051041E" w:rsidRPr="00954002" w:rsidRDefault="0051041E" w:rsidP="0051041E">
      <w:pPr>
        <w:pStyle w:val="Heading4"/>
      </w:pPr>
      <w:bookmarkStart w:id="952" w:name="_Toc449434870"/>
      <w:bookmarkStart w:id="953" w:name="_Toc449445395"/>
      <w:bookmarkStart w:id="954" w:name="_Toc449445633"/>
      <w:bookmarkStart w:id="955" w:name="_Toc450601254"/>
      <w:bookmarkStart w:id="956" w:name="_Toc457595355"/>
      <w:bookmarkStart w:id="957" w:name="_Toc459366758"/>
      <w:bookmarkStart w:id="958" w:name="_Toc459367075"/>
      <w:bookmarkStart w:id="959" w:name="_Toc489043086"/>
      <w:r w:rsidRPr="00954002">
        <w:t>8.5.2.1</w:t>
      </w:r>
      <w:r w:rsidRPr="00954002">
        <w:tab/>
        <w:t>List of ESData Security Classes and ESData Protection Options</w:t>
      </w:r>
      <w:bookmarkEnd w:id="952"/>
      <w:bookmarkEnd w:id="953"/>
      <w:bookmarkEnd w:id="954"/>
      <w:bookmarkEnd w:id="955"/>
      <w:bookmarkEnd w:id="956"/>
      <w:bookmarkEnd w:id="957"/>
      <w:bookmarkEnd w:id="958"/>
      <w:bookmarkEnd w:id="959"/>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60" w:name="_Toc449434871"/>
      <w:bookmarkStart w:id="961" w:name="_Toc449445396"/>
      <w:bookmarkStart w:id="962" w:name="_Toc449445634"/>
      <w:bookmarkStart w:id="963" w:name="_Toc450601255"/>
      <w:bookmarkStart w:id="964" w:name="_Toc457595356"/>
      <w:bookmarkStart w:id="965" w:name="_Toc459366759"/>
      <w:bookmarkStart w:id="966" w:name="_Toc459367076"/>
      <w:bookmarkStart w:id="967" w:name="_Toc489043087"/>
      <w:r w:rsidRPr="00954002">
        <w:lastRenderedPageBreak/>
        <w:t>8.5.2.2</w:t>
      </w:r>
      <w:r w:rsidRPr="00954002">
        <w:tab/>
        <w:t>Encryption-Only ESData Security Class</w:t>
      </w:r>
      <w:bookmarkEnd w:id="960"/>
      <w:bookmarkEnd w:id="961"/>
      <w:bookmarkEnd w:id="962"/>
      <w:bookmarkEnd w:id="963"/>
      <w:bookmarkEnd w:id="964"/>
      <w:bookmarkEnd w:id="965"/>
      <w:bookmarkEnd w:id="966"/>
      <w:bookmarkEnd w:id="967"/>
    </w:p>
    <w:p w14:paraId="72E6C73A" w14:textId="77777777" w:rsidR="0051041E" w:rsidRPr="00954002" w:rsidRDefault="0051041E" w:rsidP="0051041E">
      <w:pPr>
        <w:pStyle w:val="Heading5"/>
      </w:pPr>
      <w:bookmarkStart w:id="968" w:name="_Toc449434872"/>
      <w:bookmarkStart w:id="969" w:name="_Toc449445397"/>
      <w:bookmarkStart w:id="970" w:name="_Toc449445635"/>
      <w:bookmarkStart w:id="971" w:name="_Toc450601256"/>
      <w:bookmarkStart w:id="972" w:name="_Toc457595357"/>
      <w:bookmarkStart w:id="973" w:name="_Toc459366760"/>
      <w:bookmarkStart w:id="974" w:name="_Toc459367077"/>
      <w:bookmarkStart w:id="975" w:name="_Toc489043088"/>
      <w:r w:rsidRPr="00954002">
        <w:t>8.5.2.2.1</w:t>
      </w:r>
      <w:r w:rsidRPr="00954002">
        <w:tab/>
        <w:t>Encryption-Only ESData Security Class Overview</w:t>
      </w:r>
      <w:bookmarkEnd w:id="968"/>
      <w:bookmarkEnd w:id="969"/>
      <w:bookmarkEnd w:id="970"/>
      <w:bookmarkEnd w:id="971"/>
      <w:bookmarkEnd w:id="972"/>
      <w:bookmarkEnd w:id="973"/>
      <w:bookmarkEnd w:id="974"/>
      <w:bookmarkEnd w:id="975"/>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76" w:name="_Toc449434873"/>
      <w:bookmarkStart w:id="977" w:name="_Toc449445398"/>
      <w:bookmarkStart w:id="978" w:name="_Toc449445636"/>
      <w:bookmarkStart w:id="979" w:name="_Toc450601257"/>
      <w:bookmarkStart w:id="980" w:name="_Toc457595358"/>
      <w:bookmarkStart w:id="981" w:name="_Toc459366761"/>
      <w:bookmarkStart w:id="982" w:name="_Toc459367078"/>
      <w:bookmarkStart w:id="983" w:name="_Toc48904308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76"/>
      <w:bookmarkEnd w:id="977"/>
      <w:bookmarkEnd w:id="978"/>
      <w:bookmarkEnd w:id="979"/>
      <w:bookmarkEnd w:id="980"/>
      <w:bookmarkEnd w:id="981"/>
      <w:bookmarkEnd w:id="982"/>
      <w:bookmarkEnd w:id="983"/>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984" w:name="_Toc449434874"/>
      <w:bookmarkStart w:id="985" w:name="_Toc449445399"/>
      <w:bookmarkStart w:id="986" w:name="_Toc449445637"/>
      <w:bookmarkStart w:id="987" w:name="_Toc450601258"/>
      <w:bookmarkStart w:id="988" w:name="_Toc457595359"/>
      <w:bookmarkStart w:id="989" w:name="_Toc459366762"/>
      <w:bookmarkStart w:id="990" w:name="_Toc459367079"/>
      <w:bookmarkStart w:id="991" w:name="_Toc489043090"/>
      <w:r w:rsidRPr="00954002">
        <w:t>8.5.2.2.3</w:t>
      </w:r>
      <w:r w:rsidRPr="00954002">
        <w:tab/>
        <w:t xml:space="preserve">Encryption using Trust </w:t>
      </w:r>
      <w:r w:rsidR="00151D46">
        <w:t>E</w:t>
      </w:r>
      <w:r w:rsidRPr="00954002">
        <w:t>nabling Function</w:t>
      </w:r>
      <w:bookmarkEnd w:id="984"/>
      <w:bookmarkEnd w:id="985"/>
      <w:bookmarkEnd w:id="986"/>
      <w:bookmarkEnd w:id="987"/>
      <w:bookmarkEnd w:id="988"/>
      <w:bookmarkEnd w:id="989"/>
      <w:bookmarkEnd w:id="990"/>
      <w:bookmarkEnd w:id="991"/>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92" w:name="_Toc449434875"/>
      <w:bookmarkStart w:id="993" w:name="_Toc449445400"/>
      <w:bookmarkStart w:id="994" w:name="_Toc449445638"/>
      <w:bookmarkStart w:id="995" w:name="_Toc450601259"/>
      <w:bookmarkStart w:id="996" w:name="_Toc457595360"/>
      <w:bookmarkStart w:id="997" w:name="_Toc459366763"/>
      <w:bookmarkStart w:id="998" w:name="_Toc459367080"/>
      <w:bookmarkStart w:id="999" w:name="_Toc489043091"/>
      <w:r w:rsidRPr="00954002">
        <w:lastRenderedPageBreak/>
        <w:t>8.5.2.2.4</w:t>
      </w:r>
      <w:r w:rsidRPr="00954002">
        <w:tab/>
        <w:t>Encryption using Target End-Point Certificates</w:t>
      </w:r>
      <w:bookmarkEnd w:id="992"/>
      <w:bookmarkEnd w:id="993"/>
      <w:bookmarkEnd w:id="994"/>
      <w:bookmarkEnd w:id="995"/>
      <w:bookmarkEnd w:id="996"/>
      <w:bookmarkEnd w:id="997"/>
      <w:bookmarkEnd w:id="998"/>
      <w:bookmarkEnd w:id="999"/>
    </w:p>
    <w:p w14:paraId="5B9F1A0E" w14:textId="77777777" w:rsidR="0051041E" w:rsidRPr="00954002" w:rsidRDefault="0051041E" w:rsidP="00347C26">
      <w:pPr>
        <w:pStyle w:val="H6"/>
      </w:pPr>
      <w:bookmarkStart w:id="1000" w:name="_Toc449434876"/>
      <w:bookmarkStart w:id="1001" w:name="_Toc457595361"/>
      <w:bookmarkStart w:id="1002" w:name="_Toc459366764"/>
      <w:r w:rsidRPr="00954002">
        <w:t>8.5.2.2.4.1</w:t>
      </w:r>
      <w:r w:rsidRPr="00954002">
        <w:tab/>
        <w:t>Associating Public Key Certificate with Target End-Points</w:t>
      </w:r>
      <w:bookmarkEnd w:id="1000"/>
      <w:bookmarkEnd w:id="1001"/>
      <w:bookmarkEnd w:id="1002"/>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003" w:name="_Toc457595362"/>
      <w:bookmarkStart w:id="1004" w:name="_Toc459366765"/>
      <w:bookmarkStart w:id="1005" w:name="_Toc449434877"/>
      <w:r w:rsidRPr="00954002">
        <w:t>8.5.2.2.4.2</w:t>
      </w:r>
      <w:r w:rsidRPr="00954002">
        <w:tab/>
        <w:t>Obtaining Target End-Point Certificates</w:t>
      </w:r>
      <w:bookmarkEnd w:id="1003"/>
      <w:bookmarkEnd w:id="1004"/>
      <w:r w:rsidRPr="00954002">
        <w:t xml:space="preserve"> </w:t>
      </w:r>
      <w:bookmarkEnd w:id="1005"/>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006" w:name="_Toc449434878"/>
      <w:bookmarkStart w:id="1007" w:name="_Toc449445401"/>
      <w:bookmarkStart w:id="1008" w:name="_Toc449445639"/>
      <w:bookmarkStart w:id="1009" w:name="_Toc450601260"/>
      <w:bookmarkStart w:id="1010" w:name="_Toc457595363"/>
      <w:bookmarkStart w:id="1011" w:name="_Toc459366766"/>
      <w:bookmarkStart w:id="1012" w:name="_Toc459367081"/>
      <w:bookmarkStart w:id="1013" w:name="_Toc489043092"/>
      <w:r w:rsidRPr="00954002">
        <w:t>8.5.2.3</w:t>
      </w:r>
      <w:r w:rsidRPr="00954002">
        <w:tab/>
        <w:t>Signature-Only ESData Security Class</w:t>
      </w:r>
      <w:bookmarkEnd w:id="1006"/>
      <w:bookmarkEnd w:id="1007"/>
      <w:bookmarkEnd w:id="1008"/>
      <w:bookmarkEnd w:id="1009"/>
      <w:bookmarkEnd w:id="1010"/>
      <w:bookmarkEnd w:id="1011"/>
      <w:bookmarkEnd w:id="1012"/>
      <w:bookmarkEnd w:id="1013"/>
    </w:p>
    <w:p w14:paraId="19360D1B" w14:textId="77777777" w:rsidR="0051041E" w:rsidRPr="00954002" w:rsidRDefault="0051041E" w:rsidP="0051041E">
      <w:pPr>
        <w:pStyle w:val="Heading5"/>
      </w:pPr>
      <w:bookmarkStart w:id="1014" w:name="_Toc449445402"/>
      <w:bookmarkStart w:id="1015" w:name="_Toc449445640"/>
      <w:bookmarkStart w:id="1016" w:name="_Toc450601261"/>
      <w:bookmarkStart w:id="1017" w:name="_Toc457595364"/>
      <w:bookmarkStart w:id="1018" w:name="_Toc459366767"/>
      <w:bookmarkStart w:id="1019" w:name="_Toc459367082"/>
      <w:bookmarkStart w:id="1020" w:name="_Toc489043093"/>
      <w:bookmarkStart w:id="1021" w:name="_Toc449434879"/>
      <w:r w:rsidRPr="00954002">
        <w:t>8.5.2.3.1</w:t>
      </w:r>
      <w:r w:rsidRPr="00954002">
        <w:tab/>
        <w:t>Signature-Only ESData Security Class Overview</w:t>
      </w:r>
      <w:bookmarkEnd w:id="1014"/>
      <w:bookmarkEnd w:id="1015"/>
      <w:bookmarkEnd w:id="1016"/>
      <w:bookmarkEnd w:id="1017"/>
      <w:bookmarkEnd w:id="1018"/>
      <w:bookmarkEnd w:id="1019"/>
      <w:bookmarkEnd w:id="1020"/>
      <w:r w:rsidRPr="00954002">
        <w:t xml:space="preserve"> </w:t>
      </w:r>
      <w:bookmarkEnd w:id="1021"/>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022" w:name="_Toc449445403"/>
      <w:bookmarkStart w:id="1023" w:name="_Toc449445641"/>
      <w:bookmarkStart w:id="1024" w:name="_Toc450601262"/>
      <w:bookmarkStart w:id="1025" w:name="_Toc457595365"/>
      <w:bookmarkStart w:id="1026" w:name="_Toc459366768"/>
      <w:bookmarkStart w:id="1027" w:name="_Toc459367083"/>
      <w:bookmarkStart w:id="1028" w:name="_Toc489043094"/>
      <w:bookmarkStart w:id="1029"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22"/>
      <w:bookmarkEnd w:id="1023"/>
      <w:bookmarkEnd w:id="1024"/>
      <w:bookmarkEnd w:id="1025"/>
      <w:bookmarkEnd w:id="1026"/>
      <w:bookmarkEnd w:id="1027"/>
      <w:bookmarkEnd w:id="1028"/>
      <w:r w:rsidR="0051041E" w:rsidRPr="00954002">
        <w:t xml:space="preserve"> </w:t>
      </w:r>
      <w:bookmarkEnd w:id="1029"/>
    </w:p>
    <w:p w14:paraId="5809FBB9" w14:textId="77777777" w:rsidR="0051041E" w:rsidRPr="00954002" w:rsidRDefault="00EA4FAE" w:rsidP="00347C26">
      <w:pPr>
        <w:pStyle w:val="H6"/>
      </w:pPr>
      <w:bookmarkStart w:id="1030" w:name="_Toc449434881"/>
      <w:bookmarkStart w:id="1031" w:name="_Toc457595366"/>
      <w:bookmarkStart w:id="1032" w:name="_Toc459366769"/>
      <w:r w:rsidRPr="00954002">
        <w:t>8.5</w:t>
      </w:r>
      <w:r w:rsidR="0051041E" w:rsidRPr="00954002">
        <w:t>.2.3.2.1</w:t>
      </w:r>
      <w:r w:rsidR="0051041E" w:rsidRPr="00954002">
        <w:tab/>
        <w:t>Associating Public Key Certificate with Source End-Point:</w:t>
      </w:r>
      <w:bookmarkEnd w:id="1030"/>
      <w:bookmarkEnd w:id="1031"/>
      <w:bookmarkEnd w:id="1032"/>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033" w:name="_Toc457595367"/>
      <w:bookmarkStart w:id="1034" w:name="_Toc459366770"/>
      <w:bookmarkStart w:id="1035" w:name="_Toc449434882"/>
      <w:r w:rsidRPr="00954002">
        <w:t>8.5</w:t>
      </w:r>
      <w:r w:rsidR="0051041E" w:rsidRPr="00954002">
        <w:t>.2.3.2.2</w:t>
      </w:r>
      <w:r w:rsidR="0051041E" w:rsidRPr="00954002">
        <w:tab/>
        <w:t>Obtaining Source End-Point Certificates</w:t>
      </w:r>
      <w:bookmarkEnd w:id="1033"/>
      <w:bookmarkEnd w:id="1034"/>
      <w:r w:rsidR="0051041E" w:rsidRPr="00954002">
        <w:t xml:space="preserve"> </w:t>
      </w:r>
      <w:bookmarkEnd w:id="1035"/>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036" w:name="_Toc449445404"/>
      <w:bookmarkStart w:id="1037" w:name="_Toc449445642"/>
      <w:bookmarkStart w:id="1038" w:name="_Toc450601263"/>
      <w:bookmarkStart w:id="1039" w:name="_Toc457595368"/>
      <w:bookmarkStart w:id="1040" w:name="_Toc459366771"/>
      <w:bookmarkStart w:id="1041" w:name="_Toc459367084"/>
      <w:bookmarkStart w:id="1042" w:name="_Toc489043095"/>
      <w:bookmarkStart w:id="1043" w:name="_Toc449434883"/>
      <w:r w:rsidRPr="00954002">
        <w:t>8.5</w:t>
      </w:r>
      <w:r w:rsidR="0051041E" w:rsidRPr="00954002">
        <w:t>.2.4</w:t>
      </w:r>
      <w:r w:rsidR="0051041E" w:rsidRPr="00954002">
        <w:tab/>
        <w:t>Nested Sign-then-Encrypt</w:t>
      </w:r>
      <w:bookmarkEnd w:id="1036"/>
      <w:bookmarkEnd w:id="1037"/>
      <w:bookmarkEnd w:id="1038"/>
      <w:bookmarkEnd w:id="1039"/>
      <w:bookmarkEnd w:id="1040"/>
      <w:bookmarkEnd w:id="1041"/>
      <w:bookmarkEnd w:id="1042"/>
      <w:r w:rsidR="0051041E" w:rsidRPr="00954002">
        <w:t xml:space="preserve"> </w:t>
      </w:r>
      <w:bookmarkEnd w:id="1043"/>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44" w:name="_Toc457595369"/>
      <w:bookmarkStart w:id="1045" w:name="_Toc459366772"/>
      <w:bookmarkStart w:id="1046" w:name="_Toc459367085"/>
      <w:bookmarkStart w:id="1047" w:name="_Toc48904309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44"/>
      <w:bookmarkEnd w:id="1045"/>
      <w:bookmarkEnd w:id="1046"/>
      <w:bookmarkEnd w:id="1047"/>
    </w:p>
    <w:p w14:paraId="1861246A" w14:textId="77777777" w:rsidR="008E1ED0" w:rsidRPr="004F6532" w:rsidRDefault="008E1ED0" w:rsidP="008E1ED0">
      <w:pPr>
        <w:pStyle w:val="Heading4"/>
        <w:rPr>
          <w:lang w:val="en-US"/>
        </w:rPr>
      </w:pPr>
      <w:bookmarkStart w:id="1048" w:name="_Toc457595370"/>
      <w:bookmarkStart w:id="1049" w:name="_Toc459366773"/>
      <w:bookmarkStart w:id="1050" w:name="_Toc459367086"/>
      <w:bookmarkStart w:id="1051" w:name="_Toc489043097"/>
      <w:r w:rsidRPr="003239ED">
        <w:rPr>
          <w:lang w:val="en-US"/>
        </w:rPr>
        <w:t>8.5.3.1</w:t>
      </w:r>
      <w:r w:rsidRPr="003239ED">
        <w:rPr>
          <w:lang w:val="en-US"/>
        </w:rPr>
        <w:tab/>
        <w:t>Introduction</w:t>
      </w:r>
      <w:bookmarkEnd w:id="1048"/>
      <w:bookmarkEnd w:id="1049"/>
      <w:bookmarkEnd w:id="1050"/>
      <w:bookmarkEnd w:id="1051"/>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52" w:name="_Toc457595371"/>
      <w:bookmarkStart w:id="1053" w:name="_Toc459366774"/>
      <w:bookmarkStart w:id="1054" w:name="_Toc459367087"/>
      <w:bookmarkStart w:id="1055" w:name="_Toc489043098"/>
      <w:r w:rsidRPr="004F6532">
        <w:rPr>
          <w:lang w:val="en-US"/>
        </w:rPr>
        <w:t>8.5.3.2</w:t>
      </w:r>
      <w:r>
        <w:rPr>
          <w:lang w:val="en-US"/>
        </w:rPr>
        <w:tab/>
        <w:t>Encryption-Only ESData Security Class Protocol Details</w:t>
      </w:r>
      <w:bookmarkEnd w:id="1052"/>
      <w:bookmarkEnd w:id="1053"/>
      <w:bookmarkEnd w:id="1054"/>
      <w:bookmarkEnd w:id="1055"/>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56" w:name="_Toc457595372"/>
      <w:bookmarkStart w:id="1057" w:name="_Toc459366775"/>
      <w:bookmarkStart w:id="1058" w:name="_Toc459367088"/>
      <w:bookmarkStart w:id="1059" w:name="_Toc489043099"/>
      <w:r w:rsidRPr="004F6532">
        <w:rPr>
          <w:lang w:val="en-US"/>
        </w:rPr>
        <w:t>8.5.3.3</w:t>
      </w:r>
      <w:r>
        <w:rPr>
          <w:lang w:val="en-US"/>
        </w:rPr>
        <w:tab/>
        <w:t>Signature-Only ESData Security Class Protocol Details</w:t>
      </w:r>
      <w:bookmarkEnd w:id="1056"/>
      <w:bookmarkEnd w:id="1057"/>
      <w:bookmarkEnd w:id="1058"/>
      <w:bookmarkEnd w:id="1059"/>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60" w:name="_Toc457595373"/>
      <w:bookmarkStart w:id="1061" w:name="_Toc459366776"/>
      <w:bookmarkStart w:id="1062" w:name="_Toc459367089"/>
      <w:bookmarkStart w:id="1063" w:name="_Toc489043100"/>
      <w:r w:rsidRPr="004F6532">
        <w:rPr>
          <w:lang w:val="en-US"/>
        </w:rPr>
        <w:t>8.5.3.4</w:t>
      </w:r>
      <w:r w:rsidRPr="004F6532">
        <w:rPr>
          <w:lang w:val="en-US"/>
        </w:rPr>
        <w:tab/>
        <w:t>Nested-Sign-then-Encrypt ESData Security Class Protocol Details</w:t>
      </w:r>
      <w:bookmarkEnd w:id="1060"/>
      <w:bookmarkEnd w:id="1061"/>
      <w:bookmarkEnd w:id="1062"/>
      <w:bookmarkEnd w:id="1063"/>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64" w:name="_Toc449434884"/>
      <w:bookmarkStart w:id="1065" w:name="_Toc449445405"/>
      <w:bookmarkStart w:id="1066" w:name="_Toc449445643"/>
      <w:bookmarkStart w:id="1067" w:name="_Toc457595374"/>
      <w:bookmarkStart w:id="1068" w:name="_Toc459366777"/>
      <w:bookmarkStart w:id="1069" w:name="_Toc459367090"/>
      <w:bookmarkStart w:id="1070" w:name="_Toc489043101"/>
      <w:r w:rsidRPr="00954002">
        <w:t>8.6</w:t>
      </w:r>
      <w:r w:rsidRPr="00954002">
        <w:tab/>
        <w:t>Remote Security Frameworks for End-to-End Security</w:t>
      </w:r>
      <w:bookmarkEnd w:id="1064"/>
      <w:bookmarkEnd w:id="1065"/>
      <w:bookmarkEnd w:id="1066"/>
      <w:bookmarkEnd w:id="1067"/>
      <w:bookmarkEnd w:id="1068"/>
      <w:bookmarkEnd w:id="1069"/>
      <w:bookmarkEnd w:id="1070"/>
    </w:p>
    <w:p w14:paraId="5A0A1BA0" w14:textId="77777777" w:rsidR="002D2EDC" w:rsidRPr="00154F80" w:rsidRDefault="002D2EDC" w:rsidP="002322B6">
      <w:pPr>
        <w:pStyle w:val="Heading3"/>
        <w:rPr>
          <w:rFonts w:eastAsia="SimSun"/>
        </w:rPr>
      </w:pPr>
      <w:bookmarkStart w:id="1071" w:name="_Toc449434885"/>
      <w:bookmarkStart w:id="1072" w:name="_Toc449445406"/>
      <w:bookmarkStart w:id="1073" w:name="_Toc449445644"/>
      <w:bookmarkStart w:id="1074" w:name="_Toc450601265"/>
      <w:bookmarkStart w:id="1075" w:name="_Toc457595375"/>
      <w:bookmarkStart w:id="1076" w:name="_Toc459366778"/>
      <w:bookmarkStart w:id="1077" w:name="_Toc459367091"/>
      <w:bookmarkStart w:id="1078" w:name="_Toc48904310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71"/>
      <w:bookmarkEnd w:id="1072"/>
      <w:bookmarkEnd w:id="1073"/>
      <w:bookmarkEnd w:id="1074"/>
      <w:bookmarkEnd w:id="1075"/>
      <w:bookmarkEnd w:id="1076"/>
      <w:bookmarkEnd w:id="1077"/>
      <w:bookmarkEnd w:id="1078"/>
    </w:p>
    <w:p w14:paraId="50D2BA1E" w14:textId="77777777" w:rsidR="00044AF7" w:rsidRPr="00154F80" w:rsidRDefault="00044AF7" w:rsidP="00154F80">
      <w:pPr>
        <w:pStyle w:val="Heading4"/>
        <w:rPr>
          <w:rFonts w:eastAsia="SimSun"/>
        </w:rPr>
      </w:pPr>
      <w:bookmarkStart w:id="1079" w:name="_Toc457595376"/>
      <w:bookmarkStart w:id="1080" w:name="_Toc459366779"/>
      <w:bookmarkStart w:id="1081" w:name="_Toc459367092"/>
      <w:bookmarkStart w:id="1082" w:name="_Toc489043103"/>
      <w:r w:rsidRPr="00154F80">
        <w:rPr>
          <w:rFonts w:eastAsia="SimSun"/>
        </w:rPr>
        <w:t>8.6.1.1</w:t>
      </w:r>
      <w:r w:rsidRPr="00154F80">
        <w:rPr>
          <w:rFonts w:eastAsia="SimSun"/>
        </w:rPr>
        <w:tab/>
        <w:t>Introduction</w:t>
      </w:r>
      <w:bookmarkEnd w:id="1079"/>
      <w:bookmarkEnd w:id="1080"/>
      <w:bookmarkEnd w:id="1081"/>
      <w:bookmarkEnd w:id="1082"/>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83" w:name="_Toc449434886"/>
      <w:bookmarkStart w:id="1084" w:name="_Toc449445407"/>
      <w:bookmarkStart w:id="1085" w:name="_Toc449445645"/>
      <w:bookmarkStart w:id="1086" w:name="_Toc450601267"/>
      <w:bookmarkStart w:id="1087" w:name="_Toc457595377"/>
      <w:bookmarkStart w:id="1088" w:name="_Toc459366780"/>
      <w:bookmarkStart w:id="1089" w:name="_Toc459367093"/>
      <w:bookmarkStart w:id="1090" w:name="_Toc48904310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83"/>
      <w:bookmarkEnd w:id="1084"/>
      <w:bookmarkEnd w:id="1085"/>
      <w:bookmarkEnd w:id="1086"/>
      <w:bookmarkEnd w:id="1087"/>
      <w:bookmarkEnd w:id="1088"/>
      <w:bookmarkEnd w:id="1089"/>
      <w:bookmarkEnd w:id="1090"/>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91" w:name="_Toc449434887"/>
      <w:bookmarkStart w:id="1092" w:name="_Toc449445408"/>
      <w:bookmarkStart w:id="1093" w:name="_Toc449445646"/>
      <w:bookmarkStart w:id="1094" w:name="_Toc450601268"/>
      <w:bookmarkStart w:id="1095" w:name="_Toc457595378"/>
      <w:bookmarkStart w:id="1096" w:name="_Toc459366781"/>
      <w:bookmarkStart w:id="1097" w:name="_Toc459367094"/>
      <w:bookmarkStart w:id="1098" w:name="_Toc48904310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91"/>
      <w:bookmarkEnd w:id="1092"/>
      <w:bookmarkEnd w:id="1093"/>
      <w:bookmarkEnd w:id="1094"/>
      <w:bookmarkEnd w:id="1095"/>
      <w:bookmarkEnd w:id="1096"/>
      <w:bookmarkEnd w:id="1097"/>
      <w:bookmarkEnd w:id="1098"/>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15pt;height:554.3pt" o:ole="">
            <v:imagedata r:id="rId93" o:title=""/>
          </v:shape>
          <o:OLEObject Type="Embed" ProgID="Visio.Drawing.11" ShapeID="_x0000_i1060" DrawAspect="Content" ObjectID="_1563102440" r:id="rId94"/>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99" w:name="_Toc449434888"/>
      <w:bookmarkStart w:id="1100" w:name="_Toc449445409"/>
      <w:bookmarkStart w:id="1101" w:name="_Toc449445647"/>
      <w:bookmarkStart w:id="1102" w:name="_Toc450601269"/>
      <w:bookmarkStart w:id="1103" w:name="_Toc457595379"/>
      <w:bookmarkStart w:id="1104" w:name="_Toc459366782"/>
      <w:bookmarkStart w:id="1105" w:name="_Toc459367095"/>
      <w:bookmarkStart w:id="1106" w:name="_Toc48904310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99"/>
      <w:bookmarkEnd w:id="1100"/>
      <w:bookmarkEnd w:id="1101"/>
      <w:bookmarkEnd w:id="1102"/>
      <w:bookmarkEnd w:id="1103"/>
      <w:bookmarkEnd w:id="1104"/>
      <w:bookmarkEnd w:id="1105"/>
      <w:bookmarkEnd w:id="1106"/>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107" w:name="_Toc449434889"/>
      <w:bookmarkStart w:id="1108" w:name="_Toc449445410"/>
      <w:bookmarkStart w:id="1109" w:name="_Toc449445648"/>
      <w:bookmarkStart w:id="1110" w:name="_Toc450601270"/>
      <w:bookmarkStart w:id="1111" w:name="_Toc457595380"/>
      <w:bookmarkStart w:id="1112" w:name="_Toc459366783"/>
      <w:bookmarkStart w:id="1113" w:name="_Toc459367096"/>
      <w:bookmarkStart w:id="1114" w:name="_Toc48904310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07"/>
      <w:bookmarkEnd w:id="1108"/>
      <w:bookmarkEnd w:id="1109"/>
      <w:bookmarkEnd w:id="1110"/>
      <w:bookmarkEnd w:id="1111"/>
      <w:bookmarkEnd w:id="1112"/>
      <w:bookmarkEnd w:id="1113"/>
      <w:bookmarkEnd w:id="1114"/>
    </w:p>
    <w:p w14:paraId="38AC6896" w14:textId="77777777" w:rsidR="002D2EDC" w:rsidRPr="00954002" w:rsidRDefault="002D2EDC" w:rsidP="002322B6">
      <w:pPr>
        <w:pStyle w:val="Heading3"/>
      </w:pPr>
      <w:bookmarkStart w:id="1115" w:name="_Toc449434890"/>
      <w:bookmarkStart w:id="1116" w:name="_Toc449445411"/>
      <w:bookmarkStart w:id="1117" w:name="_Toc449445649"/>
      <w:bookmarkStart w:id="1118" w:name="_Toc450601271"/>
      <w:bookmarkStart w:id="1119" w:name="_Toc457595381"/>
      <w:bookmarkStart w:id="1120" w:name="_Toc459366784"/>
      <w:bookmarkStart w:id="1121" w:name="_Toc459367097"/>
      <w:bookmarkStart w:id="1122" w:name="_Toc489043108"/>
      <w:r w:rsidRPr="00954002">
        <w:t>8.7.1</w:t>
      </w:r>
      <w:r w:rsidRPr="00954002">
        <w:tab/>
        <w:t xml:space="preserve">Purpose of </w:t>
      </w:r>
      <w:bookmarkEnd w:id="1115"/>
      <w:bookmarkEnd w:id="1116"/>
      <w:bookmarkEnd w:id="1117"/>
      <w:bookmarkEnd w:id="1118"/>
      <w:r w:rsidR="00F52482">
        <w:t>ESCertKE</w:t>
      </w:r>
      <w:bookmarkEnd w:id="1119"/>
      <w:bookmarkEnd w:id="1120"/>
      <w:bookmarkEnd w:id="1121"/>
      <w:bookmarkEnd w:id="1122"/>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123" w:name="_Toc449434891"/>
      <w:bookmarkStart w:id="1124" w:name="_Toc449445412"/>
      <w:bookmarkStart w:id="1125" w:name="_Toc449445650"/>
      <w:bookmarkStart w:id="1126" w:name="_Toc450601272"/>
      <w:bookmarkStart w:id="1127" w:name="_Toc457595382"/>
      <w:bookmarkStart w:id="1128" w:name="_Toc459366785"/>
      <w:bookmarkStart w:id="1129" w:name="_Toc459367098"/>
      <w:bookmarkStart w:id="1130" w:name="_Toc489043109"/>
      <w:r w:rsidRPr="00954002">
        <w:t>8.7.2</w:t>
      </w:r>
      <w:r w:rsidRPr="00954002">
        <w:tab/>
      </w:r>
      <w:r w:rsidR="00F52482">
        <w:t>ESCertKE</w:t>
      </w:r>
      <w:r w:rsidRPr="00954002">
        <w:t xml:space="preserve"> Architecture</w:t>
      </w:r>
      <w:bookmarkEnd w:id="1123"/>
      <w:bookmarkEnd w:id="1124"/>
      <w:bookmarkEnd w:id="1125"/>
      <w:bookmarkEnd w:id="1126"/>
      <w:bookmarkEnd w:id="1127"/>
      <w:bookmarkEnd w:id="1128"/>
      <w:bookmarkEnd w:id="1129"/>
      <w:bookmarkEnd w:id="1130"/>
    </w:p>
    <w:p w14:paraId="68675E89" w14:textId="77777777" w:rsidR="002D2EDC" w:rsidRPr="00954002" w:rsidRDefault="002D2EDC" w:rsidP="002322B6">
      <w:pPr>
        <w:pStyle w:val="Heading4"/>
      </w:pPr>
      <w:bookmarkStart w:id="1131" w:name="_Toc449434892"/>
      <w:bookmarkStart w:id="1132" w:name="_Toc449445413"/>
      <w:bookmarkStart w:id="1133" w:name="_Toc449445651"/>
      <w:bookmarkStart w:id="1134" w:name="_Toc450601273"/>
      <w:bookmarkStart w:id="1135" w:name="_Toc457595383"/>
      <w:bookmarkStart w:id="1136" w:name="_Toc459366786"/>
      <w:bookmarkStart w:id="1137" w:name="_Toc459367099"/>
      <w:bookmarkStart w:id="1138" w:name="_Toc489043110"/>
      <w:r w:rsidRPr="00954002">
        <w:t>8.7.2.1</w:t>
      </w:r>
      <w:r w:rsidRPr="00954002">
        <w:tab/>
      </w:r>
      <w:r w:rsidR="00F52482">
        <w:t>ESCertKE</w:t>
      </w:r>
      <w:r w:rsidRPr="00954002">
        <w:t xml:space="preserve"> Reference Model</w:t>
      </w:r>
      <w:bookmarkEnd w:id="1131"/>
      <w:bookmarkEnd w:id="1132"/>
      <w:bookmarkEnd w:id="1133"/>
      <w:bookmarkEnd w:id="1134"/>
      <w:bookmarkEnd w:id="1135"/>
      <w:bookmarkEnd w:id="1136"/>
      <w:bookmarkEnd w:id="1137"/>
      <w:bookmarkEnd w:id="1138"/>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39" w:name="_Toc449434893"/>
      <w:bookmarkStart w:id="1140" w:name="_Toc449445414"/>
      <w:bookmarkStart w:id="1141" w:name="_Toc449445652"/>
      <w:bookmarkStart w:id="1142" w:name="_Toc450601274"/>
      <w:bookmarkStart w:id="1143" w:name="_Toc457595384"/>
      <w:bookmarkStart w:id="1144" w:name="_Toc459366787"/>
      <w:bookmarkStart w:id="1145" w:name="_Toc459367100"/>
      <w:bookmarkStart w:id="1146" w:name="_Toc489043111"/>
      <w:r w:rsidRPr="00954002">
        <w:t>8.7.2.2</w:t>
      </w:r>
      <w:r w:rsidR="002D2EDC" w:rsidRPr="00954002">
        <w:tab/>
      </w:r>
      <w:r w:rsidR="00F52482">
        <w:t>ESCertKE</w:t>
      </w:r>
      <w:r w:rsidR="002D2EDC" w:rsidRPr="00954002">
        <w:t xml:space="preserve"> Procedure Message Flow</w:t>
      </w:r>
      <w:bookmarkEnd w:id="1139"/>
      <w:bookmarkEnd w:id="1140"/>
      <w:bookmarkEnd w:id="1141"/>
      <w:bookmarkEnd w:id="1142"/>
      <w:bookmarkEnd w:id="1143"/>
      <w:bookmarkEnd w:id="1144"/>
      <w:bookmarkEnd w:id="1145"/>
      <w:bookmarkEnd w:id="1146"/>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6in;height:345.85pt" o:ole="">
            <v:imagedata r:id="rId96" o:title="" croptop="3217f" cropleft="2500f" cropright="2577f"/>
          </v:shape>
          <o:OLEObject Type="Embed" ProgID="Visio.Drawing.11" ShapeID="_x0000_i1061" DrawAspect="Content" ObjectID="_1563102441" r:id="rId97"/>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47" w:name="_Toc457595385"/>
      <w:bookmarkStart w:id="1148" w:name="_Toc459366788"/>
      <w:bookmarkStart w:id="1149" w:name="_Toc459367101"/>
      <w:bookmarkStart w:id="1150" w:name="_Toc489043112"/>
      <w:r w:rsidRPr="00403755">
        <w:rPr>
          <w:lang w:val="en-US"/>
        </w:rPr>
        <w:t>8.8</w:t>
      </w:r>
      <w:r>
        <w:tab/>
      </w:r>
      <w:r w:rsidRPr="00403755">
        <w:rPr>
          <w:lang w:val="en-US"/>
        </w:rPr>
        <w:t>MAF</w:t>
      </w:r>
      <w:r>
        <w:t xml:space="preserve"> </w:t>
      </w:r>
      <w:r w:rsidRPr="00403755">
        <w:rPr>
          <w:lang w:val="en-US"/>
        </w:rPr>
        <w:t>Security Framework Details</w:t>
      </w:r>
      <w:bookmarkEnd w:id="1147"/>
      <w:bookmarkEnd w:id="1148"/>
      <w:bookmarkEnd w:id="1149"/>
      <w:bookmarkEnd w:id="1150"/>
    </w:p>
    <w:p w14:paraId="788CE7E3" w14:textId="77777777" w:rsidR="00690EBD" w:rsidRPr="00403755" w:rsidRDefault="00690EBD" w:rsidP="00690EBD">
      <w:pPr>
        <w:pStyle w:val="Heading3"/>
        <w:rPr>
          <w:lang w:val="en-US"/>
        </w:rPr>
      </w:pPr>
      <w:bookmarkStart w:id="1151" w:name="_Toc457595386"/>
      <w:bookmarkStart w:id="1152" w:name="_Toc459366789"/>
      <w:bookmarkStart w:id="1153" w:name="_Toc459367102"/>
      <w:bookmarkStart w:id="1154" w:name="_Toc489043113"/>
      <w:r w:rsidRPr="00403755">
        <w:rPr>
          <w:lang w:val="en-US"/>
        </w:rPr>
        <w:t>8.8.1</w:t>
      </w:r>
      <w:r w:rsidRPr="00403755">
        <w:rPr>
          <w:lang w:val="en-US"/>
        </w:rPr>
        <w:tab/>
        <w:t>Introduction to the MAF Security Framework</w:t>
      </w:r>
      <w:r>
        <w:t xml:space="preserve"> </w:t>
      </w:r>
      <w:r w:rsidRPr="00403755">
        <w:rPr>
          <w:lang w:val="en-US"/>
        </w:rPr>
        <w:t>Details</w:t>
      </w:r>
      <w:bookmarkEnd w:id="1151"/>
      <w:bookmarkEnd w:id="1152"/>
      <w:bookmarkEnd w:id="1153"/>
      <w:bookmarkEnd w:id="1154"/>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55pt;height:193.95pt" o:ole="">
            <v:imagedata r:id="rId98" o:title="" croptop="4032f" cropbottom="5275f" cropleft="3224f" cropright="2299f"/>
          </v:shape>
          <o:OLEObject Type="Embed" ProgID="Visio.Drawing.11" ShapeID="_x0000_i1062" DrawAspect="Content" ObjectID="_1563102442" r:id="rId99"/>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55" w:name="_Toc457595387"/>
      <w:bookmarkStart w:id="1156" w:name="_Toc459366790"/>
      <w:bookmarkStart w:id="1157" w:name="_Toc459367103"/>
      <w:bookmarkStart w:id="1158" w:name="_Toc489043114"/>
      <w:r w:rsidRPr="003A021D">
        <w:t>8.8.2</w:t>
      </w:r>
      <w:r w:rsidRPr="003A021D">
        <w:tab/>
        <w:t xml:space="preserve">MAF Security Framework </w:t>
      </w:r>
      <w:r>
        <w:rPr>
          <w:lang w:val="en-US"/>
        </w:rPr>
        <w:t>Processing and Information Flows</w:t>
      </w:r>
      <w:bookmarkEnd w:id="1155"/>
      <w:bookmarkEnd w:id="1156"/>
      <w:bookmarkEnd w:id="1157"/>
      <w:bookmarkEnd w:id="1158"/>
    </w:p>
    <w:p w14:paraId="26F06CF3" w14:textId="77777777" w:rsidR="00690EBD" w:rsidRDefault="00690EBD" w:rsidP="00690EBD">
      <w:pPr>
        <w:pStyle w:val="Heading4"/>
      </w:pPr>
      <w:bookmarkStart w:id="1159" w:name="_Toc457595388"/>
      <w:bookmarkStart w:id="1160" w:name="_Toc459366791"/>
      <w:bookmarkStart w:id="1161" w:name="_Toc459367104"/>
      <w:bookmarkStart w:id="1162" w:name="_Toc489043115"/>
      <w:r w:rsidRPr="003A021D">
        <w:t>8.8.</w:t>
      </w:r>
      <w:r>
        <w:t>2.1</w:t>
      </w:r>
      <w:r>
        <w:tab/>
        <w:t>Introduction</w:t>
      </w:r>
      <w:bookmarkEnd w:id="1159"/>
      <w:bookmarkEnd w:id="1160"/>
      <w:bookmarkEnd w:id="1161"/>
      <w:bookmarkEnd w:id="1162"/>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63" w:name="_Toc457595389"/>
      <w:bookmarkStart w:id="1164" w:name="_Toc459366792"/>
      <w:bookmarkStart w:id="1165" w:name="_Toc459367105"/>
      <w:bookmarkStart w:id="1166" w:name="_Toc489043116"/>
      <w:r>
        <w:t>8.8.2.2</w:t>
      </w:r>
      <w:r>
        <w:tab/>
      </w:r>
      <w:r w:rsidR="00690EBD" w:rsidRPr="006D6A6E">
        <w:t>MAF Handshake Procedure</w:t>
      </w:r>
      <w:bookmarkEnd w:id="1163"/>
      <w:bookmarkEnd w:id="1164"/>
      <w:bookmarkEnd w:id="1165"/>
      <w:bookmarkEnd w:id="1166"/>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67" w:name="_Toc457595390"/>
      <w:bookmarkStart w:id="1168" w:name="_Toc459366793"/>
      <w:bookmarkStart w:id="1169" w:name="_Toc459367106"/>
      <w:bookmarkStart w:id="1170" w:name="_Toc48904311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67"/>
      <w:bookmarkEnd w:id="1168"/>
      <w:bookmarkEnd w:id="1169"/>
      <w:bookmarkEnd w:id="1170"/>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71" w:name="_Toc457595391"/>
      <w:bookmarkStart w:id="1172" w:name="_Toc459366794"/>
      <w:bookmarkStart w:id="1173" w:name="_Toc459367107"/>
      <w:bookmarkStart w:id="1174" w:name="_Toc489043118"/>
      <w:r>
        <w:t>8.8.2.4</w:t>
      </w:r>
      <w:r w:rsidRPr="003A021D">
        <w:tab/>
      </w:r>
      <w:r>
        <w:t xml:space="preserve">MAF Client </w:t>
      </w:r>
      <w:r>
        <w:rPr>
          <w:lang w:val="en-US"/>
        </w:rPr>
        <w:t>Configuration Retrieval</w:t>
      </w:r>
      <w:r w:rsidRPr="003A021D">
        <w:t xml:space="preserve"> Procedure</w:t>
      </w:r>
      <w:bookmarkEnd w:id="1171"/>
      <w:bookmarkEnd w:id="1172"/>
      <w:bookmarkEnd w:id="1173"/>
      <w:bookmarkEnd w:id="1174"/>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75" w:name="_Toc457595392"/>
      <w:bookmarkStart w:id="1176" w:name="_Toc459366795"/>
      <w:bookmarkStart w:id="1177" w:name="_Toc459367108"/>
      <w:bookmarkStart w:id="1178" w:name="_Toc489043119"/>
      <w:r>
        <w:rPr>
          <w:lang w:val="en-US"/>
        </w:rPr>
        <w:lastRenderedPageBreak/>
        <w:t>8.8.2.5</w:t>
      </w:r>
      <w:r w:rsidRPr="003A021D">
        <w:tab/>
      </w:r>
      <w:r>
        <w:t>MAF Client Registration Update</w:t>
      </w:r>
      <w:r w:rsidRPr="003A021D">
        <w:t xml:space="preserve"> Procedure</w:t>
      </w:r>
      <w:bookmarkEnd w:id="1175"/>
      <w:bookmarkEnd w:id="1176"/>
      <w:bookmarkEnd w:id="1177"/>
      <w:bookmarkEnd w:id="1178"/>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79" w:name="_Toc457595393"/>
      <w:bookmarkStart w:id="1180" w:name="_Toc459366796"/>
      <w:bookmarkStart w:id="1181" w:name="_Toc459367109"/>
      <w:bookmarkStart w:id="1182" w:name="_Toc489043120"/>
      <w:r>
        <w:lastRenderedPageBreak/>
        <w:t>8.8.2.6</w:t>
      </w:r>
      <w:r w:rsidRPr="003A021D">
        <w:tab/>
      </w:r>
      <w:r>
        <w:t>MAF Client De-</w:t>
      </w:r>
      <w:r>
        <w:rPr>
          <w:lang w:val="en-US"/>
        </w:rPr>
        <w:t>Registration</w:t>
      </w:r>
      <w:r w:rsidRPr="003A021D">
        <w:t xml:space="preserve"> Procedure</w:t>
      </w:r>
      <w:bookmarkEnd w:id="1179"/>
      <w:bookmarkEnd w:id="1180"/>
      <w:bookmarkEnd w:id="1181"/>
      <w:bookmarkEnd w:id="1182"/>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83" w:name="_Toc457595394"/>
      <w:bookmarkStart w:id="1184" w:name="_Toc459366797"/>
      <w:bookmarkStart w:id="1185" w:name="_Toc459367110"/>
      <w:bookmarkStart w:id="1186" w:name="_Toc489043121"/>
      <w:r>
        <w:t>8.8.2.7</w:t>
      </w:r>
      <w:r w:rsidRPr="003A021D">
        <w:tab/>
        <w:t>MAF Key Registration Procedure</w:t>
      </w:r>
      <w:bookmarkEnd w:id="1183"/>
      <w:bookmarkEnd w:id="1184"/>
      <w:bookmarkEnd w:id="1185"/>
      <w:bookmarkEnd w:id="1186"/>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87" w:name="_Toc457595395"/>
      <w:bookmarkStart w:id="1188" w:name="_Toc459366798"/>
      <w:bookmarkStart w:id="1189" w:name="_Toc459367111"/>
      <w:bookmarkStart w:id="1190" w:name="_Toc489043122"/>
      <w:r w:rsidRPr="00F61B30">
        <w:t>8.8.</w:t>
      </w:r>
      <w:r>
        <w:t>2.8</w:t>
      </w:r>
      <w:r w:rsidRPr="00F61B30">
        <w:tab/>
        <w:t>MAF Key Retrieval Procedure</w:t>
      </w:r>
      <w:bookmarkEnd w:id="1187"/>
      <w:bookmarkEnd w:id="1188"/>
      <w:bookmarkEnd w:id="1189"/>
      <w:bookmarkEnd w:id="1190"/>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91" w:name="_Toc457595396"/>
      <w:bookmarkStart w:id="1192" w:name="_Toc459366799"/>
      <w:bookmarkStart w:id="1193" w:name="_Toc459367112"/>
      <w:bookmarkStart w:id="1194" w:name="_Toc489043123"/>
      <w:r>
        <w:t>8.8.2.9</w:t>
      </w:r>
      <w:r w:rsidRPr="003A021D">
        <w:tab/>
        <w:t xml:space="preserve">MAF Key </w:t>
      </w:r>
      <w:r>
        <w:rPr>
          <w:lang w:val="en-US"/>
        </w:rPr>
        <w:t>Registration Update</w:t>
      </w:r>
      <w:r w:rsidRPr="003A021D">
        <w:t xml:space="preserve"> Procedure</w:t>
      </w:r>
      <w:bookmarkEnd w:id="1191"/>
      <w:bookmarkEnd w:id="1192"/>
      <w:bookmarkEnd w:id="1193"/>
      <w:bookmarkEnd w:id="1194"/>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95" w:name="_Toc457595397"/>
      <w:bookmarkStart w:id="1196" w:name="_Toc459366800"/>
      <w:bookmarkStart w:id="1197" w:name="_Toc459367113"/>
      <w:bookmarkStart w:id="1198" w:name="_Toc489043124"/>
      <w:r>
        <w:t>8.8.2.10</w:t>
      </w:r>
      <w:r w:rsidRPr="003A021D">
        <w:tab/>
        <w:t xml:space="preserve">MAF Key </w:t>
      </w:r>
      <w:r>
        <w:rPr>
          <w:lang w:val="en-US"/>
        </w:rPr>
        <w:t xml:space="preserve">De-Registration </w:t>
      </w:r>
      <w:r w:rsidRPr="003A021D">
        <w:t>Procedure</w:t>
      </w:r>
      <w:bookmarkEnd w:id="1195"/>
      <w:bookmarkEnd w:id="1196"/>
      <w:bookmarkEnd w:id="1197"/>
      <w:bookmarkEnd w:id="1198"/>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199" w:name="_Toc457595398"/>
      <w:bookmarkStart w:id="1200" w:name="_Toc459366801"/>
      <w:bookmarkStart w:id="1201" w:name="_Toc459367114"/>
      <w:bookmarkStart w:id="1202" w:name="_Toc489043125"/>
      <w:bookmarkStart w:id="1203" w:name="_Toc449434894"/>
      <w:bookmarkStart w:id="1204" w:name="_Toc449445415"/>
      <w:bookmarkStart w:id="1205" w:name="_Toc449445653"/>
      <w:bookmarkStart w:id="1206" w:name="_Toc450601275"/>
      <w:bookmarkStart w:id="1207" w:name="_Toc457595402"/>
      <w:bookmarkStart w:id="1208" w:name="_Toc459366805"/>
      <w:bookmarkStart w:id="1209" w:name="_Toc459367118"/>
      <w:r w:rsidRPr="000B412C">
        <w:t>8.8.</w:t>
      </w:r>
      <w:r w:rsidRPr="000B412C">
        <w:rPr>
          <w:lang w:val="en-US"/>
        </w:rPr>
        <w:t>3</w:t>
      </w:r>
      <w:r w:rsidRPr="000B412C">
        <w:tab/>
      </w:r>
      <w:r w:rsidRPr="000B412C">
        <w:rPr>
          <w:lang w:val="en-US"/>
        </w:rPr>
        <w:t>MAF Client Configuration Details</w:t>
      </w:r>
      <w:bookmarkEnd w:id="1199"/>
      <w:bookmarkEnd w:id="1200"/>
      <w:bookmarkEnd w:id="1201"/>
      <w:bookmarkEnd w:id="1202"/>
    </w:p>
    <w:p w14:paraId="3D227292" w14:textId="77777777" w:rsidR="000B412C" w:rsidRPr="000B412C" w:rsidRDefault="000B412C" w:rsidP="00DB33A0">
      <w:pPr>
        <w:pStyle w:val="Heading4"/>
      </w:pPr>
      <w:bookmarkStart w:id="1210" w:name="_Toc457595399"/>
      <w:bookmarkStart w:id="1211" w:name="_Toc459366802"/>
      <w:bookmarkStart w:id="1212" w:name="_Toc459367115"/>
      <w:bookmarkStart w:id="1213" w:name="_Toc48904312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10"/>
      <w:bookmarkEnd w:id="1211"/>
      <w:bookmarkEnd w:id="1212"/>
      <w:bookmarkEnd w:id="1213"/>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214" w:name="_Toc457595400"/>
      <w:bookmarkStart w:id="1215" w:name="_Toc459366803"/>
      <w:bookmarkStart w:id="1216" w:name="_Toc459367116"/>
      <w:bookmarkStart w:id="1217" w:name="_Toc489043127"/>
      <w:r w:rsidRPr="000B412C">
        <w:rPr>
          <w:lang w:val="en-US"/>
        </w:rPr>
        <w:t>8.8.3.2</w:t>
      </w:r>
      <w:r w:rsidRPr="000B412C">
        <w:rPr>
          <w:lang w:val="en-US"/>
        </w:rPr>
        <w:tab/>
      </w:r>
      <w:r w:rsidRPr="000B412C">
        <w:t>MAF Client Registration Configuration Details</w:t>
      </w:r>
      <w:bookmarkEnd w:id="1214"/>
      <w:bookmarkEnd w:id="1215"/>
      <w:bookmarkEnd w:id="1216"/>
      <w:bookmarkEnd w:id="1217"/>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218" w:name="_Toc457595401"/>
      <w:bookmarkStart w:id="1219" w:name="_Toc459366804"/>
      <w:bookmarkStart w:id="1220" w:name="_Toc459367117"/>
      <w:bookmarkStart w:id="1221" w:name="_Toc48904312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18"/>
      <w:bookmarkEnd w:id="1219"/>
      <w:bookmarkEnd w:id="1220"/>
      <w:bookmarkEnd w:id="1221"/>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222" w:name="_Toc489043129"/>
      <w:r w:rsidRPr="00D63DFE">
        <w:lastRenderedPageBreak/>
        <w:t>9</w:t>
      </w:r>
      <w:r w:rsidR="008C133E" w:rsidRPr="00D63DFE">
        <w:tab/>
        <w:t>Security Framework Procedures and Parameters</w:t>
      </w:r>
      <w:bookmarkEnd w:id="1203"/>
      <w:bookmarkEnd w:id="1204"/>
      <w:bookmarkEnd w:id="1205"/>
      <w:bookmarkEnd w:id="1206"/>
      <w:bookmarkEnd w:id="1207"/>
      <w:bookmarkEnd w:id="1208"/>
      <w:bookmarkEnd w:id="1209"/>
      <w:bookmarkEnd w:id="1222"/>
    </w:p>
    <w:p w14:paraId="2D4C1C29" w14:textId="77777777" w:rsidR="00044AF7" w:rsidRPr="00D63DFE" w:rsidRDefault="00044AF7" w:rsidP="00D63DFE">
      <w:pPr>
        <w:pStyle w:val="Heading2"/>
      </w:pPr>
      <w:bookmarkStart w:id="1223" w:name="_Toc450601276"/>
      <w:bookmarkStart w:id="1224" w:name="_Toc457595403"/>
      <w:bookmarkStart w:id="1225" w:name="_Toc459366806"/>
      <w:bookmarkStart w:id="1226" w:name="_Toc459367119"/>
      <w:bookmarkStart w:id="1227" w:name="_Toc489043130"/>
      <w:r w:rsidRPr="00D63DFE">
        <w:t>9.0</w:t>
      </w:r>
      <w:r w:rsidRPr="00D63DFE">
        <w:tab/>
        <w:t>Introduction</w:t>
      </w:r>
      <w:bookmarkEnd w:id="1223"/>
      <w:bookmarkEnd w:id="1224"/>
      <w:bookmarkEnd w:id="1225"/>
      <w:bookmarkEnd w:id="1226"/>
      <w:bookmarkEnd w:id="1227"/>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228" w:name="_Toc449434895"/>
      <w:bookmarkStart w:id="1229" w:name="_Toc449445416"/>
      <w:bookmarkStart w:id="1230" w:name="_Toc449445654"/>
      <w:bookmarkStart w:id="1231" w:name="_Toc450601277"/>
      <w:bookmarkStart w:id="1232" w:name="_Toc457595404"/>
      <w:bookmarkStart w:id="1233" w:name="_Toc459366807"/>
      <w:bookmarkStart w:id="1234" w:name="_Toc459367120"/>
      <w:bookmarkStart w:id="1235" w:name="_Toc489043131"/>
      <w:r w:rsidRPr="00D63DFE">
        <w:t>9.1</w:t>
      </w:r>
      <w:r w:rsidR="008C133E" w:rsidRPr="00D63DFE">
        <w:tab/>
        <w:t>Security Association Establishment Framework Procedures and Parameters</w:t>
      </w:r>
      <w:bookmarkEnd w:id="1228"/>
      <w:bookmarkEnd w:id="1229"/>
      <w:bookmarkEnd w:id="1230"/>
      <w:bookmarkEnd w:id="1231"/>
      <w:bookmarkEnd w:id="1232"/>
      <w:bookmarkEnd w:id="1233"/>
      <w:bookmarkEnd w:id="1234"/>
      <w:bookmarkEnd w:id="1235"/>
    </w:p>
    <w:p w14:paraId="4ADF4151" w14:textId="77777777" w:rsidR="008C133E" w:rsidRPr="00D63DFE" w:rsidRDefault="007802F0" w:rsidP="000C5BA8">
      <w:pPr>
        <w:pStyle w:val="Heading3"/>
      </w:pPr>
      <w:bookmarkStart w:id="1236" w:name="_Toc449434896"/>
      <w:bookmarkStart w:id="1237" w:name="_Toc449445417"/>
      <w:bookmarkStart w:id="1238" w:name="_Toc449445655"/>
      <w:bookmarkStart w:id="1239" w:name="_Toc450601278"/>
      <w:bookmarkStart w:id="1240" w:name="_Toc457595405"/>
      <w:bookmarkStart w:id="1241" w:name="_Toc459366808"/>
      <w:bookmarkStart w:id="1242" w:name="_Toc459367121"/>
      <w:bookmarkStart w:id="1243" w:name="_Toc489043132"/>
      <w:r w:rsidRPr="00D63DFE">
        <w:t>9.1.1</w:t>
      </w:r>
      <w:r w:rsidR="008C133E" w:rsidRPr="00D63DFE">
        <w:tab/>
        <w:t>Credential Configuration Parameters</w:t>
      </w:r>
      <w:bookmarkEnd w:id="1236"/>
      <w:bookmarkEnd w:id="1237"/>
      <w:bookmarkEnd w:id="1238"/>
      <w:bookmarkEnd w:id="1239"/>
      <w:bookmarkEnd w:id="1240"/>
      <w:bookmarkEnd w:id="1241"/>
      <w:bookmarkEnd w:id="1242"/>
      <w:bookmarkEnd w:id="1243"/>
    </w:p>
    <w:p w14:paraId="71D99817" w14:textId="77777777" w:rsidR="00044AF7" w:rsidRDefault="00044AF7" w:rsidP="00044AF7">
      <w:pPr>
        <w:pStyle w:val="Heading4"/>
      </w:pPr>
      <w:bookmarkStart w:id="1244" w:name="_Toc450601279"/>
      <w:bookmarkStart w:id="1245" w:name="_Toc457595406"/>
      <w:bookmarkStart w:id="1246" w:name="_Toc459366809"/>
      <w:bookmarkStart w:id="1247" w:name="_Toc459367122"/>
      <w:bookmarkStart w:id="1248" w:name="_Toc489043133"/>
      <w:r>
        <w:t>9.1.1.0</w:t>
      </w:r>
      <w:r>
        <w:tab/>
        <w:t>Introduction</w:t>
      </w:r>
      <w:bookmarkEnd w:id="1244"/>
      <w:bookmarkEnd w:id="1245"/>
      <w:bookmarkEnd w:id="1246"/>
      <w:bookmarkEnd w:id="1247"/>
      <w:bookmarkEnd w:id="1248"/>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49" w:name="_Toc449434897"/>
      <w:bookmarkStart w:id="1250" w:name="_Toc449445418"/>
      <w:bookmarkStart w:id="1251" w:name="_Toc449445656"/>
      <w:bookmarkStart w:id="1252" w:name="_Toc450601280"/>
      <w:bookmarkStart w:id="1253" w:name="_Toc457595407"/>
      <w:bookmarkStart w:id="1254" w:name="_Toc459366810"/>
      <w:bookmarkStart w:id="1255" w:name="_Toc459367123"/>
      <w:bookmarkStart w:id="1256" w:name="_Toc489043134"/>
      <w:r w:rsidRPr="00D63DFE">
        <w:t>9.1.1.1</w:t>
      </w:r>
      <w:r w:rsidRPr="00D63DFE">
        <w:tab/>
        <w:t xml:space="preserve">Credential Configuration of </w:t>
      </w:r>
      <w:r w:rsidR="00927DBD" w:rsidRPr="00D63DFE">
        <w:t>Entity A and Entity B</w:t>
      </w:r>
      <w:bookmarkEnd w:id="1249"/>
      <w:bookmarkEnd w:id="1250"/>
      <w:bookmarkEnd w:id="1251"/>
      <w:bookmarkEnd w:id="1252"/>
      <w:bookmarkEnd w:id="1253"/>
      <w:bookmarkEnd w:id="1254"/>
      <w:bookmarkEnd w:id="1255"/>
      <w:bookmarkEnd w:id="1256"/>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57" w:name="_Toc449434898"/>
      <w:bookmarkStart w:id="1258" w:name="_Toc449445419"/>
      <w:bookmarkStart w:id="1259" w:name="_Toc449445657"/>
      <w:bookmarkStart w:id="1260" w:name="_Toc450601281"/>
      <w:bookmarkStart w:id="1261" w:name="_Toc457595408"/>
      <w:bookmarkStart w:id="1262" w:name="_Toc459366811"/>
      <w:bookmarkStart w:id="1263" w:name="_Toc459367124"/>
      <w:bookmarkStart w:id="1264" w:name="_Toc489043135"/>
      <w:r w:rsidRPr="00954002">
        <w:t>9.1.1.</w:t>
      </w:r>
      <w:r w:rsidR="00E666DA" w:rsidRPr="00954002">
        <w:t>2</w:t>
      </w:r>
      <w:r w:rsidRPr="00954002">
        <w:tab/>
        <w:t>Credential Configuration of M2M Authentication Functions</w:t>
      </w:r>
      <w:bookmarkEnd w:id="1257"/>
      <w:bookmarkEnd w:id="1258"/>
      <w:bookmarkEnd w:id="1259"/>
      <w:bookmarkEnd w:id="1260"/>
      <w:bookmarkEnd w:id="1261"/>
      <w:bookmarkEnd w:id="1262"/>
      <w:bookmarkEnd w:id="1263"/>
      <w:bookmarkEnd w:id="1264"/>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65" w:name="_Toc449434899"/>
      <w:bookmarkStart w:id="1266" w:name="_Toc449445420"/>
      <w:bookmarkStart w:id="1267" w:name="_Toc449445658"/>
      <w:bookmarkStart w:id="1268" w:name="_Toc450601282"/>
      <w:bookmarkStart w:id="1269" w:name="_Toc457595409"/>
      <w:bookmarkStart w:id="1270" w:name="_Toc459366812"/>
      <w:bookmarkStart w:id="1271" w:name="_Toc459367125"/>
      <w:bookmarkStart w:id="1272" w:name="_Toc489043136"/>
      <w:r w:rsidRPr="00D63DFE">
        <w:t>9.1.2</w:t>
      </w:r>
      <w:r w:rsidR="002216EA" w:rsidRPr="00D63DFE">
        <w:tab/>
      </w:r>
      <w:r w:rsidRPr="00D63DFE">
        <w:t>Association Configuration Procedures and Parameters</w:t>
      </w:r>
      <w:bookmarkEnd w:id="1265"/>
      <w:bookmarkEnd w:id="1266"/>
      <w:bookmarkEnd w:id="1267"/>
      <w:bookmarkEnd w:id="1268"/>
      <w:bookmarkEnd w:id="1269"/>
      <w:bookmarkEnd w:id="1270"/>
      <w:bookmarkEnd w:id="1271"/>
      <w:bookmarkEnd w:id="1272"/>
    </w:p>
    <w:p w14:paraId="121A0A35" w14:textId="77777777" w:rsidR="00044AF7" w:rsidRPr="00D63DFE" w:rsidRDefault="00044AF7" w:rsidP="00D63DFE">
      <w:pPr>
        <w:pStyle w:val="Heading4"/>
      </w:pPr>
      <w:bookmarkStart w:id="1273" w:name="_Toc450601283"/>
      <w:bookmarkStart w:id="1274" w:name="_Toc457595410"/>
      <w:bookmarkStart w:id="1275" w:name="_Toc459366813"/>
      <w:bookmarkStart w:id="1276" w:name="_Toc459367126"/>
      <w:bookmarkStart w:id="1277" w:name="_Toc489043137"/>
      <w:r w:rsidRPr="00D63DFE">
        <w:t>9.1.2.0</w:t>
      </w:r>
      <w:r w:rsidRPr="00D63DFE">
        <w:tab/>
        <w:t>Introduction</w:t>
      </w:r>
      <w:bookmarkEnd w:id="1273"/>
      <w:bookmarkEnd w:id="1274"/>
      <w:bookmarkEnd w:id="1275"/>
      <w:bookmarkEnd w:id="1276"/>
      <w:bookmarkEnd w:id="1277"/>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78" w:name="_Toc449445421"/>
      <w:bookmarkStart w:id="1279" w:name="_Toc449445659"/>
      <w:bookmarkStart w:id="1280" w:name="_Toc450601284"/>
      <w:bookmarkStart w:id="1281" w:name="_Toc457595411"/>
      <w:bookmarkStart w:id="1282" w:name="_Toc459366814"/>
      <w:bookmarkStart w:id="1283" w:name="_Toc459367127"/>
      <w:bookmarkStart w:id="1284" w:name="_Toc489043138"/>
      <w:bookmarkStart w:id="1285" w:name="_Toc449434900"/>
      <w:r w:rsidRPr="00D63DFE">
        <w:t>9.1.2.1</w:t>
      </w:r>
      <w:r w:rsidR="002216EA" w:rsidRPr="00D63DFE">
        <w:tab/>
      </w:r>
      <w:r w:rsidR="00B51CF3" w:rsidRPr="00D63DFE">
        <w:t xml:space="preserve">Association Configuration of </w:t>
      </w:r>
      <w:r w:rsidR="00E666DA" w:rsidRPr="00D63DFE">
        <w:t>Entity A and Entity B</w:t>
      </w:r>
      <w:bookmarkEnd w:id="1278"/>
      <w:bookmarkEnd w:id="1279"/>
      <w:bookmarkEnd w:id="1280"/>
      <w:bookmarkEnd w:id="1281"/>
      <w:bookmarkEnd w:id="1282"/>
      <w:bookmarkEnd w:id="1283"/>
      <w:bookmarkEnd w:id="1284"/>
      <w:r w:rsidR="00E666DA" w:rsidRPr="00D63DFE" w:rsidDel="00E666DA">
        <w:t xml:space="preserve"> </w:t>
      </w:r>
      <w:bookmarkEnd w:id="1285"/>
    </w:p>
    <w:p w14:paraId="4DEBB808" w14:textId="77777777" w:rsidR="00623F7A" w:rsidRPr="00954002" w:rsidRDefault="00623F7A" w:rsidP="00623F7A">
      <w:pPr>
        <w:pStyle w:val="Heading5"/>
      </w:pPr>
      <w:bookmarkStart w:id="1286" w:name="_Toc449434901"/>
      <w:bookmarkStart w:id="1287" w:name="_Toc449445422"/>
      <w:bookmarkStart w:id="1288" w:name="_Toc449445660"/>
      <w:bookmarkStart w:id="1289" w:name="_Toc450601285"/>
      <w:bookmarkStart w:id="1290" w:name="_Toc457595412"/>
      <w:bookmarkStart w:id="1291" w:name="_Toc459366815"/>
      <w:bookmarkStart w:id="1292" w:name="_Toc459367128"/>
      <w:bookmarkStart w:id="1293" w:name="_Toc489043139"/>
      <w:r w:rsidRPr="00954002">
        <w:t xml:space="preserve">9.1.2.1.1 </w:t>
      </w:r>
      <w:r w:rsidRPr="00954002">
        <w:tab/>
        <w:t>Association Configuration of Entity A</w:t>
      </w:r>
      <w:bookmarkEnd w:id="1286"/>
      <w:bookmarkEnd w:id="1287"/>
      <w:bookmarkEnd w:id="1288"/>
      <w:bookmarkEnd w:id="1289"/>
      <w:bookmarkEnd w:id="1290"/>
      <w:bookmarkEnd w:id="1291"/>
      <w:bookmarkEnd w:id="1292"/>
      <w:bookmarkEnd w:id="1293"/>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94" w:name="_Toc449434902"/>
      <w:bookmarkStart w:id="1295" w:name="_Toc449445423"/>
      <w:bookmarkStart w:id="1296" w:name="_Toc449445661"/>
      <w:bookmarkStart w:id="1297" w:name="_Toc450601286"/>
      <w:bookmarkStart w:id="1298" w:name="_Toc457595413"/>
      <w:bookmarkStart w:id="1299" w:name="_Toc459366816"/>
      <w:bookmarkStart w:id="1300" w:name="_Toc459367129"/>
      <w:bookmarkStart w:id="1301" w:name="_Toc489043140"/>
      <w:r w:rsidRPr="00954002">
        <w:t>9.1.2.1.2</w:t>
      </w:r>
      <w:r w:rsidR="00623F7A" w:rsidRPr="00954002">
        <w:tab/>
        <w:t>Association Configuration of Entity B</w:t>
      </w:r>
      <w:bookmarkEnd w:id="1294"/>
      <w:bookmarkEnd w:id="1295"/>
      <w:bookmarkEnd w:id="1296"/>
      <w:bookmarkEnd w:id="1297"/>
      <w:bookmarkEnd w:id="1298"/>
      <w:bookmarkEnd w:id="1299"/>
      <w:bookmarkEnd w:id="1300"/>
      <w:bookmarkEnd w:id="1301"/>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302" w:name="_Toc449434903"/>
      <w:bookmarkStart w:id="1303" w:name="_Toc449445424"/>
      <w:bookmarkStart w:id="1304" w:name="_Toc449445662"/>
      <w:bookmarkStart w:id="1305" w:name="_Toc450601287"/>
      <w:bookmarkStart w:id="1306" w:name="_Toc457595414"/>
      <w:bookmarkStart w:id="1307" w:name="_Toc459366817"/>
      <w:bookmarkStart w:id="1308" w:name="_Toc459367130"/>
      <w:bookmarkStart w:id="1309" w:name="_Toc489043141"/>
      <w:r w:rsidRPr="00954002">
        <w:t>9.1.2.</w:t>
      </w:r>
      <w:r w:rsidR="005C5043" w:rsidRPr="00954002">
        <w:t>2</w:t>
      </w:r>
      <w:r w:rsidR="002216EA" w:rsidRPr="00954002">
        <w:tab/>
      </w:r>
      <w:r w:rsidRPr="00954002">
        <w:t>Association Configuration of M2M Authentication Functions</w:t>
      </w:r>
      <w:bookmarkEnd w:id="1302"/>
      <w:bookmarkEnd w:id="1303"/>
      <w:bookmarkEnd w:id="1304"/>
      <w:bookmarkEnd w:id="1305"/>
      <w:bookmarkEnd w:id="1306"/>
      <w:bookmarkEnd w:id="1307"/>
      <w:bookmarkEnd w:id="1308"/>
      <w:bookmarkEnd w:id="1309"/>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310" w:name="_Toc449434904"/>
      <w:bookmarkStart w:id="1311" w:name="_Toc449445425"/>
      <w:bookmarkStart w:id="1312" w:name="_Toc449445663"/>
      <w:bookmarkStart w:id="1313" w:name="_Toc450601288"/>
      <w:bookmarkStart w:id="1314" w:name="_Toc457595415"/>
      <w:bookmarkStart w:id="1315" w:name="_Toc459366818"/>
      <w:bookmarkStart w:id="1316" w:name="_Toc459367131"/>
      <w:bookmarkStart w:id="1317" w:name="_Toc489043142"/>
      <w:r w:rsidRPr="00954002">
        <w:t>9.2</w:t>
      </w:r>
      <w:r w:rsidRPr="00954002">
        <w:tab/>
      </w:r>
      <w:r w:rsidR="005C5043" w:rsidRPr="00954002">
        <w:t xml:space="preserve">Remote Security Provisioning </w:t>
      </w:r>
      <w:r w:rsidRPr="00954002">
        <w:t>Framework Procedures and Parameters</w:t>
      </w:r>
      <w:bookmarkEnd w:id="1310"/>
      <w:bookmarkEnd w:id="1311"/>
      <w:bookmarkEnd w:id="1312"/>
      <w:bookmarkEnd w:id="1313"/>
      <w:bookmarkEnd w:id="1314"/>
      <w:bookmarkEnd w:id="1315"/>
      <w:bookmarkEnd w:id="1316"/>
      <w:bookmarkEnd w:id="1317"/>
    </w:p>
    <w:p w14:paraId="7C0222BB" w14:textId="77777777" w:rsidR="002216EA" w:rsidRPr="00D63DFE" w:rsidRDefault="00427DF9" w:rsidP="000C5BA8">
      <w:pPr>
        <w:pStyle w:val="Heading3"/>
      </w:pPr>
      <w:bookmarkStart w:id="1318" w:name="_Toc449434905"/>
      <w:bookmarkStart w:id="1319" w:name="_Toc449445426"/>
      <w:bookmarkStart w:id="1320" w:name="_Toc449445664"/>
      <w:bookmarkStart w:id="1321" w:name="_Toc450601289"/>
      <w:bookmarkStart w:id="1322" w:name="_Toc457595416"/>
      <w:bookmarkStart w:id="1323" w:name="_Toc459366819"/>
      <w:bookmarkStart w:id="1324" w:name="_Toc459367132"/>
      <w:bookmarkStart w:id="1325" w:name="_Toc489043143"/>
      <w:r w:rsidRPr="00D63DFE">
        <w:t>9.2.1</w:t>
      </w:r>
      <w:r w:rsidR="002216EA" w:rsidRPr="00D63DFE">
        <w:tab/>
        <w:t>Bootstrap Credential Configuration Procedures and Parameters</w:t>
      </w:r>
      <w:bookmarkEnd w:id="1318"/>
      <w:bookmarkEnd w:id="1319"/>
      <w:bookmarkEnd w:id="1320"/>
      <w:bookmarkEnd w:id="1321"/>
      <w:bookmarkEnd w:id="1322"/>
      <w:bookmarkEnd w:id="1323"/>
      <w:bookmarkEnd w:id="1324"/>
      <w:bookmarkEnd w:id="1325"/>
    </w:p>
    <w:p w14:paraId="78FB533F" w14:textId="77777777" w:rsidR="00044AF7" w:rsidRPr="00D63DFE" w:rsidRDefault="00044AF7" w:rsidP="00D63DFE">
      <w:pPr>
        <w:pStyle w:val="Heading4"/>
      </w:pPr>
      <w:bookmarkStart w:id="1326" w:name="_Toc450601290"/>
      <w:bookmarkStart w:id="1327" w:name="_Toc457595417"/>
      <w:bookmarkStart w:id="1328" w:name="_Toc459366820"/>
      <w:bookmarkStart w:id="1329" w:name="_Toc459367133"/>
      <w:bookmarkStart w:id="1330" w:name="_Toc489043144"/>
      <w:r w:rsidRPr="00D63DFE">
        <w:t>9.2.1.0</w:t>
      </w:r>
      <w:r w:rsidRPr="00D63DFE">
        <w:tab/>
        <w:t>Introduction</w:t>
      </w:r>
      <w:bookmarkEnd w:id="1326"/>
      <w:bookmarkEnd w:id="1327"/>
      <w:bookmarkEnd w:id="1328"/>
      <w:bookmarkEnd w:id="1329"/>
      <w:bookmarkEnd w:id="1330"/>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331" w:name="_Toc449445427"/>
      <w:bookmarkStart w:id="1332" w:name="_Toc449445665"/>
      <w:bookmarkStart w:id="1333" w:name="_Toc450601291"/>
      <w:bookmarkStart w:id="1334" w:name="_Toc457595418"/>
      <w:bookmarkStart w:id="1335" w:name="_Toc459366821"/>
      <w:bookmarkStart w:id="1336" w:name="_Toc459367134"/>
      <w:bookmarkStart w:id="1337" w:name="_Toc489043145"/>
      <w:bookmarkStart w:id="1338" w:name="_Toc449434906"/>
      <w:r w:rsidRPr="00D63DFE">
        <w:t>9.2.1.1</w:t>
      </w:r>
      <w:r w:rsidRPr="00D63DFE">
        <w:tab/>
        <w:t>Bootstrap Credential Configuration of Enrolee</w:t>
      </w:r>
      <w:bookmarkEnd w:id="1331"/>
      <w:bookmarkEnd w:id="1332"/>
      <w:bookmarkEnd w:id="1333"/>
      <w:bookmarkEnd w:id="1334"/>
      <w:bookmarkEnd w:id="1335"/>
      <w:bookmarkEnd w:id="1336"/>
      <w:bookmarkEnd w:id="1337"/>
      <w:r w:rsidR="005C5043" w:rsidRPr="00D63DFE">
        <w:t xml:space="preserve"> </w:t>
      </w:r>
      <w:bookmarkEnd w:id="1338"/>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39" w:name="_Toc449434907"/>
      <w:bookmarkStart w:id="1340" w:name="_Toc449445428"/>
      <w:bookmarkStart w:id="1341" w:name="_Toc449445666"/>
      <w:bookmarkStart w:id="1342" w:name="_Toc450601292"/>
      <w:bookmarkStart w:id="1343" w:name="_Toc457595419"/>
      <w:bookmarkStart w:id="1344" w:name="_Toc459366822"/>
      <w:bookmarkStart w:id="1345" w:name="_Toc459367135"/>
      <w:bookmarkStart w:id="1346" w:name="_Toc489043146"/>
      <w:r w:rsidRPr="00954002">
        <w:lastRenderedPageBreak/>
        <w:t>9.2.1.2</w:t>
      </w:r>
      <w:r w:rsidR="002216EA" w:rsidRPr="00954002">
        <w:tab/>
        <w:t>Bootstrap Credential Configuration of M2M Enrolment Functions</w:t>
      </w:r>
      <w:bookmarkEnd w:id="1339"/>
      <w:bookmarkEnd w:id="1340"/>
      <w:bookmarkEnd w:id="1341"/>
      <w:bookmarkEnd w:id="1342"/>
      <w:bookmarkEnd w:id="1343"/>
      <w:bookmarkEnd w:id="1344"/>
      <w:bookmarkEnd w:id="1345"/>
      <w:bookmarkEnd w:id="1346"/>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47" w:name="_Toc449434908"/>
      <w:bookmarkStart w:id="1348" w:name="_Toc449445429"/>
      <w:bookmarkStart w:id="1349" w:name="_Toc449445667"/>
      <w:bookmarkStart w:id="1350" w:name="_Toc450601293"/>
      <w:bookmarkStart w:id="1351" w:name="_Toc457595420"/>
      <w:bookmarkStart w:id="1352" w:name="_Toc459366823"/>
      <w:bookmarkStart w:id="1353" w:name="_Toc459367136"/>
      <w:bookmarkStart w:id="1354" w:name="_Toc489043147"/>
      <w:r w:rsidRPr="00D63DFE">
        <w:t>9.2.2</w:t>
      </w:r>
      <w:r w:rsidR="0081214D" w:rsidRPr="00D63DFE">
        <w:tab/>
        <w:t>Bootstrap Instruction Configuration Procedures and Parameters</w:t>
      </w:r>
      <w:bookmarkEnd w:id="1347"/>
      <w:bookmarkEnd w:id="1348"/>
      <w:bookmarkEnd w:id="1349"/>
      <w:bookmarkEnd w:id="1350"/>
      <w:bookmarkEnd w:id="1351"/>
      <w:bookmarkEnd w:id="1352"/>
      <w:bookmarkEnd w:id="1353"/>
      <w:bookmarkEnd w:id="1354"/>
    </w:p>
    <w:p w14:paraId="6AE0A984" w14:textId="77777777" w:rsidR="00044AF7" w:rsidRPr="00D63DFE" w:rsidRDefault="00044AF7" w:rsidP="00D63DFE">
      <w:pPr>
        <w:pStyle w:val="Heading4"/>
      </w:pPr>
      <w:bookmarkStart w:id="1355" w:name="_Toc450601294"/>
      <w:bookmarkStart w:id="1356" w:name="_Toc457595421"/>
      <w:bookmarkStart w:id="1357" w:name="_Toc459366824"/>
      <w:bookmarkStart w:id="1358" w:name="_Toc459367137"/>
      <w:bookmarkStart w:id="1359" w:name="_Toc489043148"/>
      <w:r w:rsidRPr="00D63DFE">
        <w:t>9.2.2.0</w:t>
      </w:r>
      <w:r w:rsidRPr="00D63DFE">
        <w:tab/>
        <w:t>Introduction</w:t>
      </w:r>
      <w:bookmarkEnd w:id="1355"/>
      <w:bookmarkEnd w:id="1356"/>
      <w:bookmarkEnd w:id="1357"/>
      <w:bookmarkEnd w:id="1358"/>
      <w:bookmarkEnd w:id="1359"/>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60" w:name="_Toc449434909"/>
      <w:bookmarkStart w:id="1361" w:name="_Toc449445430"/>
      <w:bookmarkStart w:id="1362" w:name="_Toc449445668"/>
      <w:bookmarkStart w:id="1363" w:name="_Toc450601295"/>
      <w:bookmarkStart w:id="1364" w:name="_Toc457595422"/>
      <w:bookmarkStart w:id="1365" w:name="_Toc459366825"/>
      <w:bookmarkStart w:id="1366" w:name="_Toc459367138"/>
      <w:bookmarkStart w:id="1367" w:name="_Toc489043149"/>
      <w:r w:rsidRPr="00D63DFE">
        <w:t>9.2.2.1</w:t>
      </w:r>
      <w:r w:rsidR="0081214D" w:rsidRPr="00D63DFE">
        <w:tab/>
        <w:t>Bootstrap Instruction Configuration of Enrolees</w:t>
      </w:r>
      <w:bookmarkEnd w:id="1360"/>
      <w:bookmarkEnd w:id="1361"/>
      <w:bookmarkEnd w:id="1362"/>
      <w:bookmarkEnd w:id="1363"/>
      <w:bookmarkEnd w:id="1364"/>
      <w:bookmarkEnd w:id="1365"/>
      <w:bookmarkEnd w:id="1366"/>
      <w:bookmarkEnd w:id="1367"/>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68" w:name="_Toc449434910"/>
      <w:bookmarkStart w:id="1369" w:name="_Toc449445431"/>
      <w:bookmarkStart w:id="1370" w:name="_Toc449445669"/>
      <w:bookmarkStart w:id="1371" w:name="_Toc450601296"/>
      <w:bookmarkStart w:id="1372" w:name="_Toc457595423"/>
      <w:bookmarkStart w:id="1373" w:name="_Toc459366826"/>
      <w:bookmarkStart w:id="1374" w:name="_Toc459367139"/>
      <w:bookmarkStart w:id="1375" w:name="_Toc489043150"/>
      <w:r w:rsidRPr="00954002">
        <w:t>9.2.2.2</w:t>
      </w:r>
      <w:r w:rsidR="0081214D" w:rsidRPr="00954002">
        <w:tab/>
      </w:r>
      <w:r w:rsidR="00122005" w:rsidRPr="00954002">
        <w:t>Void</w:t>
      </w:r>
      <w:bookmarkEnd w:id="1368"/>
      <w:bookmarkEnd w:id="1369"/>
      <w:bookmarkEnd w:id="1370"/>
      <w:bookmarkEnd w:id="1371"/>
      <w:bookmarkEnd w:id="1372"/>
      <w:bookmarkEnd w:id="1373"/>
      <w:bookmarkEnd w:id="1374"/>
      <w:bookmarkEnd w:id="1375"/>
    </w:p>
    <w:p w14:paraId="423B0860" w14:textId="77777777" w:rsidR="0081214D" w:rsidRPr="00954002" w:rsidRDefault="007D511C" w:rsidP="000C5BA8">
      <w:pPr>
        <w:pStyle w:val="Heading4"/>
      </w:pPr>
      <w:bookmarkStart w:id="1376" w:name="_Toc449434911"/>
      <w:bookmarkStart w:id="1377" w:name="_Toc449445432"/>
      <w:bookmarkStart w:id="1378" w:name="_Toc449445670"/>
      <w:bookmarkStart w:id="1379" w:name="_Toc450601297"/>
      <w:bookmarkStart w:id="1380" w:name="_Toc457595424"/>
      <w:bookmarkStart w:id="1381" w:name="_Toc459366827"/>
      <w:bookmarkStart w:id="1382" w:name="_Toc459367140"/>
      <w:bookmarkStart w:id="1383" w:name="_Toc489043151"/>
      <w:r w:rsidRPr="00954002">
        <w:t>9.2.2.3</w:t>
      </w:r>
      <w:r w:rsidR="0081214D" w:rsidRPr="00954002">
        <w:tab/>
        <w:t>Bootstrap Instruction Configuration of M2M Enrolment Functions</w:t>
      </w:r>
      <w:bookmarkEnd w:id="1376"/>
      <w:bookmarkEnd w:id="1377"/>
      <w:bookmarkEnd w:id="1378"/>
      <w:bookmarkEnd w:id="1379"/>
      <w:bookmarkEnd w:id="1380"/>
      <w:bookmarkEnd w:id="1381"/>
      <w:bookmarkEnd w:id="1382"/>
      <w:bookmarkEnd w:id="1383"/>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84" w:name="_Toc449434912"/>
      <w:bookmarkStart w:id="1385" w:name="_Toc449445433"/>
      <w:bookmarkStart w:id="1386" w:name="_Toc449445671"/>
      <w:bookmarkStart w:id="1387" w:name="_Toc450601298"/>
      <w:bookmarkStart w:id="1388" w:name="_Toc457595425"/>
      <w:bookmarkStart w:id="1389" w:name="_Toc459366828"/>
      <w:bookmarkStart w:id="1390" w:name="_Toc459367141"/>
      <w:bookmarkStart w:id="1391" w:name="_Toc489043152"/>
      <w:r w:rsidRPr="00954002">
        <w:lastRenderedPageBreak/>
        <w:t>9.2.2.4</w:t>
      </w:r>
      <w:r w:rsidR="0081214D" w:rsidRPr="00954002">
        <w:tab/>
        <w:t>Bootstrap Instruction Configuration of UNSP Authentication Server</w:t>
      </w:r>
      <w:bookmarkEnd w:id="1384"/>
      <w:bookmarkEnd w:id="1385"/>
      <w:bookmarkEnd w:id="1386"/>
      <w:bookmarkEnd w:id="1387"/>
      <w:bookmarkEnd w:id="1388"/>
      <w:bookmarkEnd w:id="1389"/>
      <w:bookmarkEnd w:id="1390"/>
      <w:bookmarkEnd w:id="1391"/>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92" w:name="_Toc449434913"/>
      <w:bookmarkStart w:id="1393" w:name="_Toc449445434"/>
      <w:bookmarkStart w:id="1394" w:name="_Toc449445672"/>
      <w:bookmarkStart w:id="1395" w:name="_Toc450601299"/>
      <w:bookmarkStart w:id="1396" w:name="_Toc457595426"/>
      <w:bookmarkStart w:id="1397" w:name="_Toc459366829"/>
      <w:bookmarkStart w:id="1398" w:name="_Toc459367142"/>
      <w:bookmarkStart w:id="1399" w:name="_Toc489043153"/>
      <w:r w:rsidRPr="00D63DFE">
        <w:t>9.2.3</w:t>
      </w:r>
      <w:r w:rsidR="00A57A6A" w:rsidRPr="00D63DFE">
        <w:tab/>
      </w:r>
      <w:r w:rsidRPr="00D63DFE">
        <w:t>End-to-End Credential Configuration Procedures and Parameters</w:t>
      </w:r>
      <w:bookmarkEnd w:id="1392"/>
      <w:bookmarkEnd w:id="1393"/>
      <w:bookmarkEnd w:id="1394"/>
      <w:bookmarkEnd w:id="1395"/>
      <w:bookmarkEnd w:id="1396"/>
      <w:bookmarkEnd w:id="1397"/>
      <w:bookmarkEnd w:id="1398"/>
      <w:bookmarkEnd w:id="1399"/>
    </w:p>
    <w:p w14:paraId="25908C6F" w14:textId="77777777" w:rsidR="00044AF7" w:rsidRPr="00D63DFE" w:rsidRDefault="00044AF7" w:rsidP="00D63DFE">
      <w:pPr>
        <w:pStyle w:val="Heading4"/>
      </w:pPr>
      <w:bookmarkStart w:id="1400" w:name="_Toc457595427"/>
      <w:bookmarkStart w:id="1401" w:name="_Toc459366830"/>
      <w:bookmarkStart w:id="1402" w:name="_Toc459367143"/>
      <w:bookmarkStart w:id="1403" w:name="_Toc489043154"/>
      <w:r w:rsidRPr="00D63DFE">
        <w:t>9.2.3.0</w:t>
      </w:r>
      <w:r w:rsidRPr="00D63DFE">
        <w:tab/>
        <w:t>Introduction</w:t>
      </w:r>
      <w:bookmarkEnd w:id="1400"/>
      <w:bookmarkEnd w:id="1401"/>
      <w:bookmarkEnd w:id="1402"/>
      <w:bookmarkEnd w:id="1403"/>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404" w:name="_Toc449434914"/>
      <w:bookmarkStart w:id="1405" w:name="_Toc449445435"/>
      <w:bookmarkStart w:id="1406" w:name="_Toc449445673"/>
      <w:bookmarkStart w:id="1407" w:name="_Toc450601301"/>
      <w:bookmarkStart w:id="1408" w:name="_Toc457595428"/>
      <w:bookmarkStart w:id="1409" w:name="_Toc459366831"/>
      <w:bookmarkStart w:id="1410" w:name="_Toc459367144"/>
      <w:bookmarkStart w:id="1411" w:name="_Toc489043155"/>
      <w:r w:rsidRPr="00D63DFE">
        <w:lastRenderedPageBreak/>
        <w:t>9.2.3.1</w:t>
      </w:r>
      <w:r w:rsidRPr="00D63DFE">
        <w:tab/>
        <w:t>End-to-End Credential Configuration of Source ESF End-Points and Target ESF End-Points</w:t>
      </w:r>
      <w:bookmarkEnd w:id="1404"/>
      <w:bookmarkEnd w:id="1405"/>
      <w:bookmarkEnd w:id="1406"/>
      <w:bookmarkEnd w:id="1407"/>
      <w:bookmarkEnd w:id="1408"/>
      <w:bookmarkEnd w:id="1409"/>
      <w:bookmarkEnd w:id="1410"/>
      <w:bookmarkEnd w:id="1411"/>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1412" w:name="_Toc449434915"/>
      <w:bookmarkStart w:id="1413" w:name="_Toc449445436"/>
      <w:bookmarkStart w:id="1414" w:name="_Toc449445674"/>
      <w:bookmarkStart w:id="1415" w:name="_Toc457595429"/>
      <w:bookmarkStart w:id="1416" w:name="_Toc459366832"/>
      <w:bookmarkStart w:id="1417" w:name="_Toc459367145"/>
      <w:bookmarkStart w:id="1418" w:name="_Toc489043156"/>
      <w:r w:rsidRPr="00954002">
        <w:t>9.2.3.2</w:t>
      </w:r>
      <w:r w:rsidRPr="00954002">
        <w:tab/>
        <w:t>End-to-End Credential Configuration at the M2M Trust Enabl</w:t>
      </w:r>
      <w:r w:rsidR="00F23259">
        <w:t>ing</w:t>
      </w:r>
      <w:r w:rsidRPr="00954002">
        <w:t xml:space="preserve"> Functions</w:t>
      </w:r>
      <w:bookmarkEnd w:id="1412"/>
      <w:bookmarkEnd w:id="1413"/>
      <w:bookmarkEnd w:id="1414"/>
      <w:bookmarkEnd w:id="1415"/>
      <w:bookmarkEnd w:id="1416"/>
      <w:bookmarkEnd w:id="1417"/>
      <w:bookmarkEnd w:id="1418"/>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419" w:name="_Toc449434916"/>
      <w:bookmarkStart w:id="1420" w:name="_Toc449445437"/>
      <w:bookmarkStart w:id="1421" w:name="_Toc449445675"/>
      <w:bookmarkStart w:id="1422" w:name="_Toc450601303"/>
      <w:bookmarkStart w:id="1423" w:name="_Toc457595430"/>
      <w:bookmarkStart w:id="1424" w:name="_Toc459366833"/>
      <w:bookmarkStart w:id="1425" w:name="_Toc459367146"/>
      <w:bookmarkStart w:id="1426" w:name="_Toc489043157"/>
      <w:r w:rsidRPr="00954002">
        <w:rPr>
          <w:szCs w:val="32"/>
        </w:rPr>
        <w:t>9.2.3.3</w:t>
      </w:r>
      <w:r w:rsidRPr="00954002">
        <w:rPr>
          <w:szCs w:val="32"/>
        </w:rPr>
        <w:tab/>
      </w:r>
      <w:r w:rsidRPr="00954002">
        <w:t>Configuration parameters for enabling End-to-End Security at Source ESF End-Points and Target ESF End-Points</w:t>
      </w:r>
      <w:bookmarkEnd w:id="1419"/>
      <w:bookmarkEnd w:id="1420"/>
      <w:bookmarkEnd w:id="1421"/>
      <w:bookmarkEnd w:id="1422"/>
      <w:bookmarkEnd w:id="1423"/>
      <w:bookmarkEnd w:id="1424"/>
      <w:bookmarkEnd w:id="1425"/>
      <w:bookmarkEnd w:id="1426"/>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427" w:name="_Toc449434917"/>
      <w:bookmarkStart w:id="1428" w:name="_Toc449445438"/>
      <w:bookmarkStart w:id="1429" w:name="_Toc449445676"/>
      <w:bookmarkStart w:id="1430" w:name="_Toc450601304"/>
      <w:bookmarkStart w:id="1431" w:name="_Toc457595431"/>
      <w:bookmarkStart w:id="1432" w:name="_Toc459366834"/>
      <w:bookmarkStart w:id="1433" w:name="_Toc459367147"/>
      <w:bookmarkStart w:id="1434" w:name="_Toc489043158"/>
      <w:r w:rsidRPr="00954002">
        <w:t>10</w:t>
      </w:r>
      <w:r w:rsidRPr="00954002">
        <w:tab/>
        <w:t>Protocol and Algorithm Details</w:t>
      </w:r>
      <w:bookmarkEnd w:id="1427"/>
      <w:bookmarkEnd w:id="1428"/>
      <w:bookmarkEnd w:id="1429"/>
      <w:bookmarkEnd w:id="1430"/>
      <w:bookmarkEnd w:id="1431"/>
      <w:bookmarkEnd w:id="1432"/>
      <w:bookmarkEnd w:id="1433"/>
      <w:bookmarkEnd w:id="1434"/>
    </w:p>
    <w:p w14:paraId="6288B170" w14:textId="77777777" w:rsidR="00011531" w:rsidRPr="00954002" w:rsidRDefault="00011531" w:rsidP="00011531">
      <w:pPr>
        <w:pStyle w:val="Heading2"/>
      </w:pPr>
      <w:bookmarkStart w:id="1435" w:name="_Toc449434918"/>
      <w:bookmarkStart w:id="1436" w:name="_Toc449445439"/>
      <w:bookmarkStart w:id="1437" w:name="_Toc449445677"/>
      <w:bookmarkStart w:id="1438" w:name="_Toc450601305"/>
      <w:bookmarkStart w:id="1439" w:name="_Toc457595432"/>
      <w:bookmarkStart w:id="1440" w:name="_Toc459366835"/>
      <w:bookmarkStart w:id="1441" w:name="_Toc459367148"/>
      <w:bookmarkStart w:id="1442" w:name="_Toc489043159"/>
      <w:r w:rsidRPr="00954002">
        <w:t>10.1</w:t>
      </w:r>
      <w:r w:rsidRPr="00954002">
        <w:tab/>
        <w:t>Certificate-Based Security Framework Details</w:t>
      </w:r>
      <w:bookmarkEnd w:id="1435"/>
      <w:bookmarkEnd w:id="1436"/>
      <w:bookmarkEnd w:id="1437"/>
      <w:bookmarkEnd w:id="1438"/>
      <w:bookmarkEnd w:id="1439"/>
      <w:bookmarkEnd w:id="1440"/>
      <w:bookmarkEnd w:id="1441"/>
      <w:bookmarkEnd w:id="1442"/>
    </w:p>
    <w:p w14:paraId="310C0A6D" w14:textId="77777777" w:rsidR="00011531" w:rsidRPr="00D63DFE" w:rsidRDefault="00011531" w:rsidP="00011531">
      <w:pPr>
        <w:pStyle w:val="Heading3"/>
      </w:pPr>
      <w:bookmarkStart w:id="1443" w:name="_Toc449434919"/>
      <w:bookmarkStart w:id="1444" w:name="_Toc449445440"/>
      <w:bookmarkStart w:id="1445" w:name="_Toc449445678"/>
      <w:bookmarkStart w:id="1446" w:name="_Toc450601306"/>
      <w:bookmarkStart w:id="1447" w:name="_Toc457595433"/>
      <w:bookmarkStart w:id="1448" w:name="_Toc459366836"/>
      <w:bookmarkStart w:id="1449" w:name="_Toc459367149"/>
      <w:bookmarkStart w:id="1450" w:name="_Toc489043160"/>
      <w:r w:rsidRPr="00D63DFE">
        <w:t>10.1.1</w:t>
      </w:r>
      <w:r w:rsidRPr="00D63DFE">
        <w:tab/>
        <w:t>Certificate Profiles</w:t>
      </w:r>
      <w:bookmarkEnd w:id="1443"/>
      <w:bookmarkEnd w:id="1444"/>
      <w:bookmarkEnd w:id="1445"/>
      <w:bookmarkEnd w:id="1446"/>
      <w:bookmarkEnd w:id="1447"/>
      <w:bookmarkEnd w:id="1448"/>
      <w:bookmarkEnd w:id="1449"/>
      <w:bookmarkEnd w:id="1450"/>
    </w:p>
    <w:p w14:paraId="35F8D14A" w14:textId="77777777" w:rsidR="00044AF7" w:rsidRPr="00D63DFE" w:rsidRDefault="00044AF7" w:rsidP="00D63DFE">
      <w:pPr>
        <w:pStyle w:val="Heading4"/>
      </w:pPr>
      <w:bookmarkStart w:id="1451" w:name="_Toc450601307"/>
      <w:bookmarkStart w:id="1452" w:name="_Toc457595434"/>
      <w:bookmarkStart w:id="1453" w:name="_Toc459366837"/>
      <w:bookmarkStart w:id="1454" w:name="_Toc459367150"/>
      <w:bookmarkStart w:id="1455" w:name="_Toc489043161"/>
      <w:r w:rsidRPr="00D63DFE">
        <w:t>10.1.1.0</w:t>
      </w:r>
      <w:r w:rsidRPr="00D63DFE">
        <w:tab/>
        <w:t>General</w:t>
      </w:r>
      <w:bookmarkEnd w:id="1451"/>
      <w:bookmarkEnd w:id="1452"/>
      <w:bookmarkEnd w:id="1453"/>
      <w:bookmarkEnd w:id="1454"/>
      <w:bookmarkEnd w:id="1455"/>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56" w:name="_Toc449434920"/>
      <w:bookmarkStart w:id="1457" w:name="_Toc449445441"/>
      <w:bookmarkStart w:id="1458" w:name="_Toc449445679"/>
      <w:bookmarkStart w:id="1459" w:name="_Toc450601308"/>
      <w:bookmarkStart w:id="1460" w:name="_Toc457595435"/>
      <w:bookmarkStart w:id="1461" w:name="_Toc459366838"/>
      <w:bookmarkStart w:id="1462" w:name="_Toc459367151"/>
      <w:bookmarkStart w:id="1463" w:name="_Toc489043162"/>
      <w:r w:rsidRPr="00D63DFE">
        <w:t>10.1.1.1</w:t>
      </w:r>
      <w:r w:rsidRPr="00D63DFE">
        <w:tab/>
        <w:t>Common Certificate Details</w:t>
      </w:r>
      <w:bookmarkEnd w:id="1456"/>
      <w:bookmarkEnd w:id="1457"/>
      <w:bookmarkEnd w:id="1458"/>
      <w:bookmarkEnd w:id="1459"/>
      <w:bookmarkEnd w:id="1460"/>
      <w:bookmarkEnd w:id="1461"/>
      <w:bookmarkEnd w:id="1462"/>
      <w:bookmarkEnd w:id="1463"/>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64" w:name="_Toc449434921"/>
      <w:bookmarkStart w:id="1465" w:name="_Toc449445442"/>
      <w:bookmarkStart w:id="1466" w:name="_Toc449445680"/>
      <w:bookmarkStart w:id="1467" w:name="_Toc450601309"/>
      <w:bookmarkStart w:id="1468" w:name="_Toc457595436"/>
      <w:bookmarkStart w:id="1469" w:name="_Toc459366839"/>
      <w:bookmarkStart w:id="1470" w:name="_Toc459367152"/>
      <w:bookmarkStart w:id="1471" w:name="_Toc489043163"/>
      <w:r w:rsidRPr="00954002">
        <w:t>10.1.1.2</w:t>
      </w:r>
      <w:r w:rsidRPr="00954002">
        <w:tab/>
        <w:t>Raw Public Key Certificate Profile</w:t>
      </w:r>
      <w:bookmarkEnd w:id="1464"/>
      <w:bookmarkEnd w:id="1465"/>
      <w:bookmarkEnd w:id="1466"/>
      <w:bookmarkEnd w:id="1467"/>
      <w:bookmarkEnd w:id="1468"/>
      <w:bookmarkEnd w:id="1469"/>
      <w:bookmarkEnd w:id="1470"/>
      <w:bookmarkEnd w:id="1471"/>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72" w:name="_Toc449434922"/>
      <w:bookmarkStart w:id="1473" w:name="_Toc449445443"/>
      <w:bookmarkStart w:id="1474" w:name="_Toc449445681"/>
      <w:bookmarkStart w:id="1475" w:name="_Toc450601310"/>
      <w:bookmarkStart w:id="1476" w:name="_Toc457595437"/>
      <w:bookmarkStart w:id="1477" w:name="_Toc459366840"/>
      <w:bookmarkStart w:id="1478" w:name="_Toc459367153"/>
      <w:bookmarkStart w:id="1479" w:name="_Toc489043164"/>
      <w:r w:rsidRPr="00954002">
        <w:t>10.1.1.3</w:t>
      </w:r>
      <w:r w:rsidRPr="00954002">
        <w:tab/>
        <w:t>Details Common to Certificates with Certificate Chains</w:t>
      </w:r>
      <w:bookmarkEnd w:id="1472"/>
      <w:bookmarkEnd w:id="1473"/>
      <w:bookmarkEnd w:id="1474"/>
      <w:bookmarkEnd w:id="1475"/>
      <w:bookmarkEnd w:id="1476"/>
      <w:bookmarkEnd w:id="1477"/>
      <w:bookmarkEnd w:id="1478"/>
      <w:bookmarkEnd w:id="1479"/>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80" w:name="_Toc449434923"/>
      <w:bookmarkStart w:id="1481" w:name="_Toc449445444"/>
      <w:bookmarkStart w:id="1482" w:name="_Toc449445682"/>
      <w:bookmarkStart w:id="1483" w:name="_Toc450601311"/>
      <w:bookmarkStart w:id="1484" w:name="_Toc457595438"/>
      <w:bookmarkStart w:id="1485" w:name="_Toc459366841"/>
      <w:bookmarkStart w:id="1486" w:name="_Toc459367154"/>
      <w:bookmarkStart w:id="1487" w:name="_Toc489043165"/>
      <w:r w:rsidRPr="00954002">
        <w:t>10.1.1.4</w:t>
      </w:r>
      <w:r w:rsidRPr="00954002">
        <w:tab/>
        <w:t>Profile for Device Certificates and their Certificate Chains</w:t>
      </w:r>
      <w:bookmarkEnd w:id="1480"/>
      <w:bookmarkEnd w:id="1481"/>
      <w:bookmarkEnd w:id="1482"/>
      <w:bookmarkEnd w:id="1483"/>
      <w:bookmarkEnd w:id="1484"/>
      <w:bookmarkEnd w:id="1485"/>
      <w:bookmarkEnd w:id="1486"/>
      <w:bookmarkEnd w:id="1487"/>
    </w:p>
    <w:p w14:paraId="4D9B44D1" w14:textId="77777777" w:rsidR="00011531" w:rsidRPr="00954002" w:rsidRDefault="00011531" w:rsidP="00011531">
      <w:pPr>
        <w:pStyle w:val="Heading5"/>
      </w:pPr>
      <w:bookmarkStart w:id="1488" w:name="_Toc449434924"/>
      <w:bookmarkStart w:id="1489" w:name="_Toc449445445"/>
      <w:bookmarkStart w:id="1490" w:name="_Toc449445683"/>
      <w:bookmarkStart w:id="1491" w:name="_Toc450601312"/>
      <w:bookmarkStart w:id="1492" w:name="_Toc457595439"/>
      <w:bookmarkStart w:id="1493" w:name="_Toc459366842"/>
      <w:bookmarkStart w:id="1494" w:name="_Toc459367155"/>
      <w:bookmarkStart w:id="1495" w:name="_Toc489043166"/>
      <w:r w:rsidRPr="00954002">
        <w:t>10.1.1.4.1</w:t>
      </w:r>
      <w:r w:rsidRPr="00954002">
        <w:tab/>
        <w:t>Profile for Device Certificates</w:t>
      </w:r>
      <w:bookmarkEnd w:id="1488"/>
      <w:bookmarkEnd w:id="1489"/>
      <w:bookmarkEnd w:id="1490"/>
      <w:bookmarkEnd w:id="1491"/>
      <w:bookmarkEnd w:id="1492"/>
      <w:bookmarkEnd w:id="1493"/>
      <w:bookmarkEnd w:id="1494"/>
      <w:bookmarkEnd w:id="1495"/>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96" w:name="_Toc449445446"/>
      <w:bookmarkStart w:id="1497" w:name="_Toc449445684"/>
      <w:bookmarkStart w:id="1498" w:name="_Toc450601313"/>
      <w:bookmarkStart w:id="1499" w:name="_Toc457595440"/>
      <w:bookmarkStart w:id="1500" w:name="_Toc459366843"/>
      <w:bookmarkStart w:id="1501" w:name="_Toc459367156"/>
      <w:bookmarkStart w:id="1502" w:name="_Toc489043167"/>
      <w:bookmarkStart w:id="1503" w:name="_Toc449434925"/>
      <w:r w:rsidRPr="00954002">
        <w:t>10.1.1.4.2</w:t>
      </w:r>
      <w:r w:rsidRPr="00954002">
        <w:tab/>
        <w:t>Profile for Certificate Authority Certificates for Device Certificates</w:t>
      </w:r>
      <w:bookmarkEnd w:id="1496"/>
      <w:bookmarkEnd w:id="1497"/>
      <w:bookmarkEnd w:id="1498"/>
      <w:bookmarkEnd w:id="1499"/>
      <w:bookmarkEnd w:id="1500"/>
      <w:bookmarkEnd w:id="1501"/>
      <w:bookmarkEnd w:id="1502"/>
      <w:r w:rsidRPr="00954002">
        <w:t xml:space="preserve"> </w:t>
      </w:r>
      <w:bookmarkEnd w:id="1503"/>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504" w:name="_Toc449434926"/>
      <w:bookmarkStart w:id="1505" w:name="_Toc449445447"/>
      <w:bookmarkStart w:id="1506" w:name="_Toc449445685"/>
      <w:bookmarkStart w:id="1507" w:name="_Toc450601314"/>
      <w:bookmarkStart w:id="1508" w:name="_Toc457595441"/>
      <w:bookmarkStart w:id="1509" w:name="_Toc459366844"/>
      <w:bookmarkStart w:id="1510" w:name="_Toc459367157"/>
      <w:bookmarkStart w:id="1511" w:name="_Toc489043168"/>
      <w:r w:rsidRPr="00954002">
        <w:t>10.1.1.5</w:t>
      </w:r>
      <w:r w:rsidRPr="00954002">
        <w:tab/>
        <w:t>Profile for AE-ID Certificates and their Certificate Chains</w:t>
      </w:r>
      <w:bookmarkEnd w:id="1504"/>
      <w:bookmarkEnd w:id="1505"/>
      <w:bookmarkEnd w:id="1506"/>
      <w:bookmarkEnd w:id="1507"/>
      <w:bookmarkEnd w:id="1508"/>
      <w:bookmarkEnd w:id="1509"/>
      <w:bookmarkEnd w:id="1510"/>
      <w:bookmarkEnd w:id="1511"/>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512" w:name="_Toc449434927"/>
      <w:bookmarkStart w:id="1513" w:name="_Toc449445448"/>
      <w:bookmarkStart w:id="1514" w:name="_Toc449445686"/>
      <w:bookmarkStart w:id="1515" w:name="_Toc450601315"/>
      <w:bookmarkStart w:id="1516" w:name="_Toc457595442"/>
      <w:bookmarkStart w:id="1517" w:name="_Toc459366845"/>
      <w:bookmarkStart w:id="1518" w:name="_Toc459367158"/>
      <w:bookmarkStart w:id="1519" w:name="_Toc489043169"/>
      <w:r w:rsidRPr="00954002">
        <w:t>10.1.1.6</w:t>
      </w:r>
      <w:r w:rsidRPr="00954002">
        <w:tab/>
        <w:t>Profile for FQDN Certificates and their Certificate Chains</w:t>
      </w:r>
      <w:bookmarkEnd w:id="1512"/>
      <w:bookmarkEnd w:id="1513"/>
      <w:bookmarkEnd w:id="1514"/>
      <w:bookmarkEnd w:id="1515"/>
      <w:bookmarkEnd w:id="1516"/>
      <w:bookmarkEnd w:id="1517"/>
      <w:bookmarkEnd w:id="1518"/>
      <w:bookmarkEnd w:id="1519"/>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520" w:name="_Toc449434928"/>
      <w:bookmarkStart w:id="1521" w:name="_Toc449445449"/>
      <w:bookmarkStart w:id="1522" w:name="_Toc449445687"/>
      <w:bookmarkStart w:id="1523" w:name="_Toc450601316"/>
      <w:bookmarkStart w:id="1524" w:name="_Toc457595443"/>
      <w:bookmarkStart w:id="1525" w:name="_Toc459366846"/>
      <w:bookmarkStart w:id="1526" w:name="_Toc459367159"/>
      <w:bookmarkStart w:id="1527" w:name="_Toc489043170"/>
      <w:r w:rsidRPr="00954002">
        <w:t>10.1.1.7</w:t>
      </w:r>
      <w:r w:rsidRPr="00954002">
        <w:tab/>
        <w:t>Profile for CSE-ID Certificates and their Certificate Chains</w:t>
      </w:r>
      <w:bookmarkEnd w:id="1520"/>
      <w:bookmarkEnd w:id="1521"/>
      <w:bookmarkEnd w:id="1522"/>
      <w:bookmarkEnd w:id="1523"/>
      <w:bookmarkEnd w:id="1524"/>
      <w:bookmarkEnd w:id="1525"/>
      <w:bookmarkEnd w:id="1526"/>
      <w:bookmarkEnd w:id="1527"/>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r w:rsidRPr="00954002">
        <w:t>CSE-ID certificates shall not include wildcards.</w:t>
      </w:r>
    </w:p>
    <w:p w14:paraId="0CE9746C" w14:textId="77777777" w:rsidR="005D00C6" w:rsidRPr="00954002" w:rsidRDefault="005D00C6" w:rsidP="005D00C6">
      <w:pPr>
        <w:pStyle w:val="Heading4"/>
      </w:pPr>
      <w:bookmarkStart w:id="1528" w:name="_Toc489043171"/>
      <w:r w:rsidRPr="00954002">
        <w:t>10.1.1.</w:t>
      </w:r>
      <w:r>
        <w:rPr>
          <w:lang w:val="en-US"/>
        </w:rPr>
        <w:t>8</w:t>
      </w:r>
      <w:r w:rsidRPr="00954002">
        <w:tab/>
        <w:t xml:space="preserve">Profile for </w:t>
      </w:r>
      <w:r>
        <w:rPr>
          <w:lang w:val="en-US"/>
        </w:rPr>
        <w:t>Node</w:t>
      </w:r>
      <w:r w:rsidRPr="00954002">
        <w:t>-ID Certificates and their Certificate Chains</w:t>
      </w:r>
      <w:bookmarkEnd w:id="1528"/>
    </w:p>
    <w:p w14:paraId="7323FA0B" w14:textId="77777777" w:rsidR="005D00C6" w:rsidRPr="00954002" w:rsidRDefault="005D00C6" w:rsidP="005D00C6">
      <w:r>
        <w:t>Node</w:t>
      </w:r>
      <w:r w:rsidRPr="00954002">
        <w:t>-ID certificates and all other certificates in the corresponding certificate chain shall conform to clause 10.1.1.3 "Details Common to Certificates with Certificate Chains".</w:t>
      </w:r>
    </w:p>
    <w:p w14:paraId="463C7BA5" w14:textId="77777777" w:rsidR="005D00C6" w:rsidRDefault="005D00C6" w:rsidP="005D00C6">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9604854" w14:textId="77777777" w:rsidR="005D00C6" w:rsidRPr="00D962CC" w:rsidRDefault="005D00C6" w:rsidP="005D00C6">
      <w:r>
        <w:t>Node</w:t>
      </w:r>
      <w:r w:rsidRPr="00954002">
        <w:t>-ID certificates shall not include wildcards.</w:t>
      </w:r>
    </w:p>
    <w:p w14:paraId="1DA9CD44" w14:textId="77777777" w:rsidR="005D00C6" w:rsidRPr="00954002" w:rsidRDefault="005D00C6" w:rsidP="006E24C9"/>
    <w:p w14:paraId="2328A4F4" w14:textId="77777777" w:rsidR="00011531" w:rsidRPr="00954002" w:rsidRDefault="00011531" w:rsidP="00666343">
      <w:pPr>
        <w:pStyle w:val="Heading3"/>
      </w:pPr>
      <w:bookmarkStart w:id="1529" w:name="_Toc449434929"/>
      <w:bookmarkStart w:id="1530" w:name="_Toc449445450"/>
      <w:bookmarkStart w:id="1531" w:name="_Toc449445688"/>
      <w:bookmarkStart w:id="1532" w:name="_Toc450601317"/>
      <w:bookmarkStart w:id="1533" w:name="_Toc457595444"/>
      <w:bookmarkStart w:id="1534" w:name="_Toc459366847"/>
      <w:bookmarkStart w:id="1535" w:name="_Toc459367160"/>
      <w:bookmarkStart w:id="1536" w:name="_Toc489043172"/>
      <w:r w:rsidRPr="00954002">
        <w:t>10.1.2</w:t>
      </w:r>
      <w:r w:rsidRPr="00954002">
        <w:tab/>
        <w:t>Public Key Identifiers</w:t>
      </w:r>
      <w:bookmarkEnd w:id="1529"/>
      <w:bookmarkEnd w:id="1530"/>
      <w:bookmarkEnd w:id="1531"/>
      <w:bookmarkEnd w:id="1532"/>
      <w:bookmarkEnd w:id="1533"/>
      <w:bookmarkEnd w:id="1534"/>
      <w:bookmarkEnd w:id="1535"/>
      <w:bookmarkEnd w:id="1536"/>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537" w:name="_Toc449434930"/>
      <w:bookmarkStart w:id="1538" w:name="_Toc449445451"/>
      <w:bookmarkStart w:id="1539" w:name="_Toc449445689"/>
      <w:bookmarkStart w:id="1540" w:name="_Toc450601318"/>
      <w:bookmarkStart w:id="1541" w:name="_Toc457595445"/>
      <w:bookmarkStart w:id="1542" w:name="_Toc459366848"/>
      <w:bookmarkStart w:id="1543" w:name="_Toc459367161"/>
      <w:bookmarkStart w:id="1544" w:name="_Toc489043173"/>
      <w:r w:rsidRPr="00954002">
        <w:t>10.1.3</w:t>
      </w:r>
      <w:r w:rsidRPr="00954002">
        <w:tab/>
        <w:t>Support Requirements for each Public Key Certificate Flavour</w:t>
      </w:r>
      <w:bookmarkEnd w:id="1537"/>
      <w:bookmarkEnd w:id="1538"/>
      <w:bookmarkEnd w:id="1539"/>
      <w:bookmarkEnd w:id="1540"/>
      <w:bookmarkEnd w:id="1541"/>
      <w:bookmarkEnd w:id="1542"/>
      <w:bookmarkEnd w:id="1543"/>
      <w:bookmarkEnd w:id="1544"/>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0B37AB18" w:rsidR="00EF17AF" w:rsidRDefault="00EF17AF" w:rsidP="00EF17AF">
      <w:pPr>
        <w:pStyle w:val="Heading3"/>
        <w:rPr>
          <w:lang w:val="en-US"/>
        </w:rPr>
      </w:pPr>
      <w:bookmarkStart w:id="1545" w:name="_Toc489043174"/>
      <w:r>
        <w:lastRenderedPageBreak/>
        <w:t>10.1.4</w:t>
      </w:r>
      <w:r w:rsidR="005D00C6">
        <w:rPr>
          <w:lang w:val="en-US"/>
        </w:rPr>
        <w:tab/>
      </w:r>
      <w:r>
        <w:rPr>
          <w:lang w:val="en-US"/>
        </w:rPr>
        <w:t>Certificate Signing Request Profile</w:t>
      </w:r>
      <w:bookmarkEnd w:id="1545"/>
    </w:p>
    <w:p w14:paraId="28628D19" w14:textId="1FD0C83D" w:rsidR="005D00C6" w:rsidRPr="005053B4" w:rsidRDefault="005D00C6" w:rsidP="005D00C6">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67CBC362" w14:textId="77777777" w:rsidR="005D00C6" w:rsidRPr="005053B4" w:rsidRDefault="005D00C6" w:rsidP="005D00C6">
      <w:pPr>
        <w:numPr>
          <w:ilvl w:val="0"/>
          <w:numId w:val="162"/>
        </w:numPr>
        <w:rPr>
          <w:lang w:val="en-US"/>
        </w:rPr>
      </w:pPr>
      <w:r w:rsidRPr="005053B4">
        <w:rPr>
          <w:lang w:val="en-US"/>
        </w:rPr>
        <w:t>the subjectPublicKeyInfo: the public key and the algorithm with which key is used</w:t>
      </w:r>
    </w:p>
    <w:p w14:paraId="0F137580" w14:textId="2D838D85" w:rsidR="005D00C6" w:rsidRPr="005053B4" w:rsidRDefault="005D00C6" w:rsidP="005D00C6">
      <w:pPr>
        <w:numPr>
          <w:ilvl w:val="0"/>
          <w:numId w:val="162"/>
        </w:numPr>
        <w:rPr>
          <w:lang w:val="en-US"/>
        </w:rPr>
      </w:pPr>
      <w:r w:rsidRPr="005053B4">
        <w:rPr>
          <w:lang w:val="en-US"/>
        </w:rPr>
        <w:t>extensions</w:t>
      </w:r>
      <w:r>
        <w:rPr>
          <w:lang w:val="en-US"/>
        </w:rPr>
        <w:t>:</w:t>
      </w:r>
    </w:p>
    <w:p w14:paraId="788F5C61" w14:textId="78FAA2DC" w:rsidR="005D00C6" w:rsidRPr="005053B4" w:rsidRDefault="005D00C6" w:rsidP="005D00C6">
      <w:pPr>
        <w:numPr>
          <w:ilvl w:val="1"/>
          <w:numId w:val="162"/>
        </w:numPr>
        <w:rPr>
          <w:lang w:val="en-US"/>
        </w:rPr>
      </w:pPr>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97D3F">
        <w:rPr>
          <w:lang w:val="en-US"/>
        </w:rPr>
        <w:t>10.1.1.8.</w:t>
      </w:r>
      <w:r w:rsidRPr="005053B4">
        <w:rPr>
          <w:lang w:val="en-US"/>
        </w:rPr>
        <w:t xml:space="preserve"> </w:t>
      </w:r>
    </w:p>
    <w:p w14:paraId="2ED7EDE0" w14:textId="4D6DAEFD" w:rsidR="005D00C6" w:rsidRPr="005053B4" w:rsidRDefault="005D00C6" w:rsidP="005D00C6">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46" w:name="_Toc449434931"/>
      <w:bookmarkStart w:id="1547" w:name="_Toc449445452"/>
      <w:bookmarkStart w:id="1548" w:name="_Toc449445690"/>
      <w:bookmarkStart w:id="1549" w:name="_Toc450601319"/>
      <w:bookmarkStart w:id="1550" w:name="_Toc457595446"/>
      <w:bookmarkStart w:id="1551" w:name="_Toc459366849"/>
      <w:bookmarkStart w:id="1552" w:name="_Toc459367162"/>
      <w:bookmarkStart w:id="1553" w:name="_Toc489043175"/>
      <w:r w:rsidRPr="00954002">
        <w:t>10.</w:t>
      </w:r>
      <w:r w:rsidR="00011531" w:rsidRPr="00954002">
        <w:t>2</w:t>
      </w:r>
      <w:r w:rsidRPr="00954002">
        <w:tab/>
        <w:t>TLS and DTLS Details</w:t>
      </w:r>
      <w:bookmarkEnd w:id="1546"/>
      <w:bookmarkEnd w:id="1547"/>
      <w:bookmarkEnd w:id="1548"/>
      <w:bookmarkEnd w:id="1549"/>
      <w:bookmarkEnd w:id="1550"/>
      <w:bookmarkEnd w:id="1551"/>
      <w:bookmarkEnd w:id="1552"/>
      <w:bookmarkEnd w:id="1553"/>
    </w:p>
    <w:p w14:paraId="0EDEED96" w14:textId="77777777" w:rsidR="000026EA" w:rsidRPr="00954002" w:rsidRDefault="00011531" w:rsidP="000026EA">
      <w:pPr>
        <w:pStyle w:val="Heading3"/>
      </w:pPr>
      <w:bookmarkStart w:id="1554" w:name="_Toc449434932"/>
      <w:bookmarkStart w:id="1555" w:name="_Toc449445453"/>
      <w:bookmarkStart w:id="1556" w:name="_Toc449445691"/>
      <w:bookmarkStart w:id="1557" w:name="_Toc450601320"/>
      <w:bookmarkStart w:id="1558" w:name="_Toc457595447"/>
      <w:bookmarkStart w:id="1559" w:name="_Toc459366850"/>
      <w:bookmarkStart w:id="1560" w:name="_Toc459367163"/>
      <w:bookmarkStart w:id="1561" w:name="_Toc489043176"/>
      <w:r w:rsidRPr="00954002">
        <w:t>10.2</w:t>
      </w:r>
      <w:r w:rsidR="000026EA" w:rsidRPr="00954002">
        <w:t>.1</w:t>
      </w:r>
      <w:r w:rsidR="000026EA" w:rsidRPr="00954002">
        <w:tab/>
        <w:t>TLS and DTLS Versions</w:t>
      </w:r>
      <w:bookmarkEnd w:id="1554"/>
      <w:bookmarkEnd w:id="1555"/>
      <w:bookmarkEnd w:id="1556"/>
      <w:bookmarkEnd w:id="1557"/>
      <w:bookmarkEnd w:id="1558"/>
      <w:bookmarkEnd w:id="1559"/>
      <w:bookmarkEnd w:id="1560"/>
      <w:bookmarkEnd w:id="1561"/>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62" w:name="_Toc449434933"/>
      <w:bookmarkStart w:id="1563" w:name="_Toc449445454"/>
      <w:bookmarkStart w:id="1564" w:name="_Toc449445692"/>
      <w:bookmarkStart w:id="1565" w:name="_Toc450601321"/>
      <w:bookmarkStart w:id="1566" w:name="_Toc457595448"/>
      <w:bookmarkStart w:id="1567" w:name="_Toc459366851"/>
      <w:bookmarkStart w:id="1568" w:name="_Toc459367164"/>
      <w:bookmarkStart w:id="1569" w:name="_Toc489043177"/>
      <w:r w:rsidRPr="00954002">
        <w:t>10.2</w:t>
      </w:r>
      <w:r w:rsidR="000026EA" w:rsidRPr="00954002">
        <w:t>.2</w:t>
      </w:r>
      <w:r w:rsidR="000026EA" w:rsidRPr="00954002">
        <w:tab/>
        <w:t>TLS and DTLS Ciphersuites for TLS-PSK-Based Security Frameworks</w:t>
      </w:r>
      <w:bookmarkEnd w:id="1562"/>
      <w:bookmarkEnd w:id="1563"/>
      <w:bookmarkEnd w:id="1564"/>
      <w:bookmarkEnd w:id="1565"/>
      <w:bookmarkEnd w:id="1566"/>
      <w:bookmarkEnd w:id="1567"/>
      <w:bookmarkEnd w:id="1568"/>
      <w:bookmarkEnd w:id="1569"/>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lastRenderedPageBreak/>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70" w:name="_Toc449434934"/>
      <w:bookmarkStart w:id="1571" w:name="_Toc449445455"/>
      <w:bookmarkStart w:id="1572" w:name="_Toc449445693"/>
      <w:bookmarkStart w:id="1573" w:name="_Toc450601322"/>
      <w:bookmarkStart w:id="1574" w:name="_Toc457595449"/>
      <w:bookmarkStart w:id="1575" w:name="_Toc459366852"/>
      <w:bookmarkStart w:id="1576" w:name="_Toc459367165"/>
      <w:bookmarkStart w:id="1577" w:name="_Toc489043178"/>
      <w:r w:rsidRPr="00954002">
        <w:t>10.2</w:t>
      </w:r>
      <w:r w:rsidR="000026EA" w:rsidRPr="00954002">
        <w:t>.3</w:t>
      </w:r>
      <w:r w:rsidR="000026EA" w:rsidRPr="00954002">
        <w:tab/>
        <w:t>TLS and DTLS Ciphersuites for Certificate-Based Security Frameworks</w:t>
      </w:r>
      <w:bookmarkEnd w:id="1570"/>
      <w:bookmarkEnd w:id="1571"/>
      <w:bookmarkEnd w:id="1572"/>
      <w:bookmarkEnd w:id="1573"/>
      <w:bookmarkEnd w:id="1574"/>
      <w:bookmarkEnd w:id="1575"/>
      <w:bookmarkEnd w:id="1576"/>
      <w:bookmarkEnd w:id="1577"/>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78" w:name="_Toc449434935"/>
      <w:bookmarkStart w:id="1579" w:name="_Toc449445456"/>
      <w:bookmarkStart w:id="1580" w:name="_Toc449445694"/>
      <w:bookmarkStart w:id="1581" w:name="_Toc450601323"/>
      <w:bookmarkStart w:id="1582" w:name="_Toc457595450"/>
      <w:bookmarkStart w:id="1583" w:name="_Toc459366853"/>
      <w:bookmarkStart w:id="1584" w:name="_Toc459367166"/>
      <w:bookmarkStart w:id="1585" w:name="_Toc489043179"/>
      <w:r w:rsidRPr="00954002">
        <w:t>10.</w:t>
      </w:r>
      <w:r w:rsidR="00011531" w:rsidRPr="00954002">
        <w:t>3</w:t>
      </w:r>
      <w:r w:rsidR="006A0C95" w:rsidRPr="00954002">
        <w:tab/>
      </w:r>
      <w:r w:rsidR="00362FEB" w:rsidRPr="00954002">
        <w:t>Key Export and Key Derivation</w:t>
      </w:r>
      <w:r w:rsidRPr="00954002">
        <w:t xml:space="preserve"> Details</w:t>
      </w:r>
      <w:bookmarkEnd w:id="1578"/>
      <w:bookmarkEnd w:id="1579"/>
      <w:bookmarkEnd w:id="1580"/>
      <w:bookmarkEnd w:id="1581"/>
      <w:bookmarkEnd w:id="1582"/>
      <w:bookmarkEnd w:id="1583"/>
      <w:bookmarkEnd w:id="1584"/>
      <w:bookmarkEnd w:id="1585"/>
    </w:p>
    <w:p w14:paraId="3175745F" w14:textId="77777777" w:rsidR="00666B4E" w:rsidRPr="00954002" w:rsidRDefault="00666B4E" w:rsidP="00A24191">
      <w:pPr>
        <w:pStyle w:val="Heading3"/>
      </w:pPr>
      <w:bookmarkStart w:id="1586" w:name="_Toc449434936"/>
      <w:bookmarkStart w:id="1587" w:name="_Toc449445457"/>
      <w:bookmarkStart w:id="1588" w:name="_Toc449445695"/>
      <w:bookmarkStart w:id="1589" w:name="_Toc450601324"/>
      <w:bookmarkStart w:id="1590" w:name="_Toc457595451"/>
      <w:bookmarkStart w:id="1591" w:name="_Toc459366854"/>
      <w:bookmarkStart w:id="1592" w:name="_Toc459367167"/>
      <w:bookmarkStart w:id="1593" w:name="_Toc489043180"/>
      <w:r w:rsidRPr="00954002">
        <w:t>10.</w:t>
      </w:r>
      <w:r w:rsidR="00011531" w:rsidRPr="00954002">
        <w:t>3</w:t>
      </w:r>
      <w:r w:rsidRPr="00954002">
        <w:t>.1</w:t>
      </w:r>
      <w:r w:rsidRPr="00954002">
        <w:tab/>
        <w:t>TLS Key Export Details</w:t>
      </w:r>
      <w:bookmarkEnd w:id="1586"/>
      <w:bookmarkEnd w:id="1587"/>
      <w:bookmarkEnd w:id="1588"/>
      <w:bookmarkEnd w:id="1589"/>
      <w:bookmarkEnd w:id="1590"/>
      <w:bookmarkEnd w:id="1591"/>
      <w:bookmarkEnd w:id="1592"/>
      <w:bookmarkEnd w:id="1593"/>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94" w:name="_Toc449434937"/>
      <w:bookmarkStart w:id="1595" w:name="_Toc449445458"/>
      <w:bookmarkStart w:id="1596" w:name="_Toc449445696"/>
      <w:bookmarkStart w:id="1597" w:name="_Toc450601325"/>
      <w:bookmarkStart w:id="1598" w:name="_Toc457595452"/>
      <w:bookmarkStart w:id="1599" w:name="_Toc459366855"/>
      <w:bookmarkStart w:id="1600" w:name="_Toc459367168"/>
      <w:bookmarkStart w:id="1601" w:name="_Toc489043181"/>
      <w:r w:rsidRPr="00954002">
        <w:t>10.</w:t>
      </w:r>
      <w:r w:rsidR="00011531" w:rsidRPr="00954002">
        <w:t>3</w:t>
      </w:r>
      <w:r w:rsidRPr="00954002">
        <w:t>.2</w:t>
      </w:r>
      <w:r w:rsidRPr="00954002">
        <w:tab/>
        <w:t>Derivation of Master Credential from Enrolment Key</w:t>
      </w:r>
      <w:bookmarkEnd w:id="1594"/>
      <w:bookmarkEnd w:id="1595"/>
      <w:bookmarkEnd w:id="1596"/>
      <w:bookmarkEnd w:id="1597"/>
      <w:bookmarkEnd w:id="1598"/>
      <w:bookmarkEnd w:id="1599"/>
      <w:bookmarkEnd w:id="1600"/>
      <w:bookmarkEnd w:id="1601"/>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602" w:name="_Toc449434938"/>
      <w:bookmarkStart w:id="1603" w:name="_Toc449445459"/>
      <w:bookmarkStart w:id="1604" w:name="_Toc449445697"/>
      <w:bookmarkStart w:id="1605" w:name="_Toc450601326"/>
      <w:bookmarkStart w:id="1606" w:name="_Toc457595453"/>
      <w:bookmarkStart w:id="1607" w:name="_Toc459366856"/>
      <w:bookmarkStart w:id="1608" w:name="_Toc459367169"/>
      <w:bookmarkStart w:id="1609" w:name="_Toc489043182"/>
      <w:r w:rsidRPr="00954002">
        <w:t>10.3</w:t>
      </w:r>
      <w:r w:rsidR="00AC739C" w:rsidRPr="00954002">
        <w:t>.3</w:t>
      </w:r>
      <w:r w:rsidR="00AC739C" w:rsidRPr="00954002">
        <w:tab/>
        <w:t>Derivation of Provisioned Secure Connection Key from Enrolment Key</w:t>
      </w:r>
      <w:bookmarkEnd w:id="1602"/>
      <w:bookmarkEnd w:id="1603"/>
      <w:bookmarkEnd w:id="1604"/>
      <w:bookmarkEnd w:id="1605"/>
      <w:bookmarkEnd w:id="1606"/>
      <w:bookmarkEnd w:id="1607"/>
      <w:bookmarkEnd w:id="1608"/>
      <w:bookmarkEnd w:id="1609"/>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610" w:name="_Toc449445460"/>
      <w:bookmarkStart w:id="1611" w:name="_Toc449445698"/>
      <w:bookmarkStart w:id="1612" w:name="_Toc450601327"/>
      <w:bookmarkStart w:id="1613" w:name="_Toc457595454"/>
      <w:bookmarkStart w:id="1614" w:name="_Toc459366857"/>
      <w:bookmarkStart w:id="1615" w:name="_Toc459367170"/>
      <w:bookmarkStart w:id="1616" w:name="_Toc489043183"/>
      <w:bookmarkStart w:id="1617" w:name="_Toc449434939"/>
      <w:r w:rsidRPr="00954002">
        <w:t>10.3</w:t>
      </w:r>
      <w:r w:rsidR="00AC739C" w:rsidRPr="00954002">
        <w:t>.4</w:t>
      </w:r>
      <w:r w:rsidR="00AC739C" w:rsidRPr="00954002">
        <w:tab/>
        <w:t xml:space="preserve">Generating </w:t>
      </w:r>
      <w:bookmarkEnd w:id="1610"/>
      <w:bookmarkEnd w:id="1611"/>
      <w:bookmarkEnd w:id="1612"/>
      <w:r w:rsidR="00271E19">
        <w:t>KeID</w:t>
      </w:r>
      <w:bookmarkEnd w:id="1613"/>
      <w:bookmarkEnd w:id="1614"/>
      <w:bookmarkEnd w:id="1615"/>
      <w:bookmarkEnd w:id="1616"/>
      <w:r w:rsidR="00AC739C" w:rsidRPr="00954002">
        <w:t xml:space="preserve"> </w:t>
      </w:r>
      <w:bookmarkEnd w:id="1617"/>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618" w:name="_Toc450601328"/>
      <w:bookmarkStart w:id="1619" w:name="_Toc457595455"/>
      <w:bookmarkStart w:id="1620" w:name="_Toc459366858"/>
      <w:bookmarkStart w:id="1621" w:name="_Toc459367171"/>
      <w:bookmarkStart w:id="1622" w:name="_Toc489043184"/>
      <w:r w:rsidRPr="00954002">
        <w:lastRenderedPageBreak/>
        <w:t>10.3.5</w:t>
      </w:r>
      <w:r w:rsidRPr="00954002">
        <w:tab/>
        <w:t xml:space="preserve">Generating </w:t>
      </w:r>
      <w:r w:rsidR="009D07F0">
        <w:t>Key Identifier for the MAF Security Framework</w:t>
      </w:r>
      <w:bookmarkEnd w:id="1618"/>
      <w:bookmarkEnd w:id="1619"/>
      <w:bookmarkEnd w:id="1620"/>
      <w:bookmarkEnd w:id="1621"/>
      <w:bookmarkEnd w:id="1622"/>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623" w:name="_Toc449434941"/>
      <w:bookmarkStart w:id="1624" w:name="_Toc449445462"/>
      <w:bookmarkStart w:id="1625" w:name="_Toc449445700"/>
      <w:bookmarkStart w:id="1626" w:name="_Toc450601329"/>
      <w:bookmarkStart w:id="1627" w:name="_Toc457595456"/>
      <w:bookmarkStart w:id="1628" w:name="_Toc459366859"/>
      <w:bookmarkStart w:id="1629" w:name="_Toc459367172"/>
      <w:bookmarkStart w:id="1630" w:name="_Toc489043185"/>
      <w:r w:rsidRPr="00D63DFE">
        <w:t>10.3.6</w:t>
      </w:r>
      <w:r w:rsidRPr="00D63DFE">
        <w:tab/>
        <w:t>Derivation of End-to-End Master Key from Provisioned Secure Connection Key</w:t>
      </w:r>
      <w:bookmarkEnd w:id="1623"/>
      <w:bookmarkEnd w:id="1624"/>
      <w:bookmarkEnd w:id="1625"/>
      <w:bookmarkEnd w:id="1626"/>
      <w:bookmarkEnd w:id="1627"/>
      <w:bookmarkEnd w:id="1628"/>
      <w:bookmarkEnd w:id="1629"/>
      <w:bookmarkEnd w:id="1630"/>
    </w:p>
    <w:p w14:paraId="1A8273AB" w14:textId="77777777" w:rsidR="00044AF7" w:rsidRPr="00D63DFE" w:rsidRDefault="00044AF7" w:rsidP="00D63DFE">
      <w:pPr>
        <w:pStyle w:val="Heading4"/>
      </w:pPr>
      <w:bookmarkStart w:id="1631" w:name="_Toc450601330"/>
      <w:bookmarkStart w:id="1632" w:name="_Toc457595457"/>
      <w:bookmarkStart w:id="1633" w:name="_Toc459366860"/>
      <w:bookmarkStart w:id="1634" w:name="_Toc459367173"/>
      <w:bookmarkStart w:id="1635" w:name="_Toc489043186"/>
      <w:r w:rsidRPr="00D63DFE">
        <w:t>10.3.6.1</w:t>
      </w:r>
      <w:r w:rsidRPr="00D63DFE">
        <w:tab/>
        <w:t>Introduction</w:t>
      </w:r>
      <w:bookmarkEnd w:id="1631"/>
      <w:bookmarkEnd w:id="1632"/>
      <w:bookmarkEnd w:id="1633"/>
      <w:bookmarkEnd w:id="1634"/>
      <w:bookmarkEnd w:id="1635"/>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636" w:name="_Toc449434942"/>
      <w:bookmarkStart w:id="1637" w:name="_Toc449445463"/>
      <w:bookmarkStart w:id="1638" w:name="_Toc449445701"/>
      <w:bookmarkStart w:id="1639" w:name="_Toc450601331"/>
      <w:bookmarkStart w:id="1640" w:name="_Toc457595458"/>
      <w:bookmarkStart w:id="1641" w:name="_Toc459366861"/>
      <w:bookmarkStart w:id="1642" w:name="_Toc459367174"/>
      <w:bookmarkStart w:id="1643" w:name="_Toc489043187"/>
      <w:r w:rsidRPr="00D63DFE">
        <w:t>10.3.6.</w:t>
      </w:r>
      <w:r w:rsidR="00044AF7">
        <w:t>2</w:t>
      </w:r>
      <w:r w:rsidRPr="00D63DFE">
        <w:tab/>
        <w:t>Key Extraction and Expansion of End-to-End Master Key</w:t>
      </w:r>
      <w:bookmarkEnd w:id="1636"/>
      <w:bookmarkEnd w:id="1637"/>
      <w:bookmarkEnd w:id="1638"/>
      <w:bookmarkEnd w:id="1639"/>
      <w:bookmarkEnd w:id="1640"/>
      <w:bookmarkEnd w:id="1641"/>
      <w:bookmarkEnd w:id="1642"/>
      <w:bookmarkEnd w:id="1643"/>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44" w:name="_Toc404603676"/>
      <w:bookmarkStart w:id="1645" w:name="_Toc409093900"/>
      <w:bookmarkStart w:id="1646" w:name="_Toc409685808"/>
      <w:bookmarkStart w:id="1647" w:name="_Toc442632178"/>
      <w:bookmarkStart w:id="1648" w:name="_Toc442971380"/>
      <w:bookmarkStart w:id="1649" w:name="_Toc457595459"/>
      <w:bookmarkStart w:id="1650" w:name="_Toc459366862"/>
      <w:bookmarkStart w:id="1651" w:name="_Toc459367175"/>
      <w:bookmarkStart w:id="1652" w:name="_Toc489043188"/>
      <w:bookmarkStart w:id="1653" w:name="_Toc449434943"/>
      <w:bookmarkStart w:id="1654" w:name="_Toc449445464"/>
      <w:bookmarkStart w:id="1655" w:name="_Toc449445702"/>
      <w:bookmarkStart w:id="1656"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44"/>
      <w:bookmarkEnd w:id="1645"/>
      <w:bookmarkEnd w:id="1646"/>
      <w:bookmarkEnd w:id="1647"/>
      <w:bookmarkEnd w:id="1648"/>
      <w:bookmarkEnd w:id="1649"/>
      <w:bookmarkEnd w:id="1650"/>
      <w:bookmarkEnd w:id="1651"/>
      <w:bookmarkEnd w:id="1652"/>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57" w:name="_Toc457595460"/>
      <w:bookmarkStart w:id="1658" w:name="_Toc459366863"/>
      <w:bookmarkStart w:id="1659" w:name="_Toc459367176"/>
      <w:bookmarkStart w:id="1660" w:name="_Toc489043189"/>
      <w:r w:rsidRPr="00C31EE8">
        <w:t>10.3.8</w:t>
      </w:r>
      <w:r w:rsidR="00F06449">
        <w:tab/>
      </w:r>
      <w:r>
        <w:t xml:space="preserve">sessionESPrimKey </w:t>
      </w:r>
      <w:r>
        <w:rPr>
          <w:lang w:val="en-US"/>
        </w:rPr>
        <w:t>Derivation</w:t>
      </w:r>
      <w:r>
        <w:t xml:space="preserve"> Algorithms</w:t>
      </w:r>
      <w:bookmarkEnd w:id="1657"/>
      <w:bookmarkEnd w:id="1658"/>
      <w:bookmarkEnd w:id="1659"/>
      <w:bookmarkEnd w:id="1660"/>
    </w:p>
    <w:p w14:paraId="064CDD4C" w14:textId="77777777" w:rsidR="00430AE2" w:rsidRPr="00430AE2" w:rsidRDefault="00430AE2" w:rsidP="00430AE2">
      <w:pPr>
        <w:pStyle w:val="Heading4"/>
      </w:pPr>
      <w:bookmarkStart w:id="1661" w:name="_Toc457595461"/>
      <w:bookmarkStart w:id="1662" w:name="_Toc459366864"/>
      <w:bookmarkStart w:id="1663" w:name="_Toc459367177"/>
      <w:bookmarkStart w:id="1664" w:name="_Toc489043190"/>
      <w:r w:rsidRPr="00430AE2">
        <w:t>10.3.8.1</w:t>
      </w:r>
      <w:r w:rsidR="00F06449">
        <w:tab/>
      </w:r>
      <w:r w:rsidRPr="00430AE2">
        <w:t>Introduction</w:t>
      </w:r>
      <w:bookmarkEnd w:id="1661"/>
      <w:bookmarkEnd w:id="1662"/>
      <w:bookmarkEnd w:id="1663"/>
      <w:bookmarkEnd w:id="1664"/>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65" w:name="_Toc457595462"/>
      <w:bookmarkStart w:id="1666" w:name="_Toc459366865"/>
      <w:bookmarkStart w:id="1667" w:name="_Toc459367178"/>
      <w:bookmarkStart w:id="1668" w:name="_Toc489043191"/>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665"/>
      <w:bookmarkEnd w:id="1666"/>
      <w:bookmarkEnd w:id="1667"/>
      <w:bookmarkEnd w:id="1668"/>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669" w:name="_Toc457595463"/>
      <w:bookmarkStart w:id="1670" w:name="_Toc459366866"/>
      <w:bookmarkStart w:id="1671" w:name="_Toc459367179"/>
      <w:bookmarkStart w:id="1672" w:name="_Toc489043192"/>
      <w:r w:rsidRPr="00954002">
        <w:t>10.4</w:t>
      </w:r>
      <w:r w:rsidRPr="00954002">
        <w:tab/>
        <w:t>Credential-ID Details</w:t>
      </w:r>
      <w:bookmarkEnd w:id="1653"/>
      <w:bookmarkEnd w:id="1654"/>
      <w:bookmarkEnd w:id="1655"/>
      <w:bookmarkEnd w:id="1656"/>
      <w:bookmarkEnd w:id="1669"/>
      <w:bookmarkEnd w:id="1670"/>
      <w:bookmarkEnd w:id="1671"/>
      <w:bookmarkEnd w:id="1672"/>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73" w:name="_Toc449434944"/>
      <w:bookmarkStart w:id="1674" w:name="_Toc449445465"/>
      <w:bookmarkStart w:id="1675" w:name="_Toc449445703"/>
      <w:bookmarkStart w:id="1676" w:name="_Toc457595464"/>
      <w:bookmarkStart w:id="1677" w:name="_Toc459366867"/>
      <w:bookmarkStart w:id="1678" w:name="_Toc459367180"/>
      <w:bookmarkStart w:id="1679" w:name="_Toc489043193"/>
      <w:r w:rsidRPr="00954002">
        <w:t>10.5</w:t>
      </w:r>
      <w:r w:rsidRPr="00954002">
        <w:tab/>
      </w:r>
      <w:bookmarkEnd w:id="1673"/>
      <w:bookmarkEnd w:id="1674"/>
      <w:bookmarkEnd w:id="1675"/>
      <w:r w:rsidR="00271E19">
        <w:t>KpsaID</w:t>
      </w:r>
      <w:bookmarkEnd w:id="1676"/>
      <w:bookmarkEnd w:id="1677"/>
      <w:bookmarkEnd w:id="1678"/>
      <w:bookmarkEnd w:id="1679"/>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80" w:name="_Toc449434945"/>
      <w:bookmarkStart w:id="1681" w:name="_Toc449445466"/>
      <w:bookmarkStart w:id="1682" w:name="_Toc449445704"/>
      <w:bookmarkStart w:id="1683" w:name="_Toc450601334"/>
      <w:bookmarkStart w:id="1684" w:name="_Toc457595465"/>
      <w:bookmarkStart w:id="1685" w:name="_Toc459366868"/>
      <w:bookmarkStart w:id="1686" w:name="_Toc459367181"/>
      <w:bookmarkStart w:id="1687" w:name="_Toc489043194"/>
      <w:r w:rsidRPr="00954002">
        <w:t>10.6</w:t>
      </w:r>
      <w:r w:rsidRPr="00954002">
        <w:tab/>
      </w:r>
      <w:r w:rsidR="00271E19">
        <w:t>KmID</w:t>
      </w:r>
      <w:r w:rsidRPr="00954002">
        <w:t xml:space="preserve"> Format</w:t>
      </w:r>
      <w:bookmarkEnd w:id="1680"/>
      <w:bookmarkEnd w:id="1681"/>
      <w:bookmarkEnd w:id="1682"/>
      <w:bookmarkEnd w:id="1683"/>
      <w:bookmarkEnd w:id="1684"/>
      <w:bookmarkEnd w:id="1685"/>
      <w:bookmarkEnd w:id="1686"/>
      <w:bookmarkEnd w:id="1687"/>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88" w:name="_Toc449434946"/>
      <w:bookmarkStart w:id="1689" w:name="_Toc449445467"/>
      <w:bookmarkStart w:id="1690" w:name="_Toc449445705"/>
      <w:bookmarkStart w:id="1691" w:name="_Toc450601335"/>
      <w:bookmarkStart w:id="1692" w:name="_Toc457595466"/>
      <w:bookmarkStart w:id="1693" w:name="_Toc459366869"/>
      <w:bookmarkStart w:id="1694" w:name="_Toc459367182"/>
      <w:bookmarkStart w:id="1695" w:name="_Toc489043195"/>
      <w:r w:rsidRPr="00954002">
        <w:t>10.7</w:t>
      </w:r>
      <w:r w:rsidRPr="00954002">
        <w:tab/>
        <w:t>Enrolment Expiry</w:t>
      </w:r>
      <w:bookmarkEnd w:id="1688"/>
      <w:bookmarkEnd w:id="1689"/>
      <w:bookmarkEnd w:id="1690"/>
      <w:bookmarkEnd w:id="1691"/>
      <w:bookmarkEnd w:id="1692"/>
      <w:bookmarkEnd w:id="1693"/>
      <w:bookmarkEnd w:id="1694"/>
      <w:bookmarkEnd w:id="1695"/>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96" w:name="_Toc449445706"/>
      <w:bookmarkStart w:id="1697" w:name="_Toc450601336"/>
      <w:bookmarkStart w:id="1698" w:name="_Toc457595467"/>
      <w:bookmarkStart w:id="1699" w:name="_Toc459366870"/>
      <w:bookmarkStart w:id="1700" w:name="_Toc459367183"/>
      <w:bookmarkStart w:id="1701" w:name="_Toc48904319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96"/>
      <w:bookmarkEnd w:id="1697"/>
      <w:bookmarkEnd w:id="1698"/>
      <w:bookmarkEnd w:id="1699"/>
      <w:bookmarkEnd w:id="1700"/>
      <w:bookmarkEnd w:id="1701"/>
    </w:p>
    <w:p w14:paraId="4596E9AC" w14:textId="77777777" w:rsidR="004A28B0" w:rsidRPr="00044AF7" w:rsidRDefault="004A28B0" w:rsidP="00226822">
      <w:pPr>
        <w:pStyle w:val="Heading2"/>
        <w:rPr>
          <w:rFonts w:eastAsia="Yu Mincho"/>
        </w:rPr>
      </w:pPr>
      <w:bookmarkStart w:id="1702" w:name="_Toc449445468"/>
      <w:bookmarkStart w:id="1703" w:name="_Toc449445707"/>
      <w:bookmarkStart w:id="1704" w:name="_Toc450601337"/>
      <w:bookmarkStart w:id="1705" w:name="_Toc457595468"/>
      <w:bookmarkStart w:id="1706" w:name="_Toc459366871"/>
      <w:bookmarkStart w:id="1707" w:name="_Toc459367184"/>
      <w:bookmarkStart w:id="1708" w:name="_Toc489043197"/>
      <w:r w:rsidRPr="00154F80">
        <w:rPr>
          <w:rFonts w:eastAsia="Yu Mincho"/>
        </w:rPr>
        <w:t>11.1</w:t>
      </w:r>
      <w:r w:rsidRPr="00154F80">
        <w:rPr>
          <w:rFonts w:eastAsia="Yu Mincho"/>
        </w:rPr>
        <w:tab/>
      </w:r>
      <w:r w:rsidRPr="00154F80">
        <w:rPr>
          <w:rFonts w:eastAsia="Yu Mincho"/>
          <w:lang w:eastAsia="zh-CN"/>
        </w:rPr>
        <w:t>Introduction</w:t>
      </w:r>
      <w:bookmarkEnd w:id="1702"/>
      <w:bookmarkEnd w:id="1703"/>
      <w:bookmarkEnd w:id="1704"/>
      <w:bookmarkEnd w:id="1705"/>
      <w:bookmarkEnd w:id="1706"/>
      <w:bookmarkEnd w:id="1707"/>
      <w:bookmarkEnd w:id="1708"/>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709" w:name="_Toc449445469"/>
      <w:bookmarkStart w:id="1710" w:name="_Toc449445708"/>
      <w:bookmarkStart w:id="1711" w:name="_Toc450601338"/>
      <w:bookmarkStart w:id="1712" w:name="_Toc457595469"/>
      <w:bookmarkStart w:id="1713" w:name="_Toc459366872"/>
      <w:bookmarkStart w:id="1714" w:name="_Toc459367185"/>
      <w:bookmarkStart w:id="1715" w:name="_Toc48904319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709"/>
      <w:bookmarkEnd w:id="1710"/>
      <w:bookmarkEnd w:id="1711"/>
      <w:bookmarkEnd w:id="1712"/>
      <w:bookmarkEnd w:id="1713"/>
      <w:bookmarkEnd w:id="1714"/>
      <w:bookmarkEnd w:id="1715"/>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716" w:name="_Toc449445470"/>
      <w:bookmarkStart w:id="1717" w:name="_Toc449445709"/>
      <w:bookmarkStart w:id="1718" w:name="_Toc450601339"/>
      <w:bookmarkStart w:id="1719" w:name="_Toc457595470"/>
      <w:bookmarkStart w:id="1720" w:name="_Toc459366873"/>
      <w:bookmarkStart w:id="1721" w:name="_Toc459367186"/>
      <w:bookmarkStart w:id="1722" w:name="_Toc489043199"/>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716"/>
      <w:bookmarkEnd w:id="1717"/>
      <w:bookmarkEnd w:id="1718"/>
      <w:bookmarkEnd w:id="1719"/>
      <w:bookmarkEnd w:id="1720"/>
      <w:bookmarkEnd w:id="1721"/>
      <w:bookmarkEnd w:id="1722"/>
    </w:p>
    <w:p w14:paraId="3D0AD8BD" w14:textId="77777777" w:rsidR="00044AF7" w:rsidRPr="00D63DFE" w:rsidRDefault="00044AF7" w:rsidP="00D63DFE">
      <w:pPr>
        <w:pStyle w:val="Heading3"/>
        <w:rPr>
          <w:rFonts w:eastAsia="Yu Mincho"/>
          <w:lang w:eastAsia="zh-CN"/>
        </w:rPr>
      </w:pPr>
      <w:bookmarkStart w:id="1723" w:name="_Toc450601340"/>
      <w:bookmarkStart w:id="1724" w:name="_Toc457595471"/>
      <w:bookmarkStart w:id="1725" w:name="_Toc459366874"/>
      <w:bookmarkStart w:id="1726" w:name="_Toc459367187"/>
      <w:bookmarkStart w:id="1727" w:name="_Toc489043200"/>
      <w:r w:rsidRPr="00D63DFE">
        <w:rPr>
          <w:rFonts w:eastAsia="Yu Mincho"/>
          <w:lang w:eastAsia="zh-CN"/>
        </w:rPr>
        <w:t>11.3.1</w:t>
      </w:r>
      <w:r w:rsidRPr="00D63DFE">
        <w:rPr>
          <w:rFonts w:eastAsia="Yu Mincho"/>
          <w:lang w:eastAsia="zh-CN"/>
        </w:rPr>
        <w:tab/>
        <w:t>Introduction</w:t>
      </w:r>
      <w:bookmarkEnd w:id="1723"/>
      <w:bookmarkEnd w:id="1724"/>
      <w:bookmarkEnd w:id="1725"/>
      <w:bookmarkEnd w:id="1726"/>
      <w:bookmarkEnd w:id="1727"/>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728" w:name="_Toc449445471"/>
      <w:bookmarkStart w:id="1729" w:name="_Toc449445710"/>
      <w:bookmarkStart w:id="1730" w:name="_Toc450601341"/>
      <w:bookmarkStart w:id="1731" w:name="_Toc457595472"/>
      <w:bookmarkStart w:id="1732" w:name="_Toc459366875"/>
      <w:bookmarkStart w:id="1733" w:name="_Toc459367188"/>
      <w:bookmarkStart w:id="1734" w:name="_Toc48904320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28"/>
      <w:bookmarkEnd w:id="1729"/>
      <w:bookmarkEnd w:id="1730"/>
      <w:bookmarkEnd w:id="1731"/>
      <w:bookmarkEnd w:id="1732"/>
      <w:bookmarkEnd w:id="1733"/>
      <w:bookmarkEnd w:id="1734"/>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735" w:name="_Toc449445472"/>
      <w:bookmarkStart w:id="1736" w:name="_Toc449445711"/>
      <w:bookmarkStart w:id="1737" w:name="_Toc450601342"/>
      <w:bookmarkStart w:id="1738" w:name="_Toc457595473"/>
      <w:bookmarkStart w:id="1739" w:name="_Toc459366876"/>
      <w:bookmarkStart w:id="1740" w:name="_Toc459367189"/>
      <w:bookmarkStart w:id="1741" w:name="_Toc48904320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35"/>
      <w:bookmarkEnd w:id="1736"/>
      <w:bookmarkEnd w:id="1737"/>
      <w:bookmarkEnd w:id="1738"/>
      <w:bookmarkEnd w:id="1739"/>
      <w:bookmarkEnd w:id="1740"/>
      <w:bookmarkEnd w:id="1741"/>
    </w:p>
    <w:p w14:paraId="653A2D22" w14:textId="77777777" w:rsidR="00044AF7" w:rsidRPr="00D63DFE" w:rsidRDefault="00044AF7" w:rsidP="00D63DFE">
      <w:pPr>
        <w:pStyle w:val="Heading4"/>
        <w:rPr>
          <w:rFonts w:eastAsia="Yu Mincho"/>
          <w:lang w:eastAsia="zh-CN"/>
        </w:rPr>
      </w:pPr>
      <w:bookmarkStart w:id="1742" w:name="_Toc450601343"/>
      <w:bookmarkStart w:id="1743" w:name="_Toc457595474"/>
      <w:bookmarkStart w:id="1744" w:name="_Toc459366877"/>
      <w:bookmarkStart w:id="1745" w:name="_Toc459367190"/>
      <w:bookmarkStart w:id="1746" w:name="_Toc489043203"/>
      <w:r w:rsidRPr="00D63DFE">
        <w:rPr>
          <w:rFonts w:eastAsia="Yu Mincho"/>
          <w:lang w:eastAsia="zh-CN"/>
        </w:rPr>
        <w:t>11.3.3.0</w:t>
      </w:r>
      <w:r w:rsidRPr="00D63DFE">
        <w:rPr>
          <w:rFonts w:eastAsia="Yu Mincho"/>
          <w:lang w:eastAsia="zh-CN"/>
        </w:rPr>
        <w:tab/>
        <w:t>Introduction</w:t>
      </w:r>
      <w:bookmarkEnd w:id="1742"/>
      <w:bookmarkEnd w:id="1743"/>
      <w:bookmarkEnd w:id="1744"/>
      <w:bookmarkEnd w:id="1745"/>
      <w:bookmarkEnd w:id="1746"/>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47" w:name="_Toc449445473"/>
      <w:bookmarkStart w:id="1748" w:name="_Toc449445712"/>
      <w:bookmarkStart w:id="1749" w:name="_Toc450601344"/>
      <w:bookmarkStart w:id="1750" w:name="_Toc457595475"/>
      <w:bookmarkStart w:id="1751" w:name="_Toc459366878"/>
      <w:bookmarkStart w:id="1752" w:name="_Toc459367191"/>
      <w:bookmarkStart w:id="1753" w:name="_Toc48904320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47"/>
      <w:bookmarkEnd w:id="1748"/>
      <w:bookmarkEnd w:id="1749"/>
      <w:bookmarkEnd w:id="1750"/>
      <w:bookmarkEnd w:id="1751"/>
      <w:bookmarkEnd w:id="1752"/>
      <w:bookmarkEnd w:id="1753"/>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5pt;height:374.45pt" o:ole="">
            <v:imagedata r:id="rId100" o:title=""/>
          </v:shape>
          <o:OLEObject Type="Embed" ProgID="Visio.Drawing.11" ShapeID="_x0000_i1063" DrawAspect="Content" ObjectID="_1563102443" r:id="rId101"/>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54" w:name="_Toc449445474"/>
      <w:bookmarkStart w:id="1755" w:name="_Toc449445713"/>
      <w:bookmarkStart w:id="1756" w:name="_Toc450601345"/>
      <w:bookmarkStart w:id="1757" w:name="_Toc457595476"/>
      <w:bookmarkStart w:id="1758" w:name="_Toc459366879"/>
      <w:bookmarkStart w:id="1759" w:name="_Toc459367192"/>
      <w:bookmarkStart w:id="1760" w:name="_Toc48904320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54"/>
      <w:bookmarkEnd w:id="1755"/>
      <w:bookmarkEnd w:id="1756"/>
      <w:bookmarkEnd w:id="1757"/>
      <w:bookmarkEnd w:id="1758"/>
      <w:bookmarkEnd w:id="1759"/>
      <w:bookmarkEnd w:id="1760"/>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65pt;height:381.7pt" o:ole="">
            <v:imagedata r:id="rId102" o:title=""/>
          </v:shape>
          <o:OLEObject Type="Embed" ProgID="Visio.Drawing.11" ShapeID="_x0000_i1064" DrawAspect="Content" ObjectID="_1563102444" r:id="rId103"/>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61" w:name="_Toc449445475"/>
      <w:bookmarkStart w:id="1762" w:name="_Toc449445714"/>
      <w:bookmarkStart w:id="1763" w:name="_Toc450601346"/>
      <w:bookmarkStart w:id="1764" w:name="_Toc457595477"/>
      <w:bookmarkStart w:id="1765" w:name="_Toc459366880"/>
      <w:bookmarkStart w:id="1766" w:name="_Toc459367193"/>
      <w:bookmarkStart w:id="1767" w:name="_Toc48904320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61"/>
      <w:bookmarkEnd w:id="1762"/>
      <w:bookmarkEnd w:id="1763"/>
      <w:bookmarkEnd w:id="1764"/>
      <w:bookmarkEnd w:id="1765"/>
      <w:bookmarkEnd w:id="1766"/>
      <w:bookmarkEnd w:id="1767"/>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5pt;height:331.4pt" o:ole="">
            <v:imagedata r:id="rId104" o:title=""/>
          </v:shape>
          <o:OLEObject Type="Embed" ProgID="Visio.Drawing.11" ShapeID="_x0000_i1065" DrawAspect="Content" ObjectID="_1563102445" r:id="rId105"/>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3pt;height:323.85pt" o:ole="">
            <v:imagedata r:id="rId106" o:title=""/>
          </v:shape>
          <o:OLEObject Type="Embed" ProgID="Visio.Drawing.11" ShapeID="_x0000_i1066" DrawAspect="Content" ObjectID="_1563102446" r:id="rId107"/>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68" w:name="_Toc449445476"/>
      <w:bookmarkStart w:id="1769" w:name="_Toc449445715"/>
      <w:bookmarkStart w:id="1770" w:name="_Toc450601347"/>
      <w:bookmarkStart w:id="1771" w:name="_Toc457595478"/>
      <w:bookmarkStart w:id="1772" w:name="_Toc459366881"/>
      <w:bookmarkStart w:id="1773" w:name="_Toc459367194"/>
      <w:bookmarkStart w:id="1774" w:name="_Toc489043207"/>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68"/>
      <w:bookmarkEnd w:id="1769"/>
      <w:bookmarkEnd w:id="1770"/>
      <w:bookmarkEnd w:id="1771"/>
      <w:bookmarkEnd w:id="1772"/>
      <w:bookmarkEnd w:id="1773"/>
      <w:bookmarkEnd w:id="1774"/>
    </w:p>
    <w:p w14:paraId="7D256B34" w14:textId="77777777" w:rsidR="004A28B0" w:rsidRPr="00D63DFE" w:rsidRDefault="004A28B0" w:rsidP="00C9003F">
      <w:pPr>
        <w:pStyle w:val="Heading3"/>
        <w:rPr>
          <w:rFonts w:eastAsia="Yu Mincho"/>
        </w:rPr>
      </w:pPr>
      <w:bookmarkStart w:id="1775" w:name="_Toc449445477"/>
      <w:bookmarkStart w:id="1776" w:name="_Toc449445716"/>
      <w:bookmarkStart w:id="1777" w:name="_Toc450601348"/>
      <w:bookmarkStart w:id="1778" w:name="_Toc457595479"/>
      <w:bookmarkStart w:id="1779" w:name="_Toc459366882"/>
      <w:bookmarkStart w:id="1780" w:name="_Toc459367195"/>
      <w:bookmarkStart w:id="1781" w:name="_Toc48904320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75"/>
      <w:bookmarkEnd w:id="1776"/>
      <w:bookmarkEnd w:id="1777"/>
      <w:bookmarkEnd w:id="1778"/>
      <w:bookmarkEnd w:id="1779"/>
      <w:bookmarkEnd w:id="1780"/>
      <w:bookmarkEnd w:id="1781"/>
    </w:p>
    <w:p w14:paraId="1F8EA85F" w14:textId="77777777" w:rsidR="00044AF7" w:rsidRDefault="00044AF7" w:rsidP="00044AF7">
      <w:pPr>
        <w:pStyle w:val="Heading4"/>
        <w:rPr>
          <w:rFonts w:eastAsia="Yu Mincho"/>
        </w:rPr>
      </w:pPr>
      <w:bookmarkStart w:id="1782" w:name="_Toc450601349"/>
      <w:bookmarkStart w:id="1783" w:name="_Toc457595480"/>
      <w:bookmarkStart w:id="1784" w:name="_Toc459366883"/>
      <w:bookmarkStart w:id="1785" w:name="_Toc459367196"/>
      <w:bookmarkStart w:id="1786" w:name="_Toc489043209"/>
      <w:r w:rsidRPr="00D63DFE">
        <w:rPr>
          <w:rFonts w:eastAsia="Yu Mincho"/>
        </w:rPr>
        <w:t>11.4.1.0</w:t>
      </w:r>
      <w:r w:rsidRPr="00D63DFE">
        <w:rPr>
          <w:rFonts w:eastAsia="Yu Mincho"/>
        </w:rPr>
        <w:tab/>
        <w:t>Introduction</w:t>
      </w:r>
      <w:bookmarkEnd w:id="1782"/>
      <w:bookmarkEnd w:id="1783"/>
      <w:bookmarkEnd w:id="1784"/>
      <w:bookmarkEnd w:id="1785"/>
      <w:bookmarkEnd w:id="1786"/>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4pt;height:337.95pt" o:ole="">
            <v:imagedata r:id="rId108" o:title=""/>
          </v:shape>
          <o:OLEObject Type="Embed" ProgID="Visio.Drawing.11" ShapeID="_x0000_i1067" DrawAspect="Content" ObjectID="_1563102447" r:id="rId109"/>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87" w:name="_Toc449445478"/>
      <w:bookmarkStart w:id="1788" w:name="_Toc449445717"/>
      <w:bookmarkStart w:id="1789" w:name="_Toc450601350"/>
      <w:bookmarkStart w:id="1790" w:name="_Toc457595481"/>
      <w:bookmarkStart w:id="1791" w:name="_Toc459366884"/>
      <w:bookmarkStart w:id="1792" w:name="_Toc459367197"/>
      <w:bookmarkStart w:id="1793" w:name="_Toc48904321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87"/>
      <w:bookmarkEnd w:id="1788"/>
      <w:bookmarkEnd w:id="1789"/>
      <w:bookmarkEnd w:id="1790"/>
      <w:bookmarkEnd w:id="1791"/>
      <w:bookmarkEnd w:id="1792"/>
      <w:bookmarkEnd w:id="1793"/>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94" w:name="_Toc449445479"/>
      <w:bookmarkStart w:id="1795" w:name="_Toc449445718"/>
      <w:bookmarkStart w:id="1796" w:name="_Toc450601351"/>
      <w:bookmarkStart w:id="1797" w:name="_Toc457595482"/>
      <w:bookmarkStart w:id="1798" w:name="_Toc459366885"/>
      <w:bookmarkStart w:id="1799" w:name="_Toc459367198"/>
      <w:bookmarkStart w:id="1800" w:name="_Toc489043211"/>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94"/>
      <w:bookmarkEnd w:id="1795"/>
      <w:bookmarkEnd w:id="1796"/>
      <w:bookmarkEnd w:id="1797"/>
      <w:bookmarkEnd w:id="1798"/>
      <w:bookmarkEnd w:id="1799"/>
      <w:bookmarkEnd w:id="1800"/>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801" w:name="_Toc449445480"/>
      <w:bookmarkStart w:id="1802" w:name="_Toc449445719"/>
      <w:bookmarkStart w:id="1803" w:name="_Toc450601352"/>
      <w:bookmarkStart w:id="1804" w:name="_Toc457595483"/>
      <w:bookmarkStart w:id="1805" w:name="_Toc459366886"/>
      <w:bookmarkStart w:id="1806" w:name="_Toc459367199"/>
      <w:bookmarkStart w:id="1807" w:name="_Toc48904321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01"/>
      <w:bookmarkEnd w:id="1802"/>
      <w:bookmarkEnd w:id="1803"/>
      <w:bookmarkEnd w:id="1804"/>
      <w:bookmarkEnd w:id="1805"/>
      <w:bookmarkEnd w:id="1806"/>
      <w:bookmarkEnd w:id="1807"/>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808" w:name="_Toc489043213"/>
      <w:bookmarkStart w:id="1809"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08"/>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810" w:name="_Toc457595485"/>
      <w:bookmarkStart w:id="1811" w:name="_Toc459366888"/>
      <w:bookmarkStart w:id="1812" w:name="_Toc459367201"/>
      <w:bookmarkStart w:id="1813" w:name="_Toc489043214"/>
      <w:r w:rsidRPr="00885539">
        <w:rPr>
          <w:rFonts w:eastAsia="Malgun Gothic"/>
        </w:rPr>
        <w:t>12.1</w:t>
      </w:r>
      <w:r w:rsidRPr="00885539">
        <w:rPr>
          <w:rFonts w:eastAsia="Malgun Gothic"/>
        </w:rPr>
        <w:tab/>
        <w:t>Introduction</w:t>
      </w:r>
      <w:bookmarkEnd w:id="1810"/>
      <w:bookmarkEnd w:id="1811"/>
      <w:bookmarkEnd w:id="1812"/>
      <w:bookmarkEnd w:id="1813"/>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2306D5" w:rsidP="00F229FD">
      <w:pPr>
        <w:pStyle w:val="B1"/>
      </w:pPr>
      <w:hyperlink r:id="rId110"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814" w:name="_Toc457595486"/>
      <w:bookmarkStart w:id="1815" w:name="_Toc459366889"/>
      <w:bookmarkStart w:id="1816" w:name="_Toc459367202"/>
      <w:bookmarkStart w:id="1817" w:name="_Toc48904321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14"/>
      <w:bookmarkEnd w:id="1815"/>
      <w:bookmarkEnd w:id="1816"/>
      <w:bookmarkEnd w:id="1817"/>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597D3F">
              <w:rPr>
                <w:rFonts w:ascii="Arial" w:eastAsia="Malgun Gothic" w:hAnsi="Arial"/>
                <w:i/>
                <w:sz w:val="18"/>
                <w:lang w:val="en-US"/>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208A1F66"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818" w:name="_Toc457595487"/>
      <w:bookmarkStart w:id="1819" w:name="_Toc459366890"/>
      <w:bookmarkStart w:id="1820" w:name="_Toc459367203"/>
      <w:bookmarkStart w:id="1821" w:name="_Toc48904321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18"/>
      <w:bookmarkEnd w:id="1819"/>
      <w:bookmarkEnd w:id="1820"/>
      <w:bookmarkEnd w:id="1821"/>
    </w:p>
    <w:p w14:paraId="2E067321" w14:textId="77777777" w:rsidR="00885539" w:rsidRPr="00885539" w:rsidRDefault="00885539" w:rsidP="00DB33A0">
      <w:pPr>
        <w:pStyle w:val="Heading3"/>
        <w:rPr>
          <w:rFonts w:eastAsia="Malgun Gothic"/>
          <w:lang w:val="en-US"/>
        </w:rPr>
      </w:pPr>
      <w:bookmarkStart w:id="1822" w:name="_Toc457595488"/>
      <w:bookmarkStart w:id="1823" w:name="_Toc459366891"/>
      <w:bookmarkStart w:id="1824" w:name="_Toc459367204"/>
      <w:bookmarkStart w:id="1825" w:name="_Toc489043217"/>
      <w:r w:rsidRPr="00885539">
        <w:rPr>
          <w:rFonts w:eastAsia="Malgun Gothic"/>
        </w:rPr>
        <w:t>12.3.1</w:t>
      </w:r>
      <w:r w:rsidRPr="00885539">
        <w:rPr>
          <w:rFonts w:eastAsia="Malgun Gothic"/>
        </w:rPr>
        <w:tab/>
      </w:r>
      <w:r w:rsidRPr="00885539">
        <w:rPr>
          <w:rFonts w:eastAsia="Malgun Gothic"/>
          <w:lang w:val="en-US"/>
        </w:rPr>
        <w:t>Introduction</w:t>
      </w:r>
      <w:bookmarkEnd w:id="1822"/>
      <w:bookmarkEnd w:id="1823"/>
      <w:bookmarkEnd w:id="1824"/>
      <w:bookmarkEnd w:id="1825"/>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826" w:name="_Toc457595489"/>
      <w:bookmarkStart w:id="1827" w:name="_Toc459366892"/>
      <w:bookmarkStart w:id="1828" w:name="_Toc459367205"/>
      <w:bookmarkStart w:id="1829" w:name="_Toc48904321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26"/>
      <w:bookmarkEnd w:id="1827"/>
      <w:bookmarkEnd w:id="1828"/>
      <w:bookmarkEnd w:id="1829"/>
    </w:p>
    <w:p w14:paraId="3CE19E14" w14:textId="77777777" w:rsidR="00885539" w:rsidRPr="00885539" w:rsidRDefault="00885539" w:rsidP="00DB33A0">
      <w:pPr>
        <w:pStyle w:val="Heading4"/>
        <w:rPr>
          <w:rFonts w:eastAsia="Malgun Gothic"/>
          <w:lang w:val="en-US"/>
        </w:rPr>
      </w:pPr>
      <w:bookmarkStart w:id="1830" w:name="_Toc457595490"/>
      <w:bookmarkStart w:id="1831" w:name="_Toc459366893"/>
      <w:bookmarkStart w:id="1832" w:name="_Toc459367206"/>
      <w:bookmarkStart w:id="1833" w:name="_Toc489043219"/>
      <w:r w:rsidRPr="00885539">
        <w:rPr>
          <w:rFonts w:eastAsia="Malgun Gothic"/>
        </w:rPr>
        <w:t>12.3.2.1</w:t>
      </w:r>
      <w:r w:rsidRPr="00885539">
        <w:rPr>
          <w:rFonts w:eastAsia="Malgun Gothic"/>
        </w:rPr>
        <w:tab/>
        <w:t>sec:</w:t>
      </w:r>
      <w:r w:rsidRPr="00885539">
        <w:rPr>
          <w:rFonts w:eastAsia="Malgun Gothic"/>
          <w:lang w:val="en-US"/>
        </w:rPr>
        <w:t>credIDTypeID</w:t>
      </w:r>
      <w:bookmarkEnd w:id="1830"/>
      <w:bookmarkEnd w:id="1831"/>
      <w:bookmarkEnd w:id="1832"/>
      <w:bookmarkEnd w:id="1833"/>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834" w:name="_Toc489043220"/>
      <w:r w:rsidRPr="00885539">
        <w:rPr>
          <w:rFonts w:eastAsia="Malgun Gothic"/>
        </w:rPr>
        <w:t>12.3.2.2</w:t>
      </w:r>
      <w:r w:rsidRPr="00885539">
        <w:rPr>
          <w:rFonts w:eastAsia="Malgun Gothic"/>
        </w:rPr>
        <w:tab/>
        <w:t>sec:</w:t>
      </w:r>
      <w:r w:rsidRPr="00885539">
        <w:rPr>
          <w:rFonts w:eastAsia="Malgun Gothic"/>
          <w:lang w:val="en-US"/>
        </w:rPr>
        <w:t>devMgmtID</w:t>
      </w:r>
      <w:bookmarkEnd w:id="1834"/>
    </w:p>
    <w:p w14:paraId="50E384F3" w14:textId="6DE35C3A" w:rsidR="002C25B0" w:rsidRPr="00885539" w:rsidRDefault="002C25B0" w:rsidP="002C25B0">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597D3F">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lang w:val="en-US"/>
        </w:rPr>
      </w:pPr>
      <w:bookmarkStart w:id="1835" w:name="_Toc489043221"/>
      <w:r w:rsidRPr="00EC4DCF">
        <w:t>12.3.2.</w:t>
      </w:r>
      <w:r w:rsidRPr="00EC4DCF">
        <w:rPr>
          <w:lang w:val="en-US"/>
        </w:rPr>
        <w:t>3</w:t>
      </w:r>
      <w:r w:rsidRPr="00885539">
        <w:tab/>
        <w:t>sec:</w:t>
      </w:r>
      <w:r>
        <w:rPr>
          <w:lang w:val="en-US"/>
        </w:rPr>
        <w:t>cmdClassID</w:t>
      </w:r>
      <w:bookmarkEnd w:id="1835"/>
    </w:p>
    <w:p w14:paraId="4880AD0E" w14:textId="4656048C" w:rsidR="007474B7" w:rsidRPr="00885539" w:rsidRDefault="007474B7" w:rsidP="007474B7">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w:t>
      </w:r>
      <w:r w:rsidR="007E30F8">
        <w:rPr>
          <w:lang w:val="en-US"/>
        </w:rPr>
        <w:t xml:space="preserve">specified </w:t>
      </w:r>
      <w:r>
        <w:rPr>
          <w:lang w:val="en-US"/>
        </w:rPr>
        <w:t>in oneM2M TS-0032</w:t>
      </w:r>
      <w:r w:rsidRPr="00885539">
        <w:rPr>
          <w:lang w:val="en-US"/>
        </w:rPr>
        <w:t xml:space="preserve"> </w:t>
      </w:r>
      <w:r>
        <w:rPr>
          <w:lang w:val="en-US"/>
        </w:rPr>
        <w:t>[58]).</w:t>
      </w:r>
    </w:p>
    <w:p w14:paraId="0B7BCF9A" w14:textId="77777777" w:rsidR="007474B7" w:rsidRPr="00885539" w:rsidRDefault="007474B7" w:rsidP="007474B7">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D22F89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w:t>
            </w:r>
            <w:r w:rsidRPr="00561C97">
              <w:rPr>
                <w:rFonts w:ascii="Arial" w:hAnsi="Arial"/>
                <w:sz w:val="18"/>
                <w:lang w:val="en-US"/>
              </w:rPr>
              <w:t>.6.</w:t>
            </w:r>
          </w:p>
        </w:tc>
      </w:tr>
      <w:tr w:rsidR="007474B7" w:rsidRPr="00885539" w14:paraId="054947B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7474B7" w:rsidRPr="00885539" w14:paraId="39BF74D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7474B7" w:rsidRPr="00885539" w14:paraId="483C1D2E"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rFonts w:ascii="Arial" w:hAnsi="Arial"/>
                <w:sz w:val="18"/>
                <w:lang w:val="en-US"/>
              </w:rPr>
            </w:pPr>
            <w:r w:rsidRPr="00561C97">
              <w:rPr>
                <w:rFonts w:ascii="Arial" w:hAnsi="Arial"/>
                <w:sz w:val="18"/>
                <w:lang w:val="en-US"/>
              </w:rPr>
              <w:t>The command class is specified in clause 8.3.</w:t>
            </w:r>
            <w:r w:rsidR="00561C97" w:rsidRPr="00561C97">
              <w:rPr>
                <w:rFonts w:ascii="Arial" w:hAnsi="Arial"/>
                <w:sz w:val="18"/>
                <w:lang w:val="en-US"/>
              </w:rPr>
              <w:t>9.9</w:t>
            </w:r>
          </w:p>
        </w:tc>
      </w:tr>
    </w:tbl>
    <w:p w14:paraId="45385A0F" w14:textId="77777777" w:rsidR="007474B7" w:rsidRDefault="007474B7" w:rsidP="007474B7">
      <w:pPr>
        <w:rPr>
          <w:lang w:val="x-none"/>
        </w:rPr>
      </w:pPr>
    </w:p>
    <w:p w14:paraId="1DE3BDF4" w14:textId="77777777" w:rsidR="007474B7" w:rsidRPr="00885539" w:rsidRDefault="007474B7" w:rsidP="007474B7">
      <w:pPr>
        <w:pStyle w:val="Heading4"/>
        <w:rPr>
          <w:lang w:val="en-US"/>
        </w:rPr>
      </w:pPr>
      <w:bookmarkStart w:id="1836" w:name="_Toc489043222"/>
      <w:r w:rsidRPr="00EC4DCF">
        <w:t>12.3.2.</w:t>
      </w:r>
      <w:r w:rsidRPr="00EC4DCF">
        <w:rPr>
          <w:lang w:val="en-US"/>
        </w:rPr>
        <w:t>4</w:t>
      </w:r>
      <w:r w:rsidRPr="00885539">
        <w:tab/>
        <w:t>sec:</w:t>
      </w:r>
      <w:r>
        <w:rPr>
          <w:lang w:val="en-US"/>
        </w:rPr>
        <w:t>cmdStatusCode</w:t>
      </w:r>
      <w:bookmarkEnd w:id="1836"/>
    </w:p>
    <w:p w14:paraId="44FAFE93" w14:textId="318696CA" w:rsidR="007474B7" w:rsidRDefault="007474B7" w:rsidP="007474B7">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r w:rsidR="0093735E">
        <w:rPr>
          <w:lang w:val="en-US"/>
        </w:rPr>
        <w:t>e</w:t>
      </w:r>
      <w:r>
        <w:rPr>
          <w:lang w:val="en-US"/>
        </w:rPr>
        <w:t xml:space="preserv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6C052B6F"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885539" w14:paraId="09CF3AC4"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1D603FF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10824C95"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71C0BAE8"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2ABAD79C"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E0E14A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D3AD48F" w14:textId="77777777" w:rsidR="007474B7" w:rsidRPr="00174EC5"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4F94AE4" w14:textId="135384F3" w:rsidR="007474B7" w:rsidRPr="00187120" w:rsidRDefault="007474B7" w:rsidP="005320C5">
            <w:pPr>
              <w:keepNext/>
              <w:keepLines/>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.5.2</w:t>
            </w:r>
          </w:p>
        </w:tc>
      </w:tr>
      <w:tr w:rsidR="007474B7" w:rsidRPr="00885539" w14:paraId="34505423"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CEE39C9"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3A2BC41D"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C0F5C2F" w14:textId="06200F49"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.5.3</w:t>
            </w:r>
          </w:p>
        </w:tc>
      </w:tr>
      <w:tr w:rsidR="007474B7" w:rsidRPr="00885539" w14:paraId="45B8B09B"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8B88D1F"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2B0A9FE7" w14:textId="77777777" w:rsidR="007474B7" w:rsidRDefault="007474B7" w:rsidP="005320C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A518E3" w14:textId="16F70F0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.5.4</w:t>
            </w:r>
          </w:p>
        </w:tc>
      </w:tr>
      <w:tr w:rsidR="007474B7" w:rsidRPr="00885539" w14:paraId="27C7B0E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95BF29D"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377755BD" w14:textId="77777777" w:rsidR="007474B7" w:rsidRDefault="007474B7" w:rsidP="005320C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21124B" w14:textId="1F095405" w:rsidR="007474B7" w:rsidRPr="00187120" w:rsidRDefault="007474B7" w:rsidP="005320C5">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.5.5</w:t>
            </w:r>
          </w:p>
        </w:tc>
      </w:tr>
      <w:tr w:rsidR="007474B7" w:rsidRPr="00885539" w14:paraId="2708CF00"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2DA1F87"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74F84BD1" w14:textId="77777777" w:rsidR="007474B7" w:rsidRDefault="007474B7" w:rsidP="005320C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4817F98" w14:textId="43E905A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.5.6</w:t>
            </w:r>
          </w:p>
        </w:tc>
      </w:tr>
      <w:tr w:rsidR="007474B7" w:rsidRPr="00885539" w14:paraId="41C58C1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17F9F25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6AD1D38E" w14:textId="77777777" w:rsidR="007474B7" w:rsidRPr="00A344D3" w:rsidRDefault="007474B7" w:rsidP="005320C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EADEF64" w14:textId="5D8BB11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.5.7</w:t>
            </w:r>
          </w:p>
        </w:tc>
      </w:tr>
      <w:tr w:rsidR="007474B7" w:rsidRPr="00885539" w14:paraId="10DD4CA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29C5A78"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5347A10F" w14:textId="77777777" w:rsidR="007474B7" w:rsidRDefault="007474B7" w:rsidP="005320C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DFA92C3" w14:textId="531580C4"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.5.8</w:t>
            </w:r>
          </w:p>
        </w:tc>
      </w:tr>
      <w:tr w:rsidR="007474B7" w:rsidRPr="00885539" w14:paraId="2D89771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4D1BE31"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4D7A2163"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15FA6A8" w14:textId="7AF9CEFE"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.5.9</w:t>
            </w:r>
          </w:p>
        </w:tc>
      </w:tr>
      <w:tr w:rsidR="007474B7" w:rsidRPr="00885539" w14:paraId="5718C963"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DAB6596"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0364DB00"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F32489F" w14:textId="5C86E6C6"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.5.10</w:t>
            </w:r>
          </w:p>
        </w:tc>
      </w:tr>
      <w:tr w:rsidR="007474B7" w:rsidRPr="00885539" w14:paraId="7168460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CF2BBB2"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3717889C"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CE0A6B6" w14:textId="3E50278D"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.5.11</w:t>
            </w:r>
          </w:p>
        </w:tc>
      </w:tr>
      <w:tr w:rsidR="007474B7" w:rsidRPr="00885539" w14:paraId="0D59A8F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853069B"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4314B97" w14:textId="240A1C19"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22DAD2E" w14:textId="32E4B6B0"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.5.12</w:t>
            </w:r>
          </w:p>
        </w:tc>
      </w:tr>
      <w:tr w:rsidR="007474B7" w:rsidRPr="00885539" w14:paraId="0455F16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43B2AFE4"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39129A37" w14:textId="77777777" w:rsidR="007474B7" w:rsidRDefault="007474B7" w:rsidP="005320C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9B30866" w14:textId="0B413BFB"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.5.13</w:t>
            </w:r>
          </w:p>
        </w:tc>
      </w:tr>
      <w:tr w:rsidR="007474B7" w:rsidRPr="00885539" w14:paraId="427A2D1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01B70D5"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67C488D9" w14:textId="77777777" w:rsidR="007474B7" w:rsidRDefault="007474B7" w:rsidP="005320C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9C2D534" w14:textId="60A6CEF1" w:rsidR="007474B7" w:rsidRPr="00187120" w:rsidRDefault="007474B7" w:rsidP="005320C5">
            <w:pPr>
              <w:spacing w:after="0"/>
            </w:pPr>
            <w:r w:rsidRPr="00187120">
              <w:rPr>
                <w:rFonts w:ascii="Arial" w:hAnsi="Arial"/>
                <w:sz w:val="18"/>
                <w:lang w:val="en-US"/>
              </w:rPr>
              <w:t xml:space="preserve">See </w:t>
            </w:r>
            <w:r w:rsidRPr="00597D3F">
              <w:rPr>
                <w:rFonts w:ascii="Arial" w:hAnsi="Arial"/>
                <w:sz w:val="18"/>
                <w:lang w:val="en-US"/>
              </w:rPr>
              <w:t>8.3.</w:t>
            </w:r>
            <w:r w:rsidR="00187120" w:rsidRPr="00597D3F">
              <w:rPr>
                <w:rFonts w:ascii="Arial" w:hAnsi="Arial"/>
                <w:sz w:val="18"/>
                <w:lang w:val="en-US"/>
              </w:rPr>
              <w:t>9</w:t>
            </w:r>
            <w:r w:rsidRPr="00597D3F">
              <w:rPr>
                <w:rFonts w:ascii="Arial" w:hAnsi="Arial"/>
                <w:sz w:val="18"/>
                <w:lang w:val="en-US"/>
              </w:rPr>
              <w:t>.5.14</w:t>
            </w:r>
          </w:p>
        </w:tc>
      </w:tr>
      <w:tr w:rsidR="00187120" w:rsidRPr="00885539" w14:paraId="1AD8292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15F4F19" w14:textId="6BA798E5"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706A5F1A" w14:textId="563559C4" w:rsidR="00187120" w:rsidRPr="00E54257" w:rsidRDefault="00187120" w:rsidP="00187120">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BCF4D60" w14:textId="4D89C584"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8.3.9.5.15</w:t>
            </w:r>
          </w:p>
        </w:tc>
      </w:tr>
      <w:tr w:rsidR="00187120" w:rsidRPr="00885539" w14:paraId="32FAE617"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641FC4B5" w14:textId="7A5DEDAE"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31CA444C" w14:textId="77777777" w:rsidR="00187120" w:rsidRDefault="00187120" w:rsidP="00187120">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AAEAB5" w14:textId="0445EB58"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8.3.9.5.16</w:t>
            </w:r>
          </w:p>
        </w:tc>
      </w:tr>
      <w:tr w:rsidR="00187120" w:rsidRPr="00885539" w14:paraId="75E585E0"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42B8E02" w14:textId="0448A427" w:rsidR="00187120" w:rsidRDefault="00187120" w:rsidP="00187120">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45F3DA9D" w14:textId="5DF3FD23" w:rsidR="00187120" w:rsidRDefault="00187120" w:rsidP="00187120">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716847D" w14:textId="2ECC0591" w:rsidR="00187120" w:rsidRPr="00187120" w:rsidRDefault="00187120" w:rsidP="00187120">
            <w:pPr>
              <w:spacing w:after="0"/>
              <w:rPr>
                <w:rFonts w:ascii="Arial" w:hAnsi="Arial"/>
                <w:sz w:val="18"/>
                <w:lang w:val="en-US"/>
              </w:rPr>
            </w:pPr>
            <w:r w:rsidRPr="00187120">
              <w:rPr>
                <w:rFonts w:ascii="Arial" w:hAnsi="Arial"/>
                <w:sz w:val="18"/>
                <w:lang w:val="en-US"/>
              </w:rPr>
              <w:t xml:space="preserve">See </w:t>
            </w:r>
            <w:r w:rsidRPr="00597D3F">
              <w:rPr>
                <w:rFonts w:ascii="Arial" w:hAnsi="Arial"/>
                <w:sz w:val="18"/>
                <w:lang w:val="en-US"/>
              </w:rPr>
              <w:t>8.3.9.5.17</w:t>
            </w:r>
          </w:p>
        </w:tc>
      </w:tr>
      <w:tr w:rsidR="00187120" w:rsidRPr="00885539" w14:paraId="4B246AE4"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E59CD01" w14:textId="096245D2" w:rsidR="00187120" w:rsidRPr="00885539" w:rsidRDefault="00187120" w:rsidP="00187120">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361A9899" w14:textId="77777777" w:rsidR="00187120" w:rsidRDefault="00187120" w:rsidP="00187120">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5CFB60" w14:textId="70308D9F" w:rsidR="00187120" w:rsidRPr="00187120" w:rsidRDefault="00187120" w:rsidP="00187120">
            <w:pPr>
              <w:spacing w:after="0"/>
            </w:pPr>
            <w:r w:rsidRPr="00187120">
              <w:rPr>
                <w:rFonts w:ascii="Arial" w:hAnsi="Arial"/>
                <w:sz w:val="18"/>
                <w:lang w:val="en-US"/>
              </w:rPr>
              <w:t xml:space="preserve">See </w:t>
            </w:r>
            <w:r w:rsidRPr="00597D3F">
              <w:rPr>
                <w:rFonts w:ascii="Arial" w:hAnsi="Arial"/>
                <w:sz w:val="18"/>
                <w:lang w:val="en-US"/>
              </w:rPr>
              <w:t>8.3.9.5.18</w:t>
            </w:r>
          </w:p>
        </w:tc>
      </w:tr>
    </w:tbl>
    <w:p w14:paraId="4F257E93" w14:textId="77777777" w:rsidR="007474B7" w:rsidRPr="00885539" w:rsidRDefault="007474B7" w:rsidP="007474B7">
      <w:pPr>
        <w:rPr>
          <w:lang w:val="en-US"/>
        </w:rPr>
      </w:pPr>
    </w:p>
    <w:p w14:paraId="6C75ADC2" w14:textId="77777777" w:rsidR="007474B7" w:rsidRPr="00885539" w:rsidRDefault="007474B7" w:rsidP="007474B7">
      <w:pPr>
        <w:pStyle w:val="Heading4"/>
        <w:rPr>
          <w:lang w:val="en-US"/>
        </w:rPr>
      </w:pPr>
      <w:bookmarkStart w:id="1837" w:name="_Toc489043223"/>
      <w:r w:rsidRPr="00EC4DCF">
        <w:t>12.3.2.</w:t>
      </w:r>
      <w:r w:rsidRPr="00EC4DCF">
        <w:rPr>
          <w:lang w:val="en-US"/>
        </w:rPr>
        <w:t>5</w:t>
      </w:r>
      <w:r w:rsidRPr="00885539">
        <w:tab/>
        <w:t>sec:</w:t>
      </w:r>
      <w:r>
        <w:rPr>
          <w:lang w:val="en-US"/>
        </w:rPr>
        <w:t>certProvProtocolID</w:t>
      </w:r>
      <w:bookmarkEnd w:id="1837"/>
    </w:p>
    <w:p w14:paraId="7997DBF1" w14:textId="0CC00033" w:rsidR="007474B7" w:rsidRDefault="007474B7" w:rsidP="007474B7">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597D3F">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597D3F">
        <w:rPr>
          <w:lang w:val="en-US"/>
        </w:rPr>
        <w:t>8.3.</w:t>
      </w:r>
      <w:r w:rsidR="00187120" w:rsidRPr="00597D3F">
        <w:rPr>
          <w:lang w:val="en-US"/>
        </w:rPr>
        <w:t>9</w:t>
      </w:r>
      <w:r w:rsidRPr="00597D3F">
        <w:rPr>
          <w:lang w:val="en-US"/>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1DD9F1E"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B548F85"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rFonts w:ascii="Arial" w:hAnsi="Arial"/>
                <w:sz w:val="18"/>
                <w:lang w:val="en-US"/>
              </w:rPr>
            </w:pPr>
            <w:r>
              <w:rPr>
                <w:rFonts w:ascii="Arial" w:hAnsi="Arial"/>
                <w:sz w:val="18"/>
                <w:lang w:val="en-US"/>
              </w:rPr>
              <w:t>See clause 8.3.6.2</w:t>
            </w:r>
          </w:p>
        </w:tc>
      </w:tr>
      <w:tr w:rsidR="007474B7" w:rsidRPr="00885539" w14:paraId="0E71B6E3"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clause 8.3.6.3</w:t>
            </w:r>
          </w:p>
        </w:tc>
      </w:tr>
    </w:tbl>
    <w:p w14:paraId="3B81E214" w14:textId="77777777" w:rsidR="007474B7" w:rsidRDefault="007474B7" w:rsidP="00597D3F"/>
    <w:p w14:paraId="00CAFB47" w14:textId="3CD465DE" w:rsidR="007474B7" w:rsidRPr="00885539" w:rsidRDefault="007474B7" w:rsidP="007474B7">
      <w:pPr>
        <w:pStyle w:val="Heading4"/>
        <w:rPr>
          <w:lang w:val="en-US"/>
        </w:rPr>
      </w:pPr>
      <w:bookmarkStart w:id="1838" w:name="_Toc489043224"/>
      <w:r w:rsidRPr="00EC4DCF">
        <w:t>12.3.2.</w:t>
      </w:r>
      <w:r>
        <w:rPr>
          <w:lang w:val="en-US"/>
        </w:rPr>
        <w:t>6</w:t>
      </w:r>
      <w:r w:rsidRPr="00885539">
        <w:tab/>
        <w:t>sec:</w:t>
      </w:r>
      <w:r>
        <w:rPr>
          <w:lang w:val="en-US"/>
        </w:rPr>
        <w:t>certSubjectType</w:t>
      </w:r>
      <w:bookmarkEnd w:id="1838"/>
    </w:p>
    <w:p w14:paraId="06167663" w14:textId="4657AB44" w:rsidR="007474B7" w:rsidRDefault="007474B7" w:rsidP="007474B7">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597D3F">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597D3F">
        <w:rPr>
          <w:lang w:val="en-US"/>
        </w:rPr>
        <w:t>8.3.</w:t>
      </w:r>
      <w:r w:rsidR="0093735E" w:rsidRPr="00597D3F">
        <w:rPr>
          <w:lang w:val="en-US"/>
        </w:rPr>
        <w:t>9</w:t>
      </w:r>
      <w:r w:rsidRPr="00597D3F">
        <w:rPr>
          <w:lang w:val="en-US"/>
        </w:rPr>
        <w:t>.</w:t>
      </w:r>
      <w:r w:rsidR="0093735E" w:rsidRPr="00597D3F">
        <w:rPr>
          <w:lang w:val="en-US"/>
        </w:rPr>
        <w:t>7</w:t>
      </w:r>
      <w:r w:rsidRPr="0093735E">
        <w:rPr>
          <w:lang w:val="en-US"/>
        </w:rPr>
        <w:t>)</w:t>
      </w:r>
      <w:r>
        <w:rPr>
          <w:lang w:val="en-US"/>
        </w:rPr>
        <w:t xml:space="preserve"> to indicate </w:t>
      </w:r>
      <w:r w:rsidR="0093735E" w:rsidRPr="0093735E">
        <w:rPr>
          <w:lang w:val="en-US"/>
        </w:rPr>
        <w:t>to indicate 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w:t>
      </w:r>
      <w:r w:rsidR="007E30F8">
        <w:rPr>
          <w:lang w:val="en-US"/>
        </w:rPr>
        <w:t xml:space="preserve">specified </w:t>
      </w:r>
      <w:r>
        <w:rPr>
          <w:lang w:val="en-US"/>
        </w:rPr>
        <w:t>in oneM2M TS-0032</w:t>
      </w:r>
      <w:r w:rsidRPr="00885539">
        <w:rPr>
          <w:lang w:val="en-US"/>
        </w:rPr>
        <w:t xml:space="preserve"> </w:t>
      </w:r>
      <w:r>
        <w:rPr>
          <w:lang w:val="en-US"/>
        </w:rPr>
        <w:t>[58]).</w:t>
      </w:r>
    </w:p>
    <w:p w14:paraId="26C87229" w14:textId="2C521CA8" w:rsidR="007474B7" w:rsidRPr="00885539" w:rsidRDefault="007474B7" w:rsidP="007474B7">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1B6914E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5CDCF9E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7.1.5</w:t>
            </w:r>
          </w:p>
        </w:tc>
      </w:tr>
      <w:tr w:rsidR="007474B7" w:rsidRPr="00885539" w14:paraId="0273560C"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r w:rsidR="007474B7" w:rsidRPr="00885539" w14:paraId="53359AA9"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1DB8B29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51A85FD1"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370A34D" w14:textId="29EEBF49"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w:t>
            </w:r>
            <w:r w:rsidR="0093735E">
              <w:rPr>
                <w:rFonts w:ascii="Arial" w:hAnsi="Arial"/>
                <w:sz w:val="18"/>
                <w:lang w:val="en-US"/>
              </w:rPr>
              <w:t xml:space="preserve"> </w:t>
            </w:r>
            <w:r>
              <w:rPr>
                <w:rFonts w:ascii="Arial" w:hAnsi="Arial"/>
                <w:sz w:val="18"/>
                <w:lang w:val="en-US"/>
              </w:rPr>
              <w:t>TS-0001 [1], clause 7.2</w:t>
            </w:r>
          </w:p>
        </w:tc>
      </w:tr>
    </w:tbl>
    <w:p w14:paraId="4A7B2F7E" w14:textId="77777777" w:rsidR="007474B7" w:rsidRDefault="007474B7" w:rsidP="00597D3F"/>
    <w:p w14:paraId="72D9D667" w14:textId="77777777" w:rsidR="007474B7" w:rsidRPr="00885539" w:rsidRDefault="007474B7" w:rsidP="007474B7">
      <w:pPr>
        <w:pStyle w:val="Heading4"/>
        <w:rPr>
          <w:lang w:val="en-US"/>
        </w:rPr>
      </w:pPr>
      <w:bookmarkStart w:id="1839" w:name="_Toc489043225"/>
      <w:r w:rsidRPr="00EC4DCF">
        <w:t>12.3.2.</w:t>
      </w:r>
      <w:r>
        <w:rPr>
          <w:lang w:val="en-US"/>
        </w:rPr>
        <w:t>7</w:t>
      </w:r>
      <w:r w:rsidRPr="00885539">
        <w:tab/>
        <w:t>sec:</w:t>
      </w:r>
      <w:r>
        <w:rPr>
          <w:lang w:val="en-US"/>
        </w:rPr>
        <w:t>objectTypeID</w:t>
      </w:r>
      <w:bookmarkEnd w:id="1839"/>
    </w:p>
    <w:p w14:paraId="2A032142" w14:textId="6968A4D0" w:rsidR="007474B7" w:rsidRDefault="007474B7" w:rsidP="007474B7">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597D3F">
        <w:rPr>
          <w:lang w:val="en-US"/>
        </w:rPr>
        <w:t>8.3.</w:t>
      </w:r>
      <w:r w:rsidR="007E30F8" w:rsidRPr="00597D3F">
        <w:rPr>
          <w:lang w:val="en-US"/>
        </w:rPr>
        <w:t>9</w:t>
      </w:r>
      <w:r w:rsidRPr="00597D3F">
        <w:rPr>
          <w:lang w:val="en-US"/>
        </w:rPr>
        <w:t>.9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w:t>
      </w:r>
      <w:r w:rsidR="007E30F8">
        <w:rPr>
          <w:lang w:val="en-US"/>
        </w:rPr>
        <w:t xml:space="preserve"> specified</w:t>
      </w:r>
      <w:r>
        <w:rPr>
          <w:lang w:val="en-US"/>
        </w:rPr>
        <w:t xml:space="preserve"> in oneM2M TS-0032</w:t>
      </w:r>
      <w:r w:rsidRPr="00885539">
        <w:rPr>
          <w:lang w:val="en-US"/>
        </w:rPr>
        <w:t xml:space="preserve"> </w:t>
      </w:r>
      <w:r>
        <w:rPr>
          <w:lang w:val="en-US"/>
        </w:rPr>
        <w:t>[58]).</w:t>
      </w:r>
    </w:p>
    <w:p w14:paraId="551FB3EC" w14:textId="77777777" w:rsidR="007474B7" w:rsidRPr="00885539" w:rsidRDefault="007474B7" w:rsidP="007474B7">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7474B7" w:rsidRPr="00885539" w14:paraId="3CE8E45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rFonts w:ascii="Arial" w:hAnsi="Arial"/>
                <w:sz w:val="18"/>
                <w:lang w:val="en-US"/>
              </w:rPr>
            </w:pPr>
            <w:r>
              <w:rPr>
                <w:rFonts w:ascii="Arial" w:hAnsi="Arial"/>
                <w:sz w:val="18"/>
                <w:lang w:val="en-US"/>
              </w:rPr>
              <w:t>See oneM2M TS-0022 [57], clause 7.1.4 and 7.2.4.</w:t>
            </w:r>
          </w:p>
        </w:tc>
      </w:tr>
      <w:tr w:rsidR="007474B7" w:rsidRPr="00885539" w14:paraId="0ABAFDE1"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7.1.6 and 7.2.6.</w:t>
            </w:r>
          </w:p>
        </w:tc>
      </w:tr>
      <w:tr w:rsidR="007474B7" w:rsidRPr="00885539" w14:paraId="0835C549"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rFonts w:ascii="Arial" w:hAnsi="Arial"/>
                <w:sz w:val="18"/>
                <w:lang w:val="en-US"/>
              </w:rPr>
            </w:pPr>
            <w:r>
              <w:rPr>
                <w:rFonts w:ascii="Arial" w:hAnsi="Arial"/>
                <w:sz w:val="18"/>
                <w:lang w:val="en-US"/>
              </w:rPr>
              <w:t>[</w:t>
            </w:r>
            <w:r w:rsidRPr="00597D3F">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rFonts w:ascii="Arial" w:hAnsi="Arial"/>
                <w:sz w:val="18"/>
                <w:lang w:val="en-US"/>
              </w:rPr>
            </w:pPr>
            <w:r>
              <w:rPr>
                <w:rFonts w:ascii="Arial" w:hAnsi="Arial"/>
                <w:sz w:val="18"/>
                <w:lang w:val="en-US"/>
              </w:rPr>
              <w:t>See oneM2M TS-0022 [57], clause 7.1.7 and 7.2.7.</w:t>
            </w:r>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840" w:name="_Toc457595491"/>
      <w:bookmarkStart w:id="1841" w:name="_Toc459366894"/>
      <w:bookmarkStart w:id="1842" w:name="_Toc459367207"/>
      <w:bookmarkStart w:id="1843" w:name="_Toc48904322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40"/>
      <w:bookmarkEnd w:id="1841"/>
      <w:bookmarkEnd w:id="1842"/>
      <w:bookmarkEnd w:id="1843"/>
    </w:p>
    <w:p w14:paraId="71A91313" w14:textId="0C396DCA" w:rsidR="00885539" w:rsidRPr="003B741E" w:rsidRDefault="00885539" w:rsidP="00DB33A0">
      <w:pPr>
        <w:pStyle w:val="Heading3"/>
        <w:rPr>
          <w:rFonts w:eastAsia="Malgun Gothic"/>
          <w:lang w:val="en-US"/>
        </w:rPr>
      </w:pPr>
      <w:bookmarkStart w:id="1844" w:name="_Toc457595492"/>
      <w:bookmarkStart w:id="1845" w:name="_Toc459366895"/>
      <w:bookmarkStart w:id="1846" w:name="_Toc459367208"/>
      <w:bookmarkStart w:id="1847" w:name="_Toc48904322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44"/>
      <w:bookmarkEnd w:id="1845"/>
      <w:bookmarkEnd w:id="1846"/>
      <w:r w:rsidRPr="00885539">
        <w:rPr>
          <w:rFonts w:eastAsia="Malgun Gothic"/>
          <w:lang w:val="en-US"/>
        </w:rPr>
        <w:t>MAF and MEF client configuration data</w:t>
      </w:r>
      <w:bookmarkEnd w:id="1847"/>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48" w:name="_Toc457595493"/>
      <w:bookmarkStart w:id="1849" w:name="_Toc459366896"/>
      <w:bookmarkStart w:id="1850" w:name="_Toc459367209"/>
      <w:bookmarkStart w:id="1851" w:name="_Toc489043228"/>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48"/>
      <w:bookmarkEnd w:id="1849"/>
      <w:bookmarkEnd w:id="1850"/>
      <w:bookmarkEnd w:id="1851"/>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6E87C070"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52" w:name="_Toc457595494"/>
      <w:bookmarkStart w:id="1853" w:name="_Toc459366897"/>
      <w:bookmarkStart w:id="1854" w:name="_Toc459367210"/>
      <w:bookmarkStart w:id="1855" w:name="_Toc48904322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52"/>
      <w:bookmarkEnd w:id="1853"/>
      <w:bookmarkEnd w:id="1854"/>
      <w:bookmarkEnd w:id="1855"/>
    </w:p>
    <w:p w14:paraId="4571330A" w14:textId="68EE72B5" w:rsidR="00885539" w:rsidRPr="00885539" w:rsidRDefault="00885539" w:rsidP="00885539">
      <w:pPr>
        <w:rPr>
          <w:rFonts w:eastAsia="Malgun Gothic"/>
          <w:lang w:val="x-none"/>
        </w:rPr>
      </w:pP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1EB38ADC"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68E2CC1F"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rFonts w:eastAsia="Yu Mincho"/>
          <w:lang w:eastAsia="zh-CN"/>
        </w:rPr>
      </w:pPr>
    </w:p>
    <w:p w14:paraId="2BB14459" w14:textId="6DA1CF7C" w:rsidR="00ED7561" w:rsidRDefault="00ED7561" w:rsidP="00885539">
      <w:pPr>
        <w:rPr>
          <w:rFonts w:eastAsia="Yu Mincho"/>
          <w:lang w:eastAsia="zh-CN"/>
        </w:rPr>
      </w:pPr>
    </w:p>
    <w:p w14:paraId="01673341" w14:textId="55F6B17B" w:rsidR="00ED7561" w:rsidRPr="00ED7561" w:rsidRDefault="00ED7561" w:rsidP="00ED7561">
      <w:pPr>
        <w:pStyle w:val="Heading3"/>
      </w:pPr>
      <w:bookmarkStart w:id="1856" w:name="_Toc489043230"/>
      <w:r w:rsidRPr="00ED7561">
        <w:t>12.</w:t>
      </w:r>
      <w:r w:rsidRPr="00ED7561">
        <w:rPr>
          <w:lang w:val="en-US"/>
        </w:rPr>
        <w:t>4.</w:t>
      </w:r>
      <w:r w:rsidRPr="00597D3F">
        <w:rPr>
          <w:lang w:val="en-US"/>
        </w:rPr>
        <w:t>4</w:t>
      </w:r>
      <w:r w:rsidRPr="00ED7561">
        <w:tab/>
        <w:t>sec:</w:t>
      </w:r>
      <w:r w:rsidRPr="00ED7561">
        <w:rPr>
          <w:lang w:val="en-US"/>
        </w:rPr>
        <w:t>cmdDescription</w:t>
      </w:r>
      <w:bookmarkEnd w:id="1856"/>
    </w:p>
    <w:p w14:paraId="6F26075F" w14:textId="5FBDB5EC" w:rsidR="00ED7561" w:rsidRPr="00ED7561" w:rsidRDefault="00ED7561" w:rsidP="00ED7561">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597D3F">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20F5C1A6" w14:textId="4BF29D63" w:rsidR="00ED7561" w:rsidRPr="00ED7561" w:rsidRDefault="00ED7561" w:rsidP="00ED7561">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EA6C19C"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ED7561" w:rsidRPr="00ED7561" w14:paraId="6052AB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12.4.5</w:t>
            </w:r>
          </w:p>
        </w:tc>
      </w:tr>
      <w:tr w:rsidR="00ED7561" w:rsidRPr="00ED7561" w14:paraId="429C8B9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597D3F" w:rsidRDefault="00ED7561" w:rsidP="005320C5">
            <w:pPr>
              <w:keepNext/>
              <w:keepLines/>
              <w:spacing w:after="0"/>
              <w:rPr>
                <w:rFonts w:ascii="Arial" w:hAnsi="Arial"/>
                <w:b/>
                <w:sz w:val="18"/>
                <w:lang w:val="en-US"/>
              </w:rPr>
            </w:pPr>
            <w:r w:rsidRPr="00ED7561">
              <w:rPr>
                <w:rFonts w:ascii="Arial" w:hAnsi="Arial"/>
                <w:sz w:val="18"/>
                <w:lang w:val="en-US"/>
              </w:rPr>
              <w:t>oneM2M TS-0004 [4]</w:t>
            </w:r>
          </w:p>
        </w:tc>
      </w:tr>
    </w:tbl>
    <w:p w14:paraId="0AA4CF8B" w14:textId="77777777" w:rsidR="00ED7561" w:rsidRPr="00ED7561" w:rsidRDefault="00ED7561" w:rsidP="00ED7561"/>
    <w:p w14:paraId="6FBAC23D" w14:textId="4871B95C" w:rsidR="00ED7561" w:rsidRPr="00ED7561" w:rsidRDefault="00ED7561" w:rsidP="00ED7561">
      <w:pPr>
        <w:pStyle w:val="Heading3"/>
      </w:pPr>
      <w:bookmarkStart w:id="1857" w:name="_Toc489043231"/>
      <w:r w:rsidRPr="00ED7561">
        <w:t>12.</w:t>
      </w:r>
      <w:r w:rsidRPr="00ED7561">
        <w:rPr>
          <w:lang w:val="en-US"/>
        </w:rPr>
        <w:t>4.</w:t>
      </w:r>
      <w:r w:rsidRPr="00597D3F">
        <w:rPr>
          <w:lang w:val="en-US"/>
        </w:rPr>
        <w:t>5</w:t>
      </w:r>
      <w:r w:rsidRPr="00ED7561">
        <w:tab/>
        <w:t>sec:</w:t>
      </w:r>
      <w:r w:rsidRPr="00ED7561">
        <w:rPr>
          <w:lang w:val="en-US"/>
        </w:rPr>
        <w:t>cmdArgs</w:t>
      </w:r>
      <w:bookmarkEnd w:id="1857"/>
    </w:p>
    <w:p w14:paraId="6ABA87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10F04EDA" w14:textId="44CD6466" w:rsidR="00ED7561" w:rsidRPr="00ED7561" w:rsidRDefault="00ED7561" w:rsidP="00ED7561">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21F434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 xml:space="preserve">See clause </w:t>
            </w:r>
            <w:r w:rsidRPr="00597D3F">
              <w:rPr>
                <w:rFonts w:ascii="Arial" w:hAnsi="Arial"/>
                <w:sz w:val="18"/>
                <w:lang w:val="en-US"/>
              </w:rPr>
              <w:t>12.4.6</w:t>
            </w:r>
          </w:p>
        </w:tc>
      </w:tr>
      <w:tr w:rsidR="00ED7561" w:rsidRPr="00ED7561" w14:paraId="0F95E452"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12.4.7</w:t>
            </w:r>
          </w:p>
        </w:tc>
      </w:tr>
      <w:tr w:rsidR="00ED7561" w:rsidRPr="00ED7561" w14:paraId="257AA75D"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12.4.8</w:t>
            </w:r>
          </w:p>
        </w:tc>
      </w:tr>
      <w:tr w:rsidR="00ED7561" w:rsidRPr="00ED7561" w14:paraId="06FB2A8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12.4.9</w:t>
            </w:r>
          </w:p>
        </w:tc>
      </w:tr>
    </w:tbl>
    <w:p w14:paraId="6C9C6C6A" w14:textId="77777777" w:rsidR="00ED7561" w:rsidRPr="00ED7561" w:rsidRDefault="00ED7561" w:rsidP="00ED7561"/>
    <w:p w14:paraId="47F80EC0" w14:textId="77777777" w:rsidR="00ED7561" w:rsidRPr="00ED7561" w:rsidRDefault="00ED7561" w:rsidP="00ED7561">
      <w:pPr>
        <w:rPr>
          <w:rFonts w:eastAsia="MS Mincho"/>
          <w:lang w:eastAsia="ja-JP"/>
        </w:rPr>
      </w:pPr>
      <w:r w:rsidRPr="00ED7561">
        <w:rPr>
          <w:rFonts w:eastAsia="MS Mincho"/>
          <w:lang w:eastAsia="ja-JP"/>
        </w:rPr>
        <w:t>This type is an xs:choice. It shall contain elements from no more than one row listed in the table above.</w:t>
      </w:r>
    </w:p>
    <w:p w14:paraId="125AB97D" w14:textId="77777777" w:rsidR="00ED7561" w:rsidRPr="00ED7561" w:rsidRDefault="00ED7561" w:rsidP="00ED7561"/>
    <w:p w14:paraId="3D8AACCE" w14:textId="54A90735" w:rsidR="00ED7561" w:rsidRPr="00ED7561" w:rsidRDefault="00ED7561" w:rsidP="00ED7561">
      <w:pPr>
        <w:pStyle w:val="Heading3"/>
      </w:pPr>
      <w:bookmarkStart w:id="1858" w:name="_Toc489043232"/>
      <w:r w:rsidRPr="00ED7561">
        <w:lastRenderedPageBreak/>
        <w:t>12.</w:t>
      </w:r>
      <w:r w:rsidRPr="00ED7561">
        <w:rPr>
          <w:lang w:val="en-US"/>
        </w:rPr>
        <w:t>4.</w:t>
      </w:r>
      <w:r w:rsidRPr="00597D3F">
        <w:rPr>
          <w:lang w:val="en-US"/>
        </w:rPr>
        <w:t>6</w:t>
      </w:r>
      <w:r w:rsidRPr="00ED7561">
        <w:tab/>
        <w:t>sec:</w:t>
      </w:r>
      <w:bookmarkStart w:id="1859" w:name="_Hlk487759631"/>
      <w:r w:rsidRPr="00ED7561">
        <w:t>n</w:t>
      </w:r>
      <w:r w:rsidRPr="00ED7561">
        <w:rPr>
          <w:lang w:val="en-US"/>
        </w:rPr>
        <w:t>oMoreCmdArgs</w:t>
      </w:r>
      <w:bookmarkEnd w:id="1858"/>
      <w:bookmarkEnd w:id="1859"/>
    </w:p>
    <w:p w14:paraId="0C141DC0" w14:textId="77777777" w:rsidR="00ED7561" w:rsidRPr="00ED7561" w:rsidRDefault="00ED7561" w:rsidP="00ED7561">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7AC60A17" w14:textId="0BF917D2" w:rsidR="00ED7561" w:rsidRPr="00ED7561" w:rsidRDefault="00ED7561" w:rsidP="00ED7561">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0F991967"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rFonts w:ascii="Arial" w:eastAsia="Arial Unicode MS" w:hAnsi="Arial"/>
                <w:sz w:val="18"/>
                <w:szCs w:val="18"/>
              </w:rPr>
            </w:pPr>
          </w:p>
        </w:tc>
      </w:tr>
    </w:tbl>
    <w:p w14:paraId="7F704BD2" w14:textId="77777777" w:rsidR="00ED7561" w:rsidRPr="00597D3F" w:rsidRDefault="00ED7561" w:rsidP="00597D3F"/>
    <w:p w14:paraId="1219BB77" w14:textId="7E3A3BBE" w:rsidR="00ED7561" w:rsidRPr="00ED7561" w:rsidRDefault="00ED7561" w:rsidP="00ED7561">
      <w:pPr>
        <w:pStyle w:val="Heading3"/>
      </w:pPr>
      <w:bookmarkStart w:id="1860" w:name="_Toc489043233"/>
      <w:r w:rsidRPr="00ED7561">
        <w:t>12.</w:t>
      </w:r>
      <w:r w:rsidRPr="00ED7561">
        <w:rPr>
          <w:lang w:val="en-US"/>
        </w:rPr>
        <w:t>4.</w:t>
      </w:r>
      <w:r w:rsidRPr="00597D3F">
        <w:rPr>
          <w:lang w:val="en-US"/>
        </w:rPr>
        <w:t>7</w:t>
      </w:r>
      <w:r w:rsidRPr="00ED7561">
        <w:tab/>
        <w:t>sec:</w:t>
      </w:r>
      <w:r w:rsidRPr="00ED7561">
        <w:rPr>
          <w:lang w:val="en-US"/>
        </w:rPr>
        <w:t>certProvCmdArgs</w:t>
      </w:r>
      <w:bookmarkEnd w:id="1860"/>
    </w:p>
    <w:p w14:paraId="00398798" w14:textId="77777777" w:rsidR="00ED7561" w:rsidRPr="00ED7561" w:rsidRDefault="00ED7561" w:rsidP="00ED7561">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3A139102" w14:textId="78C62AA1" w:rsidR="00ED7561" w:rsidRPr="00ED7561" w:rsidRDefault="00ED7561" w:rsidP="00ED7561">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3B32EFF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rFonts w:ascii="Arial" w:eastAsia="Arial Unicode MS" w:hAnsi="Arial"/>
                <w:sz w:val="18"/>
                <w:szCs w:val="18"/>
              </w:rPr>
            </w:pPr>
            <w:r w:rsidRPr="00ED7561">
              <w:rPr>
                <w:rFonts w:ascii="Arial" w:hAnsi="Arial"/>
                <w:sz w:val="18"/>
                <w:lang w:val="en-US"/>
              </w:rPr>
              <w:t>See clause 12.3.2.5</w:t>
            </w:r>
          </w:p>
        </w:tc>
      </w:tr>
      <w:tr w:rsidR="00ED7561" w:rsidRPr="00ED7561" w14:paraId="3ECB6FC5"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rFonts w:ascii="Arial" w:hAnsi="Arial"/>
                <w:sz w:val="18"/>
                <w:lang w:val="en-US"/>
              </w:rPr>
            </w:pPr>
          </w:p>
        </w:tc>
      </w:tr>
      <w:tr w:rsidR="00ED7561" w:rsidRPr="00ED7561" w14:paraId="08154C3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12.3.2.6</w:t>
            </w:r>
          </w:p>
        </w:tc>
      </w:tr>
      <w:tr w:rsidR="00ED7561" w:rsidRPr="00ED7561" w14:paraId="121C94D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oneM2M TS-0004 [4], clause 6.3.3.</w:t>
            </w:r>
          </w:p>
        </w:tc>
      </w:tr>
    </w:tbl>
    <w:p w14:paraId="6D873F84" w14:textId="77777777" w:rsidR="00ED7561" w:rsidRPr="00597D3F" w:rsidRDefault="00ED7561" w:rsidP="00597D3F"/>
    <w:p w14:paraId="789CA05D" w14:textId="27407B59" w:rsidR="00ED7561" w:rsidRPr="00ED7561" w:rsidRDefault="00ED7561" w:rsidP="00ED7561">
      <w:pPr>
        <w:pStyle w:val="Heading3"/>
      </w:pPr>
      <w:bookmarkStart w:id="1861" w:name="_Toc489043234"/>
      <w:r w:rsidRPr="00ED7561">
        <w:t>12.</w:t>
      </w:r>
      <w:r w:rsidRPr="00ED7561">
        <w:rPr>
          <w:lang w:val="en-US"/>
        </w:rPr>
        <w:t>4.</w:t>
      </w:r>
      <w:r w:rsidRPr="00597D3F">
        <w:rPr>
          <w:lang w:val="en-US"/>
        </w:rPr>
        <w:t>8</w:t>
      </w:r>
      <w:r w:rsidRPr="00ED7561">
        <w:tab/>
        <w:t>sec:devCfgCmdArgs</w:t>
      </w:r>
      <w:bookmarkEnd w:id="1861"/>
    </w:p>
    <w:p w14:paraId="2BC101E7" w14:textId="77777777" w:rsidR="00ED7561" w:rsidRPr="00ED7561" w:rsidRDefault="00ED7561" w:rsidP="00ED7561">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2672C6F9" w14:textId="3578D18E" w:rsidR="00ED7561" w:rsidRPr="00ED7561" w:rsidRDefault="00ED7561" w:rsidP="00ED7561">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5FB9B3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597D3F">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507EB0C6" w14:textId="77777777" w:rsidR="00ED7561" w:rsidRPr="00597D3F" w:rsidRDefault="00ED7561" w:rsidP="00597D3F"/>
    <w:p w14:paraId="27507878" w14:textId="5FA63AB1" w:rsidR="00ED7561" w:rsidRPr="00ED7561" w:rsidRDefault="00ED7561" w:rsidP="00ED7561">
      <w:pPr>
        <w:pStyle w:val="Heading3"/>
      </w:pPr>
      <w:bookmarkStart w:id="1862" w:name="_Toc489043235"/>
      <w:r w:rsidRPr="00ED7561">
        <w:t>12.</w:t>
      </w:r>
      <w:r w:rsidRPr="00ED7561">
        <w:rPr>
          <w:lang w:val="en-US"/>
        </w:rPr>
        <w:t>4.</w:t>
      </w:r>
      <w:r w:rsidRPr="00597D3F">
        <w:rPr>
          <w:lang w:val="en-US"/>
        </w:rPr>
        <w:t>9</w:t>
      </w:r>
      <w:r w:rsidRPr="00ED7561">
        <w:tab/>
        <w:t>sec:</w:t>
      </w:r>
      <w:r w:rsidRPr="00ED7561">
        <w:rPr>
          <w:lang w:val="en-US"/>
        </w:rPr>
        <w:t>MONode</w:t>
      </w:r>
      <w:r w:rsidRPr="00ED7561">
        <w:t>CmdArgs</w:t>
      </w:r>
      <w:bookmarkEnd w:id="1862"/>
    </w:p>
    <w:p w14:paraId="552A5395" w14:textId="77777777" w:rsidR="00ED7561" w:rsidRPr="00ED7561" w:rsidRDefault="00ED7561" w:rsidP="00ED7561">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53D5599D" w14:textId="302ADB1E" w:rsidR="00ED7561" w:rsidRPr="00ED7561" w:rsidRDefault="00ED7561" w:rsidP="00ED7561">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6595F2CC"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DBB7BF"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A2500D1"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89D1105"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A29E0B"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ED7561" w14:paraId="787CFACE"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4905E0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1748EFB"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1F9E1BDC"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F9F9753" w14:textId="77777777" w:rsidR="00ED7561" w:rsidRPr="00ED7561" w:rsidRDefault="00ED7561" w:rsidP="005320C5">
            <w:pPr>
              <w:keepNext/>
              <w:keepLines/>
              <w:spacing w:after="0"/>
              <w:rPr>
                <w:rFonts w:ascii="Arial" w:eastAsia="Arial Unicode MS" w:hAnsi="Arial"/>
                <w:sz w:val="18"/>
                <w:szCs w:val="18"/>
              </w:rPr>
            </w:pPr>
          </w:p>
        </w:tc>
      </w:tr>
      <w:tr w:rsidR="00ED7561" w:rsidRPr="00ED7561" w14:paraId="2BB351EC"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6DAE9EC1"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F0D3DEF" w14:textId="77777777" w:rsidR="00ED7561" w:rsidRPr="00ED7561" w:rsidRDefault="00ED7561" w:rsidP="005320C5">
            <w:pPr>
              <w:keepNext/>
              <w:keepLines/>
              <w:spacing w:after="0"/>
              <w:jc w:val="center"/>
              <w:rPr>
                <w:rFonts w:ascii="Arial" w:eastAsia="Arial Unicode MS" w:hAnsi="Arial"/>
                <w:sz w:val="18"/>
                <w:szCs w:val="18"/>
              </w:rPr>
            </w:pPr>
            <w:r w:rsidRPr="00597D3F">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1A0DE25A"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1B15915" w14:textId="77777777" w:rsidR="00ED7561" w:rsidRPr="00ED7561" w:rsidRDefault="00ED7561" w:rsidP="005320C5">
            <w:pPr>
              <w:keepNext/>
              <w:keepLines/>
              <w:spacing w:after="0"/>
              <w:rPr>
                <w:rFonts w:ascii="Arial" w:hAnsi="Arial"/>
                <w:sz w:val="18"/>
                <w:lang w:val="en-US"/>
              </w:rPr>
            </w:pPr>
            <w:r w:rsidRPr="00ED7561">
              <w:rPr>
                <w:rFonts w:ascii="Arial" w:hAnsi="Arial"/>
                <w:sz w:val="18"/>
                <w:lang w:val="en-US"/>
              </w:rPr>
              <w:t>See clause 12.3.2.7</w:t>
            </w:r>
          </w:p>
        </w:tc>
      </w:tr>
      <w:tr w:rsidR="00ED7561" w:rsidRPr="00ED7561" w14:paraId="4864654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195A95AA"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432C66CF" w14:textId="6E139B25"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1863" w:name="_Hlk487022948"/>
            <w:r w:rsidRPr="00ED7561">
              <w:rPr>
                <w:rFonts w:ascii="Arial" w:eastAsia="Arial Unicode MS" w:hAnsi="Arial"/>
                <w:sz w:val="18"/>
                <w:szCs w:val="18"/>
              </w:rPr>
              <w:t>authProfileMONodeArgs</w:t>
            </w:r>
            <w:bookmarkEnd w:id="1863"/>
          </w:p>
        </w:tc>
        <w:tc>
          <w:tcPr>
            <w:tcW w:w="1350" w:type="dxa"/>
            <w:tcBorders>
              <w:top w:val="single" w:sz="4" w:space="0" w:color="000000"/>
              <w:left w:val="single" w:sz="4" w:space="0" w:color="000000"/>
              <w:bottom w:val="single" w:sz="4" w:space="0" w:color="000000"/>
              <w:right w:val="single" w:sz="4" w:space="0" w:color="auto"/>
            </w:tcBorders>
          </w:tcPr>
          <w:p w14:paraId="1970FB0D"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E5BF220" w14:textId="25EE7007" w:rsidR="00ED7561" w:rsidRPr="00ED7561" w:rsidRDefault="00ED7561" w:rsidP="005320C5">
            <w:pPr>
              <w:keepNext/>
              <w:keepLines/>
              <w:spacing w:after="0"/>
              <w:rPr>
                <w:rFonts w:ascii="Arial" w:hAnsi="Arial"/>
                <w:sz w:val="18"/>
                <w:lang w:val="en-US"/>
              </w:rPr>
            </w:pPr>
            <w:r w:rsidRPr="00ED7561">
              <w:rPr>
                <w:rFonts w:ascii="Arial" w:hAnsi="Arial"/>
                <w:sz w:val="18"/>
                <w:lang w:val="en-US"/>
              </w:rPr>
              <w:t xml:space="preserve">See clause </w:t>
            </w:r>
            <w:r w:rsidRPr="00597D3F">
              <w:rPr>
                <w:rFonts w:ascii="Arial" w:hAnsi="Arial"/>
                <w:sz w:val="18"/>
                <w:lang w:val="en-US"/>
              </w:rPr>
              <w:t>12.4.</w:t>
            </w:r>
            <w:r>
              <w:rPr>
                <w:rFonts w:ascii="Arial" w:hAnsi="Arial"/>
                <w:sz w:val="18"/>
                <w:lang w:val="en-US"/>
              </w:rPr>
              <w:t>10</w:t>
            </w:r>
          </w:p>
        </w:tc>
      </w:tr>
    </w:tbl>
    <w:p w14:paraId="4E8E42B6" w14:textId="77777777" w:rsidR="00ED7561" w:rsidRPr="00597D3F" w:rsidRDefault="00ED7561" w:rsidP="00597D3F"/>
    <w:p w14:paraId="42A22BDD" w14:textId="4EEBAB84" w:rsidR="00ED7561" w:rsidRPr="00ED7561" w:rsidRDefault="00ED7561" w:rsidP="00ED7561">
      <w:pPr>
        <w:pStyle w:val="Heading3"/>
      </w:pPr>
      <w:bookmarkStart w:id="1864" w:name="_Toc489043236"/>
      <w:r w:rsidRPr="00ED7561">
        <w:t>12.</w:t>
      </w:r>
      <w:r w:rsidRPr="00ED7561">
        <w:rPr>
          <w:lang w:val="en-US"/>
        </w:rPr>
        <w:t>4.</w:t>
      </w:r>
      <w:r w:rsidRPr="00597D3F">
        <w:rPr>
          <w:lang w:val="en-US"/>
        </w:rPr>
        <w:t>10</w:t>
      </w:r>
      <w:r w:rsidRPr="00ED7561">
        <w:tab/>
        <w:t>sec:authProfileMONodeArgs</w:t>
      </w:r>
      <w:bookmarkEnd w:id="1864"/>
    </w:p>
    <w:p w14:paraId="62799EC4" w14:textId="77777777" w:rsidR="00ED7561" w:rsidRPr="00ED7561" w:rsidRDefault="00ED7561" w:rsidP="00ED7561">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6ECCAB1A" w14:textId="461C5625" w:rsidR="00ED7561" w:rsidRPr="00ED7561" w:rsidRDefault="00ED7561" w:rsidP="00ED7561">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ED7561" w:rsidRPr="00885539" w14:paraId="14B7D723"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865" w:name="_Toc449445481"/>
      <w:bookmarkStart w:id="1866" w:name="_Toc449445720"/>
      <w:bookmarkStart w:id="1867" w:name="_Toc457595495"/>
      <w:bookmarkStart w:id="1868" w:name="_Toc459366898"/>
      <w:bookmarkStart w:id="1869" w:name="_Toc459367211"/>
      <w:bookmarkStart w:id="1870" w:name="_Toc489043237"/>
      <w:r w:rsidRPr="00954002">
        <w:lastRenderedPageBreak/>
        <w:t>Annex A (informative):</w:t>
      </w:r>
      <w:r w:rsidRPr="00954002">
        <w:br/>
        <w:t>Mapping of 3GPP GBA terminology</w:t>
      </w:r>
      <w:bookmarkEnd w:id="1809"/>
      <w:bookmarkEnd w:id="1865"/>
      <w:bookmarkEnd w:id="1866"/>
      <w:bookmarkEnd w:id="1867"/>
      <w:bookmarkEnd w:id="1868"/>
      <w:bookmarkEnd w:id="1869"/>
      <w:bookmarkEnd w:id="1870"/>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71" w:name="_Toc449434948"/>
      <w:bookmarkStart w:id="1872" w:name="_Toc449445482"/>
      <w:bookmarkStart w:id="1873" w:name="_Toc449445721"/>
      <w:bookmarkStart w:id="1874" w:name="_Toc450601354"/>
      <w:bookmarkStart w:id="1875" w:name="_Toc457595496"/>
      <w:bookmarkStart w:id="1876" w:name="_Toc459366899"/>
      <w:bookmarkStart w:id="1877" w:name="_Toc459367212"/>
      <w:bookmarkStart w:id="1878" w:name="_Toc489043238"/>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71"/>
      <w:bookmarkEnd w:id="1872"/>
      <w:bookmarkEnd w:id="1873"/>
      <w:bookmarkEnd w:id="1874"/>
      <w:bookmarkEnd w:id="1875"/>
      <w:bookmarkEnd w:id="1876"/>
      <w:bookmarkEnd w:id="1877"/>
      <w:bookmarkEnd w:id="1878"/>
    </w:p>
    <w:p w14:paraId="2D70B44B" w14:textId="77777777" w:rsidR="002D16D9" w:rsidRPr="00D63DFE" w:rsidRDefault="002D16D9" w:rsidP="00DE4206">
      <w:pPr>
        <w:pStyle w:val="Heading1"/>
      </w:pPr>
      <w:bookmarkStart w:id="1879" w:name="_Toc457595497"/>
      <w:bookmarkStart w:id="1880" w:name="_Toc459366900"/>
      <w:bookmarkStart w:id="1881" w:name="_Toc459367213"/>
      <w:bookmarkStart w:id="1882" w:name="_Toc489043239"/>
      <w:r w:rsidRPr="00D63DFE">
        <w:t>B.0</w:t>
      </w:r>
      <w:r w:rsidRPr="00D63DFE">
        <w:tab/>
        <w:t>Introduction</w:t>
      </w:r>
      <w:bookmarkEnd w:id="1879"/>
      <w:bookmarkEnd w:id="1880"/>
      <w:bookmarkEnd w:id="1881"/>
      <w:bookmarkEnd w:id="1882"/>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55pt;height:157.8pt" o:ole="">
            <v:imagedata r:id="rId111" o:title="" cropbottom="3037f" cropleft="2095f" cropright="5127f"/>
          </v:shape>
          <o:OLEObject Type="Embed" ProgID="Visio.Drawing.11" ShapeID="_x0000_i1068" DrawAspect="Content" ObjectID="_1563102448" r:id="rId112"/>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83" w:name="_Toc449434949"/>
      <w:bookmarkStart w:id="1884" w:name="_Toc449445483"/>
      <w:bookmarkStart w:id="1885" w:name="_Toc449445722"/>
      <w:bookmarkStart w:id="1886" w:name="_Toc450601356"/>
      <w:bookmarkStart w:id="1887" w:name="_Toc457595498"/>
      <w:bookmarkStart w:id="1888" w:name="_Toc459366901"/>
      <w:bookmarkStart w:id="1889" w:name="_Toc459367214"/>
      <w:bookmarkStart w:id="1890" w:name="_Toc489043240"/>
      <w:r w:rsidRPr="00D63DFE">
        <w:lastRenderedPageBreak/>
        <w:t>B.1</w:t>
      </w:r>
      <w:r w:rsidRPr="00D63DFE">
        <w:tab/>
      </w:r>
      <w:r w:rsidR="00375AD7" w:rsidRPr="00D63DFE">
        <w:t>Group Authentication</w:t>
      </w:r>
      <w:bookmarkEnd w:id="1883"/>
      <w:bookmarkEnd w:id="1884"/>
      <w:bookmarkEnd w:id="1885"/>
      <w:bookmarkEnd w:id="1886"/>
      <w:bookmarkEnd w:id="1887"/>
      <w:bookmarkEnd w:id="1888"/>
      <w:bookmarkEnd w:id="1889"/>
      <w:bookmarkEnd w:id="1890"/>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91" w:name="_Toc449434950"/>
      <w:bookmarkStart w:id="1892" w:name="_Toc449445484"/>
      <w:bookmarkStart w:id="1893" w:name="_Toc449445723"/>
      <w:bookmarkStart w:id="1894" w:name="_Toc450601357"/>
      <w:bookmarkStart w:id="1895" w:name="_Toc457595499"/>
      <w:bookmarkStart w:id="1896" w:name="_Toc459366902"/>
      <w:bookmarkStart w:id="1897" w:name="_Toc459367215"/>
      <w:bookmarkStart w:id="1898" w:name="_Toc489043241"/>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91"/>
      <w:bookmarkEnd w:id="1892"/>
      <w:bookmarkEnd w:id="1893"/>
      <w:bookmarkEnd w:id="1894"/>
      <w:bookmarkEnd w:id="1895"/>
      <w:bookmarkEnd w:id="1896"/>
      <w:bookmarkEnd w:id="1897"/>
      <w:bookmarkEnd w:id="1898"/>
    </w:p>
    <w:p w14:paraId="018F1C07" w14:textId="77777777" w:rsidR="002D16D9" w:rsidRPr="00D63DFE" w:rsidRDefault="002D16D9" w:rsidP="002E01AF">
      <w:pPr>
        <w:pStyle w:val="Heading1"/>
      </w:pPr>
      <w:bookmarkStart w:id="1899" w:name="_Toc450601358"/>
      <w:bookmarkStart w:id="1900" w:name="_Toc457595500"/>
      <w:bookmarkStart w:id="1901" w:name="_Toc459366903"/>
      <w:bookmarkStart w:id="1902" w:name="_Toc459367216"/>
      <w:bookmarkStart w:id="1903" w:name="_Toc489043242"/>
      <w:r w:rsidRPr="00D63DFE">
        <w:t>C.0</w:t>
      </w:r>
      <w:r w:rsidRPr="00D63DFE">
        <w:tab/>
        <w:t>Introduction</w:t>
      </w:r>
      <w:bookmarkEnd w:id="1899"/>
      <w:bookmarkEnd w:id="1900"/>
      <w:bookmarkEnd w:id="1901"/>
      <w:bookmarkEnd w:id="1902"/>
      <w:bookmarkEnd w:id="1903"/>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904" w:name="_Toc449434951"/>
      <w:bookmarkStart w:id="1905" w:name="_Toc449445485"/>
      <w:bookmarkStart w:id="1906" w:name="_Toc449445724"/>
      <w:bookmarkStart w:id="1907" w:name="_Toc450601359"/>
      <w:bookmarkStart w:id="1908" w:name="_Toc457595501"/>
      <w:bookmarkStart w:id="1909" w:name="_Toc459366904"/>
      <w:bookmarkStart w:id="1910" w:name="_Toc459367217"/>
      <w:bookmarkStart w:id="1911" w:name="_Toc489043243"/>
      <w:r w:rsidRPr="00D63DFE">
        <w:t>C</w:t>
      </w:r>
      <w:r w:rsidR="00D46601" w:rsidRPr="00D63DFE">
        <w:t>.1</w:t>
      </w:r>
      <w:r w:rsidR="00D46601" w:rsidRPr="00D63DFE">
        <w:tab/>
        <w:t>UICC</w:t>
      </w:r>
      <w:bookmarkEnd w:id="1904"/>
      <w:bookmarkEnd w:id="1905"/>
      <w:bookmarkEnd w:id="1906"/>
      <w:bookmarkEnd w:id="1907"/>
      <w:bookmarkEnd w:id="1908"/>
      <w:bookmarkEnd w:id="1909"/>
      <w:bookmarkEnd w:id="1910"/>
      <w:bookmarkEnd w:id="1911"/>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912" w:name="_Toc449434952"/>
      <w:bookmarkStart w:id="1913" w:name="_Toc449445486"/>
      <w:bookmarkStart w:id="1914" w:name="_Toc449445725"/>
      <w:bookmarkStart w:id="1915" w:name="_Toc450601360"/>
      <w:bookmarkStart w:id="1916" w:name="_Toc457595502"/>
      <w:bookmarkStart w:id="1917" w:name="_Toc459366905"/>
      <w:bookmarkStart w:id="1918" w:name="_Toc459367218"/>
      <w:bookmarkStart w:id="1919" w:name="_Toc489043244"/>
      <w:r w:rsidRPr="00954002">
        <w:t>C</w:t>
      </w:r>
      <w:r w:rsidR="00845705" w:rsidRPr="00954002">
        <w:t>.2</w:t>
      </w:r>
      <w:r w:rsidR="00845705" w:rsidRPr="00954002">
        <w:tab/>
      </w:r>
      <w:r w:rsidR="00D46601" w:rsidRPr="00954002">
        <w:t>Other secure element and embedded secure element with ISO 7816 interface</w:t>
      </w:r>
      <w:bookmarkEnd w:id="1912"/>
      <w:bookmarkEnd w:id="1913"/>
      <w:bookmarkEnd w:id="1914"/>
      <w:bookmarkEnd w:id="1915"/>
      <w:bookmarkEnd w:id="1916"/>
      <w:bookmarkEnd w:id="1917"/>
      <w:bookmarkEnd w:id="1918"/>
      <w:bookmarkEnd w:id="1919"/>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920" w:name="_Toc449434953"/>
      <w:bookmarkStart w:id="1921" w:name="_Toc449445487"/>
      <w:bookmarkStart w:id="1922" w:name="_Toc449445726"/>
      <w:bookmarkStart w:id="1923" w:name="_Toc450601361"/>
      <w:bookmarkStart w:id="1924" w:name="_Toc457595503"/>
      <w:bookmarkStart w:id="1925" w:name="_Toc459366906"/>
      <w:bookmarkStart w:id="1926" w:name="_Toc459367219"/>
      <w:bookmarkStart w:id="1927" w:name="_Toc489043245"/>
      <w:r w:rsidRPr="00954002">
        <w:t>C</w:t>
      </w:r>
      <w:r w:rsidR="00D46601" w:rsidRPr="00954002">
        <w:t>.3</w:t>
      </w:r>
      <w:r w:rsidR="00D46601" w:rsidRPr="00954002">
        <w:tab/>
        <w:t>Trusted Execution Environment</w:t>
      </w:r>
      <w:bookmarkEnd w:id="1920"/>
      <w:bookmarkEnd w:id="1921"/>
      <w:bookmarkEnd w:id="1922"/>
      <w:bookmarkEnd w:id="1923"/>
      <w:bookmarkEnd w:id="1924"/>
      <w:bookmarkEnd w:id="1925"/>
      <w:bookmarkEnd w:id="1926"/>
      <w:bookmarkEnd w:id="1927"/>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928" w:name="_Toc449434954"/>
      <w:bookmarkStart w:id="1929" w:name="_Toc449445488"/>
      <w:bookmarkStart w:id="1930" w:name="_Toc449445727"/>
      <w:bookmarkStart w:id="1931" w:name="_Toc450601362"/>
      <w:bookmarkStart w:id="1932" w:name="_Toc457595504"/>
      <w:bookmarkStart w:id="1933" w:name="_Toc459366907"/>
      <w:bookmarkStart w:id="1934" w:name="_Toc459367220"/>
      <w:bookmarkStart w:id="1935" w:name="_Toc489043246"/>
      <w:r w:rsidRPr="00954002">
        <w:t>C</w:t>
      </w:r>
      <w:r w:rsidR="00D46601" w:rsidRPr="00954002">
        <w:t>.4</w:t>
      </w:r>
      <w:r w:rsidR="00D46601" w:rsidRPr="00954002">
        <w:tab/>
        <w:t>SE to CSE binding</w:t>
      </w:r>
      <w:bookmarkEnd w:id="1928"/>
      <w:bookmarkEnd w:id="1929"/>
      <w:bookmarkEnd w:id="1930"/>
      <w:bookmarkEnd w:id="1931"/>
      <w:bookmarkEnd w:id="1932"/>
      <w:bookmarkEnd w:id="1933"/>
      <w:bookmarkEnd w:id="1934"/>
      <w:bookmarkEnd w:id="1935"/>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936" w:name="_Toc450601363"/>
      <w:bookmarkStart w:id="1937" w:name="_Toc449434955"/>
      <w:bookmarkStart w:id="1938" w:name="_Toc449445489"/>
      <w:bookmarkStart w:id="1939" w:name="_Toc449445728"/>
      <w:bookmarkStart w:id="1940" w:name="_Toc457595505"/>
      <w:bookmarkStart w:id="1941" w:name="_Toc459366908"/>
      <w:bookmarkStart w:id="1942" w:name="_Toc459367221"/>
      <w:bookmarkStart w:id="1943" w:name="_Toc489043247"/>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936"/>
      <w:r w:rsidR="00535175" w:rsidRPr="007962F6">
        <w:t>Services</w:t>
      </w:r>
      <w:bookmarkEnd w:id="1937"/>
      <w:bookmarkEnd w:id="1938"/>
      <w:bookmarkEnd w:id="1939"/>
      <w:bookmarkEnd w:id="1940"/>
      <w:bookmarkEnd w:id="1941"/>
      <w:bookmarkEnd w:id="1942"/>
      <w:bookmarkEnd w:id="1943"/>
    </w:p>
    <w:p w14:paraId="062084AD" w14:textId="77777777" w:rsidR="002D16D9" w:rsidRPr="00D63DFE" w:rsidRDefault="002D16D9" w:rsidP="00D63DFE">
      <w:pPr>
        <w:pStyle w:val="Heading1"/>
      </w:pPr>
      <w:bookmarkStart w:id="1944" w:name="_Toc457595506"/>
      <w:bookmarkStart w:id="1945" w:name="_Toc459366909"/>
      <w:bookmarkStart w:id="1946" w:name="_Toc459367222"/>
      <w:bookmarkStart w:id="1947" w:name="_Toc489043248"/>
      <w:r w:rsidRPr="00D63DFE">
        <w:t>D.0</w:t>
      </w:r>
      <w:r w:rsidRPr="00D63DFE">
        <w:tab/>
        <w:t>Introduction</w:t>
      </w:r>
      <w:bookmarkEnd w:id="1944"/>
      <w:bookmarkEnd w:id="1945"/>
      <w:bookmarkEnd w:id="1946"/>
      <w:bookmarkEnd w:id="1947"/>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948" w:name="_Toc449445490"/>
      <w:bookmarkStart w:id="1949" w:name="_Toc449445729"/>
      <w:bookmarkStart w:id="1950" w:name="_Toc450601364"/>
      <w:bookmarkStart w:id="1951" w:name="_Toc457595507"/>
      <w:bookmarkStart w:id="1952" w:name="_Toc459366910"/>
      <w:bookmarkStart w:id="1953" w:name="_Toc459367223"/>
      <w:bookmarkStart w:id="1954" w:name="_Toc489043249"/>
      <w:bookmarkStart w:id="1955" w:name="_Toc449434956"/>
      <w:r w:rsidRPr="00D63DFE">
        <w:lastRenderedPageBreak/>
        <w:t>D.1</w:t>
      </w:r>
      <w:r w:rsidRPr="00D63DFE">
        <w:tab/>
        <w:t>Access Network UICC-based oneM2M Service Framework</w:t>
      </w:r>
      <w:bookmarkEnd w:id="1948"/>
      <w:bookmarkEnd w:id="1949"/>
      <w:bookmarkEnd w:id="1950"/>
      <w:bookmarkEnd w:id="1951"/>
      <w:bookmarkEnd w:id="1952"/>
      <w:bookmarkEnd w:id="1953"/>
      <w:bookmarkEnd w:id="1954"/>
      <w:r w:rsidRPr="00D63DFE">
        <w:t xml:space="preserve"> </w:t>
      </w:r>
      <w:bookmarkEnd w:id="1955"/>
    </w:p>
    <w:p w14:paraId="6EBC4D8C" w14:textId="77777777" w:rsidR="00535175" w:rsidRPr="00167F54" w:rsidRDefault="00535175" w:rsidP="002E01AF">
      <w:pPr>
        <w:pStyle w:val="Heading2"/>
      </w:pPr>
      <w:bookmarkStart w:id="1956" w:name="_Toc449434957"/>
      <w:bookmarkStart w:id="1957" w:name="_Toc449445491"/>
      <w:bookmarkStart w:id="1958" w:name="_Toc449445730"/>
      <w:bookmarkStart w:id="1959" w:name="_Toc450601365"/>
      <w:bookmarkStart w:id="1960" w:name="_Toc457595508"/>
      <w:bookmarkStart w:id="1961" w:name="_Toc459366911"/>
      <w:bookmarkStart w:id="1962" w:name="_Toc459367224"/>
      <w:bookmarkStart w:id="1963" w:name="_Toc489043250"/>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56"/>
      <w:bookmarkEnd w:id="1957"/>
      <w:bookmarkEnd w:id="1958"/>
      <w:bookmarkEnd w:id="1959"/>
      <w:bookmarkEnd w:id="1960"/>
      <w:bookmarkEnd w:id="1961"/>
      <w:bookmarkEnd w:id="1962"/>
      <w:bookmarkEnd w:id="1963"/>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64" w:name="_Toc449445492"/>
      <w:bookmarkStart w:id="1965" w:name="_Toc449445731"/>
      <w:bookmarkStart w:id="1966" w:name="_Toc450601366"/>
      <w:bookmarkStart w:id="1967" w:name="_Toc457595509"/>
      <w:bookmarkStart w:id="1968" w:name="_Toc459366912"/>
      <w:bookmarkStart w:id="1969" w:name="_Toc459367225"/>
      <w:bookmarkStart w:id="1970" w:name="_Toc489043251"/>
      <w:bookmarkStart w:id="1971" w:name="_Toc449434958"/>
      <w:r w:rsidRPr="00954002">
        <w:t>D.1.2</w:t>
      </w:r>
      <w:r w:rsidRPr="00954002">
        <w:tab/>
        <w:t>M2M Service Framework discovery for Access Network UICC</w:t>
      </w:r>
      <w:bookmarkEnd w:id="1964"/>
      <w:bookmarkEnd w:id="1965"/>
      <w:bookmarkEnd w:id="1966"/>
      <w:bookmarkEnd w:id="1967"/>
      <w:bookmarkEnd w:id="1968"/>
      <w:bookmarkEnd w:id="1969"/>
      <w:bookmarkEnd w:id="1970"/>
      <w:r w:rsidRPr="00954002">
        <w:t xml:space="preserve"> </w:t>
      </w:r>
      <w:bookmarkEnd w:id="1971"/>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72" w:name="_Toc449434959"/>
      <w:bookmarkStart w:id="1973" w:name="_Toc449445493"/>
      <w:bookmarkStart w:id="1974" w:name="_Toc449445732"/>
      <w:bookmarkStart w:id="1975" w:name="_Toc450601367"/>
      <w:bookmarkStart w:id="1976" w:name="_Toc457595510"/>
      <w:bookmarkStart w:id="1977" w:name="_Toc459366913"/>
      <w:bookmarkStart w:id="1978" w:name="_Toc459367226"/>
      <w:bookmarkStart w:id="1979" w:name="_Toc489043252"/>
      <w:r w:rsidRPr="00D63DFE">
        <w:t>D.1.3</w:t>
      </w:r>
      <w:r w:rsidRPr="00D63DFE">
        <w:tab/>
        <w:t>Content of files at the DF</w:t>
      </w:r>
      <w:r w:rsidRPr="00D63DFE">
        <w:rPr>
          <w:vertAlign w:val="subscript"/>
        </w:rPr>
        <w:t>1M2M</w:t>
      </w:r>
      <w:r w:rsidRPr="00D63DFE">
        <w:t xml:space="preserve"> level</w:t>
      </w:r>
      <w:bookmarkEnd w:id="1972"/>
      <w:bookmarkEnd w:id="1973"/>
      <w:bookmarkEnd w:id="1974"/>
      <w:bookmarkEnd w:id="1975"/>
      <w:bookmarkEnd w:id="1976"/>
      <w:bookmarkEnd w:id="1977"/>
      <w:bookmarkEnd w:id="1978"/>
      <w:bookmarkEnd w:id="1979"/>
    </w:p>
    <w:p w14:paraId="1A025956" w14:textId="77777777" w:rsidR="002D16D9" w:rsidRPr="00D63DFE" w:rsidRDefault="002D16D9" w:rsidP="002E01AF">
      <w:pPr>
        <w:pStyle w:val="Heading3"/>
      </w:pPr>
      <w:bookmarkStart w:id="1980" w:name="_Toc450601368"/>
      <w:bookmarkStart w:id="1981" w:name="_Toc457595511"/>
      <w:bookmarkStart w:id="1982" w:name="_Toc459366914"/>
      <w:bookmarkStart w:id="1983" w:name="_Toc459367227"/>
      <w:bookmarkStart w:id="1984" w:name="_Toc489043253"/>
      <w:r w:rsidRPr="00D63DFE">
        <w:t>D.1.3.0</w:t>
      </w:r>
      <w:r w:rsidRPr="00D63DFE">
        <w:tab/>
        <w:t>Introduction</w:t>
      </w:r>
      <w:bookmarkEnd w:id="1980"/>
      <w:bookmarkEnd w:id="1981"/>
      <w:bookmarkEnd w:id="1982"/>
      <w:bookmarkEnd w:id="1983"/>
      <w:bookmarkEnd w:id="1984"/>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85" w:name="_Toc449434960"/>
      <w:bookmarkStart w:id="1986" w:name="_Toc449445494"/>
      <w:bookmarkStart w:id="1987" w:name="_Toc449445733"/>
      <w:bookmarkStart w:id="1988" w:name="_Toc450601369"/>
      <w:bookmarkStart w:id="1989" w:name="_Toc457595512"/>
      <w:bookmarkStart w:id="1990" w:name="_Toc459366915"/>
      <w:bookmarkStart w:id="1991" w:name="_Toc459367228"/>
      <w:bookmarkStart w:id="1992" w:name="_Toc489043254"/>
      <w:r w:rsidRPr="00D63DFE">
        <w:t>D.1.3.1</w:t>
      </w:r>
      <w:r w:rsidRPr="00D63DFE">
        <w:tab/>
        <w:t>EF</w:t>
      </w:r>
      <w:r w:rsidRPr="00D63DFE">
        <w:rPr>
          <w:vertAlign w:val="subscript"/>
        </w:rPr>
        <w:t>1M2MST</w:t>
      </w:r>
      <w:r w:rsidRPr="00D63DFE">
        <w:t xml:space="preserve"> (oneM2M Service Table)</w:t>
      </w:r>
      <w:bookmarkEnd w:id="1985"/>
      <w:bookmarkEnd w:id="1986"/>
      <w:bookmarkEnd w:id="1987"/>
      <w:bookmarkEnd w:id="1988"/>
      <w:bookmarkEnd w:id="1989"/>
      <w:bookmarkEnd w:id="1990"/>
      <w:bookmarkEnd w:id="1991"/>
      <w:bookmarkEnd w:id="1992"/>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93" w:name="_Toc449434961"/>
      <w:bookmarkStart w:id="1994" w:name="_Toc449445495"/>
      <w:bookmarkStart w:id="1995" w:name="_Toc449445734"/>
      <w:bookmarkStart w:id="1996" w:name="_Toc450601370"/>
      <w:bookmarkStart w:id="1997" w:name="_Toc457595513"/>
      <w:bookmarkStart w:id="1998" w:name="_Toc459366916"/>
      <w:bookmarkStart w:id="1999" w:name="_Toc459367229"/>
      <w:bookmarkStart w:id="2000" w:name="_Toc489043255"/>
      <w:r w:rsidRPr="00954002">
        <w:t>D.1.3.2</w:t>
      </w:r>
      <w:r w:rsidRPr="00954002">
        <w:tab/>
        <w:t>EF</w:t>
      </w:r>
      <w:r w:rsidRPr="00954002">
        <w:rPr>
          <w:vertAlign w:val="subscript"/>
        </w:rPr>
        <w:t>1M2MSID</w:t>
      </w:r>
      <w:r w:rsidRPr="00954002">
        <w:t xml:space="preserve"> (oneM2M Subscription Identifier)</w:t>
      </w:r>
      <w:bookmarkEnd w:id="1993"/>
      <w:bookmarkEnd w:id="1994"/>
      <w:bookmarkEnd w:id="1995"/>
      <w:bookmarkEnd w:id="1996"/>
      <w:bookmarkEnd w:id="1997"/>
      <w:bookmarkEnd w:id="1998"/>
      <w:bookmarkEnd w:id="1999"/>
      <w:bookmarkEnd w:id="2000"/>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2001" w:name="_Toc449434962"/>
      <w:bookmarkStart w:id="2002" w:name="_Toc449445496"/>
      <w:bookmarkStart w:id="2003" w:name="_Toc449445735"/>
      <w:bookmarkStart w:id="2004" w:name="_Toc450601371"/>
      <w:bookmarkStart w:id="2005" w:name="_Toc457595514"/>
      <w:bookmarkStart w:id="2006" w:name="_Toc459366917"/>
      <w:bookmarkStart w:id="2007" w:name="_Toc459367230"/>
      <w:bookmarkStart w:id="2008" w:name="_Toc489043256"/>
      <w:r w:rsidRPr="00954002">
        <w:t>D.1.3.3</w:t>
      </w:r>
      <w:r w:rsidRPr="00954002">
        <w:tab/>
        <w:t>EF</w:t>
      </w:r>
      <w:r w:rsidRPr="00954002">
        <w:rPr>
          <w:vertAlign w:val="subscript"/>
        </w:rPr>
        <w:t xml:space="preserve">1M2MSPID </w:t>
      </w:r>
      <w:r w:rsidRPr="00954002">
        <w:t>(oneM2M Service Provider Identifier)</w:t>
      </w:r>
      <w:bookmarkEnd w:id="2001"/>
      <w:bookmarkEnd w:id="2002"/>
      <w:bookmarkEnd w:id="2003"/>
      <w:bookmarkEnd w:id="2004"/>
      <w:bookmarkEnd w:id="2005"/>
      <w:bookmarkEnd w:id="2006"/>
      <w:bookmarkEnd w:id="2007"/>
      <w:bookmarkEnd w:id="2008"/>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2009" w:name="_Toc449434963"/>
      <w:bookmarkStart w:id="2010" w:name="_Toc449445497"/>
      <w:bookmarkStart w:id="2011" w:name="_Toc449445736"/>
      <w:bookmarkStart w:id="2012" w:name="_Toc450601372"/>
      <w:bookmarkStart w:id="2013" w:name="_Toc457595515"/>
      <w:bookmarkStart w:id="2014" w:name="_Toc459366918"/>
      <w:bookmarkStart w:id="2015" w:name="_Toc459367231"/>
      <w:bookmarkStart w:id="2016" w:name="_Toc489043257"/>
      <w:r w:rsidRPr="00954002">
        <w:lastRenderedPageBreak/>
        <w:t>D.1.3.4</w:t>
      </w:r>
      <w:r w:rsidRPr="00954002">
        <w:tab/>
        <w:t>EF</w:t>
      </w:r>
      <w:r w:rsidRPr="00954002">
        <w:rPr>
          <w:vertAlign w:val="subscript"/>
        </w:rPr>
        <w:t>M2MNID</w:t>
      </w:r>
      <w:r w:rsidRPr="00954002">
        <w:t xml:space="preserve"> (M2M Node Identifier)</w:t>
      </w:r>
      <w:bookmarkEnd w:id="2009"/>
      <w:bookmarkEnd w:id="2010"/>
      <w:bookmarkEnd w:id="2011"/>
      <w:bookmarkEnd w:id="2012"/>
      <w:bookmarkEnd w:id="2013"/>
      <w:bookmarkEnd w:id="2014"/>
      <w:bookmarkEnd w:id="2015"/>
      <w:bookmarkEnd w:id="2016"/>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2017" w:name="_Toc449434964"/>
      <w:bookmarkStart w:id="2018" w:name="_Toc449445498"/>
      <w:bookmarkStart w:id="2019" w:name="_Toc449445737"/>
      <w:bookmarkStart w:id="2020" w:name="_Toc450601373"/>
      <w:bookmarkStart w:id="2021" w:name="_Toc457595516"/>
      <w:bookmarkStart w:id="2022" w:name="_Toc459366919"/>
      <w:bookmarkStart w:id="2023" w:name="_Toc459367232"/>
      <w:bookmarkStart w:id="2024" w:name="_Toc489043258"/>
      <w:r w:rsidRPr="00954002">
        <w:t>D.1.3.5</w:t>
      </w:r>
      <w:r w:rsidRPr="00954002">
        <w:tab/>
        <w:t>EF</w:t>
      </w:r>
      <w:r w:rsidRPr="00954002">
        <w:rPr>
          <w:vertAlign w:val="subscript"/>
        </w:rPr>
        <w:t>CSEID</w:t>
      </w:r>
      <w:r w:rsidRPr="00954002">
        <w:t xml:space="preserve"> (local CSE Identifier)</w:t>
      </w:r>
      <w:bookmarkEnd w:id="2017"/>
      <w:bookmarkEnd w:id="2018"/>
      <w:bookmarkEnd w:id="2019"/>
      <w:bookmarkEnd w:id="2020"/>
      <w:bookmarkEnd w:id="2021"/>
      <w:bookmarkEnd w:id="2022"/>
      <w:bookmarkEnd w:id="2023"/>
      <w:bookmarkEnd w:id="2024"/>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2025" w:name="_Toc449434965"/>
      <w:bookmarkStart w:id="2026" w:name="_Toc449445499"/>
      <w:bookmarkStart w:id="2027" w:name="_Toc449445738"/>
      <w:bookmarkStart w:id="2028" w:name="_Toc450601374"/>
      <w:bookmarkStart w:id="2029" w:name="_Toc457595517"/>
      <w:bookmarkStart w:id="2030" w:name="_Toc459366920"/>
      <w:bookmarkStart w:id="2031" w:name="_Toc459367233"/>
      <w:bookmarkStart w:id="2032" w:name="_Toc489043259"/>
      <w:r w:rsidRPr="00954002">
        <w:t>D.1.3.6</w:t>
      </w:r>
      <w:r w:rsidRPr="00954002">
        <w:tab/>
        <w:t>EF</w:t>
      </w:r>
      <w:r w:rsidRPr="00954002">
        <w:rPr>
          <w:vertAlign w:val="subscript"/>
        </w:rPr>
        <w:t>M2MAE-ID</w:t>
      </w:r>
      <w:r w:rsidRPr="00954002">
        <w:t xml:space="preserve"> (M2M Application Identifiers list)</w:t>
      </w:r>
      <w:bookmarkEnd w:id="2025"/>
      <w:bookmarkEnd w:id="2026"/>
      <w:bookmarkEnd w:id="2027"/>
      <w:bookmarkEnd w:id="2028"/>
      <w:bookmarkEnd w:id="2029"/>
      <w:bookmarkEnd w:id="2030"/>
      <w:bookmarkEnd w:id="2031"/>
      <w:bookmarkEnd w:id="2032"/>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2033" w:name="_Toc449434966"/>
      <w:bookmarkStart w:id="2034" w:name="_Toc449445500"/>
      <w:bookmarkStart w:id="2035" w:name="_Toc449445739"/>
      <w:bookmarkStart w:id="2036" w:name="_Toc450601375"/>
      <w:bookmarkStart w:id="2037" w:name="_Toc457595518"/>
      <w:bookmarkStart w:id="2038" w:name="_Toc459366921"/>
      <w:bookmarkStart w:id="2039" w:name="_Toc459367234"/>
      <w:bookmarkStart w:id="2040" w:name="_Toc489043260"/>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33"/>
      <w:bookmarkEnd w:id="2034"/>
      <w:bookmarkEnd w:id="2035"/>
      <w:bookmarkEnd w:id="2036"/>
      <w:bookmarkEnd w:id="2037"/>
      <w:bookmarkEnd w:id="2038"/>
      <w:bookmarkEnd w:id="2039"/>
      <w:bookmarkEnd w:id="2040"/>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2041" w:name="_Toc449434967"/>
      <w:bookmarkStart w:id="2042" w:name="_Toc449445501"/>
      <w:bookmarkStart w:id="2043" w:name="_Toc449445740"/>
      <w:bookmarkStart w:id="2044" w:name="_Toc450601376"/>
      <w:bookmarkStart w:id="2045" w:name="_Toc457595519"/>
      <w:bookmarkStart w:id="2046" w:name="_Toc459366922"/>
      <w:bookmarkStart w:id="2047" w:name="_Toc459367235"/>
      <w:bookmarkStart w:id="2048" w:name="_Toc489043261"/>
      <w:r w:rsidRPr="00954002">
        <w:t>D.1.3.8</w:t>
      </w:r>
      <w:r w:rsidRPr="00954002">
        <w:tab/>
        <w:t>EF</w:t>
      </w:r>
      <w:r w:rsidRPr="00954002">
        <w:rPr>
          <w:vertAlign w:val="subscript"/>
        </w:rPr>
        <w:t>MAFFQDN</w:t>
      </w:r>
      <w:r w:rsidRPr="00954002">
        <w:t xml:space="preserve"> (MAF-FQDN)</w:t>
      </w:r>
      <w:bookmarkEnd w:id="2041"/>
      <w:bookmarkEnd w:id="2042"/>
      <w:bookmarkEnd w:id="2043"/>
      <w:bookmarkEnd w:id="2044"/>
      <w:bookmarkEnd w:id="2045"/>
      <w:bookmarkEnd w:id="2046"/>
      <w:bookmarkEnd w:id="2047"/>
      <w:bookmarkEnd w:id="2048"/>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2049" w:name="_Toc449434968"/>
      <w:bookmarkStart w:id="2050" w:name="_Toc449445502"/>
      <w:bookmarkStart w:id="2051" w:name="_Toc449445741"/>
      <w:bookmarkStart w:id="2052" w:name="_Toc450601377"/>
      <w:bookmarkStart w:id="2053" w:name="_Toc457595520"/>
      <w:bookmarkStart w:id="2054" w:name="_Toc459366923"/>
      <w:bookmarkStart w:id="2055" w:name="_Toc459367236"/>
      <w:bookmarkStart w:id="2056" w:name="_Toc489043262"/>
      <w:r w:rsidRPr="00954002">
        <w:t>D.1.3.9</w:t>
      </w:r>
      <w:r w:rsidRPr="00954002">
        <w:tab/>
        <w:t>EF</w:t>
      </w:r>
      <w:r w:rsidRPr="00954002">
        <w:rPr>
          <w:vertAlign w:val="subscript"/>
        </w:rPr>
        <w:t>MEFID</w:t>
      </w:r>
      <w:r w:rsidRPr="00954002">
        <w:t xml:space="preserve"> (M2M Enrolment Function Identifier)</w:t>
      </w:r>
      <w:bookmarkEnd w:id="2049"/>
      <w:bookmarkEnd w:id="2050"/>
      <w:bookmarkEnd w:id="2051"/>
      <w:bookmarkEnd w:id="2052"/>
      <w:bookmarkEnd w:id="2053"/>
      <w:bookmarkEnd w:id="2054"/>
      <w:bookmarkEnd w:id="2055"/>
      <w:bookmarkEnd w:id="2056"/>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57" w:name="_Toc449434969"/>
      <w:bookmarkStart w:id="2058" w:name="_Toc449445503"/>
      <w:bookmarkStart w:id="2059" w:name="_Toc449445742"/>
      <w:bookmarkStart w:id="2060" w:name="_Toc450601378"/>
      <w:bookmarkStart w:id="2061" w:name="_Toc457595521"/>
      <w:bookmarkStart w:id="2062" w:name="_Toc459366924"/>
      <w:bookmarkStart w:id="2063" w:name="_Toc459367237"/>
      <w:bookmarkStart w:id="2064" w:name="_Toc489043263"/>
      <w:r w:rsidRPr="00D63DFE">
        <w:lastRenderedPageBreak/>
        <w:t>D.2</w:t>
      </w:r>
      <w:r w:rsidRPr="00D63DFE">
        <w:tab/>
        <w:t>oneM2M Service Module application for symmetric credential</w:t>
      </w:r>
      <w:r w:rsidR="00555CA1" w:rsidRPr="00D63DFE">
        <w:t>s</w:t>
      </w:r>
      <w:r w:rsidRPr="00D63DFE">
        <w:t xml:space="preserve"> on UICC (1M2MSM)</w:t>
      </w:r>
      <w:bookmarkEnd w:id="2057"/>
      <w:bookmarkEnd w:id="2058"/>
      <w:bookmarkEnd w:id="2059"/>
      <w:bookmarkEnd w:id="2060"/>
      <w:bookmarkEnd w:id="2061"/>
      <w:bookmarkEnd w:id="2062"/>
      <w:bookmarkEnd w:id="2063"/>
      <w:bookmarkEnd w:id="2064"/>
    </w:p>
    <w:p w14:paraId="28456B30" w14:textId="77777777" w:rsidR="002D16D9" w:rsidRPr="00D63DFE" w:rsidRDefault="002D16D9" w:rsidP="002E01AF">
      <w:pPr>
        <w:pStyle w:val="Heading2"/>
      </w:pPr>
      <w:bookmarkStart w:id="2065" w:name="_Toc450601379"/>
      <w:bookmarkStart w:id="2066" w:name="_Toc457595522"/>
      <w:bookmarkStart w:id="2067" w:name="_Toc459366925"/>
      <w:bookmarkStart w:id="2068" w:name="_Toc459367238"/>
      <w:bookmarkStart w:id="2069" w:name="_Toc489043264"/>
      <w:r w:rsidRPr="00D63DFE">
        <w:t>D.2.0</w:t>
      </w:r>
      <w:r w:rsidRPr="00D63DFE">
        <w:tab/>
        <w:t>Introduction</w:t>
      </w:r>
      <w:bookmarkEnd w:id="2065"/>
      <w:bookmarkEnd w:id="2066"/>
      <w:bookmarkEnd w:id="2067"/>
      <w:bookmarkEnd w:id="2068"/>
      <w:bookmarkEnd w:id="2069"/>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70" w:name="_Toc449434970"/>
      <w:bookmarkStart w:id="2071" w:name="_Toc449445504"/>
      <w:bookmarkStart w:id="2072" w:name="_Toc449445743"/>
      <w:bookmarkStart w:id="2073" w:name="_Toc450601380"/>
      <w:bookmarkStart w:id="2074" w:name="_Toc457595523"/>
      <w:bookmarkStart w:id="2075" w:name="_Toc459366926"/>
      <w:bookmarkStart w:id="2076" w:name="_Toc459367239"/>
      <w:bookmarkStart w:id="2077" w:name="_Toc489043265"/>
      <w:r w:rsidRPr="00D63DFE">
        <w:t>D.2.1</w:t>
      </w:r>
      <w:r w:rsidRPr="00D63DFE">
        <w:tab/>
        <w:t>oneM2M Service Module application file structure</w:t>
      </w:r>
      <w:bookmarkEnd w:id="2070"/>
      <w:bookmarkEnd w:id="2071"/>
      <w:bookmarkEnd w:id="2072"/>
      <w:bookmarkEnd w:id="2073"/>
      <w:bookmarkEnd w:id="2074"/>
      <w:bookmarkEnd w:id="2075"/>
      <w:bookmarkEnd w:id="2076"/>
      <w:bookmarkEnd w:id="2077"/>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78" w:name="_Toc449434971"/>
      <w:bookmarkStart w:id="2079" w:name="_Toc449445505"/>
      <w:bookmarkStart w:id="2080" w:name="_Toc449445744"/>
      <w:bookmarkStart w:id="2081" w:name="_Toc450601381"/>
      <w:bookmarkStart w:id="2082" w:name="_Toc457595524"/>
      <w:bookmarkStart w:id="2083" w:name="_Toc459366927"/>
      <w:bookmarkStart w:id="2084" w:name="_Toc459367240"/>
      <w:bookmarkStart w:id="2085" w:name="_Toc489043266"/>
      <w:r w:rsidRPr="00D63DFE">
        <w:t>D.2.1.1</w:t>
      </w:r>
      <w:r w:rsidRPr="00D63DFE">
        <w:tab/>
      </w:r>
      <w:r w:rsidRPr="00084D60">
        <w:t>Content</w:t>
      </w:r>
      <w:r w:rsidRPr="00D63DFE">
        <w:t xml:space="preserve"> of UICC files at the Master File (MF) level</w:t>
      </w:r>
      <w:bookmarkEnd w:id="2078"/>
      <w:bookmarkEnd w:id="2079"/>
      <w:bookmarkEnd w:id="2080"/>
      <w:bookmarkEnd w:id="2081"/>
      <w:bookmarkEnd w:id="2082"/>
      <w:bookmarkEnd w:id="2083"/>
      <w:bookmarkEnd w:id="2084"/>
      <w:bookmarkEnd w:id="2085"/>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86" w:name="_Toc449434972"/>
      <w:bookmarkStart w:id="2087" w:name="_Toc449445506"/>
      <w:bookmarkStart w:id="2088" w:name="_Toc449445745"/>
      <w:bookmarkStart w:id="2089" w:name="_Toc450601382"/>
      <w:bookmarkStart w:id="2090" w:name="_Toc457595525"/>
      <w:bookmarkStart w:id="2091" w:name="_Toc459366928"/>
      <w:bookmarkStart w:id="2092" w:name="_Toc459367241"/>
      <w:bookmarkStart w:id="2093" w:name="_Toc489043267"/>
      <w:r w:rsidRPr="00954002">
        <w:t>D.2.1.2</w:t>
      </w:r>
      <w:r w:rsidRPr="00954002">
        <w:tab/>
        <w:t>Content of files at the 1M2MSM ADF (Application DF) level</w:t>
      </w:r>
      <w:bookmarkEnd w:id="2086"/>
      <w:bookmarkEnd w:id="2087"/>
      <w:bookmarkEnd w:id="2088"/>
      <w:bookmarkEnd w:id="2089"/>
      <w:bookmarkEnd w:id="2090"/>
      <w:bookmarkEnd w:id="2091"/>
      <w:bookmarkEnd w:id="2092"/>
      <w:bookmarkEnd w:id="2093"/>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94" w:name="_Toc449434973"/>
      <w:bookmarkStart w:id="2095" w:name="_Toc449445507"/>
      <w:bookmarkStart w:id="2096" w:name="_Toc449445746"/>
      <w:bookmarkStart w:id="2097" w:name="_Toc450601383"/>
      <w:bookmarkStart w:id="2098" w:name="_Toc457595526"/>
      <w:bookmarkStart w:id="2099" w:name="_Toc459366929"/>
      <w:bookmarkStart w:id="2100" w:name="_Toc459367242"/>
      <w:bookmarkStart w:id="2101" w:name="_Toc489043268"/>
      <w:r w:rsidRPr="00D63DFE">
        <w:lastRenderedPageBreak/>
        <w:t>D.2.2</w:t>
      </w:r>
      <w:r w:rsidRPr="00D63DFE">
        <w:tab/>
        <w:t>oneM2M Subscription related procedures for M2M Service</w:t>
      </w:r>
      <w:bookmarkEnd w:id="2094"/>
      <w:bookmarkEnd w:id="2095"/>
      <w:bookmarkEnd w:id="2096"/>
      <w:bookmarkEnd w:id="2097"/>
      <w:bookmarkEnd w:id="2098"/>
      <w:bookmarkEnd w:id="2099"/>
      <w:bookmarkEnd w:id="2100"/>
      <w:bookmarkEnd w:id="2101"/>
    </w:p>
    <w:p w14:paraId="290EEE7F" w14:textId="77777777" w:rsidR="002D16D9" w:rsidRPr="00D63DFE" w:rsidRDefault="002D16D9" w:rsidP="002E01AF">
      <w:pPr>
        <w:pStyle w:val="Heading3"/>
      </w:pPr>
      <w:bookmarkStart w:id="2102" w:name="_Toc450601384"/>
      <w:bookmarkStart w:id="2103" w:name="_Toc457595527"/>
      <w:bookmarkStart w:id="2104" w:name="_Toc459366930"/>
      <w:bookmarkStart w:id="2105" w:name="_Toc459367243"/>
      <w:bookmarkStart w:id="2106" w:name="_Toc489043269"/>
      <w:r w:rsidRPr="00D63DFE">
        <w:t>D.2.2.0</w:t>
      </w:r>
      <w:r w:rsidRPr="00D63DFE">
        <w:tab/>
        <w:t>Introduction</w:t>
      </w:r>
      <w:bookmarkEnd w:id="2102"/>
      <w:bookmarkEnd w:id="2103"/>
      <w:bookmarkEnd w:id="2104"/>
      <w:bookmarkEnd w:id="2105"/>
      <w:bookmarkEnd w:id="2106"/>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107" w:name="_Toc449434974"/>
      <w:bookmarkStart w:id="2108" w:name="_Toc449445508"/>
      <w:bookmarkStart w:id="2109" w:name="_Toc449445747"/>
      <w:bookmarkStart w:id="2110" w:name="_Toc450601385"/>
      <w:bookmarkStart w:id="2111" w:name="_Toc457595528"/>
      <w:bookmarkStart w:id="2112" w:name="_Toc459366931"/>
      <w:bookmarkStart w:id="2113" w:name="_Toc459367244"/>
      <w:bookmarkStart w:id="2114" w:name="_Toc489043270"/>
      <w:r w:rsidRPr="00D63DFE">
        <w:t>D.2.2.1</w:t>
      </w:r>
      <w:r w:rsidRPr="00D63DFE">
        <w:tab/>
        <w:t xml:space="preserve">Initialization </w:t>
      </w:r>
      <w:r w:rsidR="007D511C" w:rsidRPr="00D63DFE">
        <w:t>-</w:t>
      </w:r>
      <w:r w:rsidRPr="00D63DFE">
        <w:t xml:space="preserve"> 1M2MSM Application selection</w:t>
      </w:r>
      <w:bookmarkEnd w:id="2107"/>
      <w:bookmarkEnd w:id="2108"/>
      <w:bookmarkEnd w:id="2109"/>
      <w:bookmarkEnd w:id="2110"/>
      <w:bookmarkEnd w:id="2111"/>
      <w:bookmarkEnd w:id="2112"/>
      <w:bookmarkEnd w:id="2113"/>
      <w:bookmarkEnd w:id="2114"/>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115" w:name="_Toc449434975"/>
      <w:bookmarkStart w:id="2116" w:name="_Toc449445509"/>
      <w:bookmarkStart w:id="2117" w:name="_Toc449445748"/>
      <w:bookmarkStart w:id="2118" w:name="_Toc450601386"/>
      <w:bookmarkStart w:id="2119" w:name="_Toc457595529"/>
      <w:bookmarkStart w:id="2120" w:name="_Toc459366932"/>
      <w:bookmarkStart w:id="2121" w:name="_Toc459367245"/>
      <w:bookmarkStart w:id="2122" w:name="_Toc489043271"/>
      <w:r w:rsidRPr="00954002">
        <w:t>D.2.2.2</w:t>
      </w:r>
      <w:r w:rsidRPr="00954002">
        <w:tab/>
        <w:t>1M2MSM session termination</w:t>
      </w:r>
      <w:bookmarkEnd w:id="2115"/>
      <w:bookmarkEnd w:id="2116"/>
      <w:bookmarkEnd w:id="2117"/>
      <w:bookmarkEnd w:id="2118"/>
      <w:bookmarkEnd w:id="2119"/>
      <w:bookmarkEnd w:id="2120"/>
      <w:bookmarkEnd w:id="2121"/>
      <w:bookmarkEnd w:id="2122"/>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123" w:name="_Toc449434976"/>
      <w:bookmarkStart w:id="2124" w:name="_Toc449445510"/>
      <w:bookmarkStart w:id="2125" w:name="_Toc449445749"/>
      <w:bookmarkStart w:id="2126" w:name="_Toc450601387"/>
      <w:bookmarkStart w:id="2127" w:name="_Toc457595530"/>
      <w:bookmarkStart w:id="2128" w:name="_Toc459366933"/>
      <w:bookmarkStart w:id="2129" w:name="_Toc459367246"/>
      <w:bookmarkStart w:id="2130" w:name="_Toc489043272"/>
      <w:r w:rsidRPr="00954002">
        <w:t>D.2.2.3</w:t>
      </w:r>
      <w:r w:rsidRPr="00954002">
        <w:tab/>
        <w:t>oneM2M Service discovery procedure</w:t>
      </w:r>
      <w:bookmarkEnd w:id="2123"/>
      <w:bookmarkEnd w:id="2124"/>
      <w:bookmarkEnd w:id="2125"/>
      <w:bookmarkEnd w:id="2126"/>
      <w:bookmarkEnd w:id="2127"/>
      <w:bookmarkEnd w:id="2128"/>
      <w:bookmarkEnd w:id="2129"/>
      <w:bookmarkEnd w:id="2130"/>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131" w:name="_Toc449434977"/>
      <w:bookmarkStart w:id="2132" w:name="_Toc449445511"/>
      <w:bookmarkStart w:id="2133" w:name="_Toc449445750"/>
      <w:bookmarkStart w:id="2134" w:name="_Toc450601388"/>
      <w:bookmarkStart w:id="2135" w:name="_Toc457595531"/>
      <w:bookmarkStart w:id="2136" w:name="_Toc459366934"/>
      <w:bookmarkStart w:id="2137" w:name="_Toc459367247"/>
      <w:bookmarkStart w:id="2138" w:name="_Toc489043273"/>
      <w:r w:rsidRPr="00954002">
        <w:t>D.2.2.4</w:t>
      </w:r>
      <w:r w:rsidRPr="00954002">
        <w:tab/>
        <w:t>oneM2M Service provisioning procedures</w:t>
      </w:r>
      <w:bookmarkEnd w:id="2131"/>
      <w:bookmarkEnd w:id="2132"/>
      <w:bookmarkEnd w:id="2133"/>
      <w:bookmarkEnd w:id="2134"/>
      <w:bookmarkEnd w:id="2135"/>
      <w:bookmarkEnd w:id="2136"/>
      <w:bookmarkEnd w:id="2137"/>
      <w:bookmarkEnd w:id="2138"/>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139" w:name="_Toc449434978"/>
      <w:bookmarkStart w:id="2140" w:name="_Toc449445512"/>
      <w:bookmarkStart w:id="2141" w:name="_Toc449445751"/>
      <w:bookmarkStart w:id="2142" w:name="_Toc450601389"/>
      <w:bookmarkStart w:id="2143" w:name="_Toc457595532"/>
      <w:bookmarkStart w:id="2144" w:name="_Toc459366935"/>
      <w:bookmarkStart w:id="2145" w:name="_Toc459367248"/>
      <w:bookmarkStart w:id="2146" w:name="_Toc489043274"/>
      <w:r w:rsidRPr="00954002">
        <w:lastRenderedPageBreak/>
        <w:t>D.2.2.5</w:t>
      </w:r>
      <w:r w:rsidRPr="00954002">
        <w:tab/>
        <w:t>oneM2M Application Identifiers provisioning procedure</w:t>
      </w:r>
      <w:bookmarkEnd w:id="2139"/>
      <w:bookmarkEnd w:id="2140"/>
      <w:bookmarkEnd w:id="2141"/>
      <w:bookmarkEnd w:id="2142"/>
      <w:bookmarkEnd w:id="2143"/>
      <w:bookmarkEnd w:id="2144"/>
      <w:bookmarkEnd w:id="2145"/>
      <w:bookmarkEnd w:id="2146"/>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147" w:name="_Toc449434979"/>
      <w:bookmarkStart w:id="2148" w:name="_Toc449445513"/>
      <w:bookmarkStart w:id="2149" w:name="_Toc449445752"/>
      <w:bookmarkStart w:id="2150" w:name="_Toc450601390"/>
      <w:bookmarkStart w:id="2151" w:name="_Toc457595533"/>
      <w:bookmarkStart w:id="2152" w:name="_Toc459366936"/>
      <w:bookmarkStart w:id="2153" w:name="_Toc459367249"/>
      <w:bookmarkStart w:id="2154" w:name="_Toc489043275"/>
      <w:r w:rsidRPr="00954002">
        <w:t>D.2.2.6</w:t>
      </w:r>
      <w:r w:rsidRPr="00954002">
        <w:tab/>
        <w:t xml:space="preserve">oneM2M </w:t>
      </w:r>
      <w:r w:rsidR="00555CA1" w:rsidRPr="00954002">
        <w:t>Secure provisioning</w:t>
      </w:r>
      <w:r w:rsidRPr="00954002">
        <w:t xml:space="preserve"> related procedures</w:t>
      </w:r>
      <w:bookmarkEnd w:id="2147"/>
      <w:bookmarkEnd w:id="2148"/>
      <w:bookmarkEnd w:id="2149"/>
      <w:bookmarkEnd w:id="2150"/>
      <w:bookmarkEnd w:id="2151"/>
      <w:bookmarkEnd w:id="2152"/>
      <w:bookmarkEnd w:id="2153"/>
      <w:bookmarkEnd w:id="2154"/>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55" w:name="_Toc449434980"/>
      <w:bookmarkStart w:id="2156" w:name="_Toc449445514"/>
      <w:bookmarkStart w:id="2157" w:name="_Toc449445753"/>
      <w:bookmarkStart w:id="2158" w:name="_Toc450601391"/>
      <w:bookmarkStart w:id="2159" w:name="_Toc457595534"/>
      <w:bookmarkStart w:id="2160" w:name="_Toc459366937"/>
      <w:bookmarkStart w:id="2161" w:name="_Toc459367250"/>
      <w:bookmarkStart w:id="2162" w:name="_Toc489043276"/>
      <w:r w:rsidRPr="00954002">
        <w:t>D.2.2.7</w:t>
      </w:r>
      <w:r w:rsidRPr="00954002">
        <w:tab/>
        <w:t>oneM2M Security Association related procedures</w:t>
      </w:r>
      <w:bookmarkEnd w:id="2155"/>
      <w:bookmarkEnd w:id="2156"/>
      <w:bookmarkEnd w:id="2157"/>
      <w:bookmarkEnd w:id="2158"/>
      <w:bookmarkEnd w:id="2159"/>
      <w:bookmarkEnd w:id="2160"/>
      <w:bookmarkEnd w:id="2161"/>
      <w:bookmarkEnd w:id="2162"/>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63" w:name="_Toc449434981"/>
      <w:bookmarkStart w:id="2164" w:name="_Toc449445515"/>
      <w:bookmarkStart w:id="2165" w:name="_Toc449445754"/>
      <w:bookmarkStart w:id="2166" w:name="_Toc450601392"/>
      <w:bookmarkStart w:id="2167" w:name="_Toc457595535"/>
      <w:bookmarkStart w:id="2168" w:name="_Toc459366938"/>
      <w:bookmarkStart w:id="2169" w:name="_Toc459367251"/>
      <w:bookmarkStart w:id="2170" w:name="_Toc489043277"/>
      <w:r w:rsidR="00D740B1" w:rsidRPr="00D63DFE">
        <w:lastRenderedPageBreak/>
        <w:t>Annex E (informative):</w:t>
      </w:r>
      <w:r w:rsidR="00D740B1" w:rsidRPr="00D63DFE">
        <w:br/>
        <w:t>Precisions for the UICC framework to support M2M Services</w:t>
      </w:r>
      <w:bookmarkEnd w:id="2163"/>
      <w:bookmarkEnd w:id="2164"/>
      <w:bookmarkEnd w:id="2165"/>
      <w:bookmarkEnd w:id="2166"/>
      <w:bookmarkEnd w:id="2167"/>
      <w:bookmarkEnd w:id="2168"/>
      <w:bookmarkEnd w:id="2169"/>
      <w:bookmarkEnd w:id="2170"/>
    </w:p>
    <w:p w14:paraId="0FBC3349" w14:textId="77777777" w:rsidR="002D16D9" w:rsidRPr="00D63DFE" w:rsidRDefault="002D16D9" w:rsidP="002E01AF">
      <w:pPr>
        <w:pStyle w:val="Heading1"/>
      </w:pPr>
      <w:bookmarkStart w:id="2171" w:name="_Toc450601393"/>
      <w:bookmarkStart w:id="2172" w:name="_Toc457595536"/>
      <w:bookmarkStart w:id="2173" w:name="_Toc459366939"/>
      <w:bookmarkStart w:id="2174" w:name="_Toc459367252"/>
      <w:bookmarkStart w:id="2175" w:name="_Toc489043278"/>
      <w:r w:rsidRPr="00D63DFE">
        <w:t>E.0</w:t>
      </w:r>
      <w:r w:rsidRPr="00D63DFE">
        <w:tab/>
        <w:t>Introduction</w:t>
      </w:r>
      <w:bookmarkEnd w:id="2171"/>
      <w:bookmarkEnd w:id="2172"/>
      <w:bookmarkEnd w:id="2173"/>
      <w:bookmarkEnd w:id="2174"/>
      <w:bookmarkEnd w:id="2175"/>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76" w:name="_Toc449434982"/>
      <w:bookmarkStart w:id="2177" w:name="_Toc449445516"/>
      <w:bookmarkStart w:id="2178" w:name="_Toc449445755"/>
      <w:bookmarkStart w:id="2179" w:name="_Toc450601394"/>
      <w:bookmarkStart w:id="2180" w:name="_Toc457595537"/>
      <w:bookmarkStart w:id="2181" w:name="_Toc459366940"/>
      <w:bookmarkStart w:id="2182" w:name="_Toc459367253"/>
      <w:bookmarkStart w:id="2183" w:name="_Toc489043279"/>
      <w:r w:rsidRPr="00D63DFE">
        <w:t>E.1</w:t>
      </w:r>
      <w:r w:rsidRPr="00D63DFE">
        <w:tab/>
        <w:t>Suggested content of the EFs at pre-personalization</w:t>
      </w:r>
      <w:bookmarkEnd w:id="2176"/>
      <w:bookmarkEnd w:id="2177"/>
      <w:bookmarkEnd w:id="2178"/>
      <w:bookmarkEnd w:id="2179"/>
      <w:bookmarkEnd w:id="2180"/>
      <w:bookmarkEnd w:id="2181"/>
      <w:bookmarkEnd w:id="2182"/>
      <w:bookmarkEnd w:id="2183"/>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84" w:name="_Toc449434983"/>
      <w:bookmarkStart w:id="2185" w:name="_Toc449445517"/>
      <w:bookmarkStart w:id="2186" w:name="_Toc449445756"/>
      <w:bookmarkStart w:id="2187" w:name="_Toc450601395"/>
      <w:bookmarkStart w:id="2188" w:name="_Toc457595538"/>
      <w:bookmarkStart w:id="2189" w:name="_Toc459366941"/>
      <w:bookmarkStart w:id="2190" w:name="_Toc459367254"/>
      <w:bookmarkStart w:id="2191" w:name="_Toc489043280"/>
      <w:r w:rsidRPr="00954002">
        <w:t>E.2</w:t>
      </w:r>
      <w:r w:rsidRPr="00954002">
        <w:tab/>
        <w:t>EF changes via Data Download or CAT applications</w:t>
      </w:r>
      <w:bookmarkEnd w:id="2184"/>
      <w:bookmarkEnd w:id="2185"/>
      <w:bookmarkEnd w:id="2186"/>
      <w:bookmarkEnd w:id="2187"/>
      <w:bookmarkEnd w:id="2188"/>
      <w:bookmarkEnd w:id="2189"/>
      <w:bookmarkEnd w:id="2190"/>
      <w:bookmarkEnd w:id="2191"/>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92" w:name="_Toc449434984"/>
      <w:bookmarkStart w:id="2193" w:name="_Toc449445518"/>
      <w:bookmarkStart w:id="2194" w:name="_Toc449445757"/>
      <w:bookmarkStart w:id="2195" w:name="_Toc450601396"/>
      <w:bookmarkStart w:id="2196" w:name="_Toc457595539"/>
      <w:bookmarkStart w:id="2197" w:name="_Toc459366942"/>
      <w:bookmarkStart w:id="2198" w:name="_Toc459367255"/>
      <w:bookmarkStart w:id="2199" w:name="_Toc489043281"/>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92"/>
      <w:bookmarkEnd w:id="2193"/>
      <w:bookmarkEnd w:id="2194"/>
      <w:bookmarkEnd w:id="2195"/>
      <w:bookmarkEnd w:id="2196"/>
      <w:bookmarkEnd w:id="2197"/>
      <w:bookmarkEnd w:id="2198"/>
      <w:bookmarkEnd w:id="2199"/>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200" w:name="_Toc449434985"/>
      <w:bookmarkStart w:id="2201" w:name="_Toc449445519"/>
      <w:bookmarkStart w:id="2202" w:name="_Toc449445758"/>
      <w:bookmarkStart w:id="2203" w:name="_Toc457595540"/>
      <w:bookmarkStart w:id="2204" w:name="_Toc459366943"/>
      <w:bookmarkStart w:id="2205" w:name="_Toc459367256"/>
      <w:bookmarkStart w:id="2206" w:name="_Toc489043282"/>
      <w:r w:rsidRPr="00954002">
        <w:t>E.4</w:t>
      </w:r>
      <w:r w:rsidRPr="00954002">
        <w:tab/>
        <w:t>UICC related tags defined in annex J</w:t>
      </w:r>
      <w:bookmarkEnd w:id="2200"/>
      <w:bookmarkEnd w:id="2201"/>
      <w:bookmarkEnd w:id="2202"/>
      <w:bookmarkEnd w:id="2203"/>
      <w:bookmarkEnd w:id="2204"/>
      <w:bookmarkEnd w:id="2205"/>
      <w:bookmarkEnd w:id="2206"/>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207" w:name="_Toc449434986"/>
      <w:bookmarkStart w:id="2208" w:name="_Toc449445520"/>
      <w:bookmarkStart w:id="2209" w:name="_Toc449445759"/>
      <w:bookmarkStart w:id="2210" w:name="_Toc450601398"/>
      <w:bookmarkStart w:id="2211" w:name="_Toc457595541"/>
      <w:bookmarkStart w:id="2212" w:name="_Toc459366944"/>
      <w:bookmarkStart w:id="2213" w:name="_Toc459367257"/>
      <w:bookmarkStart w:id="2214" w:name="_Toc489043283"/>
      <w:r w:rsidR="00D740B1" w:rsidRPr="00D63DFE">
        <w:lastRenderedPageBreak/>
        <w:t>Annex F</w:t>
      </w:r>
      <w:r w:rsidR="008538BA" w:rsidRPr="00D63DFE">
        <w:t xml:space="preserve"> (normative):</w:t>
      </w:r>
      <w:r w:rsidR="008538BA" w:rsidRPr="00D63DFE">
        <w:br/>
        <w:t>Acquisition of Location Information for Location based Access Control</w:t>
      </w:r>
      <w:bookmarkEnd w:id="2207"/>
      <w:bookmarkEnd w:id="2208"/>
      <w:bookmarkEnd w:id="2209"/>
      <w:bookmarkEnd w:id="2210"/>
      <w:bookmarkEnd w:id="2211"/>
      <w:bookmarkEnd w:id="2212"/>
      <w:bookmarkEnd w:id="2213"/>
      <w:bookmarkEnd w:id="2214"/>
    </w:p>
    <w:p w14:paraId="234E85C4" w14:textId="77777777" w:rsidR="002D16D9" w:rsidRPr="00D63DFE" w:rsidRDefault="002D16D9" w:rsidP="002E01AF">
      <w:pPr>
        <w:pStyle w:val="Heading1"/>
      </w:pPr>
      <w:bookmarkStart w:id="2215" w:name="_Toc450601399"/>
      <w:bookmarkStart w:id="2216" w:name="_Toc457595542"/>
      <w:bookmarkStart w:id="2217" w:name="_Toc459366945"/>
      <w:bookmarkStart w:id="2218" w:name="_Toc459367258"/>
      <w:bookmarkStart w:id="2219" w:name="_Toc489043284"/>
      <w:r w:rsidRPr="00D63DFE">
        <w:t>F.0</w:t>
      </w:r>
      <w:r w:rsidRPr="00D63DFE">
        <w:tab/>
        <w:t>Introduction</w:t>
      </w:r>
      <w:bookmarkEnd w:id="2215"/>
      <w:bookmarkEnd w:id="2216"/>
      <w:bookmarkEnd w:id="2217"/>
      <w:bookmarkEnd w:id="2218"/>
      <w:bookmarkEnd w:id="2219"/>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220" w:name="_Toc449434987"/>
      <w:bookmarkStart w:id="2221" w:name="_Toc449445521"/>
      <w:bookmarkStart w:id="2222" w:name="_Toc449445760"/>
      <w:bookmarkStart w:id="2223" w:name="_Toc450601400"/>
      <w:bookmarkStart w:id="2224" w:name="_Toc457595543"/>
      <w:bookmarkStart w:id="2225" w:name="_Toc459366946"/>
      <w:bookmarkStart w:id="2226" w:name="_Toc459367259"/>
      <w:bookmarkStart w:id="2227" w:name="_Toc489043285"/>
      <w:r w:rsidRPr="00D63DFE">
        <w:t>F</w:t>
      </w:r>
      <w:r w:rsidR="008538BA" w:rsidRPr="00D63DFE">
        <w:t>.1</w:t>
      </w:r>
      <w:r w:rsidR="008538BA" w:rsidRPr="00D63DFE">
        <w:tab/>
        <w:t>Description of Region</w:t>
      </w:r>
      <w:bookmarkEnd w:id="2220"/>
      <w:bookmarkEnd w:id="2221"/>
      <w:bookmarkEnd w:id="2222"/>
      <w:bookmarkEnd w:id="2223"/>
      <w:bookmarkEnd w:id="2224"/>
      <w:bookmarkEnd w:id="2225"/>
      <w:bookmarkEnd w:id="2226"/>
      <w:bookmarkEnd w:id="2227"/>
    </w:p>
    <w:p w14:paraId="12FAA5D9" w14:textId="77777777" w:rsidR="008538BA" w:rsidRPr="00954002" w:rsidRDefault="00D740B1" w:rsidP="002E01AF">
      <w:pPr>
        <w:pStyle w:val="Heading2"/>
      </w:pPr>
      <w:bookmarkStart w:id="2228" w:name="_Toc449434988"/>
      <w:bookmarkStart w:id="2229" w:name="_Toc449445522"/>
      <w:bookmarkStart w:id="2230" w:name="_Toc449445761"/>
      <w:bookmarkStart w:id="2231" w:name="_Toc450601401"/>
      <w:bookmarkStart w:id="2232" w:name="_Toc457595544"/>
      <w:bookmarkStart w:id="2233" w:name="_Toc459366947"/>
      <w:bookmarkStart w:id="2234" w:name="_Toc459367260"/>
      <w:bookmarkStart w:id="2235" w:name="_Toc489043286"/>
      <w:r w:rsidRPr="00954002">
        <w:t>F</w:t>
      </w:r>
      <w:r w:rsidR="008538BA" w:rsidRPr="00954002">
        <w:t>.1.1</w:t>
      </w:r>
      <w:r w:rsidR="008538BA" w:rsidRPr="00954002">
        <w:tab/>
        <w:t>Circular Description</w:t>
      </w:r>
      <w:bookmarkEnd w:id="2228"/>
      <w:bookmarkEnd w:id="2229"/>
      <w:bookmarkEnd w:id="2230"/>
      <w:bookmarkEnd w:id="2231"/>
      <w:bookmarkEnd w:id="2232"/>
      <w:bookmarkEnd w:id="2233"/>
      <w:bookmarkEnd w:id="2234"/>
      <w:bookmarkEnd w:id="2235"/>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1pt;height:114.1pt" o:ole="">
            <v:imagedata r:id="rId113" o:title=""/>
          </v:shape>
          <o:OLEObject Type="Embed" ProgID="Visio.Drawing.15" ShapeID="_x0000_i1069" DrawAspect="Content" ObjectID="_1563102449" r:id="rId114"/>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236" w:name="_Toc449434989"/>
      <w:bookmarkStart w:id="2237" w:name="_Toc449445523"/>
      <w:bookmarkStart w:id="2238" w:name="_Toc449445762"/>
      <w:bookmarkStart w:id="2239" w:name="_Toc450601402"/>
      <w:bookmarkStart w:id="2240" w:name="_Toc457595545"/>
      <w:bookmarkStart w:id="2241" w:name="_Toc459366948"/>
      <w:bookmarkStart w:id="2242" w:name="_Toc459367261"/>
      <w:bookmarkStart w:id="2243" w:name="_Toc489043287"/>
      <w:r w:rsidRPr="00954002">
        <w:t>F</w:t>
      </w:r>
      <w:r w:rsidR="008538BA" w:rsidRPr="00954002">
        <w:t>.1.2</w:t>
      </w:r>
      <w:r w:rsidR="008538BA" w:rsidRPr="00954002">
        <w:tab/>
        <w:t>Country Description</w:t>
      </w:r>
      <w:bookmarkEnd w:id="2236"/>
      <w:bookmarkEnd w:id="2237"/>
      <w:bookmarkEnd w:id="2238"/>
      <w:bookmarkEnd w:id="2239"/>
      <w:bookmarkEnd w:id="2240"/>
      <w:bookmarkEnd w:id="2241"/>
      <w:bookmarkEnd w:id="2242"/>
      <w:bookmarkEnd w:id="2243"/>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244" w:name="_Toc449434990"/>
      <w:bookmarkStart w:id="2245" w:name="_Toc449445524"/>
      <w:bookmarkStart w:id="2246" w:name="_Toc449445763"/>
      <w:bookmarkStart w:id="2247" w:name="_Toc450601403"/>
      <w:bookmarkStart w:id="2248" w:name="_Toc457595546"/>
      <w:bookmarkStart w:id="2249" w:name="_Toc459366949"/>
      <w:bookmarkStart w:id="2250" w:name="_Toc459367262"/>
      <w:bookmarkStart w:id="2251" w:name="_Toc489043288"/>
      <w:r w:rsidRPr="00D63DFE">
        <w:t>F</w:t>
      </w:r>
      <w:r w:rsidR="008538BA" w:rsidRPr="00D63DFE">
        <w:t>.2</w:t>
      </w:r>
      <w:r w:rsidR="008538BA" w:rsidRPr="00D63DFE">
        <w:tab/>
        <w:t>Acquisition of Location Information</w:t>
      </w:r>
      <w:bookmarkEnd w:id="2244"/>
      <w:bookmarkEnd w:id="2245"/>
      <w:bookmarkEnd w:id="2246"/>
      <w:bookmarkEnd w:id="2247"/>
      <w:bookmarkEnd w:id="2248"/>
      <w:bookmarkEnd w:id="2249"/>
      <w:bookmarkEnd w:id="2250"/>
      <w:bookmarkEnd w:id="2251"/>
    </w:p>
    <w:p w14:paraId="292754F0" w14:textId="77777777" w:rsidR="002D16D9" w:rsidRPr="00D63DFE" w:rsidRDefault="002D16D9" w:rsidP="002E01AF">
      <w:pPr>
        <w:pStyle w:val="Heading2"/>
      </w:pPr>
      <w:bookmarkStart w:id="2252" w:name="_Toc450601404"/>
      <w:bookmarkStart w:id="2253" w:name="_Toc457595547"/>
      <w:bookmarkStart w:id="2254" w:name="_Toc459366950"/>
      <w:bookmarkStart w:id="2255" w:name="_Toc459367263"/>
      <w:bookmarkStart w:id="2256" w:name="_Toc489043289"/>
      <w:r w:rsidRPr="00D63DFE">
        <w:t>F.2.0</w:t>
      </w:r>
      <w:r w:rsidRPr="00D63DFE">
        <w:tab/>
        <w:t>Introduction</w:t>
      </w:r>
      <w:bookmarkEnd w:id="2252"/>
      <w:bookmarkEnd w:id="2253"/>
      <w:bookmarkEnd w:id="2254"/>
      <w:bookmarkEnd w:id="2255"/>
      <w:bookmarkEnd w:id="2256"/>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57" w:name="_Toc449434991"/>
      <w:bookmarkStart w:id="2258" w:name="_Toc449445525"/>
      <w:bookmarkStart w:id="2259" w:name="_Toc449445764"/>
      <w:bookmarkStart w:id="2260" w:name="_Toc450601405"/>
      <w:bookmarkStart w:id="2261" w:name="_Toc457595548"/>
      <w:bookmarkStart w:id="2262" w:name="_Toc459366951"/>
      <w:bookmarkStart w:id="2263" w:name="_Toc459367264"/>
      <w:bookmarkStart w:id="2264" w:name="_Toc489043290"/>
      <w:r w:rsidRPr="00D63DFE">
        <w:lastRenderedPageBreak/>
        <w:t>F</w:t>
      </w:r>
      <w:r w:rsidR="008538BA" w:rsidRPr="00D63DFE">
        <w:t>.2.1</w:t>
      </w:r>
      <w:r w:rsidR="008538BA" w:rsidRPr="00D63DFE">
        <w:tab/>
        <w:t>Circular Description</w:t>
      </w:r>
      <w:bookmarkEnd w:id="2257"/>
      <w:bookmarkEnd w:id="2258"/>
      <w:bookmarkEnd w:id="2259"/>
      <w:bookmarkEnd w:id="2260"/>
      <w:bookmarkEnd w:id="2261"/>
      <w:bookmarkEnd w:id="2262"/>
      <w:bookmarkEnd w:id="2263"/>
      <w:bookmarkEnd w:id="2264"/>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65" w:name="_Toc449434992"/>
      <w:bookmarkStart w:id="2266" w:name="_Toc449445526"/>
      <w:bookmarkStart w:id="2267" w:name="_Toc449445765"/>
      <w:bookmarkStart w:id="2268" w:name="_Toc450601406"/>
      <w:bookmarkStart w:id="2269" w:name="_Toc457595549"/>
      <w:bookmarkStart w:id="2270" w:name="_Toc459366952"/>
      <w:bookmarkStart w:id="2271" w:name="_Toc459367265"/>
      <w:bookmarkStart w:id="2272" w:name="_Toc489043291"/>
      <w:r w:rsidRPr="00954002">
        <w:t>F</w:t>
      </w:r>
      <w:r w:rsidR="008538BA" w:rsidRPr="00954002">
        <w:t>.2.2</w:t>
      </w:r>
      <w:r w:rsidR="008538BA" w:rsidRPr="00954002">
        <w:tab/>
        <w:t>Country Description</w:t>
      </w:r>
      <w:bookmarkEnd w:id="2265"/>
      <w:bookmarkEnd w:id="2266"/>
      <w:bookmarkEnd w:id="2267"/>
      <w:bookmarkEnd w:id="2268"/>
      <w:bookmarkEnd w:id="2269"/>
      <w:bookmarkEnd w:id="2270"/>
      <w:bookmarkEnd w:id="2271"/>
      <w:bookmarkEnd w:id="2272"/>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73" w:name="_Toc449434993"/>
      <w:bookmarkStart w:id="2274" w:name="_Toc449445527"/>
      <w:bookmarkStart w:id="2275" w:name="_Toc449445766"/>
      <w:bookmarkStart w:id="2276" w:name="_Toc450601407"/>
      <w:bookmarkStart w:id="2277" w:name="_Toc457595550"/>
      <w:bookmarkStart w:id="2278" w:name="_Toc459366953"/>
      <w:bookmarkStart w:id="2279" w:name="_Toc459367266"/>
      <w:bookmarkStart w:id="2280" w:name="_Toc489043292"/>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73"/>
      <w:bookmarkEnd w:id="2274"/>
      <w:bookmarkEnd w:id="2275"/>
      <w:bookmarkEnd w:id="2276"/>
      <w:bookmarkEnd w:id="2277"/>
      <w:bookmarkEnd w:id="2278"/>
      <w:bookmarkEnd w:id="2279"/>
      <w:bookmarkEnd w:id="2280"/>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81" w:name="_Toc449434994"/>
      <w:r w:rsidRPr="00954002">
        <w:br w:type="page"/>
      </w:r>
      <w:bookmarkStart w:id="2282" w:name="_Toc449445528"/>
      <w:bookmarkStart w:id="2283" w:name="_Toc449445767"/>
      <w:bookmarkStart w:id="2284" w:name="_Toc450601408"/>
      <w:bookmarkStart w:id="2285" w:name="_Toc457595551"/>
      <w:bookmarkStart w:id="2286" w:name="_Toc459366954"/>
      <w:bookmarkStart w:id="2287" w:name="_Toc459367267"/>
      <w:bookmarkStart w:id="2288" w:name="_Toc489043293"/>
      <w:r w:rsidR="00C57494" w:rsidRPr="00954002">
        <w:lastRenderedPageBreak/>
        <w:t>Annex H (informative):</w:t>
      </w:r>
      <w:r w:rsidR="00C57494" w:rsidRPr="00954002">
        <w:br/>
        <w:t>Implementation Guidance and index of solutions</w:t>
      </w:r>
      <w:bookmarkEnd w:id="2281"/>
      <w:bookmarkEnd w:id="2282"/>
      <w:bookmarkEnd w:id="2283"/>
      <w:bookmarkEnd w:id="2284"/>
      <w:bookmarkEnd w:id="2285"/>
      <w:bookmarkEnd w:id="2286"/>
      <w:bookmarkEnd w:id="2287"/>
      <w:bookmarkEnd w:id="2288"/>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89" w:name="_Toc449434995"/>
      <w:r w:rsidRPr="00954002">
        <w:rPr>
          <w:rFonts w:eastAsia="SimSun"/>
        </w:rPr>
        <w:t>Table H.1: Index of clauses specifying procedures per credential types</w:t>
      </w:r>
      <w:bookmarkEnd w:id="228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90" w:name="_Toc449434996"/>
      <w:bookmarkStart w:id="2291" w:name="_Toc449445529"/>
      <w:bookmarkStart w:id="2292" w:name="_Toc449445768"/>
      <w:bookmarkStart w:id="2293" w:name="_Toc450601409"/>
      <w:bookmarkStart w:id="2294" w:name="_Toc457595552"/>
      <w:bookmarkStart w:id="2295" w:name="_Toc459366955"/>
      <w:bookmarkStart w:id="2296" w:name="_Toc459367268"/>
      <w:bookmarkStart w:id="2297" w:name="_Toc489043294"/>
      <w:r w:rsidRPr="00954002">
        <w:lastRenderedPageBreak/>
        <w:t xml:space="preserve">Annex </w:t>
      </w:r>
      <w:r w:rsidR="00C57494" w:rsidRPr="00954002">
        <w:t>I</w:t>
      </w:r>
      <w:r w:rsidRPr="00954002">
        <w:t xml:space="preserve"> (informative):</w:t>
      </w:r>
      <w:r w:rsidRPr="00954002">
        <w:br/>
        <w:t>Bibliography</w:t>
      </w:r>
      <w:bookmarkEnd w:id="2290"/>
      <w:bookmarkEnd w:id="2291"/>
      <w:bookmarkEnd w:id="2292"/>
      <w:bookmarkEnd w:id="2293"/>
      <w:bookmarkEnd w:id="2294"/>
      <w:bookmarkEnd w:id="2295"/>
      <w:bookmarkEnd w:id="2296"/>
      <w:bookmarkEnd w:id="2297"/>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even" r:id="rId116"/>
          <w:headerReference w:type="default" r:id="rId117"/>
          <w:footerReference w:type="even" r:id="rId118"/>
          <w:footerReference w:type="default" r:id="rId119"/>
          <w:headerReference w:type="first" r:id="rId120"/>
          <w:footerReference w:type="first" r:id="rId121"/>
          <w:footnotePr>
            <w:numRestart w:val="eachSect"/>
          </w:footnotePr>
          <w:pgSz w:w="11907" w:h="16840"/>
          <w:pgMar w:top="1418" w:right="1134" w:bottom="1134" w:left="1134" w:header="851" w:footer="340" w:gutter="0"/>
          <w:cols w:space="720"/>
          <w:docGrid w:linePitch="272"/>
        </w:sectPr>
      </w:pPr>
      <w:bookmarkStart w:id="2298" w:name="_Toc449434997"/>
    </w:p>
    <w:p w14:paraId="058103A4" w14:textId="77777777" w:rsidR="004A28B0" w:rsidRPr="00954002" w:rsidRDefault="004A28B0" w:rsidP="002E01AF">
      <w:pPr>
        <w:pStyle w:val="Heading8"/>
        <w:rPr>
          <w:rFonts w:eastAsia="Yu Mincho"/>
        </w:rPr>
      </w:pPr>
      <w:bookmarkStart w:id="2299" w:name="_Toc449445530"/>
      <w:bookmarkStart w:id="2300" w:name="_Toc449445769"/>
      <w:bookmarkStart w:id="2301" w:name="_Toc450601410"/>
      <w:bookmarkStart w:id="2302" w:name="_Toc457595553"/>
      <w:bookmarkStart w:id="2303" w:name="_Toc459366956"/>
      <w:bookmarkStart w:id="2304" w:name="_Toc459367269"/>
      <w:bookmarkStart w:id="2305" w:name="_Toc489043295"/>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98"/>
      <w:bookmarkEnd w:id="2299"/>
      <w:bookmarkEnd w:id="2300"/>
      <w:bookmarkEnd w:id="2301"/>
      <w:bookmarkEnd w:id="2302"/>
      <w:bookmarkEnd w:id="2303"/>
      <w:bookmarkEnd w:id="2304"/>
      <w:bookmarkEnd w:id="2305"/>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06" w:name="_Toc449434998"/>
    </w:p>
    <w:p w14:paraId="7A780B94" w14:textId="77777777" w:rsidR="004A28B0" w:rsidRPr="00954002" w:rsidRDefault="00805707" w:rsidP="002E01AF">
      <w:pPr>
        <w:pStyle w:val="Heading8"/>
        <w:rPr>
          <w:rFonts w:eastAsia="Calibri"/>
        </w:rPr>
      </w:pPr>
      <w:bookmarkStart w:id="2307" w:name="_Toc449445531"/>
      <w:bookmarkStart w:id="2308" w:name="_Toc449445770"/>
      <w:bookmarkStart w:id="2309" w:name="_Toc450601411"/>
      <w:bookmarkStart w:id="2310" w:name="_Toc457595554"/>
      <w:bookmarkStart w:id="2311" w:name="_Toc459366957"/>
      <w:bookmarkStart w:id="2312" w:name="_Toc459367270"/>
      <w:bookmarkStart w:id="2313" w:name="_Toc489043296"/>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06"/>
      <w:bookmarkEnd w:id="2307"/>
      <w:bookmarkEnd w:id="2308"/>
      <w:bookmarkEnd w:id="2309"/>
      <w:bookmarkEnd w:id="2310"/>
      <w:bookmarkEnd w:id="2311"/>
      <w:bookmarkEnd w:id="2312"/>
      <w:bookmarkEnd w:id="2313"/>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rFonts w:ascii="Arial" w:hAnsi="Arial"/>
          <w:sz w:val="36"/>
        </w:rPr>
      </w:pPr>
      <w:r>
        <w:br w:type="page"/>
      </w:r>
    </w:p>
    <w:p w14:paraId="7AC34D5B" w14:textId="553EC252" w:rsidR="00A842B1" w:rsidRPr="00A842B1" w:rsidRDefault="00A842B1" w:rsidP="00A842B1">
      <w:pPr>
        <w:pStyle w:val="Heading8"/>
        <w:rPr>
          <w:rFonts w:eastAsia="Calibri"/>
        </w:rPr>
      </w:pPr>
      <w:bookmarkStart w:id="2314" w:name="_Toc489043297"/>
      <w:r w:rsidRPr="00A842B1">
        <w:rPr>
          <w:rFonts w:eastAsia="Yu Mincho"/>
        </w:rPr>
        <w:lastRenderedPageBreak/>
        <w:t xml:space="preserve">Annex </w:t>
      </w:r>
      <w:r w:rsidR="005320C5">
        <w:rPr>
          <w:rFonts w:eastAsia="Yu Mincho"/>
        </w:rPr>
        <w:t>L</w:t>
      </w:r>
      <w:r w:rsidRPr="00A842B1">
        <w:rPr>
          <w:rFonts w:eastAsia="Yu Mincho"/>
        </w:rPr>
        <w:t xml:space="preserve"> (informative):</w:t>
      </w:r>
      <w:r w:rsidRPr="00A842B1">
        <w:rPr>
          <w:rFonts w:eastAsia="Yu Mincho"/>
        </w:rPr>
        <w:br/>
        <w:t>Example SCEP implementation</w:t>
      </w:r>
      <w:bookmarkEnd w:id="2314"/>
    </w:p>
    <w:p w14:paraId="317B9A9D" w14:textId="174D65A5" w:rsidR="00A842B1" w:rsidRPr="00597D3F" w:rsidRDefault="005320C5" w:rsidP="00597D3F">
      <w:pPr>
        <w:pStyle w:val="Heading1"/>
        <w:rPr>
          <w:lang w:val="en-US"/>
        </w:rPr>
      </w:pPr>
      <w:bookmarkStart w:id="2315" w:name="_Toc489043298"/>
      <w:r>
        <w:rPr>
          <w:lang w:val="en-US"/>
        </w:rPr>
        <w:t>L</w:t>
      </w:r>
      <w:r w:rsidR="00A842B1" w:rsidRPr="00597D3F">
        <w:rPr>
          <w:lang w:val="en-US"/>
        </w:rPr>
        <w:t>.1</w:t>
      </w:r>
      <w:r w:rsidR="00A842B1" w:rsidRPr="00597D3F">
        <w:rPr>
          <w:lang w:val="en-US"/>
        </w:rPr>
        <w:tab/>
        <w:t>Introduction</w:t>
      </w:r>
      <w:bookmarkEnd w:id="2315"/>
    </w:p>
    <w:p w14:paraId="6DE74AEE" w14:textId="12239337" w:rsidR="00A842B1" w:rsidRDefault="00A842B1" w:rsidP="00A842B1">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23" w:history="1">
        <w:r w:rsidRPr="00A842B1">
          <w:rPr>
            <w:rStyle w:val="Hyperlink"/>
            <w:lang w:val="en-US"/>
          </w:rPr>
          <w:t>http://git.onem2m.org/</w:t>
        </w:r>
      </w:hyperlink>
      <w:r w:rsidRPr="00A842B1">
        <w:rPr>
          <w:lang w:val="en-US"/>
        </w:rPr>
        <w:t xml:space="preserve">. </w:t>
      </w:r>
    </w:p>
    <w:p w14:paraId="79D354A2" w14:textId="77777777" w:rsidR="008D4F00" w:rsidRPr="00A842B1" w:rsidRDefault="008D4F00" w:rsidP="00A842B1">
      <w:pPr>
        <w:rPr>
          <w:lang w:val="en-US"/>
        </w:rPr>
      </w:pPr>
    </w:p>
    <w:p w14:paraId="5D327AC1" w14:textId="060FA216" w:rsidR="00A842B1" w:rsidRPr="00597D3F" w:rsidRDefault="005320C5" w:rsidP="00597D3F">
      <w:pPr>
        <w:pStyle w:val="Heading1"/>
      </w:pPr>
      <w:bookmarkStart w:id="2316" w:name="_Toc489043299"/>
      <w:r>
        <w:rPr>
          <w:lang w:val="en-US"/>
        </w:rPr>
        <w:t>L</w:t>
      </w:r>
      <w:r w:rsidR="00A842B1" w:rsidRPr="00597D3F">
        <w:rPr>
          <w:lang w:val="en-US"/>
        </w:rPr>
        <w:t>.2</w:t>
      </w:r>
      <w:r w:rsidR="00A842B1" w:rsidRPr="00597D3F">
        <w:rPr>
          <w:lang w:val="en-US"/>
        </w:rPr>
        <w:tab/>
      </w:r>
      <w:r w:rsidR="00A842B1" w:rsidRPr="00597D3F">
        <w:t>Certificate</w:t>
      </w:r>
      <w:r w:rsidR="00A842B1" w:rsidRPr="0023648A">
        <w:t xml:space="preserve"> Provisioning procedures using SCEP</w:t>
      </w:r>
      <w:bookmarkEnd w:id="2316"/>
    </w:p>
    <w:p w14:paraId="749C2656" w14:textId="77777777" w:rsidR="00A842B1" w:rsidRPr="0023648A" w:rsidRDefault="00A842B1" w:rsidP="00A842B1">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p>
    <w:p w14:paraId="1BFBC446" w14:textId="1C969219" w:rsidR="00A842B1" w:rsidRDefault="00A842B1" w:rsidP="00597D3F">
      <w:pPr>
        <w:numPr>
          <w:ilvl w:val="0"/>
          <w:numId w:val="167"/>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576F956F" w14:textId="77777777" w:rsidR="00A842B1" w:rsidRDefault="00A842B1" w:rsidP="00597D3F">
      <w:pPr>
        <w:overflowPunct/>
        <w:autoSpaceDE/>
        <w:autoSpaceDN/>
        <w:adjustRightInd/>
        <w:spacing w:after="0"/>
        <w:ind w:left="720"/>
        <w:contextualSpacing/>
        <w:textAlignment w:val="auto"/>
        <w:rPr>
          <w:lang w:val="en-US"/>
        </w:rPr>
      </w:pPr>
    </w:p>
    <w:p w14:paraId="377346C6" w14:textId="6DA16FAE" w:rsidR="00A842B1"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p>
    <w:p w14:paraId="6546576D" w14:textId="7B965096" w:rsidR="00A842B1" w:rsidRPr="00A842B1" w:rsidRDefault="00A842B1" w:rsidP="00597D3F">
      <w:pPr>
        <w:pStyle w:val="ListParagraph"/>
        <w:numPr>
          <w:ilvl w:val="0"/>
          <w:numId w:val="0"/>
        </w:numPr>
        <w:spacing w:before="0"/>
        <w:ind w:left="720"/>
        <w:rPr>
          <w:lang w:val="en-US"/>
        </w:rPr>
      </w:pPr>
    </w:p>
    <w:p w14:paraId="4F1563AE" w14:textId="1E0DAE70" w:rsidR="00A842B1" w:rsidRPr="00597D3F" w:rsidRDefault="00A842B1" w:rsidP="00597D3F">
      <w:pPr>
        <w:numPr>
          <w:ilvl w:val="0"/>
          <w:numId w:val="167"/>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
        <w:t>[60]</w:t>
      </w:r>
      <w:r w:rsidRPr="00A842B1">
        <w:rPr>
          <w:lang w:val="en-US" w:eastAsia="en-GB"/>
        </w:rPr>
        <w:t xml:space="preserve">. The particular SCEP responder(s) are identified within the various Provisioning Profiles. </w:t>
      </w:r>
    </w:p>
    <w:p w14:paraId="029DE015" w14:textId="77777777" w:rsidR="00A842B1" w:rsidRPr="00D7033A" w:rsidRDefault="00A842B1" w:rsidP="00A842B1">
      <w:pPr>
        <w:overflowPunct/>
        <w:autoSpaceDE/>
        <w:autoSpaceDN/>
        <w:adjustRightInd/>
        <w:spacing w:after="0"/>
        <w:ind w:left="644" w:hanging="284"/>
        <w:contextualSpacing/>
        <w:textAlignment w:val="auto"/>
        <w:rPr>
          <w:lang w:val="en-US" w:eastAsia="en-GB"/>
        </w:rPr>
      </w:pPr>
    </w:p>
    <w:p w14:paraId="7DAA3F3F" w14:textId="77777777" w:rsidR="00A842B1" w:rsidRDefault="00A842B1" w:rsidP="00597D3F">
      <w:pPr>
        <w:numPr>
          <w:ilvl w:val="0"/>
          <w:numId w:val="167"/>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074947E2" w14:textId="77777777" w:rsidR="00A842B1" w:rsidRPr="00D7033A" w:rsidRDefault="00A842B1" w:rsidP="00A842B1">
      <w:pPr>
        <w:overflowPunct/>
        <w:autoSpaceDE/>
        <w:autoSpaceDN/>
        <w:adjustRightInd/>
        <w:spacing w:after="0"/>
        <w:ind w:left="644" w:hanging="284"/>
        <w:contextualSpacing/>
        <w:textAlignment w:val="auto"/>
        <w:rPr>
          <w:lang w:val="en-US"/>
        </w:rPr>
      </w:pPr>
    </w:p>
    <w:p w14:paraId="21575430" w14:textId="4CA82710" w:rsidR="00A842B1" w:rsidRPr="0023648A" w:rsidRDefault="00A842B1" w:rsidP="00597D3F">
      <w:pPr>
        <w:numPr>
          <w:ilvl w:val="0"/>
          <w:numId w:val="167"/>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r w:rsidR="004E234F">
        <w:rPr>
          <w:lang w:val="en-US"/>
        </w:rPr>
        <w:t>,</w:t>
      </w:r>
      <w:r w:rsidRPr="0023648A">
        <w:rPr>
          <w:lang w:val="en-US"/>
        </w:rPr>
        <w:t xml:space="preserve"> a peer’s trust anchor(s) </w:t>
      </w:r>
      <w:r>
        <w:rPr>
          <w:lang w:val="en-US"/>
        </w:rPr>
        <w:t>can</w:t>
      </w:r>
      <w:r w:rsidRPr="0023648A">
        <w:rPr>
          <w:lang w:val="en-US"/>
        </w:rPr>
        <w:t xml:space="preserve"> also be renewed.</w:t>
      </w:r>
    </w:p>
    <w:p w14:paraId="2E4579EC" w14:textId="77777777" w:rsidR="00A842B1" w:rsidRPr="0023648A" w:rsidRDefault="00A842B1" w:rsidP="00A842B1">
      <w:pPr>
        <w:rPr>
          <w:bCs/>
          <w:color w:val="222222"/>
          <w:lang w:val="en-US"/>
        </w:rPr>
      </w:pPr>
    </w:p>
    <w:p w14:paraId="15596E69" w14:textId="77777777" w:rsidR="004E234F" w:rsidRDefault="00A842B1" w:rsidP="00597D3F">
      <w:pPr>
        <w:jc w:val="center"/>
      </w:pPr>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5DD0CA6F"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type w14:anchorId="14701329" id="_x0000_t202" coordsize="21600,21600" o:spt="202" path="m,l,21600r21600,l21600,xe">
                <v:stroke joinstyle="miter"/>
                <v:path gradientshapeok="t" o:connecttype="rect"/>
              </v:shapetype>
              <v:shape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357C4080" w14:textId="5DD0CA6F"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L.2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2A9BC90A">
          <v:shape id="_x0000_i1070" type="#_x0000_t75" style="width:363.95pt;height:274.2pt" o:ole="">
            <v:imagedata r:id="rId124" o:title=""/>
          </v:shape>
          <o:OLEObject Type="Embed" ProgID="PowerPoint.Show.12" ShapeID="_x0000_i1070" DrawAspect="Content" ObjectID="_1563102450" r:id="rId125"/>
        </w:object>
      </w:r>
    </w:p>
    <w:p w14:paraId="01BE60D3" w14:textId="77777777" w:rsidR="004E234F" w:rsidRDefault="004E234F" w:rsidP="00597D3F">
      <w:pPr>
        <w:jc w:val="center"/>
      </w:pPr>
    </w:p>
    <w:p w14:paraId="7F6CCB45" w14:textId="77777777" w:rsidR="004E234F" w:rsidRDefault="004E234F" w:rsidP="00597D3F">
      <w:pPr>
        <w:jc w:val="center"/>
      </w:pPr>
    </w:p>
    <w:p w14:paraId="4C60760B" w14:textId="77777777" w:rsidR="004E234F" w:rsidRDefault="004E234F"/>
    <w:p w14:paraId="09CE93C9" w14:textId="1BE8C87F" w:rsidR="00A842B1" w:rsidRPr="0023648A" w:rsidRDefault="00A842B1">
      <w:pPr>
        <w:rPr>
          <w:noProof/>
          <w:lang w:eastAsia="en-GB"/>
        </w:rPr>
      </w:pPr>
      <w:r w:rsidRPr="0023648A">
        <w:t xml:space="preserve">The SCEP certificate automation solution consists of </w:t>
      </w:r>
      <w:r>
        <w:t xml:space="preserve">the following </w:t>
      </w:r>
      <w:r w:rsidRPr="0023648A">
        <w:t>five functions:</w:t>
      </w:r>
    </w:p>
    <w:p w14:paraId="55083633" w14:textId="77777777" w:rsidR="00A842B1" w:rsidRDefault="00A842B1" w:rsidP="00A842B1">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37141480" w14:textId="77777777" w:rsidR="00A842B1" w:rsidRPr="0023648A" w:rsidRDefault="00A842B1" w:rsidP="00A842B1">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18634167" w14:textId="25762701" w:rsidR="00A842B1" w:rsidRPr="0023648A" w:rsidRDefault="00A842B1" w:rsidP="00A842B1">
      <w:pPr>
        <w:spacing w:after="0"/>
        <w:ind w:left="284"/>
      </w:pPr>
      <w:r w:rsidRPr="0023648A">
        <w:t>1</w:t>
      </w:r>
      <w:r>
        <w:t>.</w:t>
      </w:r>
      <w:r>
        <w:tab/>
      </w:r>
      <w:r w:rsidR="004E234F">
        <w:t xml:space="preserve">   </w:t>
      </w:r>
      <w:r>
        <w:t>Manual configuration of</w:t>
      </w:r>
      <w:r w:rsidRPr="0023648A">
        <w:t xml:space="preserve"> each device, and</w:t>
      </w:r>
    </w:p>
    <w:p w14:paraId="32D0CA29" w14:textId="77777777" w:rsidR="00A842B1" w:rsidRDefault="00A842B1" w:rsidP="00A842B1">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0EE85426" w14:textId="77777777" w:rsidR="00A842B1" w:rsidRPr="00C10E0E" w:rsidRDefault="00A842B1" w:rsidP="00A842B1">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01F0F3B3" w14:textId="77777777" w:rsidR="00A842B1" w:rsidRPr="0023648A" w:rsidRDefault="00A842B1" w:rsidP="00A842B1">
      <w:pPr>
        <w:spacing w:after="80"/>
      </w:pPr>
      <w:r w:rsidRPr="0023648A">
        <w:t xml:space="preserve">This function downloads a set of Provisioning Profiles from the device manager or element manager service to enable the following actions:   </w:t>
      </w:r>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sidR="004E234F">
        <w:rPr>
          <w:lang w:val="en-US"/>
        </w:rPr>
        <w:t>.</w:t>
      </w:r>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w:t>
      </w:r>
      <w:r w:rsidR="004E234F">
        <w:rPr>
          <w:lang w:val="en-US"/>
        </w:rPr>
        <w:t xml:space="preserve"> established.</w:t>
      </w:r>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sidR="004E234F">
        <w:rPr>
          <w:lang w:val="en-US"/>
        </w:rPr>
        <w:t>.</w:t>
      </w:r>
      <w:r w:rsidRPr="0023648A">
        <w:rPr>
          <w:lang w:val="en-US"/>
        </w:rPr>
        <w:t xml:space="preserve"> </w:t>
      </w:r>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sidR="004E234F">
        <w:rPr>
          <w:lang w:val="en-US"/>
        </w:rPr>
        <w:t>.</w:t>
      </w:r>
      <w:r w:rsidRPr="0023648A">
        <w:rPr>
          <w:lang w:val="en-US"/>
        </w:rPr>
        <w:t xml:space="preserve"> </w:t>
      </w:r>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lang w:val="en-US"/>
        </w:rPr>
      </w:pPr>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r>
        <w:rPr>
          <w:lang w:val="en-US"/>
        </w:rPr>
        <w:t>.</w:t>
      </w:r>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sz w:val="24"/>
          <w:szCs w:val="24"/>
          <w:lang w:val="en-US"/>
        </w:rPr>
      </w:pPr>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p>
    <w:p w14:paraId="4A801CD4" w14:textId="77777777" w:rsidR="00A842B1" w:rsidRPr="0023648A" w:rsidRDefault="00A842B1" w:rsidP="00A842B1">
      <w:pPr>
        <w:rPr>
          <w:b/>
        </w:rPr>
      </w:pPr>
    </w:p>
    <w:p w14:paraId="2FDEBC18" w14:textId="77777777" w:rsidR="00A842B1" w:rsidRPr="008B3C1B" w:rsidRDefault="00A842B1" w:rsidP="00A842B1">
      <w:pPr>
        <w:rPr>
          <w:b/>
        </w:rPr>
      </w:pPr>
      <w:r w:rsidRPr="00CD2A9E">
        <w:rPr>
          <w:b/>
        </w:rPr>
        <w:t>2)</w:t>
      </w:r>
      <w:r>
        <w:rPr>
          <w:b/>
        </w:rPr>
        <w:t xml:space="preserve"> </w:t>
      </w:r>
      <w:r w:rsidRPr="008B3C1B">
        <w:rPr>
          <w:b/>
        </w:rPr>
        <w:t>Device Intelligence &amp; State Machine</w:t>
      </w:r>
    </w:p>
    <w:p w14:paraId="7CB049BC" w14:textId="23D31314" w:rsidR="004E234F" w:rsidRPr="0023648A" w:rsidRDefault="004E234F" w:rsidP="004E234F">
      <w:r w:rsidRPr="0023648A">
        <w:t xml:space="preserve">The device intelligence and state machine is the heart of any SCEP, </w:t>
      </w:r>
      <w:r w:rsidR="00561BA0">
        <w:t>Certificate Management Protocol version 2 (CMPv2)</w:t>
      </w:r>
      <w:r w:rsidRPr="0023648A">
        <w:t xml:space="preserve"> or EST solution. Logically a good state machine can drive any message responder where SCEP is considered here.</w:t>
      </w:r>
    </w:p>
    <w:p w14:paraId="1209A5BD" w14:textId="77777777" w:rsidR="004E234F" w:rsidRPr="0023648A" w:rsidRDefault="004E234F" w:rsidP="004E234F">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172801A1" w14:textId="77777777" w:rsidR="004E234F" w:rsidRPr="0023648A" w:rsidRDefault="004E234F" w:rsidP="004E234F">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74D33947" w14:textId="77777777" w:rsidR="004E234F" w:rsidRPr="0023648A" w:rsidRDefault="004E234F" w:rsidP="004E234F">
      <w:r w:rsidRPr="0023648A">
        <w:t>The key steps are:</w:t>
      </w:r>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04739D2F" w14:textId="77777777" w:rsidR="004E234F" w:rsidRPr="0023648A" w:rsidRDefault="004E234F" w:rsidP="004E234F">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6261D27D" w14:textId="77777777" w:rsidR="004E234F" w:rsidRPr="008B3C1B" w:rsidRDefault="004E234F" w:rsidP="004E234F">
      <w:pPr>
        <w:rPr>
          <w:b/>
        </w:rPr>
      </w:pPr>
      <w:r w:rsidRPr="00CD2A9E">
        <w:rPr>
          <w:b/>
        </w:rPr>
        <w:t>3)</w:t>
      </w:r>
      <w:r>
        <w:rPr>
          <w:b/>
        </w:rPr>
        <w:t xml:space="preserve"> </w:t>
      </w:r>
      <w:r w:rsidRPr="008B3C1B">
        <w:rPr>
          <w:b/>
        </w:rPr>
        <w:t>SCEP Client</w:t>
      </w:r>
    </w:p>
    <w:p w14:paraId="5DD4F682" w14:textId="77777777" w:rsidR="004E234F" w:rsidRPr="0023648A" w:rsidRDefault="004E234F" w:rsidP="004E234F">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4E01C5CC" w14:textId="77777777" w:rsidR="004E234F" w:rsidRPr="00931916" w:rsidRDefault="004E234F" w:rsidP="004E234F">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r w:rsidRPr="00931916">
        <w:t xml:space="preserve">example see </w:t>
      </w:r>
      <w:r w:rsidRPr="003B741E">
        <w:t>[i.22] - based on original work by Martin Bartosch.</w:t>
      </w:r>
    </w:p>
    <w:p w14:paraId="350E0484" w14:textId="77777777" w:rsidR="004E234F" w:rsidRPr="00D7033A" w:rsidRDefault="004E234F" w:rsidP="004E234F">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p>
    <w:p w14:paraId="75D01AE2" w14:textId="28A55238" w:rsidR="004E234F" w:rsidRPr="00D7033A" w:rsidRDefault="004E234F" w:rsidP="004E234F">
      <w:r w:rsidRPr="00D7033A">
        <w:t>An alternative is the J</w:t>
      </w:r>
      <w:r w:rsidR="00561BA0">
        <w:t xml:space="preserve">ava-based </w:t>
      </w:r>
      <w:r w:rsidRPr="00D7033A">
        <w:t xml:space="preserve">SCEP client at </w:t>
      </w:r>
      <w:r w:rsidRPr="003B741E">
        <w:t>[i.23]</w:t>
      </w:r>
      <w:r w:rsidRPr="00D7033A">
        <w:rPr>
          <w:lang w:val="en-US"/>
        </w:rPr>
        <w:t xml:space="preserve"> </w:t>
      </w:r>
      <w:r w:rsidRPr="00D7033A">
        <w:t xml:space="preserve">by Dave Grant and team. </w:t>
      </w:r>
    </w:p>
    <w:p w14:paraId="4BA455A0" w14:textId="77777777" w:rsidR="004E234F" w:rsidRPr="0023648A" w:rsidRDefault="004E234F" w:rsidP="004E234F">
      <w:pPr>
        <w:ind w:left="680" w:hanging="680"/>
      </w:pPr>
      <w:r w:rsidRPr="0023648A">
        <w:t xml:space="preserve">NOTE: This has also been modified to support long chained PKI and recently forked to specifically address Android requirements by Wes Bunton </w:t>
      </w:r>
    </w:p>
    <w:p w14:paraId="7A75A8F9" w14:textId="77777777" w:rsidR="004E234F" w:rsidRPr="00CD2A9E" w:rsidRDefault="004E234F" w:rsidP="004E234F">
      <w:pPr>
        <w:rPr>
          <w:b/>
        </w:rPr>
      </w:pPr>
      <w:r>
        <w:rPr>
          <w:b/>
        </w:rPr>
        <w:t xml:space="preserve">4) </w:t>
      </w:r>
      <w:r w:rsidRPr="00CD2A9E">
        <w:rPr>
          <w:b/>
        </w:rPr>
        <w:t>SCEP Responder</w:t>
      </w:r>
    </w:p>
    <w:p w14:paraId="0EE04E19" w14:textId="77777777" w:rsidR="004E234F" w:rsidRPr="0023648A" w:rsidRDefault="004E234F" w:rsidP="004E234F">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4E20CF73" w14:textId="77777777" w:rsidR="004E234F" w:rsidRPr="0023648A" w:rsidRDefault="004E234F" w:rsidP="004E234F">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5BC35BB9" w14:textId="77777777" w:rsidR="004E234F" w:rsidRPr="00931916" w:rsidRDefault="004E234F" w:rsidP="004E234F">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p>
    <w:p w14:paraId="70A2A617" w14:textId="77777777" w:rsidR="004E234F" w:rsidRPr="00D7033A" w:rsidRDefault="004E234F" w:rsidP="004E234F">
      <w:r w:rsidRPr="00D7033A">
        <w:lastRenderedPageBreak/>
        <w:t>Typically these one-time passwords expire on certificate issuance, needing to be re-set in the future when certificate renewal services are required.</w:t>
      </w:r>
    </w:p>
    <w:p w14:paraId="2ACAB10D" w14:textId="77777777" w:rsidR="004E234F" w:rsidRPr="00D7033A" w:rsidRDefault="004E234F" w:rsidP="004E234F">
      <w:r w:rsidRPr="00D7033A">
        <w:t>The provisioning solution identified would be authoritative - tracking devices and elements under management, and would pre-provision the SCEP responder with valid username and password pairs, prior to the SCEP client using them.</w:t>
      </w:r>
    </w:p>
    <w:p w14:paraId="3CF6FA64" w14:textId="2695BD85" w:rsidR="004E234F" w:rsidRPr="00D7033A" w:rsidRDefault="004E234F" w:rsidP="004E234F">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69F0B0C8" w14:textId="77777777" w:rsidR="004E234F" w:rsidRPr="000E6D8A" w:rsidRDefault="004E234F" w:rsidP="004E234F">
      <w:r w:rsidRPr="000E6D8A">
        <w:t xml:space="preserve">The provisioning solution </w:t>
      </w:r>
      <w:r>
        <w:t>can</w:t>
      </w:r>
      <w:r w:rsidRPr="000E6D8A">
        <w:t xml:space="preserve"> even request revocation of device certificates that can no longer be trusted. </w:t>
      </w:r>
    </w:p>
    <w:p w14:paraId="51BADC6B" w14:textId="77777777" w:rsidR="004E234F" w:rsidRPr="00CD2A9E" w:rsidRDefault="004E234F" w:rsidP="004E234F">
      <w:pPr>
        <w:rPr>
          <w:b/>
        </w:rPr>
      </w:pPr>
      <w:r w:rsidRPr="00CD2A9E">
        <w:rPr>
          <w:b/>
        </w:rPr>
        <w:t>5) Locally Significant PKI &amp; Certificates</w:t>
      </w:r>
    </w:p>
    <w:p w14:paraId="08A6E711" w14:textId="77777777" w:rsidR="004E234F" w:rsidRPr="0023648A" w:rsidRDefault="004E234F" w:rsidP="004E234F">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05FB23C3" w14:textId="77777777" w:rsidR="004E234F" w:rsidRPr="0023648A" w:rsidRDefault="004E234F" w:rsidP="004E234F">
      <w:r w:rsidRPr="0023648A">
        <w:t>It is typical in the CPE or IoT space that a PKI is designed based on a good understanding of the certificate volumes, and an understanding of the required cryptographic operational separation to be enforced.</w:t>
      </w:r>
    </w:p>
    <w:p w14:paraId="0E97A63E" w14:textId="77777777" w:rsidR="004E234F" w:rsidRPr="00CD2A9E" w:rsidRDefault="004E234F" w:rsidP="004E234F">
      <w:pPr>
        <w:spacing w:before="120" w:after="80"/>
        <w:rPr>
          <w:b/>
        </w:rPr>
      </w:pPr>
      <w:r w:rsidRPr="00CD2A9E">
        <w:rPr>
          <w:b/>
        </w:rPr>
        <w:t>Certificate authority.</w:t>
      </w:r>
    </w:p>
    <w:p w14:paraId="6AD1470D" w14:textId="77777777" w:rsidR="004E234F" w:rsidRPr="002D64CA" w:rsidRDefault="004E234F" w:rsidP="004E234F">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799FB634" w14:textId="77777777" w:rsidR="004E234F" w:rsidRPr="002D64CA" w:rsidRDefault="004E234F" w:rsidP="004E234F">
      <w:pPr>
        <w:spacing w:before="120" w:after="80"/>
        <w:rPr>
          <w:b/>
        </w:rPr>
      </w:pPr>
      <w:r w:rsidRPr="00CD2A9E">
        <w:rPr>
          <w:b/>
        </w:rPr>
        <w:t>Registration Authority</w:t>
      </w:r>
    </w:p>
    <w:p w14:paraId="7F1DEC16" w14:textId="77777777" w:rsidR="004E234F" w:rsidRPr="00511717" w:rsidRDefault="004E234F" w:rsidP="004E234F">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39F70A4B" w14:textId="77777777" w:rsidR="004E234F" w:rsidRPr="004F411B" w:rsidRDefault="004E234F" w:rsidP="004E234F">
      <w:pPr>
        <w:spacing w:before="120" w:after="80"/>
        <w:rPr>
          <w:b/>
        </w:rPr>
      </w:pPr>
      <w:r w:rsidRPr="004F411B">
        <w:rPr>
          <w:b/>
        </w:rPr>
        <w:t>Requester authentication</w:t>
      </w:r>
    </w:p>
    <w:p w14:paraId="5552B44A" w14:textId="77777777" w:rsidR="004E234F" w:rsidRDefault="004E234F" w:rsidP="004E234F">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60DB5AF0" w14:textId="77777777" w:rsidR="004E234F" w:rsidRDefault="004E234F" w:rsidP="004E234F">
      <w:pPr>
        <w:overflowPunct/>
        <w:autoSpaceDE/>
        <w:autoSpaceDN/>
        <w:adjustRightInd/>
        <w:spacing w:after="200" w:line="276" w:lineRule="auto"/>
        <w:ind w:left="360"/>
        <w:contextualSpacing/>
        <w:textAlignment w:val="auto"/>
        <w:rPr>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b/>
        </w:rPr>
      </w:pPr>
      <w:r w:rsidRPr="004F411B">
        <w:rPr>
          <w:b/>
        </w:rPr>
        <w:t>Request Authorisation</w:t>
      </w:r>
    </w:p>
    <w:p w14:paraId="6371FC0D" w14:textId="6BE847D4" w:rsidR="004E234F" w:rsidRPr="002D64CA" w:rsidRDefault="004E234F" w:rsidP="004E234F">
      <w:pPr>
        <w:spacing w:after="80"/>
        <w:ind w:left="360"/>
      </w:pPr>
      <w:r w:rsidRPr="002D64CA">
        <w:t xml:space="preserve">The following SCEP authentication methods for certificate authorisation </w:t>
      </w:r>
      <w:r>
        <w:t>can be supported:</w:t>
      </w:r>
      <w:r w:rsidRPr="002D64CA">
        <w:t xml:space="preserve"> </w:t>
      </w:r>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1ABEA81F" w14:textId="77777777" w:rsidR="004E234F" w:rsidRPr="004F411B" w:rsidRDefault="004E234F" w:rsidP="00597D3F">
      <w:pPr>
        <w:overflowPunct/>
        <w:autoSpaceDE/>
        <w:autoSpaceDN/>
        <w:adjustRightInd/>
        <w:spacing w:after="200" w:line="276" w:lineRule="auto"/>
        <w:ind w:left="720"/>
        <w:contextualSpacing/>
        <w:textAlignment w:val="auto"/>
        <w:rPr>
          <w:lang w:val="en-US"/>
        </w:rPr>
      </w:pPr>
    </w:p>
    <w:p w14:paraId="418A2BAA" w14:textId="55E611B6" w:rsidR="00A842B1" w:rsidRPr="00597D3F" w:rsidRDefault="00A842B1" w:rsidP="00597D3F">
      <w:r w:rsidRPr="0023648A">
        <w:t xml:space="preserve"> </w:t>
      </w:r>
    </w:p>
    <w:p w14:paraId="7EED294B" w14:textId="044B86C9" w:rsidR="00BB6418" w:rsidRPr="00954002" w:rsidRDefault="00C6505D">
      <w:pPr>
        <w:pStyle w:val="Heading1"/>
      </w:pPr>
      <w:r w:rsidRPr="00954002">
        <w:br w:type="page"/>
      </w:r>
      <w:bookmarkStart w:id="2317" w:name="_Toc449434999"/>
      <w:bookmarkStart w:id="2318" w:name="_Toc449445532"/>
      <w:bookmarkStart w:id="2319" w:name="_Toc449445771"/>
      <w:bookmarkStart w:id="2320" w:name="_Toc457595555"/>
      <w:bookmarkStart w:id="2321" w:name="_Toc459366958"/>
      <w:bookmarkStart w:id="2322" w:name="_Toc459367271"/>
      <w:bookmarkStart w:id="2323" w:name="_Toc489043300"/>
      <w:r w:rsidR="00BB6418" w:rsidRPr="00954002">
        <w:lastRenderedPageBreak/>
        <w:t>History</w:t>
      </w:r>
      <w:bookmarkEnd w:id="2317"/>
      <w:bookmarkEnd w:id="2318"/>
      <w:bookmarkEnd w:id="2319"/>
      <w:bookmarkEnd w:id="2320"/>
      <w:bookmarkEnd w:id="2321"/>
      <w:bookmarkEnd w:id="2322"/>
      <w:bookmarkEnd w:id="232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36A3D0C5" w:rsidR="00147924" w:rsidRDefault="00147924" w:rsidP="00147924"/>
    <w:p w14:paraId="458CDB66" w14:textId="3EF54D35" w:rsidR="00597D3F" w:rsidRDefault="00597D3F"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597D3F" w:rsidRPr="00954002" w14:paraId="79BF2BBA" w14:textId="77777777" w:rsidTr="002571B8">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5EEEB21" w14:textId="77777777" w:rsidR="00597D3F" w:rsidRPr="00954002" w:rsidRDefault="00597D3F" w:rsidP="002571B8">
            <w:pPr>
              <w:keepNext/>
              <w:spacing w:before="60" w:after="60"/>
              <w:jc w:val="center"/>
              <w:rPr>
                <w:b/>
                <w:sz w:val="24"/>
              </w:rPr>
            </w:pPr>
            <w:r w:rsidRPr="00954002">
              <w:rPr>
                <w:b/>
                <w:sz w:val="24"/>
              </w:rPr>
              <w:lastRenderedPageBreak/>
              <w:t>Publication history</w:t>
            </w:r>
          </w:p>
        </w:tc>
      </w:tr>
      <w:tr w:rsidR="00597D3F" w:rsidRPr="00954002" w14:paraId="07FE1777" w14:textId="77777777" w:rsidTr="002571B8">
        <w:trPr>
          <w:cantSplit/>
          <w:jc w:val="center"/>
        </w:trPr>
        <w:tc>
          <w:tcPr>
            <w:tcW w:w="1247" w:type="dxa"/>
            <w:tcBorders>
              <w:top w:val="single" w:sz="6" w:space="0" w:color="auto"/>
              <w:left w:val="single" w:sz="6" w:space="0" w:color="auto"/>
              <w:bottom w:val="single" w:sz="6" w:space="0" w:color="auto"/>
              <w:right w:val="single" w:sz="6" w:space="0" w:color="auto"/>
            </w:tcBorders>
          </w:tcPr>
          <w:p w14:paraId="4C03EDAA" w14:textId="77777777" w:rsidR="00597D3F" w:rsidRDefault="00597D3F" w:rsidP="002571B8">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4DC15ECF" w14:textId="77777777" w:rsidR="00597D3F" w:rsidRDefault="00597D3F" w:rsidP="002571B8">
            <w:pPr>
              <w:pStyle w:val="FP"/>
              <w:keepNext/>
              <w:spacing w:before="80" w:after="80"/>
              <w:ind w:left="57"/>
            </w:pPr>
            <w:r>
              <w:t>28-Jul-2017</w:t>
            </w:r>
          </w:p>
        </w:tc>
        <w:tc>
          <w:tcPr>
            <w:tcW w:w="6804" w:type="dxa"/>
            <w:tcBorders>
              <w:top w:val="single" w:sz="6" w:space="0" w:color="auto"/>
              <w:left w:val="nil"/>
              <w:bottom w:val="single" w:sz="6" w:space="0" w:color="auto"/>
              <w:right w:val="single" w:sz="6" w:space="0" w:color="auto"/>
            </w:tcBorders>
          </w:tcPr>
          <w:p w14:paraId="0E5F130E" w14:textId="77777777" w:rsidR="00597D3F" w:rsidRDefault="00597D3F" w:rsidP="002571B8">
            <w:pPr>
              <w:pStyle w:val="FP"/>
              <w:keepNext/>
              <w:tabs>
                <w:tab w:val="left" w:pos="3118"/>
              </w:tabs>
              <w:spacing w:before="80" w:after="80"/>
              <w:ind w:left="57"/>
            </w:pPr>
            <w:r>
              <w:t xml:space="preserve">Incorporating changes as approved post-TP-29, in </w:t>
            </w:r>
            <w:r w:rsidRPr="008E2D78">
              <w:t>TP-2017-0174-TS0003_postTP29_CRpack.zip</w:t>
            </w:r>
            <w:r>
              <w:t>:</w:t>
            </w:r>
          </w:p>
          <w:p w14:paraId="706AAA1E" w14:textId="77777777" w:rsidR="00597D3F" w:rsidRDefault="00597D3F" w:rsidP="002571B8">
            <w:pPr>
              <w:pStyle w:val="FP"/>
              <w:keepNext/>
              <w:tabs>
                <w:tab w:val="left" w:pos="3118"/>
              </w:tabs>
              <w:spacing w:before="80" w:after="80"/>
              <w:ind w:left="57"/>
            </w:pPr>
            <w:r w:rsidRPr="008E2D78">
              <w:t>SEC-2017-0108-R2Mirror_8_1_2_4_CertificateAuthentication</w:t>
            </w:r>
          </w:p>
          <w:p w14:paraId="470D3D47" w14:textId="77777777" w:rsidR="00597D3F" w:rsidRDefault="00597D3F" w:rsidP="002571B8">
            <w:pPr>
              <w:pStyle w:val="FP"/>
              <w:keepNext/>
              <w:tabs>
                <w:tab w:val="left" w:pos="3118"/>
              </w:tabs>
              <w:spacing w:before="80" w:after="80"/>
              <w:ind w:left="57"/>
            </w:pPr>
            <w:r>
              <w:t xml:space="preserve">Incorporating changes as approved at TP-30, in </w:t>
            </w:r>
            <w:r w:rsidRPr="007E5C2E">
              <w:t>TP-2017-0223-TS-0003_Rel_2_CR_Pack</w:t>
            </w:r>
            <w:r>
              <w:t>:</w:t>
            </w:r>
          </w:p>
          <w:p w14:paraId="61F4BAB6" w14:textId="77777777" w:rsidR="00597D3F" w:rsidRDefault="00597D3F" w:rsidP="002571B8">
            <w:pPr>
              <w:pStyle w:val="FP"/>
              <w:keepNext/>
              <w:tabs>
                <w:tab w:val="left" w:pos="3118"/>
              </w:tabs>
              <w:spacing w:before="80" w:after="80"/>
              <w:ind w:left="57"/>
            </w:pPr>
            <w:r>
              <w:t>SEC-2017-0069R03-CR_TS-0003_MEF_Enrolment_Exchange</w:t>
            </w:r>
          </w:p>
          <w:p w14:paraId="04ABC3DE" w14:textId="77777777" w:rsidR="00597D3F" w:rsidRDefault="00597D3F" w:rsidP="002571B8">
            <w:pPr>
              <w:pStyle w:val="FP"/>
              <w:keepNext/>
              <w:tabs>
                <w:tab w:val="left" w:pos="3118"/>
              </w:tabs>
              <w:spacing w:before="80" w:after="80"/>
              <w:ind w:left="57"/>
            </w:pPr>
            <w:r>
              <w:t>SEC-2017-0095R04-CR_TS-0003_R2A_MEF_Client_Cmd_Processing</w:t>
            </w:r>
          </w:p>
          <w:p w14:paraId="4C85D6C4" w14:textId="77777777" w:rsidR="00597D3F" w:rsidRDefault="00597D3F" w:rsidP="002571B8">
            <w:pPr>
              <w:pStyle w:val="FP"/>
              <w:keepNext/>
              <w:tabs>
                <w:tab w:val="left" w:pos="3118"/>
              </w:tabs>
              <w:spacing w:before="80" w:after="80"/>
              <w:ind w:left="57"/>
            </w:pPr>
            <w:r>
              <w:t>SEC-2017-0097R01-CR_TS-0003_R2_Corrections_&amp;_Clarifications</w:t>
            </w:r>
          </w:p>
          <w:p w14:paraId="458D031B" w14:textId="77777777" w:rsidR="00597D3F" w:rsidRDefault="00597D3F" w:rsidP="002571B8">
            <w:pPr>
              <w:pStyle w:val="FP"/>
              <w:keepNext/>
              <w:tabs>
                <w:tab w:val="left" w:pos="3118"/>
              </w:tabs>
              <w:spacing w:before="80" w:after="80"/>
              <w:ind w:left="57"/>
            </w:pPr>
            <w:r>
              <w:t>SEC-2017-0105R01-CR_TS-0003_R2A_CertSignReq_Profile</w:t>
            </w:r>
          </w:p>
          <w:p w14:paraId="4DBCFDD9" w14:textId="77777777" w:rsidR="00597D3F" w:rsidRDefault="00597D3F" w:rsidP="002571B8">
            <w:pPr>
              <w:pStyle w:val="FP"/>
              <w:keepNext/>
              <w:tabs>
                <w:tab w:val="left" w:pos="3118"/>
              </w:tabs>
              <w:spacing w:before="80" w:after="80"/>
              <w:ind w:left="57"/>
            </w:pPr>
            <w:r>
              <w:t>SEC-2017-0113R01-cert_provisioning</w:t>
            </w:r>
          </w:p>
          <w:p w14:paraId="66633BE8" w14:textId="77777777" w:rsidR="00597D3F" w:rsidRDefault="00597D3F" w:rsidP="002571B8">
            <w:pPr>
              <w:pStyle w:val="FP"/>
              <w:keepNext/>
              <w:tabs>
                <w:tab w:val="left" w:pos="3118"/>
              </w:tabs>
              <w:spacing w:before="80" w:after="80"/>
              <w:ind w:left="57"/>
            </w:pPr>
            <w:r>
              <w:t>SEC-2017-0114-CR_TS-0003_aligning_RSPF_procedures_doc_Change_Request</w:t>
            </w:r>
          </w:p>
        </w:tc>
      </w:tr>
    </w:tbl>
    <w:p w14:paraId="639FC8A9" w14:textId="77777777" w:rsidR="00597D3F" w:rsidRPr="00954002" w:rsidRDefault="00597D3F" w:rsidP="00147924"/>
    <w:sectPr w:rsidR="00597D3F"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5AA970" w14:textId="77777777" w:rsidR="002306D5" w:rsidRDefault="002306D5">
      <w:r>
        <w:separator/>
      </w:r>
    </w:p>
  </w:endnote>
  <w:endnote w:type="continuationSeparator" w:id="0">
    <w:p w14:paraId="7957BE0C" w14:textId="77777777" w:rsidR="002306D5" w:rsidRDefault="002306D5">
      <w:r>
        <w:continuationSeparator/>
      </w:r>
    </w:p>
  </w:endnote>
  <w:endnote w:type="continuationNotice" w:id="1">
    <w:p w14:paraId="72677F4C" w14:textId="77777777" w:rsidR="002306D5" w:rsidRDefault="002306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C01551" w:rsidRDefault="00C015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C01551" w:rsidRPr="00D70010" w:rsidRDefault="00C01551" w:rsidP="00C81431">
    <w:pPr>
      <w:widowControl w:val="0"/>
      <w:tabs>
        <w:tab w:val="center" w:pos="4678"/>
        <w:tab w:val="right" w:pos="9214"/>
      </w:tabs>
      <w:spacing w:after="0"/>
      <w:jc w:val="both"/>
      <w:rPr>
        <w:rFonts w:eastAsia="Calibri"/>
        <w:b/>
        <w:i/>
        <w:noProof/>
        <w:sz w:val="16"/>
        <w:szCs w:val="16"/>
        <w:lang w:val="en-US"/>
      </w:rPr>
    </w:pPr>
  </w:p>
  <w:p w14:paraId="3956AE8F" w14:textId="27F014C8"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597D3F">
      <w:rPr>
        <w:rFonts w:ascii="Arial" w:hAnsi="Arial"/>
        <w:b/>
        <w:i/>
        <w:noProof/>
        <w:sz w:val="18"/>
      </w:rPr>
      <w:t>241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597D3F">
      <w:rPr>
        <w:rFonts w:ascii="Arial" w:hAnsi="Arial"/>
        <w:b/>
        <w:i/>
        <w:noProof/>
        <w:sz w:val="18"/>
      </w:rPr>
      <w:t>242</w:t>
    </w:r>
    <w:r w:rsidRPr="00D70010">
      <w:rPr>
        <w:rFonts w:ascii="Arial" w:hAnsi="Arial"/>
        <w:b/>
        <w:i/>
        <w:noProof/>
        <w:sz w:val="18"/>
      </w:rPr>
      <w:fldChar w:fldCharType="end"/>
    </w:r>
  </w:p>
  <w:p w14:paraId="4D737A7E" w14:textId="77777777"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C01551" w:rsidRPr="00C81431" w:rsidRDefault="00C01551"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C01551" w:rsidRDefault="00C015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09881A" w14:textId="77777777" w:rsidR="002306D5" w:rsidRDefault="002306D5">
      <w:r>
        <w:separator/>
      </w:r>
    </w:p>
  </w:footnote>
  <w:footnote w:type="continuationSeparator" w:id="0">
    <w:p w14:paraId="3417656F" w14:textId="77777777" w:rsidR="002306D5" w:rsidRDefault="002306D5">
      <w:r>
        <w:continuationSeparator/>
      </w:r>
    </w:p>
  </w:footnote>
  <w:footnote w:type="continuationNotice" w:id="1">
    <w:p w14:paraId="597FD431" w14:textId="77777777" w:rsidR="002306D5" w:rsidRDefault="002306D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C01551" w:rsidRDefault="00C015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C01551" w:rsidRDefault="00C015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C01551" w:rsidRDefault="00C01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06D5"/>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3805"/>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97D3F"/>
    <w:rsid w:val="00597FED"/>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57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4369"/>
    <w:rsid w:val="008C76EA"/>
    <w:rsid w:val="008D2F61"/>
    <w:rsid w:val="008D2FC4"/>
    <w:rsid w:val="008D4783"/>
    <w:rsid w:val="008D4F00"/>
    <w:rsid w:val="008D7441"/>
    <w:rsid w:val="008D78C0"/>
    <w:rsid w:val="008E13EF"/>
    <w:rsid w:val="008E1ED0"/>
    <w:rsid w:val="008E2904"/>
    <w:rsid w:val="008E2970"/>
    <w:rsid w:val="008E2D78"/>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3148"/>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566"/>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header" Target="header2.xml"/><Relationship Id="rId21" Type="http://schemas.openxmlformats.org/officeDocument/2006/relationships/oleObject" Target="embeddings/oleObject1.bin"/><Relationship Id="rId42" Type="http://schemas.openxmlformats.org/officeDocument/2006/relationships/image" Target="media/image19.wmf"/><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oleObject25.bin"/><Relationship Id="rId112" Type="http://schemas.openxmlformats.org/officeDocument/2006/relationships/oleObject" Target="embeddings/oleObject35.bin"/><Relationship Id="rId16" Type="http://schemas.openxmlformats.org/officeDocument/2006/relationships/hyperlink" Target="http://www.iana.org/assignments/jwt/jwt.xhtml" TargetMode="External"/><Relationship Id="rId107" Type="http://schemas.openxmlformats.org/officeDocument/2006/relationships/oleObject" Target="embeddings/oleObject33.bin"/><Relationship Id="rId11" Type="http://schemas.openxmlformats.org/officeDocument/2006/relationships/hyperlink" Target="http://www.w3.org/TR/xmlenc-core1/"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image" Target="media/image27.emf"/><Relationship Id="rId58" Type="http://schemas.openxmlformats.org/officeDocument/2006/relationships/oleObject" Target="embeddings/oleObject10.bin"/><Relationship Id="rId74" Type="http://schemas.openxmlformats.org/officeDocument/2006/relationships/image" Target="media/image38.emf"/><Relationship Id="rId79" Type="http://schemas.openxmlformats.org/officeDocument/2006/relationships/oleObject" Target="embeddings/oleObject20.bin"/><Relationship Id="rId102" Type="http://schemas.openxmlformats.org/officeDocument/2006/relationships/image" Target="media/image53.emf"/><Relationship Id="rId123" Type="http://schemas.openxmlformats.org/officeDocument/2006/relationships/hyperlink" Target="http://git.onem2m.org/" TargetMode="External"/><Relationship Id="rId5" Type="http://schemas.openxmlformats.org/officeDocument/2006/relationships/footnotes" Target="footnotes.xml"/><Relationship Id="rId90" Type="http://schemas.openxmlformats.org/officeDocument/2006/relationships/image" Target="media/image46.emf"/><Relationship Id="rId95" Type="http://schemas.openxmlformats.org/officeDocument/2006/relationships/image" Target="media/image49.emf"/><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0.w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image" Target="media/image52.emf"/><Relationship Id="rId105" Type="http://schemas.openxmlformats.org/officeDocument/2006/relationships/oleObject" Target="embeddings/oleObject32.bin"/><Relationship Id="rId113" Type="http://schemas.openxmlformats.org/officeDocument/2006/relationships/image" Target="media/image58.emf"/><Relationship Id="rId118" Type="http://schemas.openxmlformats.org/officeDocument/2006/relationships/footer" Target="footer1.xml"/><Relationship Id="rId126" Type="http://schemas.openxmlformats.org/officeDocument/2006/relationships/fontTable" Target="fontTable.xml"/><Relationship Id="rId8" Type="http://schemas.openxmlformats.org/officeDocument/2006/relationships/hyperlink" Target="http://www.unicode.org" TargetMode="External"/><Relationship Id="rId51" Type="http://schemas.openxmlformats.org/officeDocument/2006/relationships/image" Target="media/image26.emf"/><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oleObject23.bin"/><Relationship Id="rId93" Type="http://schemas.openxmlformats.org/officeDocument/2006/relationships/image" Target="media/image48.emf"/><Relationship Id="rId98" Type="http://schemas.openxmlformats.org/officeDocument/2006/relationships/image" Target="media/image51.emf"/><Relationship Id="rId12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hyperlink" Target="https://tools.ietf.org/html/draft-nourse-scep-23" TargetMode="External"/><Relationship Id="rId17" Type="http://schemas.openxmlformats.org/officeDocument/2006/relationships/hyperlink" Target="https://github.com/certnanny/ssce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image" Target="media/image30.emf"/><Relationship Id="rId67" Type="http://schemas.openxmlformats.org/officeDocument/2006/relationships/image" Target="media/image34.emf"/><Relationship Id="rId103" Type="http://schemas.openxmlformats.org/officeDocument/2006/relationships/oleObject" Target="embeddings/oleObject31.bin"/><Relationship Id="rId108" Type="http://schemas.openxmlformats.org/officeDocument/2006/relationships/image" Target="media/image56.emf"/><Relationship Id="rId116" Type="http://schemas.openxmlformats.org/officeDocument/2006/relationships/header" Target="header1.xml"/><Relationship Id="rId124" Type="http://schemas.openxmlformats.org/officeDocument/2006/relationships/image" Target="media/image61.emf"/><Relationship Id="rId20" Type="http://schemas.openxmlformats.org/officeDocument/2006/relationships/image" Target="media/image2.emf"/><Relationship Id="rId41" Type="http://schemas.openxmlformats.org/officeDocument/2006/relationships/image" Target="media/image18.emf"/><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6.e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5.emf"/><Relationship Id="rId91" Type="http://schemas.openxmlformats.org/officeDocument/2006/relationships/oleObject" Target="embeddings/oleObject26.bin"/><Relationship Id="rId96" Type="http://schemas.openxmlformats.org/officeDocument/2006/relationships/image" Target="media/image50.emf"/><Relationship Id="rId111" Type="http://schemas.openxmlformats.org/officeDocument/2006/relationships/image" Target="media/image57.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nvlpubs.nist.gov/nistpubs/specialpublications/NIST.sp.800-162.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image" Target="media/image55.emf"/><Relationship Id="rId114" Type="http://schemas.openxmlformats.org/officeDocument/2006/relationships/package" Target="embeddings/Microsoft_Visio_Drawing111111111111111111.vsdx"/><Relationship Id="rId119" Type="http://schemas.openxmlformats.org/officeDocument/2006/relationships/footer" Target="footer2.xml"/><Relationship Id="rId127" Type="http://schemas.openxmlformats.org/officeDocument/2006/relationships/theme" Target="theme/theme1.xml"/><Relationship Id="rId10" Type="http://schemas.openxmlformats.org/officeDocument/2006/relationships/hyperlink" Target="http://www.w3.org/TR/xmlsig-core1/" TargetMode="External"/><Relationship Id="rId31" Type="http://schemas.openxmlformats.org/officeDocument/2006/relationships/image" Target="media/image11.png"/><Relationship Id="rId44" Type="http://schemas.openxmlformats.org/officeDocument/2006/relationships/image" Target="media/image21.wmf"/><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image" Target="media/image33.emf"/><Relationship Id="rId73" Type="http://schemas.openxmlformats.org/officeDocument/2006/relationships/oleObject" Target="embeddings/oleObject17.bin"/><Relationship Id="rId78"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44.emf"/><Relationship Id="rId94" Type="http://schemas.openxmlformats.org/officeDocument/2006/relationships/oleObject" Target="embeddings/oleObject27.bin"/><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60.emf"/><Relationship Id="rId4" Type="http://schemas.openxmlformats.org/officeDocument/2006/relationships/webSettings" Target="webSettings.xml"/><Relationship Id="rId9" Type="http://schemas.openxmlformats.org/officeDocument/2006/relationships/hyperlink" Target="http://csrc.nist.gov/groups/ST/toolkit/documents/dss/NISTReCur.pdf" TargetMode="External"/><Relationship Id="rId13" Type="http://schemas.openxmlformats.org/officeDocument/2006/relationships/hyperlink" Target="https://www.ietf.org/id/draft-gutmann-scep-05.txt" TargetMode="External"/><Relationship Id="rId18" Type="http://schemas.openxmlformats.org/officeDocument/2006/relationships/hyperlink" Target="https://github.com/jscep/jscep" TargetMode="External"/><Relationship Id="rId39" Type="http://schemas.openxmlformats.org/officeDocument/2006/relationships/oleObject" Target="embeddings/oleObject4.bin"/><Relationship Id="rId109" Type="http://schemas.openxmlformats.org/officeDocument/2006/relationships/oleObject" Target="embeddings/oleObject34.bin"/><Relationship Id="rId34" Type="http://schemas.openxmlformats.org/officeDocument/2006/relationships/image" Target="media/image14.png"/><Relationship Id="rId50" Type="http://schemas.openxmlformats.org/officeDocument/2006/relationships/oleObject" Target="embeddings/oleObject6.bin"/><Relationship Id="rId55" Type="http://schemas.openxmlformats.org/officeDocument/2006/relationships/image" Target="media/image28.emf"/><Relationship Id="rId76" Type="http://schemas.openxmlformats.org/officeDocument/2006/relationships/image" Target="media/image39.emf"/><Relationship Id="rId97" Type="http://schemas.openxmlformats.org/officeDocument/2006/relationships/oleObject" Target="embeddings/oleObject28.bin"/><Relationship Id="rId104" Type="http://schemas.openxmlformats.org/officeDocument/2006/relationships/image" Target="media/image54.emf"/><Relationship Id="rId120" Type="http://schemas.openxmlformats.org/officeDocument/2006/relationships/header" Target="header3.xml"/><Relationship Id="rId125" Type="http://schemas.openxmlformats.org/officeDocument/2006/relationships/package" Target="embeddings/Microsoft_PowerPoint_Presentation.pptx"/><Relationship Id="rId7" Type="http://schemas.openxmlformats.org/officeDocument/2006/relationships/image" Target="media/image1.png"/><Relationship Id="rId71" Type="http://schemas.openxmlformats.org/officeDocument/2006/relationships/oleObject" Target="embeddings/oleObject16.bin"/><Relationship Id="rId92" Type="http://schemas.openxmlformats.org/officeDocument/2006/relationships/image" Target="media/image47.emf"/><Relationship Id="rId2" Type="http://schemas.openxmlformats.org/officeDocument/2006/relationships/styles" Target="styles.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7.wmf"/><Relationship Id="rId45" Type="http://schemas.openxmlformats.org/officeDocument/2006/relationships/image" Target="media/image22.e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hyperlink" Target="http://www.onem2m.org/xml/securityProtocols" TargetMode="External"/><Relationship Id="rId115" Type="http://schemas.openxmlformats.org/officeDocument/2006/relationships/image" Target="media/image59.png"/><Relationship Id="rId61" Type="http://schemas.openxmlformats.org/officeDocument/2006/relationships/image" Target="media/image31.emf"/><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50</TotalTime>
  <Pages>242</Pages>
  <Words>96494</Words>
  <Characters>550016</Characters>
  <Application>Microsoft Office Word</Application>
  <DocSecurity>0</DocSecurity>
  <Lines>4583</Lines>
  <Paragraphs>1290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645220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7</cp:revision>
  <cp:lastPrinted>2017-06-28T10:38:00Z</cp:lastPrinted>
  <dcterms:created xsi:type="dcterms:W3CDTF">2017-07-28T19:38:00Z</dcterms:created>
  <dcterms:modified xsi:type="dcterms:W3CDTF">2017-08-01T12:09:00Z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