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bookmarkStart w:id="0" w:name="_GoBack"/>
      <w:bookmarkEnd w:id="0"/>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2" w:name="page2"/>
            <w:bookmarkEnd w:id="1"/>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5FAE75BF" w:rsidR="00424964" w:rsidRPr="004C2F19" w:rsidRDefault="00CE407D" w:rsidP="0036238F">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36238F" w:rsidRPr="004C2F19">
              <w:rPr>
                <w:rFonts w:eastAsia="BatangChe"/>
                <w:sz w:val="22"/>
                <w:szCs w:val="24"/>
              </w:rPr>
              <w:t>2.</w:t>
            </w:r>
            <w:r w:rsidR="00301171">
              <w:rPr>
                <w:rFonts w:eastAsia="BatangChe"/>
                <w:sz w:val="22"/>
                <w:szCs w:val="24"/>
              </w:rPr>
              <w:t>1</w:t>
            </w:r>
            <w:r w:rsidR="009C54B9" w:rsidRPr="004C2F19">
              <w:rPr>
                <w:rFonts w:eastAsia="BatangChe"/>
                <w:sz w:val="22"/>
                <w:szCs w:val="24"/>
              </w:rPr>
              <w:t>.</w:t>
            </w:r>
            <w:r w:rsidR="00EC472B" w:rsidRPr="004C2F19">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42E80FA8" w:rsidR="00424964" w:rsidRPr="004C2F19" w:rsidRDefault="00DC040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A044D9">
              <w:rPr>
                <w:rFonts w:eastAsia="BatangChe"/>
                <w:sz w:val="22"/>
                <w:szCs w:val="24"/>
              </w:rPr>
              <w:t>October-28</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2"/>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3" w:name="_Toc449521412"/>
      <w:r w:rsidR="00EC4DC6" w:rsidRPr="00FB2051">
        <w:rPr>
          <w:szCs w:val="36"/>
        </w:rPr>
        <w:lastRenderedPageBreak/>
        <w:t>C</w:t>
      </w:r>
      <w:r w:rsidR="00BB6418" w:rsidRPr="00FB2051">
        <w:t>ontents</w:t>
      </w:r>
      <w:bookmarkEnd w:id="3"/>
    </w:p>
    <w:p w14:paraId="46A7C611" w14:textId="77777777" w:rsidR="00005AFA" w:rsidRPr="00114903" w:rsidRDefault="00CB529F">
      <w:pPr>
        <w:pStyle w:val="TOC1"/>
        <w:rPr>
          <w:rFonts w:ascii="Calibri" w:hAnsi="Calibri"/>
          <w:szCs w:val="22"/>
          <w:lang w:val="en-US" w:eastAsia="de-DE"/>
        </w:rPr>
      </w:pPr>
      <w:r>
        <w:fldChar w:fldCharType="begin"/>
      </w:r>
      <w:r>
        <w:instrText xml:space="preserve"> </w:instrText>
      </w:r>
      <w:r w:rsidR="00D5547C">
        <w:instrText>TOC</w:instrText>
      </w:r>
      <w:r>
        <w:instrText xml:space="preserve"> \o \w "1-9" </w:instrText>
      </w:r>
      <w:r>
        <w:fldChar w:fldCharType="separate"/>
      </w:r>
      <w:r w:rsidR="00005AFA">
        <w:t>1</w:t>
      </w:r>
      <w:r w:rsidR="00005AFA">
        <w:tab/>
        <w:t>Scope</w:t>
      </w:r>
      <w:r w:rsidR="00005AFA">
        <w:tab/>
      </w:r>
      <w:r w:rsidR="00005AFA">
        <w:fldChar w:fldCharType="begin"/>
      </w:r>
      <w:r w:rsidR="00005AFA">
        <w:instrText xml:space="preserve"> PAGEREF _Toc456797550 \h </w:instrText>
      </w:r>
      <w:r w:rsidR="00005AFA">
        <w:fldChar w:fldCharType="separate"/>
      </w:r>
      <w:r w:rsidR="002C2E5A">
        <w:t>6</w:t>
      </w:r>
      <w:r w:rsidR="00005AFA">
        <w:fldChar w:fldCharType="end"/>
      </w:r>
    </w:p>
    <w:p w14:paraId="2D6666D3" w14:textId="77777777" w:rsidR="00005AFA" w:rsidRPr="00114903" w:rsidRDefault="00005AFA">
      <w:pPr>
        <w:pStyle w:val="TOC1"/>
        <w:rPr>
          <w:rFonts w:ascii="Calibri" w:hAnsi="Calibri"/>
          <w:szCs w:val="22"/>
          <w:lang w:val="en-US" w:eastAsia="de-DE"/>
        </w:rPr>
      </w:pPr>
      <w:r>
        <w:t>2</w:t>
      </w:r>
      <w:r>
        <w:tab/>
        <w:t>References</w:t>
      </w:r>
      <w:r>
        <w:tab/>
      </w:r>
      <w:r>
        <w:fldChar w:fldCharType="begin"/>
      </w:r>
      <w:r>
        <w:instrText xml:space="preserve"> PAGEREF _Toc456797551 \h </w:instrText>
      </w:r>
      <w:r>
        <w:fldChar w:fldCharType="separate"/>
      </w:r>
      <w:r w:rsidR="002C2E5A">
        <w:t>6</w:t>
      </w:r>
      <w:r>
        <w:fldChar w:fldCharType="end"/>
      </w:r>
    </w:p>
    <w:p w14:paraId="4C836EAA" w14:textId="77777777" w:rsidR="00005AFA" w:rsidRPr="00114903" w:rsidRDefault="00005AFA">
      <w:pPr>
        <w:pStyle w:val="TOC2"/>
        <w:rPr>
          <w:rFonts w:ascii="Calibri" w:hAnsi="Calibri"/>
          <w:sz w:val="22"/>
          <w:szCs w:val="22"/>
          <w:lang w:val="en-US" w:eastAsia="de-DE"/>
        </w:rPr>
      </w:pPr>
      <w:r>
        <w:t>2.1</w:t>
      </w:r>
      <w:r>
        <w:tab/>
        <w:t>Normative references</w:t>
      </w:r>
      <w:r>
        <w:tab/>
      </w:r>
      <w:r>
        <w:fldChar w:fldCharType="begin"/>
      </w:r>
      <w:r>
        <w:instrText xml:space="preserve"> PAGEREF _Toc456797552 \h </w:instrText>
      </w:r>
      <w:r>
        <w:fldChar w:fldCharType="separate"/>
      </w:r>
      <w:r w:rsidR="002C2E5A">
        <w:t>6</w:t>
      </w:r>
      <w:r>
        <w:fldChar w:fldCharType="end"/>
      </w:r>
    </w:p>
    <w:p w14:paraId="69394A92" w14:textId="77777777" w:rsidR="00005AFA" w:rsidRPr="00114903" w:rsidRDefault="00005AFA">
      <w:pPr>
        <w:pStyle w:val="TOC2"/>
        <w:rPr>
          <w:rFonts w:ascii="Calibri" w:hAnsi="Calibri"/>
          <w:sz w:val="22"/>
          <w:szCs w:val="22"/>
          <w:lang w:val="en-US" w:eastAsia="de-DE"/>
        </w:rPr>
      </w:pPr>
      <w:r>
        <w:t>2.2</w:t>
      </w:r>
      <w:r>
        <w:tab/>
        <w:t>Informative references</w:t>
      </w:r>
      <w:r>
        <w:tab/>
      </w:r>
      <w:r>
        <w:fldChar w:fldCharType="begin"/>
      </w:r>
      <w:r>
        <w:instrText xml:space="preserve"> PAGEREF _Toc456797553 \h </w:instrText>
      </w:r>
      <w:r>
        <w:fldChar w:fldCharType="separate"/>
      </w:r>
      <w:r w:rsidR="002C2E5A">
        <w:t>6</w:t>
      </w:r>
      <w:r>
        <w:fldChar w:fldCharType="end"/>
      </w:r>
    </w:p>
    <w:p w14:paraId="55EEA292" w14:textId="77777777" w:rsidR="00005AFA" w:rsidRPr="002E474D" w:rsidRDefault="00005AFA">
      <w:pPr>
        <w:pStyle w:val="TOC1"/>
        <w:rPr>
          <w:rFonts w:ascii="Calibri" w:hAnsi="Calibri"/>
          <w:szCs w:val="22"/>
          <w:lang w:val="en-US" w:eastAsia="de-DE"/>
        </w:rPr>
      </w:pPr>
      <w:r>
        <w:t>3</w:t>
      </w:r>
      <w:r>
        <w:tab/>
        <w:t>Definitions and abbreviations</w:t>
      </w:r>
      <w:r>
        <w:tab/>
      </w:r>
      <w:r>
        <w:fldChar w:fldCharType="begin"/>
      </w:r>
      <w:r>
        <w:instrText xml:space="preserve"> PAGEREF _Toc456797554 \h </w:instrText>
      </w:r>
      <w:r>
        <w:fldChar w:fldCharType="separate"/>
      </w:r>
      <w:r w:rsidR="002C2E5A">
        <w:t>7</w:t>
      </w:r>
      <w:r>
        <w:fldChar w:fldCharType="end"/>
      </w:r>
    </w:p>
    <w:p w14:paraId="3EDFAB95" w14:textId="77777777" w:rsidR="00005AFA" w:rsidRPr="002E474D" w:rsidRDefault="00005AFA">
      <w:pPr>
        <w:pStyle w:val="TOC2"/>
        <w:rPr>
          <w:rFonts w:ascii="Calibri" w:hAnsi="Calibri"/>
          <w:sz w:val="22"/>
          <w:szCs w:val="22"/>
          <w:lang w:val="en-US" w:eastAsia="de-DE"/>
        </w:rPr>
      </w:pPr>
      <w:r>
        <w:t>3.1</w:t>
      </w:r>
      <w:r>
        <w:tab/>
        <w:t>Definitions</w:t>
      </w:r>
      <w:r>
        <w:tab/>
      </w:r>
      <w:r>
        <w:fldChar w:fldCharType="begin"/>
      </w:r>
      <w:r>
        <w:instrText xml:space="preserve"> PAGEREF _Toc456797555 \h </w:instrText>
      </w:r>
      <w:r>
        <w:fldChar w:fldCharType="separate"/>
      </w:r>
      <w:r w:rsidR="002C2E5A">
        <w:t>7</w:t>
      </w:r>
      <w:r>
        <w:fldChar w:fldCharType="end"/>
      </w:r>
    </w:p>
    <w:p w14:paraId="25C6463A" w14:textId="77777777" w:rsidR="00005AFA" w:rsidRPr="00114903" w:rsidRDefault="00005AFA">
      <w:pPr>
        <w:pStyle w:val="TOC2"/>
        <w:rPr>
          <w:rFonts w:ascii="Calibri" w:hAnsi="Calibri"/>
          <w:sz w:val="22"/>
          <w:szCs w:val="22"/>
          <w:lang w:val="en-US" w:eastAsia="de-DE"/>
        </w:rPr>
      </w:pPr>
      <w:r>
        <w:t>3.2</w:t>
      </w:r>
      <w:r>
        <w:tab/>
        <w:t>Abbreviations</w:t>
      </w:r>
      <w:r>
        <w:tab/>
      </w:r>
      <w:r>
        <w:fldChar w:fldCharType="begin"/>
      </w:r>
      <w:r>
        <w:instrText xml:space="preserve"> PAGEREF _Toc456797556 \h </w:instrText>
      </w:r>
      <w:r>
        <w:fldChar w:fldCharType="separate"/>
      </w:r>
      <w:r w:rsidR="002C2E5A">
        <w:t>7</w:t>
      </w:r>
      <w:r>
        <w:fldChar w:fldCharType="end"/>
      </w:r>
    </w:p>
    <w:p w14:paraId="4280E368" w14:textId="77777777" w:rsidR="00005AFA" w:rsidRPr="00114903" w:rsidRDefault="00005AFA">
      <w:pPr>
        <w:pStyle w:val="TOC1"/>
        <w:rPr>
          <w:rFonts w:ascii="Calibri" w:hAnsi="Calibri"/>
          <w:szCs w:val="22"/>
          <w:lang w:val="en-US" w:eastAsia="de-DE"/>
        </w:rPr>
      </w:pPr>
      <w:r>
        <w:t>4</w:t>
      </w:r>
      <w:r>
        <w:tab/>
        <w:t>Conventions</w:t>
      </w:r>
      <w:r>
        <w:tab/>
      </w:r>
      <w:r>
        <w:fldChar w:fldCharType="begin"/>
      </w:r>
      <w:r>
        <w:instrText xml:space="preserve"> PAGEREF _Toc456797557 \h </w:instrText>
      </w:r>
      <w:r>
        <w:fldChar w:fldCharType="separate"/>
      </w:r>
      <w:r w:rsidR="002C2E5A">
        <w:t>7</w:t>
      </w:r>
      <w:r>
        <w:fldChar w:fldCharType="end"/>
      </w:r>
    </w:p>
    <w:p w14:paraId="65A0D96E" w14:textId="77777777" w:rsidR="00005AFA" w:rsidRPr="00114903" w:rsidRDefault="00005AFA">
      <w:pPr>
        <w:pStyle w:val="TOC1"/>
        <w:rPr>
          <w:rFonts w:ascii="Calibri" w:hAnsi="Calibri"/>
          <w:szCs w:val="22"/>
          <w:lang w:val="en-US" w:eastAsia="de-DE"/>
        </w:rPr>
      </w:pPr>
      <w:r>
        <w:t>5</w:t>
      </w:r>
      <w:r>
        <w:tab/>
        <w:t>General information on the oneM2M Base Ontology (informative)</w:t>
      </w:r>
      <w:r>
        <w:tab/>
      </w:r>
      <w:r>
        <w:fldChar w:fldCharType="begin"/>
      </w:r>
      <w:r>
        <w:instrText xml:space="preserve"> PAGEREF _Toc456797558 \h </w:instrText>
      </w:r>
      <w:r>
        <w:fldChar w:fldCharType="separate"/>
      </w:r>
      <w:r w:rsidR="002C2E5A">
        <w:t>8</w:t>
      </w:r>
      <w:r>
        <w:fldChar w:fldCharType="end"/>
      </w:r>
    </w:p>
    <w:p w14:paraId="66C24A31" w14:textId="77777777" w:rsidR="00005AFA" w:rsidRPr="00114903" w:rsidRDefault="00005AFA">
      <w:pPr>
        <w:pStyle w:val="TOC2"/>
        <w:rPr>
          <w:rFonts w:ascii="Calibri" w:hAnsi="Calibri"/>
          <w:sz w:val="22"/>
          <w:szCs w:val="22"/>
          <w:lang w:val="en-US" w:eastAsia="de-DE"/>
        </w:rPr>
      </w:pPr>
      <w:r>
        <w:t>5.1</w:t>
      </w:r>
      <w:r>
        <w:tab/>
        <w:t>Motivation and intended use of the ontology</w:t>
      </w:r>
      <w:r>
        <w:tab/>
      </w:r>
      <w:r>
        <w:fldChar w:fldCharType="begin"/>
      </w:r>
      <w:r>
        <w:instrText xml:space="preserve"> PAGEREF _Toc456797559 \h </w:instrText>
      </w:r>
      <w:r>
        <w:fldChar w:fldCharType="separate"/>
      </w:r>
      <w:r w:rsidR="002C2E5A">
        <w:t>8</w:t>
      </w:r>
      <w:r>
        <w:fldChar w:fldCharType="end"/>
      </w:r>
    </w:p>
    <w:p w14:paraId="46A535F5" w14:textId="77777777" w:rsidR="00005AFA" w:rsidRPr="00114903" w:rsidRDefault="00005AFA">
      <w:pPr>
        <w:pStyle w:val="TOC3"/>
        <w:rPr>
          <w:rFonts w:ascii="Calibri" w:hAnsi="Calibri"/>
          <w:sz w:val="22"/>
          <w:szCs w:val="22"/>
          <w:lang w:val="en-US" w:eastAsia="de-DE"/>
        </w:rPr>
      </w:pPr>
      <w:r>
        <w:t>5.1.1</w:t>
      </w:r>
      <w:r>
        <w:tab/>
        <w:t>Why using ontologies in oneM2M?</w:t>
      </w:r>
      <w:r>
        <w:tab/>
      </w:r>
      <w:r>
        <w:fldChar w:fldCharType="begin"/>
      </w:r>
      <w:r>
        <w:instrText xml:space="preserve"> PAGEREF _Toc456797560 \h </w:instrText>
      </w:r>
      <w:r>
        <w:fldChar w:fldCharType="separate"/>
      </w:r>
      <w:r w:rsidR="002C2E5A">
        <w:t>8</w:t>
      </w:r>
      <w:r>
        <w:fldChar w:fldCharType="end"/>
      </w:r>
    </w:p>
    <w:p w14:paraId="4B13D105" w14:textId="77777777" w:rsidR="00005AFA" w:rsidRPr="00114903" w:rsidRDefault="00005AFA">
      <w:pPr>
        <w:pStyle w:val="TOC4"/>
        <w:rPr>
          <w:rFonts w:ascii="Calibri" w:hAnsi="Calibri"/>
          <w:sz w:val="22"/>
          <w:szCs w:val="22"/>
          <w:lang w:val="en-US" w:eastAsia="de-DE"/>
        </w:rPr>
      </w:pPr>
      <w:r>
        <w:t>5.1.1.1</w:t>
      </w:r>
      <w:r>
        <w:tab/>
        <w:t>Introduction to ontologies</w:t>
      </w:r>
      <w:r>
        <w:tab/>
      </w:r>
      <w:r>
        <w:fldChar w:fldCharType="begin"/>
      </w:r>
      <w:r>
        <w:instrText xml:space="preserve"> PAGEREF _Toc456797561 \h </w:instrText>
      </w:r>
      <w:r>
        <w:fldChar w:fldCharType="separate"/>
      </w:r>
      <w:r w:rsidR="002C2E5A">
        <w:t>8</w:t>
      </w:r>
      <w:r>
        <w:fldChar w:fldCharType="end"/>
      </w:r>
    </w:p>
    <w:p w14:paraId="52467E90" w14:textId="77777777" w:rsidR="00005AFA" w:rsidRPr="00114903" w:rsidRDefault="00005AFA">
      <w:pPr>
        <w:pStyle w:val="TOC4"/>
        <w:rPr>
          <w:rFonts w:ascii="Calibri" w:hAnsi="Calibri"/>
          <w:sz w:val="22"/>
          <w:szCs w:val="22"/>
          <w:lang w:val="en-US" w:eastAsia="de-DE"/>
        </w:rPr>
      </w:pPr>
      <w:r>
        <w:t>5.1.1.2</w:t>
      </w:r>
      <w:r>
        <w:tab/>
        <w:t>The purpose of the oneM2M Base Ontology</w:t>
      </w:r>
      <w:r>
        <w:tab/>
      </w:r>
      <w:r>
        <w:fldChar w:fldCharType="begin"/>
      </w:r>
      <w:r>
        <w:instrText xml:space="preserve"> PAGEREF _Toc456797562 \h </w:instrText>
      </w:r>
      <w:r>
        <w:fldChar w:fldCharType="separate"/>
      </w:r>
      <w:r w:rsidR="002C2E5A">
        <w:t>9</w:t>
      </w:r>
      <w:r>
        <w:fldChar w:fldCharType="end"/>
      </w:r>
    </w:p>
    <w:p w14:paraId="75723AAB" w14:textId="77777777" w:rsidR="00005AFA" w:rsidRPr="00114903" w:rsidRDefault="00005AFA">
      <w:pPr>
        <w:pStyle w:val="TOC5"/>
        <w:rPr>
          <w:rFonts w:ascii="Calibri" w:hAnsi="Calibri"/>
          <w:sz w:val="22"/>
          <w:szCs w:val="22"/>
          <w:lang w:val="en-US" w:eastAsia="de-DE"/>
        </w:rPr>
      </w:pPr>
      <w:r>
        <w:t xml:space="preserve">5.1.1.2.0 </w:t>
      </w:r>
      <w:r>
        <w:tab/>
        <w:t>Introduction</w:t>
      </w:r>
      <w:r>
        <w:tab/>
      </w:r>
      <w:r>
        <w:fldChar w:fldCharType="begin"/>
      </w:r>
      <w:r>
        <w:instrText xml:space="preserve"> PAGEREF _Toc456797563 \h </w:instrText>
      </w:r>
      <w:r>
        <w:fldChar w:fldCharType="separate"/>
      </w:r>
      <w:r w:rsidR="002C2E5A">
        <w:t>9</w:t>
      </w:r>
      <w:r>
        <w:fldChar w:fldCharType="end"/>
      </w:r>
    </w:p>
    <w:p w14:paraId="3A41A297" w14:textId="77777777" w:rsidR="00005AFA" w:rsidRPr="00114903" w:rsidRDefault="00005AFA">
      <w:pPr>
        <w:pStyle w:val="TOC5"/>
        <w:rPr>
          <w:rFonts w:ascii="Calibri" w:hAnsi="Calibri"/>
          <w:sz w:val="22"/>
          <w:szCs w:val="22"/>
          <w:lang w:val="en-US" w:eastAsia="de-DE"/>
        </w:rPr>
      </w:pPr>
      <w:r>
        <w:t>5.1.1.2.1</w:t>
      </w:r>
      <w:r>
        <w:tab/>
        <w:t>Syntactic interoperability</w:t>
      </w:r>
      <w:r>
        <w:tab/>
      </w:r>
      <w:r>
        <w:fldChar w:fldCharType="begin"/>
      </w:r>
      <w:r>
        <w:instrText xml:space="preserve"> PAGEREF _Toc456797564 \h </w:instrText>
      </w:r>
      <w:r>
        <w:fldChar w:fldCharType="separate"/>
      </w:r>
      <w:r w:rsidR="002C2E5A">
        <w:t>9</w:t>
      </w:r>
      <w:r>
        <w:fldChar w:fldCharType="end"/>
      </w:r>
    </w:p>
    <w:p w14:paraId="03074710" w14:textId="77777777" w:rsidR="00005AFA" w:rsidRPr="00114903" w:rsidRDefault="00005AFA">
      <w:pPr>
        <w:pStyle w:val="TOC5"/>
        <w:rPr>
          <w:rFonts w:ascii="Calibri" w:hAnsi="Calibri"/>
          <w:sz w:val="22"/>
          <w:szCs w:val="22"/>
          <w:lang w:val="en-US" w:eastAsia="de-DE"/>
        </w:rPr>
      </w:pPr>
      <w:r>
        <w:t>5.1.1.2.2</w:t>
      </w:r>
      <w:r>
        <w:tab/>
        <w:t>Semantic interoperability</w:t>
      </w:r>
      <w:r>
        <w:tab/>
      </w:r>
      <w:r>
        <w:fldChar w:fldCharType="begin"/>
      </w:r>
      <w:r>
        <w:instrText xml:space="preserve"> PAGEREF _Toc456797565 \h </w:instrText>
      </w:r>
      <w:r>
        <w:fldChar w:fldCharType="separate"/>
      </w:r>
      <w:r w:rsidR="002C2E5A">
        <w:t>9</w:t>
      </w:r>
      <w:r>
        <w:fldChar w:fldCharType="end"/>
      </w:r>
    </w:p>
    <w:p w14:paraId="493DD9DF" w14:textId="77777777" w:rsidR="00005AFA" w:rsidRPr="00114903" w:rsidRDefault="00005AFA">
      <w:pPr>
        <w:pStyle w:val="TOC3"/>
        <w:rPr>
          <w:rFonts w:ascii="Calibri" w:hAnsi="Calibri"/>
          <w:sz w:val="22"/>
          <w:szCs w:val="22"/>
          <w:lang w:val="en-US" w:eastAsia="de-DE"/>
        </w:rPr>
      </w:pPr>
      <w:r>
        <w:t>5.1.2</w:t>
      </w:r>
      <w:r>
        <w:tab/>
        <w:t>How are the Base Ontology and external ontologies used?</w:t>
      </w:r>
      <w:r>
        <w:tab/>
      </w:r>
      <w:r>
        <w:fldChar w:fldCharType="begin"/>
      </w:r>
      <w:r>
        <w:instrText xml:space="preserve"> PAGEREF _Toc456797566 \h </w:instrText>
      </w:r>
      <w:r>
        <w:fldChar w:fldCharType="separate"/>
      </w:r>
      <w:r w:rsidR="002C2E5A">
        <w:t>10</w:t>
      </w:r>
      <w:r>
        <w:fldChar w:fldCharType="end"/>
      </w:r>
    </w:p>
    <w:p w14:paraId="64DC2E88" w14:textId="77777777" w:rsidR="00005AFA" w:rsidRPr="00114903" w:rsidRDefault="00005AFA">
      <w:pPr>
        <w:pStyle w:val="TOC4"/>
        <w:rPr>
          <w:rFonts w:ascii="Calibri" w:hAnsi="Calibri"/>
          <w:sz w:val="22"/>
          <w:szCs w:val="22"/>
          <w:lang w:val="en-US" w:eastAsia="de-DE"/>
        </w:rPr>
      </w:pPr>
      <w:r>
        <w:t>5.1.2.1</w:t>
      </w:r>
      <w:r>
        <w:tab/>
        <w:t>Overview</w:t>
      </w:r>
      <w:r>
        <w:tab/>
      </w:r>
      <w:r>
        <w:fldChar w:fldCharType="begin"/>
      </w:r>
      <w:r>
        <w:instrText xml:space="preserve"> PAGEREF _Toc456797567 \h </w:instrText>
      </w:r>
      <w:r>
        <w:fldChar w:fldCharType="separate"/>
      </w:r>
      <w:r w:rsidR="002C2E5A">
        <w:t>10</w:t>
      </w:r>
      <w:r>
        <w:fldChar w:fldCharType="end"/>
      </w:r>
    </w:p>
    <w:p w14:paraId="6DF2052C" w14:textId="77777777" w:rsidR="00005AFA" w:rsidRPr="00114903" w:rsidRDefault="00005AFA">
      <w:pPr>
        <w:pStyle w:val="TOC4"/>
        <w:rPr>
          <w:rFonts w:ascii="Calibri" w:hAnsi="Calibri"/>
          <w:sz w:val="22"/>
          <w:szCs w:val="22"/>
          <w:lang w:val="en-US" w:eastAsia="de-DE"/>
        </w:rPr>
      </w:pPr>
      <w:r>
        <w:t>5.1.2.2</w:t>
      </w:r>
      <w:r>
        <w:tab/>
        <w:t>Introduction to usage of classes, properties and restrictions</w:t>
      </w:r>
      <w:r>
        <w:tab/>
      </w:r>
      <w:r>
        <w:fldChar w:fldCharType="begin"/>
      </w:r>
      <w:r>
        <w:instrText xml:space="preserve"> PAGEREF _Toc456797568 \h </w:instrText>
      </w:r>
      <w:r>
        <w:fldChar w:fldCharType="separate"/>
      </w:r>
      <w:r w:rsidR="002C2E5A">
        <w:t>10</w:t>
      </w:r>
      <w:r>
        <w:fldChar w:fldCharType="end"/>
      </w:r>
    </w:p>
    <w:p w14:paraId="78BD6D28" w14:textId="77777777" w:rsidR="00005AFA" w:rsidRPr="00114903" w:rsidRDefault="00005AFA">
      <w:pPr>
        <w:pStyle w:val="TOC4"/>
        <w:rPr>
          <w:rFonts w:ascii="Calibri" w:hAnsi="Calibri"/>
          <w:sz w:val="22"/>
          <w:szCs w:val="22"/>
          <w:lang w:val="en-US" w:eastAsia="de-DE"/>
        </w:rPr>
      </w:pPr>
      <w:r>
        <w:t>5.1.2.3</w:t>
      </w:r>
      <w:r>
        <w:tab/>
        <w:t>Methods for jointly using the Base Ontology and external ontologies</w:t>
      </w:r>
      <w:r>
        <w:tab/>
      </w:r>
      <w:r>
        <w:fldChar w:fldCharType="begin"/>
      </w:r>
      <w:r>
        <w:instrText xml:space="preserve"> PAGEREF _Toc456797569 \h </w:instrText>
      </w:r>
      <w:r>
        <w:fldChar w:fldCharType="separate"/>
      </w:r>
      <w:r w:rsidR="002C2E5A">
        <w:t>10</w:t>
      </w:r>
      <w:r>
        <w:fldChar w:fldCharType="end"/>
      </w:r>
    </w:p>
    <w:p w14:paraId="16118142" w14:textId="77777777" w:rsidR="00005AFA" w:rsidRPr="00114903" w:rsidRDefault="00005AFA">
      <w:pPr>
        <w:pStyle w:val="TOC2"/>
        <w:rPr>
          <w:rFonts w:ascii="Calibri" w:hAnsi="Calibri"/>
          <w:sz w:val="22"/>
          <w:szCs w:val="22"/>
          <w:lang w:val="en-US" w:eastAsia="de-DE"/>
        </w:rPr>
      </w:pPr>
      <w:r>
        <w:t>5.2</w:t>
      </w:r>
      <w:r>
        <w:tab/>
        <w:t>Insights into the Base Ontology</w:t>
      </w:r>
      <w:r>
        <w:tab/>
      </w:r>
      <w:r>
        <w:fldChar w:fldCharType="begin"/>
      </w:r>
      <w:r>
        <w:instrText xml:space="preserve"> PAGEREF _Toc456797570 \h </w:instrText>
      </w:r>
      <w:r>
        <w:fldChar w:fldCharType="separate"/>
      </w:r>
      <w:r w:rsidR="002C2E5A">
        <w:t>11</w:t>
      </w:r>
      <w:r>
        <w:fldChar w:fldCharType="end"/>
      </w:r>
    </w:p>
    <w:p w14:paraId="38987FD8" w14:textId="77777777" w:rsidR="00005AFA" w:rsidRPr="00114903" w:rsidRDefault="00005AFA">
      <w:pPr>
        <w:pStyle w:val="TOC3"/>
        <w:rPr>
          <w:rFonts w:ascii="Calibri" w:hAnsi="Calibri"/>
          <w:sz w:val="22"/>
          <w:szCs w:val="22"/>
          <w:lang w:val="en-US" w:eastAsia="de-DE"/>
        </w:rPr>
      </w:pPr>
      <w:r>
        <w:t>5.2.1</w:t>
      </w:r>
      <w:r>
        <w:tab/>
        <w:t>General design principles of the Base Ontology</w:t>
      </w:r>
      <w:r>
        <w:tab/>
      </w:r>
      <w:r>
        <w:fldChar w:fldCharType="begin"/>
      </w:r>
      <w:r>
        <w:instrText xml:space="preserve"> PAGEREF _Toc456797571 \h </w:instrText>
      </w:r>
      <w:r>
        <w:fldChar w:fldCharType="separate"/>
      </w:r>
      <w:r w:rsidR="002C2E5A">
        <w:t>11</w:t>
      </w:r>
      <w:r>
        <w:fldChar w:fldCharType="end"/>
      </w:r>
    </w:p>
    <w:p w14:paraId="4D6D4428" w14:textId="77777777" w:rsidR="00005AFA" w:rsidRPr="00114903" w:rsidRDefault="00005AFA">
      <w:pPr>
        <w:pStyle w:val="TOC4"/>
        <w:rPr>
          <w:rFonts w:ascii="Calibri" w:hAnsi="Calibri"/>
          <w:sz w:val="22"/>
          <w:szCs w:val="22"/>
          <w:lang w:val="en-US" w:eastAsia="de-DE"/>
        </w:rPr>
      </w:pPr>
      <w:r>
        <w:t>5.2.1.1</w:t>
      </w:r>
      <w:r>
        <w:tab/>
        <w:t>General Principle</w:t>
      </w:r>
      <w:r>
        <w:tab/>
      </w:r>
      <w:r>
        <w:fldChar w:fldCharType="begin"/>
      </w:r>
      <w:r>
        <w:instrText xml:space="preserve"> PAGEREF _Toc456797572 \h </w:instrText>
      </w:r>
      <w:r>
        <w:fldChar w:fldCharType="separate"/>
      </w:r>
      <w:r w:rsidR="002C2E5A">
        <w:t>11</w:t>
      </w:r>
      <w:r>
        <w:fldChar w:fldCharType="end"/>
      </w:r>
    </w:p>
    <w:p w14:paraId="73DC7F54" w14:textId="77777777" w:rsidR="00005AFA" w:rsidRPr="00114903" w:rsidRDefault="00005AFA">
      <w:pPr>
        <w:pStyle w:val="TOC4"/>
        <w:rPr>
          <w:rFonts w:ascii="Calibri" w:hAnsi="Calibri"/>
          <w:sz w:val="22"/>
          <w:szCs w:val="22"/>
          <w:lang w:val="en-US" w:eastAsia="de-DE"/>
        </w:rPr>
      </w:pPr>
      <w:r>
        <w:t>5.2.1.2</w:t>
      </w:r>
      <w:r>
        <w:tab/>
        <w:t>Essential Classes and Properties of the Base Ontology</w:t>
      </w:r>
      <w:r>
        <w:tab/>
      </w:r>
      <w:r>
        <w:fldChar w:fldCharType="begin"/>
      </w:r>
      <w:r>
        <w:instrText xml:space="preserve"> PAGEREF _Toc456797573 \h </w:instrText>
      </w:r>
      <w:r>
        <w:fldChar w:fldCharType="separate"/>
      </w:r>
      <w:r w:rsidR="002C2E5A">
        <w:t>12</w:t>
      </w:r>
      <w:r>
        <w:fldChar w:fldCharType="end"/>
      </w:r>
    </w:p>
    <w:p w14:paraId="6D0DC0AF" w14:textId="77777777" w:rsidR="00005AFA" w:rsidRPr="00114903" w:rsidRDefault="00005AFA">
      <w:pPr>
        <w:pStyle w:val="TOC3"/>
        <w:rPr>
          <w:rFonts w:ascii="Calibri" w:hAnsi="Calibri"/>
          <w:sz w:val="22"/>
          <w:szCs w:val="22"/>
          <w:lang w:val="en-US" w:eastAsia="de-DE"/>
        </w:rPr>
      </w:pPr>
      <w:r>
        <w:t>5.2.2</w:t>
      </w:r>
      <w:r>
        <w:tab/>
        <w:t>Use of ontologies for Generic interworking with Area Networks</w:t>
      </w:r>
      <w:r>
        <w:tab/>
      </w:r>
      <w:r>
        <w:fldChar w:fldCharType="begin"/>
      </w:r>
      <w:r>
        <w:instrText xml:space="preserve"> PAGEREF _Toc456797574 \h </w:instrText>
      </w:r>
      <w:r>
        <w:fldChar w:fldCharType="separate"/>
      </w:r>
      <w:r w:rsidR="002C2E5A">
        <w:t>15</w:t>
      </w:r>
      <w:r>
        <w:fldChar w:fldCharType="end"/>
      </w:r>
    </w:p>
    <w:p w14:paraId="43A5ED7D" w14:textId="77777777" w:rsidR="00005AFA" w:rsidRPr="00114903" w:rsidRDefault="00005AFA">
      <w:pPr>
        <w:pStyle w:val="TOC4"/>
        <w:rPr>
          <w:rFonts w:ascii="Calibri" w:hAnsi="Calibri"/>
          <w:sz w:val="22"/>
          <w:szCs w:val="22"/>
          <w:lang w:val="en-US" w:eastAsia="de-DE"/>
        </w:rPr>
      </w:pPr>
      <w:r>
        <w:t>5.2.2.1</w:t>
      </w:r>
      <w:r>
        <w:tab/>
        <w:t>General Principle</w:t>
      </w:r>
      <w:r>
        <w:tab/>
      </w:r>
      <w:r>
        <w:fldChar w:fldCharType="begin"/>
      </w:r>
      <w:r>
        <w:instrText xml:space="preserve"> PAGEREF _Toc456797575 \h </w:instrText>
      </w:r>
      <w:r>
        <w:fldChar w:fldCharType="separate"/>
      </w:r>
      <w:r w:rsidR="002C2E5A">
        <w:t>15</w:t>
      </w:r>
      <w:r>
        <w:fldChar w:fldCharType="end"/>
      </w:r>
    </w:p>
    <w:p w14:paraId="4F94AE40" w14:textId="77777777" w:rsidR="00005AFA" w:rsidRPr="00114903" w:rsidRDefault="00005AFA">
      <w:pPr>
        <w:pStyle w:val="TOC1"/>
        <w:rPr>
          <w:rFonts w:ascii="Calibri" w:hAnsi="Calibri"/>
          <w:szCs w:val="22"/>
          <w:lang w:val="en-US" w:eastAsia="de-DE"/>
        </w:rPr>
      </w:pPr>
      <w:r>
        <w:t>6</w:t>
      </w:r>
      <w:r>
        <w:tab/>
        <w:t>Description of Classes and Properties</w:t>
      </w:r>
      <w:r>
        <w:tab/>
      </w:r>
      <w:r>
        <w:fldChar w:fldCharType="begin"/>
      </w:r>
      <w:r>
        <w:instrText xml:space="preserve"> PAGEREF _Toc456797576 \h </w:instrText>
      </w:r>
      <w:r>
        <w:fldChar w:fldCharType="separate"/>
      </w:r>
      <w:r w:rsidR="002C2E5A">
        <w:t>17</w:t>
      </w:r>
      <w:r>
        <w:fldChar w:fldCharType="end"/>
      </w:r>
    </w:p>
    <w:p w14:paraId="15ED9EED" w14:textId="77777777" w:rsidR="00005AFA" w:rsidRPr="00114903" w:rsidRDefault="00005AFA">
      <w:pPr>
        <w:pStyle w:val="TOC2"/>
        <w:rPr>
          <w:rFonts w:ascii="Calibri" w:hAnsi="Calibri"/>
          <w:sz w:val="22"/>
          <w:szCs w:val="22"/>
          <w:lang w:val="en-US" w:eastAsia="de-DE"/>
        </w:rPr>
      </w:pPr>
      <w:r>
        <w:t>6.1</w:t>
      </w:r>
      <w:r>
        <w:tab/>
        <w:t>Classes</w:t>
      </w:r>
      <w:r>
        <w:tab/>
      </w:r>
      <w:r>
        <w:fldChar w:fldCharType="begin"/>
      </w:r>
      <w:r>
        <w:instrText xml:space="preserve"> PAGEREF _Toc456797577 \h </w:instrText>
      </w:r>
      <w:r>
        <w:fldChar w:fldCharType="separate"/>
      </w:r>
      <w:r w:rsidR="002C2E5A">
        <w:t>17</w:t>
      </w:r>
      <w:r>
        <w:fldChar w:fldCharType="end"/>
      </w:r>
    </w:p>
    <w:p w14:paraId="57F69D1F" w14:textId="77777777" w:rsidR="00005AFA" w:rsidRPr="00114903" w:rsidRDefault="00005AFA">
      <w:pPr>
        <w:pStyle w:val="TOC3"/>
        <w:rPr>
          <w:rFonts w:ascii="Calibri" w:hAnsi="Calibri"/>
          <w:sz w:val="22"/>
          <w:szCs w:val="22"/>
          <w:lang w:val="en-US" w:eastAsia="de-DE"/>
        </w:rPr>
      </w:pPr>
      <w:r>
        <w:t>6.1.1</w:t>
      </w:r>
      <w:r>
        <w:tab/>
        <w:t>Class: Thing</w:t>
      </w:r>
      <w:r>
        <w:tab/>
      </w:r>
      <w:r>
        <w:fldChar w:fldCharType="begin"/>
      </w:r>
      <w:r>
        <w:instrText xml:space="preserve"> PAGEREF _Toc456797578 \h </w:instrText>
      </w:r>
      <w:r>
        <w:fldChar w:fldCharType="separate"/>
      </w:r>
      <w:r w:rsidR="002C2E5A">
        <w:t>17</w:t>
      </w:r>
      <w:r>
        <w:fldChar w:fldCharType="end"/>
      </w:r>
    </w:p>
    <w:p w14:paraId="2AF6A2DA" w14:textId="77777777" w:rsidR="00005AFA" w:rsidRPr="00114903" w:rsidRDefault="00005AFA">
      <w:pPr>
        <w:pStyle w:val="TOC3"/>
        <w:rPr>
          <w:rFonts w:ascii="Calibri" w:hAnsi="Calibri"/>
          <w:sz w:val="22"/>
          <w:szCs w:val="22"/>
          <w:lang w:val="en-US" w:eastAsia="de-DE"/>
        </w:rPr>
      </w:pPr>
      <w:r>
        <w:t>6.1.2</w:t>
      </w:r>
      <w:r>
        <w:tab/>
        <w:t>Class: ThingProperty</w:t>
      </w:r>
      <w:r>
        <w:tab/>
      </w:r>
      <w:r>
        <w:fldChar w:fldCharType="begin"/>
      </w:r>
      <w:r>
        <w:instrText xml:space="preserve"> PAGEREF _Toc456797579 \h </w:instrText>
      </w:r>
      <w:r>
        <w:fldChar w:fldCharType="separate"/>
      </w:r>
      <w:r w:rsidR="002C2E5A">
        <w:t>18</w:t>
      </w:r>
      <w:r>
        <w:fldChar w:fldCharType="end"/>
      </w:r>
    </w:p>
    <w:p w14:paraId="52D250F2" w14:textId="77777777" w:rsidR="00005AFA" w:rsidRPr="00114903" w:rsidRDefault="00005AFA">
      <w:pPr>
        <w:pStyle w:val="TOC3"/>
        <w:rPr>
          <w:rFonts w:ascii="Calibri" w:hAnsi="Calibri"/>
          <w:sz w:val="22"/>
          <w:szCs w:val="22"/>
          <w:lang w:val="en-US" w:eastAsia="de-DE"/>
        </w:rPr>
      </w:pPr>
      <w:r>
        <w:t>6.1.3</w:t>
      </w:r>
      <w:r>
        <w:tab/>
        <w:t>Class: Aspect</w:t>
      </w:r>
      <w:r>
        <w:tab/>
      </w:r>
      <w:r>
        <w:fldChar w:fldCharType="begin"/>
      </w:r>
      <w:r>
        <w:instrText xml:space="preserve"> PAGEREF _Toc456797580 \h </w:instrText>
      </w:r>
      <w:r>
        <w:fldChar w:fldCharType="separate"/>
      </w:r>
      <w:r w:rsidR="002C2E5A">
        <w:t>19</w:t>
      </w:r>
      <w:r>
        <w:fldChar w:fldCharType="end"/>
      </w:r>
    </w:p>
    <w:p w14:paraId="69784641" w14:textId="77777777" w:rsidR="00005AFA" w:rsidRPr="00114903" w:rsidRDefault="00005AFA">
      <w:pPr>
        <w:pStyle w:val="TOC3"/>
        <w:rPr>
          <w:rFonts w:ascii="Calibri" w:hAnsi="Calibri"/>
          <w:sz w:val="22"/>
          <w:szCs w:val="22"/>
          <w:lang w:val="en-US" w:eastAsia="de-DE"/>
        </w:rPr>
      </w:pPr>
      <w:r>
        <w:t>6.1.4</w:t>
      </w:r>
      <w:r>
        <w:tab/>
        <w:t>Class: MetaData</w:t>
      </w:r>
      <w:r>
        <w:tab/>
      </w:r>
      <w:r>
        <w:fldChar w:fldCharType="begin"/>
      </w:r>
      <w:r>
        <w:instrText xml:space="preserve"> PAGEREF _Toc456797581 \h </w:instrText>
      </w:r>
      <w:r>
        <w:fldChar w:fldCharType="separate"/>
      </w:r>
      <w:r w:rsidR="002C2E5A">
        <w:t>20</w:t>
      </w:r>
      <w:r>
        <w:fldChar w:fldCharType="end"/>
      </w:r>
    </w:p>
    <w:p w14:paraId="462C0C7F" w14:textId="77777777" w:rsidR="00005AFA" w:rsidRPr="00114903" w:rsidRDefault="00005AFA">
      <w:pPr>
        <w:pStyle w:val="TOC3"/>
        <w:rPr>
          <w:rFonts w:ascii="Calibri" w:hAnsi="Calibri"/>
          <w:sz w:val="22"/>
          <w:szCs w:val="22"/>
          <w:lang w:val="en-US" w:eastAsia="de-DE"/>
        </w:rPr>
      </w:pPr>
      <w:r>
        <w:t>6.1.5</w:t>
      </w:r>
      <w:r>
        <w:tab/>
        <w:t>Class: Device</w:t>
      </w:r>
      <w:r>
        <w:tab/>
      </w:r>
      <w:r>
        <w:fldChar w:fldCharType="begin"/>
      </w:r>
      <w:r>
        <w:instrText xml:space="preserve"> PAGEREF _Toc456797582 \h </w:instrText>
      </w:r>
      <w:r>
        <w:fldChar w:fldCharType="separate"/>
      </w:r>
      <w:r w:rsidR="002C2E5A">
        <w:t>21</w:t>
      </w:r>
      <w:r>
        <w:fldChar w:fldCharType="end"/>
      </w:r>
    </w:p>
    <w:p w14:paraId="22E838A8" w14:textId="77777777" w:rsidR="00005AFA" w:rsidRPr="00114903" w:rsidRDefault="00005AFA">
      <w:pPr>
        <w:pStyle w:val="TOC3"/>
        <w:rPr>
          <w:rFonts w:ascii="Calibri" w:hAnsi="Calibri"/>
          <w:sz w:val="22"/>
          <w:szCs w:val="22"/>
          <w:lang w:val="en-US" w:eastAsia="de-DE"/>
        </w:rPr>
      </w:pPr>
      <w:r>
        <w:t>6.1.6</w:t>
      </w:r>
      <w:r>
        <w:tab/>
        <w:t>Class: InterworkedDevice</w:t>
      </w:r>
      <w:r>
        <w:tab/>
      </w:r>
      <w:r>
        <w:fldChar w:fldCharType="begin"/>
      </w:r>
      <w:r>
        <w:instrText xml:space="preserve"> PAGEREF _Toc456797583 \h </w:instrText>
      </w:r>
      <w:r>
        <w:fldChar w:fldCharType="separate"/>
      </w:r>
      <w:r w:rsidR="002C2E5A">
        <w:t>22</w:t>
      </w:r>
      <w:r>
        <w:fldChar w:fldCharType="end"/>
      </w:r>
    </w:p>
    <w:p w14:paraId="41D25AAD" w14:textId="77777777" w:rsidR="00005AFA" w:rsidRPr="00114903" w:rsidRDefault="00005AFA">
      <w:pPr>
        <w:pStyle w:val="TOC3"/>
        <w:rPr>
          <w:rFonts w:ascii="Calibri" w:hAnsi="Calibri"/>
          <w:sz w:val="22"/>
          <w:szCs w:val="22"/>
          <w:lang w:val="en-US" w:eastAsia="de-DE"/>
        </w:rPr>
      </w:pPr>
      <w:r>
        <w:t>6.1.7</w:t>
      </w:r>
      <w:r>
        <w:tab/>
        <w:t>Class: AreaNetwork</w:t>
      </w:r>
      <w:r>
        <w:tab/>
      </w:r>
      <w:r>
        <w:fldChar w:fldCharType="begin"/>
      </w:r>
      <w:r>
        <w:instrText xml:space="preserve"> PAGEREF _Toc456797584 \h </w:instrText>
      </w:r>
      <w:r>
        <w:fldChar w:fldCharType="separate"/>
      </w:r>
      <w:r w:rsidR="002C2E5A">
        <w:t>23</w:t>
      </w:r>
      <w:r>
        <w:fldChar w:fldCharType="end"/>
      </w:r>
    </w:p>
    <w:p w14:paraId="3DED69ED" w14:textId="77777777" w:rsidR="00005AFA" w:rsidRPr="00114903" w:rsidRDefault="00005AFA">
      <w:pPr>
        <w:pStyle w:val="TOC3"/>
        <w:rPr>
          <w:rFonts w:ascii="Calibri" w:hAnsi="Calibri"/>
          <w:sz w:val="22"/>
          <w:szCs w:val="22"/>
          <w:lang w:val="en-US" w:eastAsia="de-DE"/>
        </w:rPr>
      </w:pPr>
      <w:r>
        <w:t>6.1.8</w:t>
      </w:r>
      <w:r>
        <w:tab/>
        <w:t>Class: Service</w:t>
      </w:r>
      <w:r>
        <w:tab/>
      </w:r>
      <w:r>
        <w:fldChar w:fldCharType="begin"/>
      </w:r>
      <w:r>
        <w:instrText xml:space="preserve"> PAGEREF _Toc456797585 \h </w:instrText>
      </w:r>
      <w:r>
        <w:fldChar w:fldCharType="separate"/>
      </w:r>
      <w:r w:rsidR="002C2E5A">
        <w:t>24</w:t>
      </w:r>
      <w:r>
        <w:fldChar w:fldCharType="end"/>
      </w:r>
    </w:p>
    <w:p w14:paraId="58058316" w14:textId="77777777" w:rsidR="00005AFA" w:rsidRPr="00114903" w:rsidRDefault="00005AFA">
      <w:pPr>
        <w:pStyle w:val="TOC3"/>
        <w:rPr>
          <w:rFonts w:ascii="Calibri" w:hAnsi="Calibri"/>
          <w:sz w:val="22"/>
          <w:szCs w:val="22"/>
          <w:lang w:val="en-US" w:eastAsia="de-DE"/>
        </w:rPr>
      </w:pPr>
      <w:r>
        <w:t>6.1.9</w:t>
      </w:r>
      <w:r>
        <w:tab/>
        <w:t>Class: Functionality</w:t>
      </w:r>
      <w:r>
        <w:tab/>
      </w:r>
      <w:r>
        <w:fldChar w:fldCharType="begin"/>
      </w:r>
      <w:r>
        <w:instrText xml:space="preserve"> PAGEREF _Toc456797586 \h </w:instrText>
      </w:r>
      <w:r>
        <w:fldChar w:fldCharType="separate"/>
      </w:r>
      <w:r w:rsidR="002C2E5A">
        <w:t>26</w:t>
      </w:r>
      <w:r>
        <w:fldChar w:fldCharType="end"/>
      </w:r>
    </w:p>
    <w:p w14:paraId="6682C299" w14:textId="77777777" w:rsidR="00005AFA" w:rsidRPr="00114903" w:rsidRDefault="00005AFA">
      <w:pPr>
        <w:pStyle w:val="TOC4"/>
        <w:rPr>
          <w:rFonts w:ascii="Calibri" w:hAnsi="Calibri"/>
          <w:sz w:val="22"/>
          <w:szCs w:val="22"/>
          <w:lang w:val="en-US" w:eastAsia="de-DE"/>
        </w:rPr>
      </w:pPr>
      <w:r>
        <w:t>6.1.9.0</w:t>
      </w:r>
      <w:r>
        <w:tab/>
        <w:t>General description</w:t>
      </w:r>
      <w:r>
        <w:tab/>
      </w:r>
      <w:r>
        <w:fldChar w:fldCharType="begin"/>
      </w:r>
      <w:r>
        <w:instrText xml:space="preserve"> PAGEREF _Toc456797587 \h </w:instrText>
      </w:r>
      <w:r>
        <w:fldChar w:fldCharType="separate"/>
      </w:r>
      <w:r w:rsidR="002C2E5A">
        <w:t>26</w:t>
      </w:r>
      <w:r>
        <w:fldChar w:fldCharType="end"/>
      </w:r>
    </w:p>
    <w:p w14:paraId="41705F18" w14:textId="77777777" w:rsidR="00005AFA" w:rsidRPr="00114903" w:rsidRDefault="00005AFA">
      <w:pPr>
        <w:pStyle w:val="TOC4"/>
        <w:rPr>
          <w:rFonts w:ascii="Calibri" w:hAnsi="Calibri"/>
          <w:sz w:val="22"/>
          <w:szCs w:val="22"/>
          <w:lang w:val="en-US" w:eastAsia="de-DE"/>
        </w:rPr>
      </w:pPr>
      <w:r>
        <w:t>6.1.9.1</w:t>
      </w:r>
      <w:r>
        <w:tab/>
        <w:t>Class: ControllingFunctionality</w:t>
      </w:r>
      <w:r>
        <w:tab/>
      </w:r>
      <w:r>
        <w:fldChar w:fldCharType="begin"/>
      </w:r>
      <w:r>
        <w:instrText xml:space="preserve"> PAGEREF _Toc456797588 \h </w:instrText>
      </w:r>
      <w:r>
        <w:fldChar w:fldCharType="separate"/>
      </w:r>
      <w:r w:rsidR="002C2E5A">
        <w:t>27</w:t>
      </w:r>
      <w:r>
        <w:fldChar w:fldCharType="end"/>
      </w:r>
    </w:p>
    <w:p w14:paraId="0EFCEAB2" w14:textId="77777777" w:rsidR="00005AFA" w:rsidRPr="00114903" w:rsidRDefault="00005AFA">
      <w:pPr>
        <w:pStyle w:val="TOC4"/>
        <w:rPr>
          <w:rFonts w:ascii="Calibri" w:hAnsi="Calibri"/>
          <w:sz w:val="22"/>
          <w:szCs w:val="22"/>
          <w:lang w:val="en-US" w:eastAsia="de-DE"/>
        </w:rPr>
      </w:pPr>
      <w:r>
        <w:t>6.1.9.2</w:t>
      </w:r>
      <w:r>
        <w:tab/>
        <w:t>Class: MeasuringFunctionality</w:t>
      </w:r>
      <w:r>
        <w:tab/>
      </w:r>
      <w:r>
        <w:fldChar w:fldCharType="begin"/>
      </w:r>
      <w:r>
        <w:instrText xml:space="preserve"> PAGEREF _Toc456797589 \h </w:instrText>
      </w:r>
      <w:r>
        <w:fldChar w:fldCharType="separate"/>
      </w:r>
      <w:r w:rsidR="002C2E5A">
        <w:t>27</w:t>
      </w:r>
      <w:r>
        <w:fldChar w:fldCharType="end"/>
      </w:r>
    </w:p>
    <w:p w14:paraId="17C47360" w14:textId="77777777" w:rsidR="00005AFA" w:rsidRPr="00114903" w:rsidRDefault="00005AFA">
      <w:pPr>
        <w:pStyle w:val="TOC3"/>
        <w:rPr>
          <w:rFonts w:ascii="Calibri" w:hAnsi="Calibri"/>
          <w:sz w:val="22"/>
          <w:szCs w:val="22"/>
          <w:lang w:val="en-US" w:eastAsia="de-DE"/>
        </w:rPr>
      </w:pPr>
      <w:r>
        <w:t>6.1.10</w:t>
      </w:r>
      <w:r>
        <w:tab/>
        <w:t>Class: Operation</w:t>
      </w:r>
      <w:r>
        <w:tab/>
      </w:r>
      <w:r>
        <w:fldChar w:fldCharType="begin"/>
      </w:r>
      <w:r>
        <w:instrText xml:space="preserve"> PAGEREF _Toc456797590 \h </w:instrText>
      </w:r>
      <w:r>
        <w:fldChar w:fldCharType="separate"/>
      </w:r>
      <w:r w:rsidR="002C2E5A">
        <w:t>28</w:t>
      </w:r>
      <w:r>
        <w:fldChar w:fldCharType="end"/>
      </w:r>
    </w:p>
    <w:p w14:paraId="668AF301" w14:textId="77777777" w:rsidR="00005AFA" w:rsidRPr="00114903" w:rsidRDefault="00005AFA">
      <w:pPr>
        <w:pStyle w:val="TOC4"/>
        <w:rPr>
          <w:rFonts w:ascii="Calibri" w:hAnsi="Calibri"/>
          <w:sz w:val="22"/>
          <w:szCs w:val="22"/>
          <w:lang w:val="en-US" w:eastAsia="de-DE"/>
        </w:rPr>
      </w:pPr>
      <w:r>
        <w:t>6.1.10.0</w:t>
      </w:r>
      <w:r>
        <w:tab/>
        <w:t>General description</w:t>
      </w:r>
      <w:r>
        <w:tab/>
      </w:r>
      <w:r>
        <w:fldChar w:fldCharType="begin"/>
      </w:r>
      <w:r>
        <w:instrText xml:space="preserve"> PAGEREF _Toc456797591 \h </w:instrText>
      </w:r>
      <w:r>
        <w:fldChar w:fldCharType="separate"/>
      </w:r>
      <w:r w:rsidR="002C2E5A">
        <w:t>28</w:t>
      </w:r>
      <w:r>
        <w:fldChar w:fldCharType="end"/>
      </w:r>
    </w:p>
    <w:p w14:paraId="7B9951FD" w14:textId="77777777" w:rsidR="00005AFA" w:rsidRPr="00114903" w:rsidRDefault="00005AFA">
      <w:pPr>
        <w:pStyle w:val="TOC4"/>
        <w:rPr>
          <w:rFonts w:ascii="Calibri" w:hAnsi="Calibri"/>
          <w:sz w:val="22"/>
          <w:szCs w:val="22"/>
          <w:lang w:val="en-US" w:eastAsia="de-DE"/>
        </w:rPr>
      </w:pPr>
      <w:r>
        <w:t>6.1.10.1</w:t>
      </w:r>
      <w:r>
        <w:tab/>
        <w:t>Class: GET_InputDataPoint</w:t>
      </w:r>
      <w:r>
        <w:tab/>
      </w:r>
      <w:r>
        <w:fldChar w:fldCharType="begin"/>
      </w:r>
      <w:r>
        <w:instrText xml:space="preserve"> PAGEREF _Toc456797592 \h </w:instrText>
      </w:r>
      <w:r>
        <w:fldChar w:fldCharType="separate"/>
      </w:r>
      <w:r w:rsidR="002C2E5A">
        <w:t>29</w:t>
      </w:r>
      <w:r>
        <w:fldChar w:fldCharType="end"/>
      </w:r>
    </w:p>
    <w:p w14:paraId="43EB54F1" w14:textId="77777777" w:rsidR="00005AFA" w:rsidRPr="00114903" w:rsidRDefault="00005AFA">
      <w:pPr>
        <w:pStyle w:val="TOC4"/>
        <w:rPr>
          <w:rFonts w:ascii="Calibri" w:hAnsi="Calibri"/>
          <w:sz w:val="22"/>
          <w:szCs w:val="22"/>
          <w:lang w:val="en-US" w:eastAsia="de-DE"/>
        </w:rPr>
      </w:pPr>
      <w:r>
        <w:t>6.1.10.2</w:t>
      </w:r>
      <w:r>
        <w:tab/>
        <w:t>Class: SET_OutputDataPoint</w:t>
      </w:r>
      <w:r>
        <w:tab/>
      </w:r>
      <w:r>
        <w:fldChar w:fldCharType="begin"/>
      </w:r>
      <w:r>
        <w:instrText xml:space="preserve"> PAGEREF _Toc456797593 \h </w:instrText>
      </w:r>
      <w:r>
        <w:fldChar w:fldCharType="separate"/>
      </w:r>
      <w:r w:rsidR="002C2E5A">
        <w:t>30</w:t>
      </w:r>
      <w:r>
        <w:fldChar w:fldCharType="end"/>
      </w:r>
    </w:p>
    <w:p w14:paraId="3626691C" w14:textId="77777777" w:rsidR="00005AFA" w:rsidRPr="00114903" w:rsidRDefault="00005AFA">
      <w:pPr>
        <w:pStyle w:val="TOC3"/>
        <w:rPr>
          <w:rFonts w:ascii="Calibri" w:hAnsi="Calibri"/>
          <w:sz w:val="22"/>
          <w:szCs w:val="22"/>
          <w:lang w:val="en-US" w:eastAsia="de-DE"/>
        </w:rPr>
      </w:pPr>
      <w:r>
        <w:t>6.1.11</w:t>
      </w:r>
      <w:r>
        <w:tab/>
        <w:t>Class: Command</w:t>
      </w:r>
      <w:r>
        <w:tab/>
      </w:r>
      <w:r>
        <w:fldChar w:fldCharType="begin"/>
      </w:r>
      <w:r>
        <w:instrText xml:space="preserve"> PAGEREF _Toc456797594 \h </w:instrText>
      </w:r>
      <w:r>
        <w:fldChar w:fldCharType="separate"/>
      </w:r>
      <w:r w:rsidR="002C2E5A">
        <w:t>31</w:t>
      </w:r>
      <w:r>
        <w:fldChar w:fldCharType="end"/>
      </w:r>
    </w:p>
    <w:p w14:paraId="7A9B1C8D" w14:textId="77777777" w:rsidR="00005AFA" w:rsidRPr="00114903" w:rsidRDefault="00005AFA">
      <w:pPr>
        <w:pStyle w:val="TOC3"/>
        <w:rPr>
          <w:rFonts w:ascii="Calibri" w:hAnsi="Calibri"/>
          <w:sz w:val="22"/>
          <w:szCs w:val="22"/>
          <w:lang w:val="en-US" w:eastAsia="de-DE"/>
        </w:rPr>
      </w:pPr>
      <w:r>
        <w:t>6.1.12</w:t>
      </w:r>
      <w:r>
        <w:tab/>
        <w:t>Class: OperationInput</w:t>
      </w:r>
      <w:r>
        <w:tab/>
      </w:r>
      <w:r>
        <w:fldChar w:fldCharType="begin"/>
      </w:r>
      <w:r>
        <w:instrText xml:space="preserve"> PAGEREF _Toc456797595 \h </w:instrText>
      </w:r>
      <w:r>
        <w:fldChar w:fldCharType="separate"/>
      </w:r>
      <w:r w:rsidR="002C2E5A">
        <w:t>32</w:t>
      </w:r>
      <w:r>
        <w:fldChar w:fldCharType="end"/>
      </w:r>
    </w:p>
    <w:p w14:paraId="2BA35512" w14:textId="77777777" w:rsidR="00005AFA" w:rsidRPr="00114903" w:rsidRDefault="00005AFA">
      <w:pPr>
        <w:pStyle w:val="TOC3"/>
        <w:rPr>
          <w:rFonts w:ascii="Calibri" w:hAnsi="Calibri"/>
          <w:sz w:val="22"/>
          <w:szCs w:val="22"/>
          <w:lang w:val="en-US" w:eastAsia="de-DE"/>
        </w:rPr>
      </w:pPr>
      <w:r>
        <w:t>6.1.13</w:t>
      </w:r>
      <w:r>
        <w:tab/>
        <w:t>Class: OperationOutput</w:t>
      </w:r>
      <w:r>
        <w:tab/>
      </w:r>
      <w:r>
        <w:fldChar w:fldCharType="begin"/>
      </w:r>
      <w:r>
        <w:instrText xml:space="preserve"> PAGEREF _Toc456797596 \h </w:instrText>
      </w:r>
      <w:r>
        <w:fldChar w:fldCharType="separate"/>
      </w:r>
      <w:r w:rsidR="002C2E5A">
        <w:t>33</w:t>
      </w:r>
      <w:r>
        <w:fldChar w:fldCharType="end"/>
      </w:r>
    </w:p>
    <w:p w14:paraId="34035327" w14:textId="77777777" w:rsidR="00005AFA" w:rsidRPr="00114903" w:rsidRDefault="00005AFA">
      <w:pPr>
        <w:pStyle w:val="TOC3"/>
        <w:rPr>
          <w:rFonts w:ascii="Calibri" w:hAnsi="Calibri"/>
          <w:sz w:val="22"/>
          <w:szCs w:val="22"/>
          <w:lang w:val="en-US" w:eastAsia="de-DE"/>
        </w:rPr>
      </w:pPr>
      <w:r>
        <w:t>6.1.14</w:t>
      </w:r>
      <w:r>
        <w:tab/>
        <w:t>Class: OperationState</w:t>
      </w:r>
      <w:r>
        <w:tab/>
      </w:r>
      <w:r>
        <w:fldChar w:fldCharType="begin"/>
      </w:r>
      <w:r>
        <w:instrText xml:space="preserve"> PAGEREF _Toc456797597 \h </w:instrText>
      </w:r>
      <w:r>
        <w:fldChar w:fldCharType="separate"/>
      </w:r>
      <w:r w:rsidR="002C2E5A">
        <w:t>34</w:t>
      </w:r>
      <w:r>
        <w:fldChar w:fldCharType="end"/>
      </w:r>
    </w:p>
    <w:p w14:paraId="7E99E12C" w14:textId="77777777" w:rsidR="00005AFA" w:rsidRPr="00114903" w:rsidRDefault="00005AFA">
      <w:pPr>
        <w:pStyle w:val="TOC3"/>
        <w:rPr>
          <w:rFonts w:ascii="Calibri" w:hAnsi="Calibri"/>
          <w:sz w:val="22"/>
          <w:szCs w:val="22"/>
          <w:lang w:val="en-US" w:eastAsia="de-DE"/>
        </w:rPr>
      </w:pPr>
      <w:r>
        <w:t>6.1.15</w:t>
      </w:r>
      <w:r>
        <w:tab/>
        <w:t>Class: InputDataPoint</w:t>
      </w:r>
      <w:r>
        <w:tab/>
      </w:r>
      <w:r>
        <w:fldChar w:fldCharType="begin"/>
      </w:r>
      <w:r>
        <w:instrText xml:space="preserve"> PAGEREF _Toc456797598 \h </w:instrText>
      </w:r>
      <w:r>
        <w:fldChar w:fldCharType="separate"/>
      </w:r>
      <w:r w:rsidR="002C2E5A">
        <w:t>36</w:t>
      </w:r>
      <w:r>
        <w:fldChar w:fldCharType="end"/>
      </w:r>
    </w:p>
    <w:p w14:paraId="7060454D" w14:textId="77777777" w:rsidR="00005AFA" w:rsidRPr="00114903" w:rsidRDefault="00005AFA">
      <w:pPr>
        <w:pStyle w:val="TOC3"/>
        <w:rPr>
          <w:rFonts w:ascii="Calibri" w:hAnsi="Calibri"/>
          <w:sz w:val="22"/>
          <w:szCs w:val="22"/>
          <w:lang w:val="en-US" w:eastAsia="de-DE"/>
        </w:rPr>
      </w:pPr>
      <w:r>
        <w:t>6.1.16</w:t>
      </w:r>
      <w:r>
        <w:tab/>
        <w:t>Class: OutputDataPoint</w:t>
      </w:r>
      <w:r>
        <w:tab/>
      </w:r>
      <w:r>
        <w:fldChar w:fldCharType="begin"/>
      </w:r>
      <w:r>
        <w:instrText xml:space="preserve"> PAGEREF _Toc456797599 \h </w:instrText>
      </w:r>
      <w:r>
        <w:fldChar w:fldCharType="separate"/>
      </w:r>
      <w:r w:rsidR="002C2E5A">
        <w:t>37</w:t>
      </w:r>
      <w:r>
        <w:fldChar w:fldCharType="end"/>
      </w:r>
    </w:p>
    <w:p w14:paraId="384F7F9A" w14:textId="77777777" w:rsidR="00005AFA" w:rsidRPr="00114903" w:rsidRDefault="00005AFA">
      <w:pPr>
        <w:pStyle w:val="TOC3"/>
        <w:rPr>
          <w:rFonts w:ascii="Calibri" w:hAnsi="Calibri"/>
          <w:sz w:val="22"/>
          <w:szCs w:val="22"/>
          <w:lang w:val="en-US" w:eastAsia="de-DE"/>
        </w:rPr>
      </w:pPr>
      <w:r>
        <w:t>6.1.17</w:t>
      </w:r>
      <w:r>
        <w:tab/>
        <w:t>Class: Variable</w:t>
      </w:r>
      <w:r>
        <w:tab/>
      </w:r>
      <w:r>
        <w:fldChar w:fldCharType="begin"/>
      </w:r>
      <w:r>
        <w:instrText xml:space="preserve"> PAGEREF _Toc456797600 \h </w:instrText>
      </w:r>
      <w:r>
        <w:fldChar w:fldCharType="separate"/>
      </w:r>
      <w:r w:rsidR="002C2E5A">
        <w:t>38</w:t>
      </w:r>
      <w:r>
        <w:fldChar w:fldCharType="end"/>
      </w:r>
    </w:p>
    <w:p w14:paraId="5CDF0EAF" w14:textId="77777777" w:rsidR="00005AFA" w:rsidRPr="00114903" w:rsidRDefault="00005AFA">
      <w:pPr>
        <w:pStyle w:val="TOC3"/>
        <w:rPr>
          <w:rFonts w:ascii="Calibri" w:hAnsi="Calibri"/>
          <w:sz w:val="22"/>
          <w:szCs w:val="22"/>
          <w:lang w:val="en-US" w:eastAsia="de-DE"/>
        </w:rPr>
      </w:pPr>
      <w:r>
        <w:t>6.1.18</w:t>
      </w:r>
      <w:r>
        <w:tab/>
        <w:t>Class: SimpleTypeVariable</w:t>
      </w:r>
      <w:r>
        <w:tab/>
      </w:r>
      <w:r>
        <w:fldChar w:fldCharType="begin"/>
      </w:r>
      <w:r>
        <w:instrText xml:space="preserve"> PAGEREF _Toc456797601 \h </w:instrText>
      </w:r>
      <w:r>
        <w:fldChar w:fldCharType="separate"/>
      </w:r>
      <w:r w:rsidR="002C2E5A">
        <w:t>40</w:t>
      </w:r>
      <w:r>
        <w:fldChar w:fldCharType="end"/>
      </w:r>
    </w:p>
    <w:p w14:paraId="7443444F" w14:textId="77777777" w:rsidR="00005AFA" w:rsidRPr="00114903" w:rsidRDefault="00005AFA">
      <w:pPr>
        <w:pStyle w:val="TOC2"/>
        <w:rPr>
          <w:rFonts w:ascii="Calibri" w:hAnsi="Calibri"/>
          <w:sz w:val="22"/>
          <w:szCs w:val="22"/>
          <w:lang w:val="en-US" w:eastAsia="de-DE"/>
        </w:rPr>
      </w:pPr>
      <w:r>
        <w:t>6.2</w:t>
      </w:r>
      <w:r>
        <w:tab/>
        <w:t>Object Properties</w:t>
      </w:r>
      <w:r>
        <w:tab/>
      </w:r>
      <w:r>
        <w:fldChar w:fldCharType="begin"/>
      </w:r>
      <w:r>
        <w:instrText xml:space="preserve"> PAGEREF _Toc456797602 \h </w:instrText>
      </w:r>
      <w:r>
        <w:fldChar w:fldCharType="separate"/>
      </w:r>
      <w:r w:rsidR="002C2E5A">
        <w:t>41</w:t>
      </w:r>
      <w:r>
        <w:fldChar w:fldCharType="end"/>
      </w:r>
    </w:p>
    <w:p w14:paraId="53A08AC0" w14:textId="77777777" w:rsidR="00005AFA" w:rsidRPr="00114903" w:rsidRDefault="00005AFA">
      <w:pPr>
        <w:pStyle w:val="TOC3"/>
        <w:rPr>
          <w:rFonts w:ascii="Calibri" w:hAnsi="Calibri"/>
          <w:sz w:val="22"/>
          <w:szCs w:val="22"/>
          <w:lang w:val="en-US" w:eastAsia="de-DE"/>
        </w:rPr>
      </w:pPr>
      <w:r>
        <w:t>6.2.1</w:t>
      </w:r>
      <w:r>
        <w:tab/>
        <w:t>Void</w:t>
      </w:r>
      <w:r>
        <w:tab/>
      </w:r>
      <w:r>
        <w:fldChar w:fldCharType="begin"/>
      </w:r>
      <w:r>
        <w:instrText xml:space="preserve"> PAGEREF _Toc456797603 \h </w:instrText>
      </w:r>
      <w:r>
        <w:fldChar w:fldCharType="separate"/>
      </w:r>
      <w:r w:rsidR="002C2E5A">
        <w:t>41</w:t>
      </w:r>
      <w:r>
        <w:fldChar w:fldCharType="end"/>
      </w:r>
    </w:p>
    <w:p w14:paraId="50F7D1EC" w14:textId="77777777" w:rsidR="00005AFA" w:rsidRPr="00114903" w:rsidRDefault="00005AFA">
      <w:pPr>
        <w:pStyle w:val="TOC3"/>
        <w:rPr>
          <w:rFonts w:ascii="Calibri" w:hAnsi="Calibri"/>
          <w:sz w:val="22"/>
          <w:szCs w:val="22"/>
          <w:lang w:val="en-US" w:eastAsia="de-DE"/>
        </w:rPr>
      </w:pPr>
      <w:r>
        <w:t>6.2.2</w:t>
      </w:r>
      <w:r>
        <w:tab/>
        <w:t>Void</w:t>
      </w:r>
      <w:r>
        <w:tab/>
      </w:r>
      <w:r>
        <w:fldChar w:fldCharType="begin"/>
      </w:r>
      <w:r>
        <w:instrText xml:space="preserve"> PAGEREF _Toc456797604 \h </w:instrText>
      </w:r>
      <w:r>
        <w:fldChar w:fldCharType="separate"/>
      </w:r>
      <w:r w:rsidR="002C2E5A">
        <w:t>41</w:t>
      </w:r>
      <w:r>
        <w:fldChar w:fldCharType="end"/>
      </w:r>
    </w:p>
    <w:p w14:paraId="4E3D3355" w14:textId="77777777" w:rsidR="00005AFA" w:rsidRPr="00114903" w:rsidRDefault="00005AFA">
      <w:pPr>
        <w:pStyle w:val="TOC3"/>
        <w:rPr>
          <w:rFonts w:ascii="Calibri" w:hAnsi="Calibri"/>
          <w:sz w:val="22"/>
          <w:szCs w:val="22"/>
          <w:lang w:val="en-US" w:eastAsia="de-DE"/>
        </w:rPr>
      </w:pPr>
      <w:r>
        <w:lastRenderedPageBreak/>
        <w:t>6.2.3</w:t>
      </w:r>
      <w:r>
        <w:tab/>
        <w:t>Object Property: consistsOf</w:t>
      </w:r>
      <w:r>
        <w:tab/>
      </w:r>
      <w:r>
        <w:fldChar w:fldCharType="begin"/>
      </w:r>
      <w:r>
        <w:instrText xml:space="preserve"> PAGEREF _Toc456797605 \h </w:instrText>
      </w:r>
      <w:r>
        <w:fldChar w:fldCharType="separate"/>
      </w:r>
      <w:r w:rsidR="002C2E5A">
        <w:t>41</w:t>
      </w:r>
      <w:r>
        <w:fldChar w:fldCharType="end"/>
      </w:r>
    </w:p>
    <w:p w14:paraId="1CE73399" w14:textId="77777777" w:rsidR="00005AFA" w:rsidRPr="00114903" w:rsidRDefault="00005AFA">
      <w:pPr>
        <w:pStyle w:val="TOC3"/>
        <w:rPr>
          <w:rFonts w:ascii="Calibri" w:hAnsi="Calibri"/>
          <w:sz w:val="22"/>
          <w:szCs w:val="22"/>
          <w:lang w:val="en-US" w:eastAsia="de-DE"/>
        </w:rPr>
      </w:pPr>
      <w:r>
        <w:t>6.2.4</w:t>
      </w:r>
      <w:r>
        <w:tab/>
        <w:t>Object Property: describes</w:t>
      </w:r>
      <w:r>
        <w:tab/>
      </w:r>
      <w:r>
        <w:fldChar w:fldCharType="begin"/>
      </w:r>
      <w:r>
        <w:instrText xml:space="preserve"> PAGEREF _Toc456797606 \h </w:instrText>
      </w:r>
      <w:r>
        <w:fldChar w:fldCharType="separate"/>
      </w:r>
      <w:r w:rsidR="002C2E5A">
        <w:t>41</w:t>
      </w:r>
      <w:r>
        <w:fldChar w:fldCharType="end"/>
      </w:r>
    </w:p>
    <w:p w14:paraId="6CB347C0" w14:textId="77777777" w:rsidR="00005AFA" w:rsidRPr="00114903" w:rsidRDefault="00005AFA">
      <w:pPr>
        <w:pStyle w:val="TOC3"/>
        <w:rPr>
          <w:rFonts w:ascii="Calibri" w:hAnsi="Calibri"/>
          <w:sz w:val="22"/>
          <w:szCs w:val="22"/>
          <w:lang w:val="en-US" w:eastAsia="de-DE"/>
        </w:rPr>
      </w:pPr>
      <w:r>
        <w:t>6.2.5</w:t>
      </w:r>
      <w:r>
        <w:tab/>
        <w:t>Object Property: exposesCommand</w:t>
      </w:r>
      <w:r>
        <w:tab/>
      </w:r>
      <w:r>
        <w:fldChar w:fldCharType="begin"/>
      </w:r>
      <w:r>
        <w:instrText xml:space="preserve"> PAGEREF _Toc456797607 \h </w:instrText>
      </w:r>
      <w:r>
        <w:fldChar w:fldCharType="separate"/>
      </w:r>
      <w:r w:rsidR="002C2E5A">
        <w:t>41</w:t>
      </w:r>
      <w:r>
        <w:fldChar w:fldCharType="end"/>
      </w:r>
    </w:p>
    <w:p w14:paraId="34D4826B" w14:textId="77777777" w:rsidR="00005AFA" w:rsidRPr="00114903" w:rsidRDefault="00005AFA">
      <w:pPr>
        <w:pStyle w:val="TOC3"/>
        <w:rPr>
          <w:rFonts w:ascii="Calibri" w:hAnsi="Calibri"/>
          <w:sz w:val="22"/>
          <w:szCs w:val="22"/>
          <w:lang w:val="en-US" w:eastAsia="de-DE"/>
        </w:rPr>
      </w:pPr>
      <w:r>
        <w:t>6.2.6</w:t>
      </w:r>
      <w:r>
        <w:tab/>
        <w:t>Object Property: exposesFunctionality</w:t>
      </w:r>
      <w:r>
        <w:tab/>
      </w:r>
      <w:r>
        <w:fldChar w:fldCharType="begin"/>
      </w:r>
      <w:r>
        <w:instrText xml:space="preserve"> PAGEREF _Toc456797608 \h </w:instrText>
      </w:r>
      <w:r>
        <w:fldChar w:fldCharType="separate"/>
      </w:r>
      <w:r w:rsidR="002C2E5A">
        <w:t>42</w:t>
      </w:r>
      <w:r>
        <w:fldChar w:fldCharType="end"/>
      </w:r>
    </w:p>
    <w:p w14:paraId="579C0B7A" w14:textId="77777777" w:rsidR="00005AFA" w:rsidRPr="00114903" w:rsidRDefault="00005AFA">
      <w:pPr>
        <w:pStyle w:val="TOC3"/>
        <w:rPr>
          <w:rFonts w:ascii="Calibri" w:hAnsi="Calibri"/>
          <w:sz w:val="22"/>
          <w:szCs w:val="22"/>
          <w:lang w:val="en-US" w:eastAsia="de-DE"/>
        </w:rPr>
      </w:pPr>
      <w:r>
        <w:t>6.2.7</w:t>
      </w:r>
      <w:r>
        <w:tab/>
        <w:t>Object Property: hasCommand</w:t>
      </w:r>
      <w:r>
        <w:tab/>
      </w:r>
      <w:r>
        <w:fldChar w:fldCharType="begin"/>
      </w:r>
      <w:r>
        <w:instrText xml:space="preserve"> PAGEREF _Toc456797609 \h </w:instrText>
      </w:r>
      <w:r>
        <w:fldChar w:fldCharType="separate"/>
      </w:r>
      <w:r w:rsidR="002C2E5A">
        <w:t>42</w:t>
      </w:r>
      <w:r>
        <w:fldChar w:fldCharType="end"/>
      </w:r>
    </w:p>
    <w:p w14:paraId="18712189" w14:textId="77777777" w:rsidR="00005AFA" w:rsidRPr="00114903" w:rsidRDefault="00005AFA">
      <w:pPr>
        <w:pStyle w:val="TOC3"/>
        <w:rPr>
          <w:rFonts w:ascii="Calibri" w:hAnsi="Calibri"/>
          <w:sz w:val="22"/>
          <w:szCs w:val="22"/>
          <w:lang w:val="en-US" w:eastAsia="de-DE"/>
        </w:rPr>
      </w:pPr>
      <w:r>
        <w:t>6.2.8</w:t>
      </w:r>
      <w:r>
        <w:tab/>
        <w:t>Object Property: hasFunctionality</w:t>
      </w:r>
      <w:r>
        <w:tab/>
      </w:r>
      <w:r>
        <w:fldChar w:fldCharType="begin"/>
      </w:r>
      <w:r>
        <w:instrText xml:space="preserve"> PAGEREF _Toc456797610 \h </w:instrText>
      </w:r>
      <w:r>
        <w:fldChar w:fldCharType="separate"/>
      </w:r>
      <w:r w:rsidR="002C2E5A">
        <w:t>42</w:t>
      </w:r>
      <w:r>
        <w:fldChar w:fldCharType="end"/>
      </w:r>
    </w:p>
    <w:p w14:paraId="472052EB" w14:textId="77777777" w:rsidR="00005AFA" w:rsidRPr="00114903" w:rsidRDefault="00005AFA">
      <w:pPr>
        <w:pStyle w:val="TOC3"/>
        <w:rPr>
          <w:rFonts w:ascii="Calibri" w:hAnsi="Calibri"/>
          <w:sz w:val="22"/>
          <w:szCs w:val="22"/>
          <w:lang w:val="en-US" w:eastAsia="de-DE"/>
        </w:rPr>
      </w:pPr>
      <w:r>
        <w:t>6.2.9</w:t>
      </w:r>
      <w:r>
        <w:tab/>
        <w:t>Object Property: hasInput</w:t>
      </w:r>
      <w:r>
        <w:tab/>
      </w:r>
      <w:r>
        <w:fldChar w:fldCharType="begin"/>
      </w:r>
      <w:r>
        <w:instrText xml:space="preserve"> PAGEREF _Toc456797611 \h </w:instrText>
      </w:r>
      <w:r>
        <w:fldChar w:fldCharType="separate"/>
      </w:r>
      <w:r w:rsidR="002C2E5A">
        <w:t>42</w:t>
      </w:r>
      <w:r>
        <w:fldChar w:fldCharType="end"/>
      </w:r>
    </w:p>
    <w:p w14:paraId="3E19EC85" w14:textId="77777777" w:rsidR="00005AFA" w:rsidRPr="00114903" w:rsidRDefault="00005AFA">
      <w:pPr>
        <w:pStyle w:val="TOC3"/>
        <w:rPr>
          <w:rFonts w:ascii="Calibri" w:hAnsi="Calibri"/>
          <w:sz w:val="22"/>
          <w:szCs w:val="22"/>
          <w:lang w:val="en-US" w:eastAsia="de-DE"/>
        </w:rPr>
      </w:pPr>
      <w:r>
        <w:t>6.2.10</w:t>
      </w:r>
      <w:r>
        <w:tab/>
        <w:t>Object Property: hasInputDataPoint</w:t>
      </w:r>
      <w:r>
        <w:tab/>
      </w:r>
      <w:r>
        <w:fldChar w:fldCharType="begin"/>
      </w:r>
      <w:r>
        <w:instrText xml:space="preserve"> PAGEREF _Toc456797612 \h </w:instrText>
      </w:r>
      <w:r>
        <w:fldChar w:fldCharType="separate"/>
      </w:r>
      <w:r w:rsidR="002C2E5A">
        <w:t>43</w:t>
      </w:r>
      <w:r>
        <w:fldChar w:fldCharType="end"/>
      </w:r>
    </w:p>
    <w:p w14:paraId="03937A6B" w14:textId="77777777" w:rsidR="00005AFA" w:rsidRPr="00114903" w:rsidRDefault="00005AFA">
      <w:pPr>
        <w:pStyle w:val="TOC3"/>
        <w:rPr>
          <w:rFonts w:ascii="Calibri" w:hAnsi="Calibri"/>
          <w:sz w:val="22"/>
          <w:szCs w:val="22"/>
          <w:lang w:val="en-US" w:eastAsia="de-DE"/>
        </w:rPr>
      </w:pPr>
      <w:r>
        <w:t>6.2.11</w:t>
      </w:r>
      <w:r>
        <w:tab/>
        <w:t>Object Property: hasMetaData</w:t>
      </w:r>
      <w:r>
        <w:tab/>
      </w:r>
      <w:r>
        <w:fldChar w:fldCharType="begin"/>
      </w:r>
      <w:r>
        <w:instrText xml:space="preserve"> PAGEREF _Toc456797613 \h </w:instrText>
      </w:r>
      <w:r>
        <w:fldChar w:fldCharType="separate"/>
      </w:r>
      <w:r w:rsidR="002C2E5A">
        <w:t>43</w:t>
      </w:r>
      <w:r>
        <w:fldChar w:fldCharType="end"/>
      </w:r>
    </w:p>
    <w:p w14:paraId="4BCC1504" w14:textId="77777777" w:rsidR="00005AFA" w:rsidRPr="00114903" w:rsidRDefault="00005AFA">
      <w:pPr>
        <w:pStyle w:val="TOC3"/>
        <w:rPr>
          <w:rFonts w:ascii="Calibri" w:hAnsi="Calibri"/>
          <w:sz w:val="22"/>
          <w:szCs w:val="22"/>
          <w:lang w:val="en-US" w:eastAsia="de-DE"/>
        </w:rPr>
      </w:pPr>
      <w:r>
        <w:t>6.2.12</w:t>
      </w:r>
      <w:r>
        <w:tab/>
        <w:t>Void</w:t>
      </w:r>
      <w:r>
        <w:tab/>
      </w:r>
      <w:r>
        <w:fldChar w:fldCharType="begin"/>
      </w:r>
      <w:r>
        <w:instrText xml:space="preserve"> PAGEREF _Toc456797614 \h </w:instrText>
      </w:r>
      <w:r>
        <w:fldChar w:fldCharType="separate"/>
      </w:r>
      <w:r w:rsidR="002C2E5A">
        <w:t>43</w:t>
      </w:r>
      <w:r>
        <w:fldChar w:fldCharType="end"/>
      </w:r>
    </w:p>
    <w:p w14:paraId="6F4F127E" w14:textId="77777777" w:rsidR="00005AFA" w:rsidRPr="00114903" w:rsidRDefault="00005AFA">
      <w:pPr>
        <w:pStyle w:val="TOC3"/>
        <w:rPr>
          <w:rFonts w:ascii="Calibri" w:hAnsi="Calibri"/>
          <w:sz w:val="22"/>
          <w:szCs w:val="22"/>
          <w:lang w:val="en-US" w:eastAsia="de-DE"/>
        </w:rPr>
      </w:pPr>
      <w:r>
        <w:t>6.2.13</w:t>
      </w:r>
      <w:r>
        <w:tab/>
        <w:t>Object Property: hasOperation</w:t>
      </w:r>
      <w:r>
        <w:tab/>
      </w:r>
      <w:r>
        <w:fldChar w:fldCharType="begin"/>
      </w:r>
      <w:r>
        <w:instrText xml:space="preserve"> PAGEREF _Toc456797615 \h </w:instrText>
      </w:r>
      <w:r>
        <w:fldChar w:fldCharType="separate"/>
      </w:r>
      <w:r w:rsidR="002C2E5A">
        <w:t>43</w:t>
      </w:r>
      <w:r>
        <w:fldChar w:fldCharType="end"/>
      </w:r>
    </w:p>
    <w:p w14:paraId="47855606" w14:textId="77777777" w:rsidR="00005AFA" w:rsidRPr="00114903" w:rsidRDefault="00005AFA">
      <w:pPr>
        <w:pStyle w:val="TOC3"/>
        <w:rPr>
          <w:rFonts w:ascii="Calibri" w:hAnsi="Calibri"/>
          <w:sz w:val="22"/>
          <w:szCs w:val="22"/>
          <w:lang w:val="en-US" w:eastAsia="de-DE"/>
        </w:rPr>
      </w:pPr>
      <w:r>
        <w:t>6.2.14</w:t>
      </w:r>
      <w:r>
        <w:tab/>
        <w:t>Object Property: hasOperationState</w:t>
      </w:r>
      <w:r>
        <w:tab/>
      </w:r>
      <w:r>
        <w:fldChar w:fldCharType="begin"/>
      </w:r>
      <w:r>
        <w:instrText xml:space="preserve"> PAGEREF _Toc456797616 \h </w:instrText>
      </w:r>
      <w:r>
        <w:fldChar w:fldCharType="separate"/>
      </w:r>
      <w:r w:rsidR="002C2E5A">
        <w:t>43</w:t>
      </w:r>
      <w:r>
        <w:fldChar w:fldCharType="end"/>
      </w:r>
    </w:p>
    <w:p w14:paraId="6141ED88" w14:textId="77777777" w:rsidR="00005AFA" w:rsidRPr="00114903" w:rsidRDefault="00005AFA">
      <w:pPr>
        <w:pStyle w:val="TOC3"/>
        <w:rPr>
          <w:rFonts w:ascii="Calibri" w:hAnsi="Calibri"/>
          <w:sz w:val="22"/>
          <w:szCs w:val="22"/>
          <w:lang w:val="en-US" w:eastAsia="de-DE"/>
        </w:rPr>
      </w:pPr>
      <w:r>
        <w:t>6.2.15</w:t>
      </w:r>
      <w:r>
        <w:tab/>
        <w:t>Void</w:t>
      </w:r>
      <w:r>
        <w:tab/>
      </w:r>
      <w:r>
        <w:fldChar w:fldCharType="begin"/>
      </w:r>
      <w:r>
        <w:instrText xml:space="preserve"> PAGEREF _Toc456797617 \h </w:instrText>
      </w:r>
      <w:r>
        <w:fldChar w:fldCharType="separate"/>
      </w:r>
      <w:r w:rsidR="002C2E5A">
        <w:t>44</w:t>
      </w:r>
      <w:r>
        <w:fldChar w:fldCharType="end"/>
      </w:r>
    </w:p>
    <w:p w14:paraId="394273F1" w14:textId="77777777" w:rsidR="00005AFA" w:rsidRPr="00114903" w:rsidRDefault="00005AFA">
      <w:pPr>
        <w:pStyle w:val="TOC3"/>
        <w:rPr>
          <w:rFonts w:ascii="Calibri" w:hAnsi="Calibri"/>
          <w:sz w:val="22"/>
          <w:szCs w:val="22"/>
          <w:lang w:val="en-US" w:eastAsia="de-DE"/>
        </w:rPr>
      </w:pPr>
      <w:r>
        <w:t>6.2.16</w:t>
      </w:r>
      <w:r>
        <w:tab/>
        <w:t>Object Property: hasOutput</w:t>
      </w:r>
      <w:r>
        <w:tab/>
      </w:r>
      <w:r>
        <w:fldChar w:fldCharType="begin"/>
      </w:r>
      <w:r>
        <w:instrText xml:space="preserve"> PAGEREF _Toc456797618 \h </w:instrText>
      </w:r>
      <w:r>
        <w:fldChar w:fldCharType="separate"/>
      </w:r>
      <w:r w:rsidR="002C2E5A">
        <w:t>44</w:t>
      </w:r>
      <w:r>
        <w:fldChar w:fldCharType="end"/>
      </w:r>
    </w:p>
    <w:p w14:paraId="4566AFDB" w14:textId="77777777" w:rsidR="00005AFA" w:rsidRPr="00114903" w:rsidRDefault="00005AFA">
      <w:pPr>
        <w:pStyle w:val="TOC3"/>
        <w:rPr>
          <w:rFonts w:ascii="Calibri" w:hAnsi="Calibri"/>
          <w:sz w:val="22"/>
          <w:szCs w:val="22"/>
          <w:lang w:val="en-US" w:eastAsia="de-DE"/>
        </w:rPr>
      </w:pPr>
      <w:r>
        <w:t>6.2.17</w:t>
      </w:r>
      <w:r>
        <w:tab/>
        <w:t>Object Property: hasOutputDataPoint</w:t>
      </w:r>
      <w:r>
        <w:tab/>
      </w:r>
      <w:r>
        <w:fldChar w:fldCharType="begin"/>
      </w:r>
      <w:r>
        <w:instrText xml:space="preserve"> PAGEREF _Toc456797619 \h </w:instrText>
      </w:r>
      <w:r>
        <w:fldChar w:fldCharType="separate"/>
      </w:r>
      <w:r w:rsidR="002C2E5A">
        <w:t>44</w:t>
      </w:r>
      <w:r>
        <w:fldChar w:fldCharType="end"/>
      </w:r>
    </w:p>
    <w:p w14:paraId="0F752D18" w14:textId="77777777" w:rsidR="00005AFA" w:rsidRPr="00114903" w:rsidRDefault="00005AFA">
      <w:pPr>
        <w:pStyle w:val="TOC3"/>
        <w:rPr>
          <w:rFonts w:ascii="Calibri" w:hAnsi="Calibri"/>
          <w:sz w:val="22"/>
          <w:szCs w:val="22"/>
          <w:lang w:val="en-US" w:eastAsia="de-DE"/>
        </w:rPr>
      </w:pPr>
      <w:r>
        <w:t>6.2.18</w:t>
      </w:r>
      <w:r>
        <w:tab/>
        <w:t>Object Property: hasService</w:t>
      </w:r>
      <w:r>
        <w:tab/>
      </w:r>
      <w:r>
        <w:fldChar w:fldCharType="begin"/>
      </w:r>
      <w:r>
        <w:instrText xml:space="preserve"> PAGEREF _Toc456797620 \h </w:instrText>
      </w:r>
      <w:r>
        <w:fldChar w:fldCharType="separate"/>
      </w:r>
      <w:r w:rsidR="002C2E5A">
        <w:t>44</w:t>
      </w:r>
      <w:r>
        <w:fldChar w:fldCharType="end"/>
      </w:r>
    </w:p>
    <w:p w14:paraId="1D4F9E9A" w14:textId="77777777" w:rsidR="00005AFA" w:rsidRPr="00114903" w:rsidRDefault="00005AFA">
      <w:pPr>
        <w:pStyle w:val="TOC3"/>
        <w:rPr>
          <w:rFonts w:ascii="Calibri" w:hAnsi="Calibri"/>
          <w:sz w:val="22"/>
          <w:szCs w:val="22"/>
          <w:lang w:val="en-US" w:eastAsia="de-DE"/>
        </w:rPr>
      </w:pPr>
      <w:r>
        <w:t>6.2.19</w:t>
      </w:r>
      <w:r>
        <w:tab/>
        <w:t>Object Property: hasSubStructure</w:t>
      </w:r>
      <w:r>
        <w:tab/>
      </w:r>
      <w:r>
        <w:fldChar w:fldCharType="begin"/>
      </w:r>
      <w:r>
        <w:instrText xml:space="preserve"> PAGEREF _Toc456797621 \h </w:instrText>
      </w:r>
      <w:r>
        <w:fldChar w:fldCharType="separate"/>
      </w:r>
      <w:r w:rsidR="002C2E5A">
        <w:t>44</w:t>
      </w:r>
      <w:r>
        <w:fldChar w:fldCharType="end"/>
      </w:r>
    </w:p>
    <w:p w14:paraId="12844C38" w14:textId="77777777" w:rsidR="00005AFA" w:rsidRPr="00114903" w:rsidRDefault="00005AFA">
      <w:pPr>
        <w:pStyle w:val="TOC3"/>
        <w:rPr>
          <w:rFonts w:ascii="Calibri" w:hAnsi="Calibri"/>
          <w:sz w:val="22"/>
          <w:szCs w:val="22"/>
          <w:lang w:val="en-US" w:eastAsia="de-DE"/>
        </w:rPr>
      </w:pPr>
      <w:r>
        <w:t>6.2.20</w:t>
      </w:r>
      <w:r>
        <w:tab/>
        <w:t>Object Property: hasThingProperty</w:t>
      </w:r>
      <w:r>
        <w:tab/>
      </w:r>
      <w:r>
        <w:fldChar w:fldCharType="begin"/>
      </w:r>
      <w:r>
        <w:instrText xml:space="preserve"> PAGEREF _Toc456797622 \h </w:instrText>
      </w:r>
      <w:r>
        <w:fldChar w:fldCharType="separate"/>
      </w:r>
      <w:r w:rsidR="002C2E5A">
        <w:t>45</w:t>
      </w:r>
      <w:r>
        <w:fldChar w:fldCharType="end"/>
      </w:r>
    </w:p>
    <w:p w14:paraId="786CC4C0" w14:textId="77777777" w:rsidR="00005AFA" w:rsidRPr="00114903" w:rsidRDefault="00005AFA">
      <w:pPr>
        <w:pStyle w:val="TOC3"/>
        <w:rPr>
          <w:rFonts w:ascii="Calibri" w:hAnsi="Calibri"/>
          <w:sz w:val="22"/>
          <w:szCs w:val="22"/>
          <w:lang w:val="en-US" w:eastAsia="de-DE"/>
        </w:rPr>
      </w:pPr>
      <w:r>
        <w:t>6.2.21</w:t>
      </w:r>
      <w:r>
        <w:tab/>
        <w:t>Object Property: hasThingRelation</w:t>
      </w:r>
      <w:r>
        <w:tab/>
      </w:r>
      <w:r>
        <w:fldChar w:fldCharType="begin"/>
      </w:r>
      <w:r>
        <w:instrText xml:space="preserve"> PAGEREF _Toc456797623 \h </w:instrText>
      </w:r>
      <w:r>
        <w:fldChar w:fldCharType="separate"/>
      </w:r>
      <w:r w:rsidR="002C2E5A">
        <w:t>45</w:t>
      </w:r>
      <w:r>
        <w:fldChar w:fldCharType="end"/>
      </w:r>
    </w:p>
    <w:p w14:paraId="7FC4F3BB" w14:textId="77777777" w:rsidR="00005AFA" w:rsidRPr="00114903" w:rsidRDefault="00005AFA">
      <w:pPr>
        <w:pStyle w:val="TOC3"/>
        <w:rPr>
          <w:rFonts w:ascii="Calibri" w:hAnsi="Calibri"/>
          <w:sz w:val="22"/>
          <w:szCs w:val="22"/>
          <w:lang w:val="en-US" w:eastAsia="de-DE"/>
        </w:rPr>
      </w:pPr>
      <w:r>
        <w:t>6.2.22</w:t>
      </w:r>
      <w:r>
        <w:tab/>
        <w:t>Void</w:t>
      </w:r>
      <w:r>
        <w:tab/>
      </w:r>
      <w:r>
        <w:fldChar w:fldCharType="begin"/>
      </w:r>
      <w:r>
        <w:instrText xml:space="preserve"> PAGEREF _Toc456797624 \h </w:instrText>
      </w:r>
      <w:r>
        <w:fldChar w:fldCharType="separate"/>
      </w:r>
      <w:r w:rsidR="002C2E5A">
        <w:t>45</w:t>
      </w:r>
      <w:r>
        <w:fldChar w:fldCharType="end"/>
      </w:r>
    </w:p>
    <w:p w14:paraId="41C7420C" w14:textId="77777777" w:rsidR="00005AFA" w:rsidRPr="00114903" w:rsidRDefault="00005AFA">
      <w:pPr>
        <w:pStyle w:val="TOC3"/>
        <w:rPr>
          <w:rFonts w:ascii="Calibri" w:hAnsi="Calibri"/>
          <w:sz w:val="22"/>
          <w:szCs w:val="22"/>
          <w:lang w:val="en-US" w:eastAsia="de-DE"/>
        </w:rPr>
      </w:pPr>
      <w:r>
        <w:t>6.2.23</w:t>
      </w:r>
      <w:r>
        <w:tab/>
        <w:t>Void</w:t>
      </w:r>
      <w:r>
        <w:tab/>
      </w:r>
      <w:r>
        <w:fldChar w:fldCharType="begin"/>
      </w:r>
      <w:r>
        <w:instrText xml:space="preserve"> PAGEREF _Toc456797625 \h </w:instrText>
      </w:r>
      <w:r>
        <w:fldChar w:fldCharType="separate"/>
      </w:r>
      <w:r w:rsidR="002C2E5A">
        <w:t>45</w:t>
      </w:r>
      <w:r>
        <w:fldChar w:fldCharType="end"/>
      </w:r>
    </w:p>
    <w:p w14:paraId="143D9C9B" w14:textId="77777777" w:rsidR="00005AFA" w:rsidRPr="00114903" w:rsidRDefault="00005AFA">
      <w:pPr>
        <w:pStyle w:val="TOC3"/>
        <w:rPr>
          <w:rFonts w:ascii="Calibri" w:hAnsi="Calibri"/>
          <w:sz w:val="22"/>
          <w:szCs w:val="22"/>
          <w:lang w:val="en-US" w:eastAsia="de-DE"/>
        </w:rPr>
      </w:pPr>
      <w:r>
        <w:t>6.2.24</w:t>
      </w:r>
      <w:r>
        <w:tab/>
        <w:t>Void</w:t>
      </w:r>
      <w:r>
        <w:tab/>
      </w:r>
      <w:r>
        <w:fldChar w:fldCharType="begin"/>
      </w:r>
      <w:r>
        <w:instrText xml:space="preserve"> PAGEREF _Toc456797626 \h </w:instrText>
      </w:r>
      <w:r>
        <w:fldChar w:fldCharType="separate"/>
      </w:r>
      <w:r w:rsidR="002C2E5A">
        <w:t>45</w:t>
      </w:r>
      <w:r>
        <w:fldChar w:fldCharType="end"/>
      </w:r>
    </w:p>
    <w:p w14:paraId="1AAD9C69" w14:textId="77777777" w:rsidR="00005AFA" w:rsidRPr="00114903" w:rsidRDefault="00005AFA">
      <w:pPr>
        <w:pStyle w:val="TOC3"/>
        <w:rPr>
          <w:rFonts w:ascii="Calibri" w:hAnsi="Calibri"/>
          <w:sz w:val="22"/>
          <w:szCs w:val="22"/>
          <w:lang w:val="en-US" w:eastAsia="de-DE"/>
        </w:rPr>
      </w:pPr>
      <w:r>
        <w:t>6.2.25</w:t>
      </w:r>
      <w:r>
        <w:tab/>
        <w:t>Object Property: isPartOf</w:t>
      </w:r>
      <w:r>
        <w:tab/>
      </w:r>
      <w:r>
        <w:fldChar w:fldCharType="begin"/>
      </w:r>
      <w:r>
        <w:instrText xml:space="preserve"> PAGEREF _Toc456797627 \h </w:instrText>
      </w:r>
      <w:r>
        <w:fldChar w:fldCharType="separate"/>
      </w:r>
      <w:r w:rsidR="002C2E5A">
        <w:t>45</w:t>
      </w:r>
      <w:r>
        <w:fldChar w:fldCharType="end"/>
      </w:r>
    </w:p>
    <w:p w14:paraId="1156212B" w14:textId="77777777" w:rsidR="00005AFA" w:rsidRPr="00114903" w:rsidRDefault="00005AFA">
      <w:pPr>
        <w:pStyle w:val="TOC3"/>
        <w:rPr>
          <w:rFonts w:ascii="Calibri" w:hAnsi="Calibri"/>
          <w:sz w:val="22"/>
          <w:szCs w:val="22"/>
          <w:lang w:val="en-US" w:eastAsia="de-DE"/>
        </w:rPr>
      </w:pPr>
      <w:r>
        <w:t>6.2.26</w:t>
      </w:r>
      <w:r>
        <w:tab/>
        <w:t>Object Property: refersTo</w:t>
      </w:r>
      <w:r>
        <w:tab/>
      </w:r>
      <w:r>
        <w:fldChar w:fldCharType="begin"/>
      </w:r>
      <w:r>
        <w:instrText xml:space="preserve"> PAGEREF _Toc456797628 \h </w:instrText>
      </w:r>
      <w:r>
        <w:fldChar w:fldCharType="separate"/>
      </w:r>
      <w:r w:rsidR="002C2E5A">
        <w:t>45</w:t>
      </w:r>
      <w:r>
        <w:fldChar w:fldCharType="end"/>
      </w:r>
    </w:p>
    <w:p w14:paraId="30432ADD" w14:textId="77777777" w:rsidR="00005AFA" w:rsidRPr="00114903" w:rsidRDefault="00005AFA">
      <w:pPr>
        <w:pStyle w:val="TOC2"/>
        <w:rPr>
          <w:rFonts w:ascii="Calibri" w:hAnsi="Calibri"/>
          <w:sz w:val="22"/>
          <w:szCs w:val="22"/>
          <w:lang w:val="en-US" w:eastAsia="de-DE"/>
        </w:rPr>
      </w:pPr>
      <w:r>
        <w:t>6.3</w:t>
      </w:r>
      <w:r>
        <w:tab/>
        <w:t>Data Properties</w:t>
      </w:r>
      <w:r>
        <w:tab/>
      </w:r>
      <w:r>
        <w:fldChar w:fldCharType="begin"/>
      </w:r>
      <w:r>
        <w:instrText xml:space="preserve"> PAGEREF _Toc456797629 \h </w:instrText>
      </w:r>
      <w:r>
        <w:fldChar w:fldCharType="separate"/>
      </w:r>
      <w:r w:rsidR="002C2E5A">
        <w:t>46</w:t>
      </w:r>
      <w:r>
        <w:fldChar w:fldCharType="end"/>
      </w:r>
    </w:p>
    <w:p w14:paraId="1BD03BA0" w14:textId="77777777" w:rsidR="00005AFA" w:rsidRPr="00114903" w:rsidRDefault="00005AFA">
      <w:pPr>
        <w:pStyle w:val="TOC3"/>
        <w:rPr>
          <w:rFonts w:ascii="Calibri" w:hAnsi="Calibri"/>
          <w:sz w:val="22"/>
          <w:szCs w:val="22"/>
          <w:lang w:val="en-US" w:eastAsia="de-DE"/>
        </w:rPr>
      </w:pPr>
      <w:r>
        <w:t>6.3.1</w:t>
      </w:r>
      <w:r>
        <w:tab/>
        <w:t>Data Property: hasDataType</w:t>
      </w:r>
      <w:r>
        <w:tab/>
      </w:r>
      <w:r>
        <w:fldChar w:fldCharType="begin"/>
      </w:r>
      <w:r>
        <w:instrText xml:space="preserve"> PAGEREF _Toc456797630 \h </w:instrText>
      </w:r>
      <w:r>
        <w:fldChar w:fldCharType="separate"/>
      </w:r>
      <w:r w:rsidR="002C2E5A">
        <w:t>46</w:t>
      </w:r>
      <w:r>
        <w:fldChar w:fldCharType="end"/>
      </w:r>
    </w:p>
    <w:p w14:paraId="1E8C2CB6" w14:textId="77777777" w:rsidR="00005AFA" w:rsidRPr="00114903" w:rsidRDefault="00005AFA">
      <w:pPr>
        <w:pStyle w:val="TOC3"/>
        <w:rPr>
          <w:rFonts w:ascii="Calibri" w:hAnsi="Calibri"/>
          <w:sz w:val="22"/>
          <w:szCs w:val="22"/>
          <w:lang w:val="en-US" w:eastAsia="de-DE"/>
        </w:rPr>
      </w:pPr>
      <w:r>
        <w:t>6.3.2</w:t>
      </w:r>
      <w:r>
        <w:tab/>
        <w:t>Data Property: hasDataRestriction</w:t>
      </w:r>
      <w:r>
        <w:tab/>
      </w:r>
      <w:r>
        <w:fldChar w:fldCharType="begin"/>
      </w:r>
      <w:r>
        <w:instrText xml:space="preserve"> PAGEREF _Toc456797631 \h </w:instrText>
      </w:r>
      <w:r>
        <w:fldChar w:fldCharType="separate"/>
      </w:r>
      <w:r w:rsidR="002C2E5A">
        <w:t>47</w:t>
      </w:r>
      <w:r>
        <w:fldChar w:fldCharType="end"/>
      </w:r>
    </w:p>
    <w:p w14:paraId="029C15D1" w14:textId="77777777" w:rsidR="00005AFA" w:rsidRPr="00114903" w:rsidRDefault="00005AFA">
      <w:pPr>
        <w:pStyle w:val="TOC4"/>
        <w:rPr>
          <w:rFonts w:ascii="Calibri" w:hAnsi="Calibri"/>
          <w:sz w:val="22"/>
          <w:szCs w:val="22"/>
          <w:lang w:val="en-US" w:eastAsia="de-DE"/>
        </w:rPr>
      </w:pPr>
      <w:r>
        <w:t>6.3.2.0</w:t>
      </w:r>
      <w:r>
        <w:tab/>
        <w:t>General description</w:t>
      </w:r>
      <w:r>
        <w:tab/>
      </w:r>
      <w:r>
        <w:fldChar w:fldCharType="begin"/>
      </w:r>
      <w:r>
        <w:instrText xml:space="preserve"> PAGEREF _Toc456797632 \h </w:instrText>
      </w:r>
      <w:r>
        <w:fldChar w:fldCharType="separate"/>
      </w:r>
      <w:r w:rsidR="002C2E5A">
        <w:t>47</w:t>
      </w:r>
      <w:r>
        <w:fldChar w:fldCharType="end"/>
      </w:r>
    </w:p>
    <w:p w14:paraId="38FDA248" w14:textId="77777777" w:rsidR="00005AFA" w:rsidRPr="00114903" w:rsidRDefault="00005AFA">
      <w:pPr>
        <w:pStyle w:val="TOC4"/>
        <w:rPr>
          <w:rFonts w:ascii="Calibri" w:hAnsi="Calibri"/>
          <w:sz w:val="22"/>
          <w:szCs w:val="22"/>
          <w:lang w:val="en-US" w:eastAsia="de-DE"/>
        </w:rPr>
      </w:pPr>
      <w:r>
        <w:t>6.3.2.1</w:t>
      </w:r>
      <w:r>
        <w:tab/>
        <w:t>Data Property: hasDataRestriction_minInclusive</w:t>
      </w:r>
      <w:r>
        <w:tab/>
      </w:r>
      <w:r>
        <w:fldChar w:fldCharType="begin"/>
      </w:r>
      <w:r>
        <w:instrText xml:space="preserve"> PAGEREF _Toc456797633 \h </w:instrText>
      </w:r>
      <w:r>
        <w:fldChar w:fldCharType="separate"/>
      </w:r>
      <w:r w:rsidR="002C2E5A">
        <w:t>48</w:t>
      </w:r>
      <w:r>
        <w:fldChar w:fldCharType="end"/>
      </w:r>
    </w:p>
    <w:p w14:paraId="75477634" w14:textId="77777777" w:rsidR="00005AFA" w:rsidRPr="00114903" w:rsidRDefault="00005AFA">
      <w:pPr>
        <w:pStyle w:val="TOC4"/>
        <w:rPr>
          <w:rFonts w:ascii="Calibri" w:hAnsi="Calibri"/>
          <w:sz w:val="22"/>
          <w:szCs w:val="22"/>
          <w:lang w:val="en-US" w:eastAsia="de-DE"/>
        </w:rPr>
      </w:pPr>
      <w:r>
        <w:t>6.3.2.2</w:t>
      </w:r>
      <w:r>
        <w:tab/>
        <w:t>Data Property: hasDataRestriction_maxInclusive</w:t>
      </w:r>
      <w:r>
        <w:tab/>
      </w:r>
      <w:r>
        <w:fldChar w:fldCharType="begin"/>
      </w:r>
      <w:r>
        <w:instrText xml:space="preserve"> PAGEREF _Toc456797634 \h </w:instrText>
      </w:r>
      <w:r>
        <w:fldChar w:fldCharType="separate"/>
      </w:r>
      <w:r w:rsidR="002C2E5A">
        <w:t>48</w:t>
      </w:r>
      <w:r>
        <w:fldChar w:fldCharType="end"/>
      </w:r>
    </w:p>
    <w:p w14:paraId="518E95C3" w14:textId="77777777" w:rsidR="00005AFA" w:rsidRPr="00114903" w:rsidRDefault="00005AFA">
      <w:pPr>
        <w:pStyle w:val="TOC4"/>
        <w:rPr>
          <w:rFonts w:ascii="Calibri" w:hAnsi="Calibri"/>
          <w:sz w:val="22"/>
          <w:szCs w:val="22"/>
          <w:lang w:val="en-US" w:eastAsia="de-DE"/>
        </w:rPr>
      </w:pPr>
      <w:r>
        <w:t>6.3.2.3</w:t>
      </w:r>
      <w:r>
        <w:tab/>
        <w:t>Data Property: hasDataRestriction_minExclusive</w:t>
      </w:r>
      <w:r>
        <w:tab/>
      </w:r>
      <w:r>
        <w:fldChar w:fldCharType="begin"/>
      </w:r>
      <w:r>
        <w:instrText xml:space="preserve"> PAGEREF _Toc456797635 \h </w:instrText>
      </w:r>
      <w:r>
        <w:fldChar w:fldCharType="separate"/>
      </w:r>
      <w:r w:rsidR="002C2E5A">
        <w:t>48</w:t>
      </w:r>
      <w:r>
        <w:fldChar w:fldCharType="end"/>
      </w:r>
    </w:p>
    <w:p w14:paraId="661430D4" w14:textId="77777777" w:rsidR="00005AFA" w:rsidRPr="00114903" w:rsidRDefault="00005AFA">
      <w:pPr>
        <w:pStyle w:val="TOC4"/>
        <w:rPr>
          <w:rFonts w:ascii="Calibri" w:hAnsi="Calibri"/>
          <w:sz w:val="22"/>
          <w:szCs w:val="22"/>
          <w:lang w:val="en-US" w:eastAsia="de-DE"/>
        </w:rPr>
      </w:pPr>
      <w:r>
        <w:t>6.3.2.4</w:t>
      </w:r>
      <w:r>
        <w:tab/>
        <w:t>Data Property: hasDataRestriction_maxExclusive</w:t>
      </w:r>
      <w:r>
        <w:tab/>
      </w:r>
      <w:r>
        <w:fldChar w:fldCharType="begin"/>
      </w:r>
      <w:r>
        <w:instrText xml:space="preserve"> PAGEREF _Toc456797636 \h </w:instrText>
      </w:r>
      <w:r>
        <w:fldChar w:fldCharType="separate"/>
      </w:r>
      <w:r w:rsidR="002C2E5A">
        <w:t>48</w:t>
      </w:r>
      <w:r>
        <w:fldChar w:fldCharType="end"/>
      </w:r>
    </w:p>
    <w:p w14:paraId="2FA230CC" w14:textId="77777777" w:rsidR="00005AFA" w:rsidRPr="00114903" w:rsidRDefault="00005AFA">
      <w:pPr>
        <w:pStyle w:val="TOC4"/>
        <w:rPr>
          <w:rFonts w:ascii="Calibri" w:hAnsi="Calibri"/>
          <w:sz w:val="22"/>
          <w:szCs w:val="22"/>
          <w:lang w:val="en-US" w:eastAsia="de-DE"/>
        </w:rPr>
      </w:pPr>
      <w:r>
        <w:t>6.3.2.5</w:t>
      </w:r>
      <w:r>
        <w:tab/>
        <w:t>Data Property: hasDataRestriction_length</w:t>
      </w:r>
      <w:r>
        <w:tab/>
      </w:r>
      <w:r>
        <w:fldChar w:fldCharType="begin"/>
      </w:r>
      <w:r>
        <w:instrText xml:space="preserve"> PAGEREF _Toc456797637 \h </w:instrText>
      </w:r>
      <w:r>
        <w:fldChar w:fldCharType="separate"/>
      </w:r>
      <w:r w:rsidR="002C2E5A">
        <w:t>48</w:t>
      </w:r>
      <w:r>
        <w:fldChar w:fldCharType="end"/>
      </w:r>
    </w:p>
    <w:p w14:paraId="7C36DEA4" w14:textId="77777777" w:rsidR="00005AFA" w:rsidRPr="00114903" w:rsidRDefault="00005AFA">
      <w:pPr>
        <w:pStyle w:val="TOC4"/>
        <w:rPr>
          <w:rFonts w:ascii="Calibri" w:hAnsi="Calibri"/>
          <w:sz w:val="22"/>
          <w:szCs w:val="22"/>
          <w:lang w:val="en-US" w:eastAsia="de-DE"/>
        </w:rPr>
      </w:pPr>
      <w:r>
        <w:t>6.3.2.6</w:t>
      </w:r>
      <w:r>
        <w:tab/>
        <w:t>Data Property: hasDataRestriction_minLength</w:t>
      </w:r>
      <w:r>
        <w:tab/>
      </w:r>
      <w:r>
        <w:fldChar w:fldCharType="begin"/>
      </w:r>
      <w:r>
        <w:instrText xml:space="preserve"> PAGEREF _Toc456797638 \h </w:instrText>
      </w:r>
      <w:r>
        <w:fldChar w:fldCharType="separate"/>
      </w:r>
      <w:r w:rsidR="002C2E5A">
        <w:t>48</w:t>
      </w:r>
      <w:r>
        <w:fldChar w:fldCharType="end"/>
      </w:r>
    </w:p>
    <w:p w14:paraId="6008464B" w14:textId="77777777" w:rsidR="00005AFA" w:rsidRPr="00114903" w:rsidRDefault="00005AFA">
      <w:pPr>
        <w:pStyle w:val="TOC4"/>
        <w:rPr>
          <w:rFonts w:ascii="Calibri" w:hAnsi="Calibri"/>
          <w:sz w:val="22"/>
          <w:szCs w:val="22"/>
          <w:lang w:val="en-US" w:eastAsia="de-DE"/>
        </w:rPr>
      </w:pPr>
      <w:r>
        <w:t>6.3.2.7</w:t>
      </w:r>
      <w:r>
        <w:tab/>
        <w:t>Data Property: hasDataRestriction_maxLength</w:t>
      </w:r>
      <w:r>
        <w:tab/>
      </w:r>
      <w:r>
        <w:fldChar w:fldCharType="begin"/>
      </w:r>
      <w:r>
        <w:instrText xml:space="preserve"> PAGEREF _Toc456797639 \h </w:instrText>
      </w:r>
      <w:r>
        <w:fldChar w:fldCharType="separate"/>
      </w:r>
      <w:r w:rsidR="002C2E5A">
        <w:t>48</w:t>
      </w:r>
      <w:r>
        <w:fldChar w:fldCharType="end"/>
      </w:r>
    </w:p>
    <w:p w14:paraId="387D89E2" w14:textId="77777777" w:rsidR="00005AFA" w:rsidRPr="00114903" w:rsidRDefault="00005AFA">
      <w:pPr>
        <w:pStyle w:val="TOC4"/>
        <w:rPr>
          <w:rFonts w:ascii="Calibri" w:hAnsi="Calibri"/>
          <w:sz w:val="22"/>
          <w:szCs w:val="22"/>
          <w:lang w:val="en-US" w:eastAsia="de-DE"/>
        </w:rPr>
      </w:pPr>
      <w:r>
        <w:t>6.3.2.8</w:t>
      </w:r>
      <w:r>
        <w:tab/>
        <w:t>Data Property: hasDataRestriction_pattern</w:t>
      </w:r>
      <w:r>
        <w:tab/>
      </w:r>
      <w:r>
        <w:fldChar w:fldCharType="begin"/>
      </w:r>
      <w:r>
        <w:instrText xml:space="preserve"> PAGEREF _Toc456797640 \h </w:instrText>
      </w:r>
      <w:r>
        <w:fldChar w:fldCharType="separate"/>
      </w:r>
      <w:r w:rsidR="002C2E5A">
        <w:t>48</w:t>
      </w:r>
      <w:r>
        <w:fldChar w:fldCharType="end"/>
      </w:r>
    </w:p>
    <w:p w14:paraId="431F6663" w14:textId="77777777" w:rsidR="00005AFA" w:rsidRPr="00114903" w:rsidRDefault="00005AFA">
      <w:pPr>
        <w:pStyle w:val="TOC4"/>
        <w:rPr>
          <w:rFonts w:ascii="Calibri" w:hAnsi="Calibri"/>
          <w:sz w:val="22"/>
          <w:szCs w:val="22"/>
          <w:lang w:val="en-US" w:eastAsia="de-DE"/>
        </w:rPr>
      </w:pPr>
      <w:r>
        <w:t>6.3.2.9</w:t>
      </w:r>
      <w:r>
        <w:tab/>
        <w:t>Data Property: hasDataRestriction_langRange</w:t>
      </w:r>
      <w:r>
        <w:tab/>
      </w:r>
      <w:r>
        <w:fldChar w:fldCharType="begin"/>
      </w:r>
      <w:r>
        <w:instrText xml:space="preserve"> PAGEREF _Toc456797641 \h </w:instrText>
      </w:r>
      <w:r>
        <w:fldChar w:fldCharType="separate"/>
      </w:r>
      <w:r w:rsidR="002C2E5A">
        <w:t>48</w:t>
      </w:r>
      <w:r>
        <w:fldChar w:fldCharType="end"/>
      </w:r>
    </w:p>
    <w:p w14:paraId="26A7C227" w14:textId="77777777" w:rsidR="00005AFA" w:rsidRPr="00114903" w:rsidRDefault="00005AFA">
      <w:pPr>
        <w:pStyle w:val="TOC3"/>
        <w:rPr>
          <w:rFonts w:ascii="Calibri" w:hAnsi="Calibri"/>
          <w:sz w:val="22"/>
          <w:szCs w:val="22"/>
          <w:lang w:val="en-US" w:eastAsia="de-DE"/>
        </w:rPr>
      </w:pPr>
      <w:r>
        <w:t>6.3.3</w:t>
      </w:r>
      <w:r>
        <w:tab/>
        <w:t>Data Property: hasValue</w:t>
      </w:r>
      <w:r>
        <w:tab/>
      </w:r>
      <w:r>
        <w:fldChar w:fldCharType="begin"/>
      </w:r>
      <w:r>
        <w:instrText xml:space="preserve"> PAGEREF _Toc456797642 \h </w:instrText>
      </w:r>
      <w:r>
        <w:fldChar w:fldCharType="separate"/>
      </w:r>
      <w:r w:rsidR="002C2E5A">
        <w:t>48</w:t>
      </w:r>
      <w:r>
        <w:fldChar w:fldCharType="end"/>
      </w:r>
    </w:p>
    <w:p w14:paraId="0CD01203" w14:textId="77777777" w:rsidR="00005AFA" w:rsidRPr="00114903" w:rsidRDefault="00005AFA">
      <w:pPr>
        <w:pStyle w:val="TOC3"/>
        <w:rPr>
          <w:rFonts w:ascii="Calibri" w:hAnsi="Calibri"/>
          <w:sz w:val="22"/>
          <w:szCs w:val="22"/>
          <w:lang w:val="en-US" w:eastAsia="de-DE"/>
        </w:rPr>
      </w:pPr>
      <w:r>
        <w:t>6.3.4</w:t>
      </w:r>
      <w:r>
        <w:tab/>
        <w:t>Data Property: netTechnologyCommunicationProtocol</w:t>
      </w:r>
      <w:r>
        <w:tab/>
      </w:r>
      <w:r>
        <w:fldChar w:fldCharType="begin"/>
      </w:r>
      <w:r>
        <w:instrText xml:space="preserve"> PAGEREF _Toc456797643 \h </w:instrText>
      </w:r>
      <w:r>
        <w:fldChar w:fldCharType="separate"/>
      </w:r>
      <w:r w:rsidR="002C2E5A">
        <w:t>49</w:t>
      </w:r>
      <w:r>
        <w:fldChar w:fldCharType="end"/>
      </w:r>
    </w:p>
    <w:p w14:paraId="254FA747" w14:textId="77777777" w:rsidR="00005AFA" w:rsidRPr="00114903" w:rsidRDefault="00005AFA">
      <w:pPr>
        <w:pStyle w:val="TOC3"/>
        <w:rPr>
          <w:rFonts w:ascii="Calibri" w:hAnsi="Calibri"/>
          <w:sz w:val="22"/>
          <w:szCs w:val="22"/>
          <w:lang w:val="en-US" w:eastAsia="de-DE"/>
        </w:rPr>
      </w:pPr>
      <w:r>
        <w:t>6.3.5</w:t>
      </w:r>
      <w:r>
        <w:tab/>
        <w:t>Data Property: netTechnologyPhysicalStandard</w:t>
      </w:r>
      <w:r>
        <w:tab/>
      </w:r>
      <w:r>
        <w:fldChar w:fldCharType="begin"/>
      </w:r>
      <w:r>
        <w:instrText xml:space="preserve"> PAGEREF _Toc456797644 \h </w:instrText>
      </w:r>
      <w:r>
        <w:fldChar w:fldCharType="separate"/>
      </w:r>
      <w:r w:rsidR="002C2E5A">
        <w:t>49</w:t>
      </w:r>
      <w:r>
        <w:fldChar w:fldCharType="end"/>
      </w:r>
    </w:p>
    <w:p w14:paraId="7BD10C61" w14:textId="77777777" w:rsidR="00005AFA" w:rsidRPr="00114903" w:rsidRDefault="00005AFA">
      <w:pPr>
        <w:pStyle w:val="TOC3"/>
        <w:rPr>
          <w:rFonts w:ascii="Calibri" w:hAnsi="Calibri"/>
          <w:sz w:val="22"/>
          <w:szCs w:val="22"/>
          <w:lang w:val="en-US" w:eastAsia="de-DE"/>
        </w:rPr>
      </w:pPr>
      <w:r>
        <w:t>6.3.6</w:t>
      </w:r>
      <w:r>
        <w:tab/>
        <w:t>Data Property: netTechnologyProfile</w:t>
      </w:r>
      <w:r>
        <w:tab/>
      </w:r>
      <w:r>
        <w:fldChar w:fldCharType="begin"/>
      </w:r>
      <w:r>
        <w:instrText xml:space="preserve"> PAGEREF _Toc456797645 \h </w:instrText>
      </w:r>
      <w:r>
        <w:fldChar w:fldCharType="separate"/>
      </w:r>
      <w:r w:rsidR="002C2E5A">
        <w:t>49</w:t>
      </w:r>
      <w:r>
        <w:fldChar w:fldCharType="end"/>
      </w:r>
    </w:p>
    <w:p w14:paraId="1DD4F148" w14:textId="77777777" w:rsidR="00005AFA" w:rsidRPr="00114903" w:rsidRDefault="00005AFA">
      <w:pPr>
        <w:pStyle w:val="TOC3"/>
        <w:rPr>
          <w:rFonts w:ascii="Calibri" w:hAnsi="Calibri"/>
          <w:sz w:val="22"/>
          <w:szCs w:val="22"/>
          <w:lang w:val="en-US" w:eastAsia="de-DE"/>
        </w:rPr>
      </w:pPr>
      <w:r>
        <w:t>6.3.7</w:t>
      </w:r>
      <w:r>
        <w:tab/>
        <w:t>Data Property: oneM2MTargetURI</w:t>
      </w:r>
      <w:r>
        <w:tab/>
      </w:r>
      <w:r>
        <w:fldChar w:fldCharType="begin"/>
      </w:r>
      <w:r>
        <w:instrText xml:space="preserve"> PAGEREF _Toc456797646 \h </w:instrText>
      </w:r>
      <w:r>
        <w:fldChar w:fldCharType="separate"/>
      </w:r>
      <w:r w:rsidR="002C2E5A">
        <w:t>49</w:t>
      </w:r>
      <w:r>
        <w:fldChar w:fldCharType="end"/>
      </w:r>
    </w:p>
    <w:p w14:paraId="0D391D5E" w14:textId="77777777" w:rsidR="00005AFA" w:rsidRPr="00114903" w:rsidRDefault="00005AFA">
      <w:pPr>
        <w:pStyle w:val="TOC3"/>
        <w:rPr>
          <w:rFonts w:ascii="Calibri" w:hAnsi="Calibri"/>
          <w:sz w:val="22"/>
          <w:szCs w:val="22"/>
          <w:lang w:val="en-US" w:eastAsia="de-DE"/>
        </w:rPr>
      </w:pPr>
      <w:r>
        <w:t>6.3.8</w:t>
      </w:r>
      <w:r>
        <w:tab/>
        <w:t>Data Property: oneM2MAttribute</w:t>
      </w:r>
      <w:r>
        <w:tab/>
      </w:r>
      <w:r>
        <w:fldChar w:fldCharType="begin"/>
      </w:r>
      <w:r>
        <w:instrText xml:space="preserve"> PAGEREF _Toc456797647 \h </w:instrText>
      </w:r>
      <w:r>
        <w:fldChar w:fldCharType="separate"/>
      </w:r>
      <w:r w:rsidR="002C2E5A">
        <w:t>50</w:t>
      </w:r>
      <w:r>
        <w:fldChar w:fldCharType="end"/>
      </w:r>
    </w:p>
    <w:p w14:paraId="63285A31" w14:textId="77777777" w:rsidR="00005AFA" w:rsidRPr="00114903" w:rsidRDefault="00005AFA">
      <w:pPr>
        <w:pStyle w:val="TOC3"/>
        <w:rPr>
          <w:rFonts w:ascii="Calibri" w:hAnsi="Calibri"/>
          <w:sz w:val="22"/>
          <w:szCs w:val="22"/>
          <w:lang w:val="en-US" w:eastAsia="de-DE"/>
        </w:rPr>
      </w:pPr>
      <w:r>
        <w:t>6.3.9</w:t>
      </w:r>
      <w:r>
        <w:tab/>
        <w:t>Data Property: oneM2MMethod</w:t>
      </w:r>
      <w:r>
        <w:tab/>
      </w:r>
      <w:r>
        <w:fldChar w:fldCharType="begin"/>
      </w:r>
      <w:r>
        <w:instrText xml:space="preserve"> PAGEREF _Toc456797648 \h </w:instrText>
      </w:r>
      <w:r>
        <w:fldChar w:fldCharType="separate"/>
      </w:r>
      <w:r w:rsidR="002C2E5A">
        <w:t>50</w:t>
      </w:r>
      <w:r>
        <w:fldChar w:fldCharType="end"/>
      </w:r>
    </w:p>
    <w:p w14:paraId="1E18E8BD" w14:textId="77777777" w:rsidR="00005AFA" w:rsidRPr="00114903" w:rsidRDefault="00005AFA">
      <w:pPr>
        <w:pStyle w:val="TOC2"/>
        <w:rPr>
          <w:rFonts w:ascii="Calibri" w:hAnsi="Calibri"/>
          <w:sz w:val="22"/>
          <w:szCs w:val="22"/>
          <w:lang w:val="en-US" w:eastAsia="de-DE"/>
        </w:rPr>
      </w:pPr>
      <w:r>
        <w:t>6.4</w:t>
      </w:r>
      <w:r>
        <w:tab/>
        <w:t>Annotation Properties</w:t>
      </w:r>
      <w:r>
        <w:tab/>
      </w:r>
      <w:r>
        <w:fldChar w:fldCharType="begin"/>
      </w:r>
      <w:r>
        <w:instrText xml:space="preserve"> PAGEREF _Toc456797649 \h </w:instrText>
      </w:r>
      <w:r>
        <w:fldChar w:fldCharType="separate"/>
      </w:r>
      <w:r w:rsidR="002C2E5A">
        <w:t>50</w:t>
      </w:r>
      <w:r>
        <w:fldChar w:fldCharType="end"/>
      </w:r>
    </w:p>
    <w:p w14:paraId="3CA55375" w14:textId="77777777" w:rsidR="00005AFA" w:rsidRPr="00114903" w:rsidRDefault="00005AFA">
      <w:pPr>
        <w:pStyle w:val="TOC3"/>
        <w:rPr>
          <w:rFonts w:ascii="Calibri" w:hAnsi="Calibri"/>
          <w:sz w:val="22"/>
          <w:szCs w:val="22"/>
          <w:lang w:val="en-US" w:eastAsia="de-DE"/>
        </w:rPr>
      </w:pPr>
      <w:r>
        <w:t>6.4.1</w:t>
      </w:r>
      <w:r>
        <w:tab/>
        <w:t>Annotation Property: resourceDescriptorLink</w:t>
      </w:r>
      <w:r>
        <w:tab/>
      </w:r>
      <w:r>
        <w:fldChar w:fldCharType="begin"/>
      </w:r>
      <w:r>
        <w:instrText xml:space="preserve"> PAGEREF _Toc456797650 \h </w:instrText>
      </w:r>
      <w:r>
        <w:fldChar w:fldCharType="separate"/>
      </w:r>
      <w:r w:rsidR="002C2E5A">
        <w:t>50</w:t>
      </w:r>
      <w:r>
        <w:fldChar w:fldCharType="end"/>
      </w:r>
    </w:p>
    <w:p w14:paraId="2D7F7D35" w14:textId="77777777" w:rsidR="00005AFA" w:rsidRPr="00114903" w:rsidRDefault="00005AFA">
      <w:pPr>
        <w:pStyle w:val="TOC1"/>
        <w:rPr>
          <w:rFonts w:ascii="Calibri" w:hAnsi="Calibri"/>
          <w:szCs w:val="22"/>
          <w:lang w:val="en-US" w:eastAsia="de-DE"/>
        </w:rPr>
      </w:pPr>
      <w:r>
        <w:t>7</w:t>
      </w:r>
      <w:r>
        <w:tab/>
        <w:t>Instantiation of the Base Ontology and external ontologies to the oneM2M System</w:t>
      </w:r>
      <w:r>
        <w:tab/>
      </w:r>
      <w:r>
        <w:fldChar w:fldCharType="begin"/>
      </w:r>
      <w:r>
        <w:instrText xml:space="preserve"> PAGEREF _Toc456797651 \h </w:instrText>
      </w:r>
      <w:r>
        <w:fldChar w:fldCharType="separate"/>
      </w:r>
      <w:r w:rsidR="002C2E5A">
        <w:t>51</w:t>
      </w:r>
      <w:r>
        <w:fldChar w:fldCharType="end"/>
      </w:r>
    </w:p>
    <w:p w14:paraId="0EF31B98" w14:textId="77777777" w:rsidR="00005AFA" w:rsidRPr="00114903" w:rsidRDefault="00005AFA">
      <w:pPr>
        <w:pStyle w:val="TOC2"/>
        <w:rPr>
          <w:rFonts w:ascii="Calibri" w:hAnsi="Calibri"/>
          <w:sz w:val="22"/>
          <w:szCs w:val="22"/>
          <w:lang w:val="en-US" w:eastAsia="de-DE"/>
        </w:rPr>
      </w:pPr>
      <w:r>
        <w:t>7.1</w:t>
      </w:r>
      <w:r>
        <w:tab/>
        <w:t>Instantiation rules for the Base Ontology</w:t>
      </w:r>
      <w:r>
        <w:tab/>
      </w:r>
      <w:r>
        <w:fldChar w:fldCharType="begin"/>
      </w:r>
      <w:r>
        <w:instrText xml:space="preserve"> PAGEREF _Toc456797652 \h </w:instrText>
      </w:r>
      <w:r>
        <w:fldChar w:fldCharType="separate"/>
      </w:r>
      <w:r w:rsidR="002C2E5A">
        <w:t>51</w:t>
      </w:r>
      <w:r>
        <w:fldChar w:fldCharType="end"/>
      </w:r>
    </w:p>
    <w:p w14:paraId="1F7658AF" w14:textId="77777777" w:rsidR="00005AFA" w:rsidRPr="00114903" w:rsidRDefault="00005AFA">
      <w:pPr>
        <w:pStyle w:val="TOC3"/>
        <w:rPr>
          <w:rFonts w:ascii="Calibri" w:hAnsi="Calibr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_Toc456797653 \h </w:instrText>
      </w:r>
      <w:r>
        <w:fldChar w:fldCharType="separate"/>
      </w:r>
      <w:r w:rsidR="002C2E5A">
        <w:t>51</w:t>
      </w:r>
      <w:r>
        <w:fldChar w:fldCharType="end"/>
      </w:r>
    </w:p>
    <w:p w14:paraId="1A34E979" w14:textId="77777777" w:rsidR="00005AFA" w:rsidRPr="00114903" w:rsidRDefault="00005AFA">
      <w:pPr>
        <w:pStyle w:val="TOC4"/>
        <w:rPr>
          <w:rFonts w:ascii="Calibri" w:hAnsi="Calibri"/>
          <w:sz w:val="22"/>
          <w:szCs w:val="22"/>
          <w:lang w:val="en-US" w:eastAsia="de-DE"/>
        </w:rPr>
      </w:pPr>
      <w:r>
        <w:t>7.1.1.1</w:t>
      </w:r>
      <w:r>
        <w:tab/>
        <w:t>General on instantiating classes of the Base Ontology in the oneM2M System</w:t>
      </w:r>
      <w:r>
        <w:tab/>
      </w:r>
      <w:r>
        <w:fldChar w:fldCharType="begin"/>
      </w:r>
      <w:r>
        <w:instrText xml:space="preserve"> PAGEREF _Toc456797654 \h </w:instrText>
      </w:r>
      <w:r>
        <w:fldChar w:fldCharType="separate"/>
      </w:r>
      <w:r w:rsidR="002C2E5A">
        <w:t>51</w:t>
      </w:r>
      <w:r>
        <w:fldChar w:fldCharType="end"/>
      </w:r>
    </w:p>
    <w:p w14:paraId="7AED8DC3" w14:textId="77777777" w:rsidR="00005AFA" w:rsidRPr="00114903" w:rsidRDefault="00005AFA">
      <w:pPr>
        <w:pStyle w:val="TOC4"/>
        <w:rPr>
          <w:rFonts w:ascii="Calibri" w:hAnsi="Calibri"/>
          <w:sz w:val="22"/>
          <w:szCs w:val="22"/>
          <w:lang w:val="en-US" w:eastAsia="de-DE"/>
        </w:rPr>
      </w:pPr>
      <w:r>
        <w:t>7.1.1.2</w:t>
      </w:r>
      <w:r>
        <w:tab/>
        <w:t>Instantiation of individual classes of the Base Ontology</w:t>
      </w:r>
      <w:r>
        <w:tab/>
      </w:r>
      <w:r>
        <w:fldChar w:fldCharType="begin"/>
      </w:r>
      <w:r>
        <w:instrText xml:space="preserve"> PAGEREF _Toc456797655 \h </w:instrText>
      </w:r>
      <w:r>
        <w:fldChar w:fldCharType="separate"/>
      </w:r>
      <w:r w:rsidR="002C2E5A">
        <w:t>52</w:t>
      </w:r>
      <w:r>
        <w:fldChar w:fldCharType="end"/>
      </w:r>
    </w:p>
    <w:p w14:paraId="066464A2" w14:textId="77777777" w:rsidR="00005AFA" w:rsidRPr="00114903" w:rsidRDefault="00005AFA">
      <w:pPr>
        <w:pStyle w:val="TOC3"/>
        <w:rPr>
          <w:rFonts w:ascii="Calibri" w:hAnsi="Calibri"/>
          <w:sz w:val="22"/>
          <w:szCs w:val="22"/>
          <w:lang w:val="en-US" w:eastAsia="de-DE"/>
        </w:rPr>
      </w:pPr>
      <w:r>
        <w:t>7.1.2</w:t>
      </w:r>
      <w:r>
        <w:tab/>
        <w:t>Instantiation of Object Properties</w:t>
      </w:r>
      <w:r>
        <w:tab/>
      </w:r>
      <w:r>
        <w:fldChar w:fldCharType="begin"/>
      </w:r>
      <w:r>
        <w:instrText xml:space="preserve"> PAGEREF _Toc456797656 \h </w:instrText>
      </w:r>
      <w:r>
        <w:fldChar w:fldCharType="separate"/>
      </w:r>
      <w:r w:rsidR="002C2E5A">
        <w:t>57</w:t>
      </w:r>
      <w:r>
        <w:fldChar w:fldCharType="end"/>
      </w:r>
    </w:p>
    <w:p w14:paraId="547558D1" w14:textId="691A4415" w:rsidR="00005AFA" w:rsidRPr="00114903" w:rsidRDefault="00005AFA">
      <w:pPr>
        <w:pStyle w:val="TOC3"/>
        <w:rPr>
          <w:rFonts w:ascii="Calibri" w:hAnsi="Calibri"/>
          <w:sz w:val="22"/>
          <w:szCs w:val="22"/>
          <w:lang w:val="en-US" w:eastAsia="de-DE"/>
        </w:rPr>
      </w:pPr>
      <w:r>
        <w:t>7.1.3</w:t>
      </w:r>
      <w:r>
        <w:tab/>
        <w:t>Instantiation of Data Properties</w:t>
      </w:r>
      <w:r>
        <w:tab/>
      </w:r>
      <w:r>
        <w:fldChar w:fldCharType="begin"/>
      </w:r>
      <w:r>
        <w:instrText xml:space="preserve"> PAGEREF _Toc456797657 \h </w:instrText>
      </w:r>
      <w:r>
        <w:fldChar w:fldCharType="separate"/>
      </w:r>
      <w:r w:rsidR="002C2E5A">
        <w:t>58</w:t>
      </w:r>
      <w:r>
        <w:fldChar w:fldCharType="end"/>
      </w:r>
    </w:p>
    <w:p w14:paraId="34DD2C15" w14:textId="2FB2CA2C" w:rsidR="00005AFA" w:rsidRPr="00114903" w:rsidRDefault="00005AFA">
      <w:pPr>
        <w:pStyle w:val="TOC3"/>
        <w:rPr>
          <w:rFonts w:ascii="Calibri" w:hAnsi="Calibri"/>
          <w:sz w:val="22"/>
          <w:szCs w:val="22"/>
          <w:lang w:val="en-US" w:eastAsia="de-DE"/>
        </w:rPr>
      </w:pPr>
      <w:r>
        <w:t>7.1.4</w:t>
      </w:r>
      <w:r>
        <w:tab/>
        <w:t>Instantiation of Annotation Properties</w:t>
      </w:r>
      <w:r>
        <w:tab/>
      </w:r>
      <w:r>
        <w:fldChar w:fldCharType="begin"/>
      </w:r>
      <w:r>
        <w:instrText xml:space="preserve"> PAGEREF _Toc456797658 \h </w:instrText>
      </w:r>
      <w:r>
        <w:fldChar w:fldCharType="separate"/>
      </w:r>
      <w:r w:rsidR="002C2E5A">
        <w:t>58</w:t>
      </w:r>
      <w:r>
        <w:fldChar w:fldCharType="end"/>
      </w:r>
    </w:p>
    <w:p w14:paraId="23F0F986" w14:textId="7902CD14" w:rsidR="00005AFA" w:rsidRPr="00114903" w:rsidRDefault="00005AFA">
      <w:pPr>
        <w:pStyle w:val="TOC2"/>
        <w:rPr>
          <w:rFonts w:ascii="Calibri" w:hAnsi="Calibri"/>
          <w:sz w:val="22"/>
          <w:szCs w:val="22"/>
          <w:lang w:val="en-US" w:eastAsia="de-DE"/>
        </w:rPr>
      </w:pPr>
      <w:r>
        <w:t>7.2</w:t>
      </w:r>
      <w:r>
        <w:tab/>
        <w:t>Common mapping principles between the Base Ontology and external ontologies</w:t>
      </w:r>
      <w:r>
        <w:tab/>
      </w:r>
      <w:r>
        <w:fldChar w:fldCharType="begin"/>
      </w:r>
      <w:r>
        <w:instrText xml:space="preserve"> PAGEREF _Toc456797659 \h </w:instrText>
      </w:r>
      <w:r>
        <w:fldChar w:fldCharType="separate"/>
      </w:r>
      <w:r w:rsidR="002C2E5A">
        <w:t>58</w:t>
      </w:r>
      <w:r>
        <w:fldChar w:fldCharType="end"/>
      </w:r>
    </w:p>
    <w:p w14:paraId="6EA13FA0" w14:textId="7B8262F6" w:rsidR="00005AFA" w:rsidRPr="00114903" w:rsidRDefault="00005AFA">
      <w:pPr>
        <w:pStyle w:val="TOC1"/>
        <w:rPr>
          <w:rFonts w:ascii="Calibri" w:hAnsi="Calibri"/>
          <w:szCs w:val="22"/>
          <w:lang w:val="en-US" w:eastAsia="de-DE"/>
        </w:rPr>
      </w:pPr>
      <w:r>
        <w:t>8</w:t>
      </w:r>
      <w:r>
        <w:tab/>
        <w:t>Functional specification of communication with the Generic interworking IPE</w:t>
      </w:r>
      <w:r>
        <w:tab/>
      </w:r>
      <w:r>
        <w:fldChar w:fldCharType="begin"/>
      </w:r>
      <w:r>
        <w:instrText xml:space="preserve"> PAGEREF _Toc456797660 \h </w:instrText>
      </w:r>
      <w:r>
        <w:fldChar w:fldCharType="separate"/>
      </w:r>
      <w:r w:rsidR="002C2E5A">
        <w:t>59</w:t>
      </w:r>
      <w:r>
        <w:fldChar w:fldCharType="end"/>
      </w:r>
    </w:p>
    <w:p w14:paraId="3B12D4F0" w14:textId="541B6A62" w:rsidR="00005AFA" w:rsidRPr="00114903" w:rsidRDefault="00005AFA">
      <w:pPr>
        <w:pStyle w:val="TOC2"/>
        <w:rPr>
          <w:rFonts w:ascii="Calibri" w:hAnsi="Calibri"/>
          <w:sz w:val="22"/>
          <w:szCs w:val="22"/>
          <w:lang w:val="en-US" w:eastAsia="de-DE"/>
        </w:rPr>
      </w:pPr>
      <w:r>
        <w:t>8.1</w:t>
      </w:r>
      <w:r>
        <w:tab/>
        <w:t>Usage of oneM2M resources for IPE communication</w:t>
      </w:r>
      <w:r>
        <w:tab/>
      </w:r>
      <w:r>
        <w:fldChar w:fldCharType="begin"/>
      </w:r>
      <w:r>
        <w:instrText xml:space="preserve"> PAGEREF _Toc456797661 \h </w:instrText>
      </w:r>
      <w:r>
        <w:fldChar w:fldCharType="separate"/>
      </w:r>
      <w:r w:rsidR="002C2E5A">
        <w:t>59</w:t>
      </w:r>
      <w:r>
        <w:fldChar w:fldCharType="end"/>
      </w:r>
    </w:p>
    <w:p w14:paraId="5C7FBFBF" w14:textId="3ACD048C" w:rsidR="00005AFA" w:rsidRPr="00114903" w:rsidRDefault="00005AFA">
      <w:pPr>
        <w:pStyle w:val="TOC3"/>
        <w:rPr>
          <w:rFonts w:ascii="Calibri" w:hAnsi="Calibri"/>
          <w:sz w:val="22"/>
          <w:szCs w:val="22"/>
          <w:lang w:val="en-US" w:eastAsia="de-DE"/>
        </w:rPr>
      </w:pPr>
      <w:r>
        <w:t>8.1.1</w:t>
      </w:r>
      <w:r>
        <w:tab/>
        <w:t>General design principles (informative)</w:t>
      </w:r>
      <w:r>
        <w:tab/>
      </w:r>
      <w:r>
        <w:fldChar w:fldCharType="begin"/>
      </w:r>
      <w:r>
        <w:instrText xml:space="preserve"> PAGEREF _Toc456797662 \h </w:instrText>
      </w:r>
      <w:r>
        <w:fldChar w:fldCharType="separate"/>
      </w:r>
      <w:r w:rsidR="002C2E5A">
        <w:t>59</w:t>
      </w:r>
      <w:r>
        <w:fldChar w:fldCharType="end"/>
      </w:r>
    </w:p>
    <w:p w14:paraId="2BEBE3F2" w14:textId="77777777" w:rsidR="00005AFA" w:rsidRPr="00114903" w:rsidRDefault="00005AFA">
      <w:pPr>
        <w:pStyle w:val="TOC3"/>
        <w:rPr>
          <w:rFonts w:ascii="Calibri" w:hAnsi="Calibri"/>
          <w:sz w:val="22"/>
          <w:szCs w:val="22"/>
          <w:lang w:val="en-US" w:eastAsia="de-DE"/>
        </w:rPr>
      </w:pPr>
      <w:r>
        <w:t>8.1.2</w:t>
      </w:r>
      <w:r>
        <w:tab/>
        <w:t>Parent-child and linking resource relationships</w:t>
      </w:r>
      <w:r>
        <w:tab/>
      </w:r>
      <w:r>
        <w:fldChar w:fldCharType="begin"/>
      </w:r>
      <w:r>
        <w:instrText xml:space="preserve"> PAGEREF _Toc456797663 \h </w:instrText>
      </w:r>
      <w:r>
        <w:fldChar w:fldCharType="separate"/>
      </w:r>
      <w:r w:rsidR="002C2E5A">
        <w:t>59</w:t>
      </w:r>
      <w:r>
        <w:fldChar w:fldCharType="end"/>
      </w:r>
    </w:p>
    <w:p w14:paraId="1394816D" w14:textId="77777777" w:rsidR="00005AFA" w:rsidRPr="00114903" w:rsidRDefault="00005AFA">
      <w:pPr>
        <w:pStyle w:val="TOC2"/>
        <w:rPr>
          <w:rFonts w:ascii="Calibri" w:hAnsi="Calibri"/>
          <w:sz w:val="22"/>
          <w:szCs w:val="22"/>
          <w:lang w:val="en-US" w:eastAsia="de-DE"/>
        </w:rPr>
      </w:pPr>
      <w:r>
        <w:lastRenderedPageBreak/>
        <w:t>8.2</w:t>
      </w:r>
      <w:r>
        <w:tab/>
        <w:t>Specification of the IPE for Generic interworking</w:t>
      </w:r>
      <w:r>
        <w:tab/>
      </w:r>
      <w:r>
        <w:fldChar w:fldCharType="begin"/>
      </w:r>
      <w:r>
        <w:instrText xml:space="preserve"> PAGEREF _Toc456797664 \h </w:instrText>
      </w:r>
      <w:r>
        <w:fldChar w:fldCharType="separate"/>
      </w:r>
      <w:r w:rsidR="002C2E5A">
        <w:t>61</w:t>
      </w:r>
      <w:r>
        <w:fldChar w:fldCharType="end"/>
      </w:r>
    </w:p>
    <w:p w14:paraId="4335E327" w14:textId="77777777" w:rsidR="00005AFA" w:rsidRPr="00114903" w:rsidRDefault="00005AFA">
      <w:pPr>
        <w:pStyle w:val="TOC3"/>
        <w:rPr>
          <w:rFonts w:ascii="Calibri" w:hAnsi="Calibri"/>
          <w:sz w:val="22"/>
          <w:szCs w:val="22"/>
          <w:lang w:val="en-US" w:eastAsia="de-DE"/>
        </w:rPr>
      </w:pPr>
      <w:r>
        <w:t>8.2.1</w:t>
      </w:r>
      <w:r>
        <w:tab/>
        <w:t>General functionality of a Generic interworking IPE</w:t>
      </w:r>
      <w:r>
        <w:tab/>
      </w:r>
      <w:r>
        <w:fldChar w:fldCharType="begin"/>
      </w:r>
      <w:r>
        <w:instrText xml:space="preserve"> PAGEREF _Toc456797665 \h </w:instrText>
      </w:r>
      <w:r>
        <w:fldChar w:fldCharType="separate"/>
      </w:r>
      <w:r w:rsidR="002C2E5A">
        <w:t>61</w:t>
      </w:r>
      <w:r>
        <w:fldChar w:fldCharType="end"/>
      </w:r>
    </w:p>
    <w:p w14:paraId="05581D9F" w14:textId="77777777" w:rsidR="00005AFA" w:rsidRPr="00114903" w:rsidRDefault="00005AFA">
      <w:pPr>
        <w:pStyle w:val="TOC3"/>
        <w:rPr>
          <w:rFonts w:ascii="Calibri" w:hAnsi="Calibri"/>
          <w:sz w:val="22"/>
          <w:szCs w:val="22"/>
          <w:lang w:val="en-US" w:eastAsia="de-DE"/>
        </w:rPr>
      </w:pPr>
      <w:r>
        <w:t>8.2.2</w:t>
      </w:r>
      <w:r>
        <w:tab/>
        <w:t>Interworked Device discovery</w:t>
      </w:r>
      <w:r>
        <w:tab/>
      </w:r>
      <w:r>
        <w:fldChar w:fldCharType="begin"/>
      </w:r>
      <w:r>
        <w:instrText xml:space="preserve"> PAGEREF _Toc456797666 \h </w:instrText>
      </w:r>
      <w:r>
        <w:fldChar w:fldCharType="separate"/>
      </w:r>
      <w:r w:rsidR="002C2E5A">
        <w:t>61</w:t>
      </w:r>
      <w:r>
        <w:fldChar w:fldCharType="end"/>
      </w:r>
    </w:p>
    <w:p w14:paraId="2075170F" w14:textId="77777777" w:rsidR="00005AFA" w:rsidRPr="00114903" w:rsidRDefault="00005AFA">
      <w:pPr>
        <w:pStyle w:val="TOC3"/>
        <w:rPr>
          <w:rFonts w:ascii="Calibri" w:hAnsi="Calibri"/>
          <w:sz w:val="22"/>
          <w:szCs w:val="22"/>
          <w:lang w:val="en-US" w:eastAsia="de-DE"/>
        </w:rPr>
      </w:pPr>
      <w:r>
        <w:t>8.2.3</w:t>
      </w:r>
      <w:r>
        <w:tab/>
        <w:t>Handling of DataPoints</w:t>
      </w:r>
      <w:r w:rsidRPr="00A24035">
        <w:rPr>
          <w:lang w:val="en-US"/>
        </w:rPr>
        <w:t xml:space="preserve"> by the IPE</w:t>
      </w:r>
      <w:r>
        <w:tab/>
      </w:r>
      <w:r>
        <w:fldChar w:fldCharType="begin"/>
      </w:r>
      <w:r>
        <w:instrText xml:space="preserve"> PAGEREF _Toc456797667 \h </w:instrText>
      </w:r>
      <w:r>
        <w:fldChar w:fldCharType="separate"/>
      </w:r>
      <w:r w:rsidR="002C2E5A">
        <w:t>62</w:t>
      </w:r>
      <w:r>
        <w:fldChar w:fldCharType="end"/>
      </w:r>
    </w:p>
    <w:p w14:paraId="47025A10" w14:textId="77777777" w:rsidR="00005AFA" w:rsidRPr="00114903" w:rsidRDefault="00005AFA">
      <w:pPr>
        <w:pStyle w:val="TOC3"/>
        <w:rPr>
          <w:rFonts w:ascii="Calibri" w:hAnsi="Calibri"/>
          <w:sz w:val="22"/>
          <w:szCs w:val="22"/>
          <w:lang w:val="en-US" w:eastAsia="de-DE"/>
        </w:rPr>
      </w:pPr>
      <w:r>
        <w:t>8.2.4</w:t>
      </w:r>
      <w:r>
        <w:tab/>
        <w:t>Handling of Operations</w:t>
      </w:r>
      <w:r w:rsidRPr="00A24035">
        <w:rPr>
          <w:lang w:val="en-US"/>
        </w:rPr>
        <w:t xml:space="preserve"> by the IPE</w:t>
      </w:r>
      <w:r>
        <w:tab/>
      </w:r>
      <w:r>
        <w:fldChar w:fldCharType="begin"/>
      </w:r>
      <w:r>
        <w:instrText xml:space="preserve"> PAGEREF _Toc456797668 \h </w:instrText>
      </w:r>
      <w:r>
        <w:fldChar w:fldCharType="separate"/>
      </w:r>
      <w:r w:rsidR="002C2E5A">
        <w:t>62</w:t>
      </w:r>
      <w:r>
        <w:fldChar w:fldCharType="end"/>
      </w:r>
    </w:p>
    <w:p w14:paraId="4045F9D2" w14:textId="77777777" w:rsidR="00005AFA" w:rsidRPr="00114903" w:rsidRDefault="00005AFA">
      <w:pPr>
        <w:pStyle w:val="TOC3"/>
        <w:rPr>
          <w:rFonts w:ascii="Calibri" w:hAnsi="Calibri"/>
          <w:sz w:val="22"/>
          <w:szCs w:val="22"/>
          <w:lang w:val="en-US" w:eastAsia="de-DE"/>
        </w:rPr>
      </w:pPr>
      <w:r>
        <w:t>8.2.5</w:t>
      </w:r>
      <w:r>
        <w:tab/>
        <w:t>Removing Devices.</w:t>
      </w:r>
      <w:r>
        <w:tab/>
      </w:r>
      <w:r>
        <w:fldChar w:fldCharType="begin"/>
      </w:r>
      <w:r>
        <w:instrText xml:space="preserve"> PAGEREF _Toc456797669 \h </w:instrText>
      </w:r>
      <w:r>
        <w:fldChar w:fldCharType="separate"/>
      </w:r>
      <w:r w:rsidR="002C2E5A">
        <w:t>64</w:t>
      </w:r>
      <w:r>
        <w:fldChar w:fldCharType="end"/>
      </w:r>
    </w:p>
    <w:p w14:paraId="578DB73E" w14:textId="77777777" w:rsidR="00005AFA" w:rsidRPr="00114903" w:rsidRDefault="00005AFA">
      <w:pPr>
        <w:pStyle w:val="TOC2"/>
        <w:rPr>
          <w:rFonts w:ascii="Calibri" w:hAnsi="Calibri"/>
          <w:sz w:val="22"/>
          <w:szCs w:val="22"/>
          <w:lang w:val="en-US" w:eastAsia="de-DE"/>
        </w:rPr>
      </w:pPr>
      <w:r>
        <w:t>8.3</w:t>
      </w:r>
      <w:r>
        <w:tab/>
      </w:r>
      <w:r w:rsidRPr="00A24035">
        <w:rPr>
          <w:lang w:val="en-US"/>
        </w:rPr>
        <w:t xml:space="preserve">Specification of the behavior of a </w:t>
      </w:r>
      <w:r>
        <w:t>communicating entity</w:t>
      </w:r>
      <w:r w:rsidRPr="00A24035">
        <w:rPr>
          <w:lang w:val="en-US"/>
        </w:rPr>
        <w:t xml:space="preserve"> in</w:t>
      </w:r>
      <w:r>
        <w:t xml:space="preserve"> </w:t>
      </w:r>
      <w:r w:rsidRPr="00A24035">
        <w:rPr>
          <w:lang w:val="en-US"/>
        </w:rPr>
        <w:t>m</w:t>
      </w:r>
      <w:r>
        <w:t xml:space="preserve">essage flows between IPE and </w:t>
      </w:r>
      <w:r w:rsidRPr="00A24035">
        <w:rPr>
          <w:lang w:val="en-US"/>
        </w:rPr>
        <w:t xml:space="preserve">the </w:t>
      </w:r>
      <w:r>
        <w:t>communicating entity</w:t>
      </w:r>
      <w:r>
        <w:tab/>
      </w:r>
      <w:r>
        <w:fldChar w:fldCharType="begin"/>
      </w:r>
      <w:r>
        <w:instrText xml:space="preserve"> PAGEREF _Toc456797670 \h </w:instrText>
      </w:r>
      <w:r>
        <w:fldChar w:fldCharType="separate"/>
      </w:r>
      <w:r w:rsidR="002C2E5A">
        <w:t>64</w:t>
      </w:r>
      <w:r>
        <w:fldChar w:fldCharType="end"/>
      </w:r>
    </w:p>
    <w:p w14:paraId="72BBAA13" w14:textId="77777777" w:rsidR="00005AFA" w:rsidRPr="00114903" w:rsidRDefault="00005AFA">
      <w:pPr>
        <w:pStyle w:val="TOC3"/>
        <w:rPr>
          <w:rFonts w:ascii="Calibri" w:hAnsi="Calibri"/>
          <w:sz w:val="22"/>
          <w:szCs w:val="22"/>
          <w:lang w:val="en-US" w:eastAsia="de-DE"/>
        </w:rPr>
      </w:pPr>
      <w:r>
        <w:t>8.3.1</w:t>
      </w:r>
      <w:r>
        <w:tab/>
      </w:r>
      <w:r w:rsidRPr="00A24035">
        <w:rPr>
          <w:lang w:val="en-US"/>
        </w:rPr>
        <w:t>Preconditions on</w:t>
      </w:r>
      <w:r>
        <w:t xml:space="preserve"> the communicating entity</w:t>
      </w:r>
      <w:r>
        <w:tab/>
      </w:r>
      <w:r>
        <w:fldChar w:fldCharType="begin"/>
      </w:r>
      <w:r>
        <w:instrText xml:space="preserve"> PAGEREF _Toc456797671 \h </w:instrText>
      </w:r>
      <w:r>
        <w:fldChar w:fldCharType="separate"/>
      </w:r>
      <w:r w:rsidR="002C2E5A">
        <w:t>64</w:t>
      </w:r>
      <w:r>
        <w:fldChar w:fldCharType="end"/>
      </w:r>
    </w:p>
    <w:p w14:paraId="247891F7" w14:textId="77777777" w:rsidR="00005AFA" w:rsidRPr="00114903" w:rsidRDefault="00005AFA">
      <w:pPr>
        <w:pStyle w:val="TOC3"/>
        <w:rPr>
          <w:rFonts w:ascii="Calibri" w:hAnsi="Calibri"/>
          <w:sz w:val="22"/>
          <w:szCs w:val="22"/>
          <w:lang w:val="en-US" w:eastAsia="de-DE"/>
        </w:rPr>
      </w:pPr>
      <w:r>
        <w:t>8.3.</w:t>
      </w:r>
      <w:r w:rsidRPr="00A24035">
        <w:rPr>
          <w:lang w:val="en-US"/>
        </w:rPr>
        <w:t>2</w:t>
      </w:r>
      <w:r>
        <w:tab/>
        <w:t>Flow from the communicating entity to the IPE using InputDataPoints</w:t>
      </w:r>
      <w:r w:rsidRPr="00A24035">
        <w:rPr>
          <w:lang w:val="en-US"/>
        </w:rPr>
        <w:t xml:space="preserve"> of a Service</w:t>
      </w:r>
      <w:r>
        <w:tab/>
      </w:r>
      <w:r>
        <w:fldChar w:fldCharType="begin"/>
      </w:r>
      <w:r>
        <w:instrText xml:space="preserve"> PAGEREF _Toc456797672 \h </w:instrText>
      </w:r>
      <w:r>
        <w:fldChar w:fldCharType="separate"/>
      </w:r>
      <w:r w:rsidR="002C2E5A">
        <w:t>64</w:t>
      </w:r>
      <w:r>
        <w:fldChar w:fldCharType="end"/>
      </w:r>
    </w:p>
    <w:p w14:paraId="40847C55" w14:textId="77777777" w:rsidR="00005AFA" w:rsidRPr="00114903" w:rsidRDefault="00005AFA">
      <w:pPr>
        <w:pStyle w:val="TOC4"/>
        <w:rPr>
          <w:rFonts w:ascii="Calibri" w:hAnsi="Calibri"/>
          <w:sz w:val="22"/>
          <w:szCs w:val="22"/>
          <w:lang w:val="en-US" w:eastAsia="de-DE"/>
        </w:rPr>
      </w:pPr>
      <w:r>
        <w:t>8.3.</w:t>
      </w:r>
      <w:r w:rsidRPr="00A24035">
        <w:rPr>
          <w:lang w:val="en-US"/>
        </w:rPr>
        <w:t>2</w:t>
      </w:r>
      <w:r>
        <w:t>.1</w:t>
      </w:r>
      <w:r>
        <w:tab/>
        <w:t>Flow from the communicating entity to the IPE using a &lt;</w:t>
      </w:r>
      <w:r w:rsidRPr="00A24035">
        <w:rPr>
          <w:i/>
        </w:rPr>
        <w:t>container</w:t>
      </w:r>
      <w:r>
        <w:t>&gt; type InputDataPoint</w:t>
      </w:r>
      <w:r>
        <w:tab/>
      </w:r>
      <w:r>
        <w:fldChar w:fldCharType="begin"/>
      </w:r>
      <w:r>
        <w:instrText xml:space="preserve"> PAGEREF _Toc456797673 \h </w:instrText>
      </w:r>
      <w:r>
        <w:fldChar w:fldCharType="separate"/>
      </w:r>
      <w:r w:rsidR="002C2E5A">
        <w:t>64</w:t>
      </w:r>
      <w:r>
        <w:fldChar w:fldCharType="end"/>
      </w:r>
    </w:p>
    <w:p w14:paraId="35A2AD49" w14:textId="77777777" w:rsidR="00005AFA" w:rsidRPr="00114903" w:rsidRDefault="00005AFA">
      <w:pPr>
        <w:pStyle w:val="TOC4"/>
        <w:rPr>
          <w:rFonts w:ascii="Calibri" w:hAnsi="Calibri"/>
          <w:sz w:val="22"/>
          <w:szCs w:val="22"/>
          <w:lang w:val="en-US" w:eastAsia="de-DE"/>
        </w:rPr>
      </w:pPr>
      <w:r>
        <w:t>8.3.</w:t>
      </w:r>
      <w:r w:rsidRPr="00A24035">
        <w:rPr>
          <w:lang w:val="en-US"/>
        </w:rPr>
        <w:t>2</w:t>
      </w:r>
      <w:r>
        <w:t>.2</w:t>
      </w:r>
      <w:r>
        <w:tab/>
        <w:t>Flow from the communicating entity to the IPE using a &lt;</w:t>
      </w:r>
      <w:r w:rsidRPr="00A24035">
        <w:rPr>
          <w:i/>
        </w:rPr>
        <w:t>flexContainer</w:t>
      </w:r>
      <w:r>
        <w:t>&gt; type InputDataPoint</w:t>
      </w:r>
      <w:r>
        <w:tab/>
      </w:r>
      <w:r>
        <w:fldChar w:fldCharType="begin"/>
      </w:r>
      <w:r>
        <w:instrText xml:space="preserve"> PAGEREF _Toc456797674 \h </w:instrText>
      </w:r>
      <w:r>
        <w:fldChar w:fldCharType="separate"/>
      </w:r>
      <w:r w:rsidR="002C2E5A">
        <w:t>65</w:t>
      </w:r>
      <w:r>
        <w:fldChar w:fldCharType="end"/>
      </w:r>
    </w:p>
    <w:p w14:paraId="3CDE8C48" w14:textId="77777777" w:rsidR="00005AFA" w:rsidRPr="00114903" w:rsidRDefault="00005AFA">
      <w:pPr>
        <w:pStyle w:val="TOC3"/>
        <w:rPr>
          <w:rFonts w:ascii="Calibri" w:hAnsi="Calibri"/>
          <w:sz w:val="22"/>
          <w:szCs w:val="22"/>
          <w:lang w:val="en-US" w:eastAsia="de-DE"/>
        </w:rPr>
      </w:pPr>
      <w:r>
        <w:t>8.3.</w:t>
      </w:r>
      <w:r w:rsidRPr="00A24035">
        <w:rPr>
          <w:lang w:val="en-US"/>
        </w:rPr>
        <w:t>3</w:t>
      </w:r>
      <w:r>
        <w:tab/>
        <w:t>Flow from the IPE to the communicating entity using OutputDataPoints</w:t>
      </w:r>
      <w:r w:rsidRPr="00A24035">
        <w:rPr>
          <w:lang w:val="en-US"/>
        </w:rPr>
        <w:t xml:space="preserve"> of a Service</w:t>
      </w:r>
      <w:r>
        <w:tab/>
      </w:r>
      <w:r>
        <w:fldChar w:fldCharType="begin"/>
      </w:r>
      <w:r>
        <w:instrText xml:space="preserve"> PAGEREF _Toc456797675 \h </w:instrText>
      </w:r>
      <w:r>
        <w:fldChar w:fldCharType="separate"/>
      </w:r>
      <w:r w:rsidR="002C2E5A">
        <w:t>65</w:t>
      </w:r>
      <w:r>
        <w:fldChar w:fldCharType="end"/>
      </w:r>
    </w:p>
    <w:p w14:paraId="40B879ED" w14:textId="66344B9E" w:rsidR="00005AFA" w:rsidRPr="00114903" w:rsidRDefault="00005AFA">
      <w:pPr>
        <w:pStyle w:val="TOC3"/>
        <w:rPr>
          <w:rFonts w:ascii="Calibri" w:hAnsi="Calibri"/>
          <w:sz w:val="22"/>
          <w:szCs w:val="22"/>
          <w:lang w:val="en-US" w:eastAsia="de-DE"/>
        </w:rPr>
      </w:pPr>
      <w:r>
        <w:t>8.3.</w:t>
      </w:r>
      <w:r w:rsidRPr="00A24035">
        <w:rPr>
          <w:lang w:val="en-US"/>
        </w:rPr>
        <w:t>4</w:t>
      </w:r>
      <w:r>
        <w:tab/>
        <w:t>Flow from the communicating entity to the IPE using Operations</w:t>
      </w:r>
      <w:r w:rsidRPr="00A24035">
        <w:rPr>
          <w:lang w:val="en-US"/>
        </w:rPr>
        <w:t xml:space="preserve"> of a Service</w:t>
      </w:r>
      <w:r>
        <w:tab/>
      </w:r>
      <w:r>
        <w:fldChar w:fldCharType="begin"/>
      </w:r>
      <w:r>
        <w:instrText xml:space="preserve"> PAGEREF _Toc456797676 \h </w:instrText>
      </w:r>
      <w:r>
        <w:fldChar w:fldCharType="separate"/>
      </w:r>
      <w:r w:rsidR="002C2E5A">
        <w:t>66</w:t>
      </w:r>
      <w:r>
        <w:fldChar w:fldCharType="end"/>
      </w:r>
    </w:p>
    <w:p w14:paraId="002A55CA" w14:textId="7F45E7A7" w:rsidR="00005AFA" w:rsidRPr="00114903" w:rsidRDefault="00005AFA">
      <w:pPr>
        <w:pStyle w:val="TOC3"/>
        <w:rPr>
          <w:rFonts w:ascii="Calibri" w:hAnsi="Calibri"/>
          <w:sz w:val="22"/>
          <w:szCs w:val="22"/>
          <w:lang w:val="en-US" w:eastAsia="de-DE"/>
        </w:rPr>
      </w:pPr>
      <w:r>
        <w:t>8.3.</w:t>
      </w:r>
      <w:r w:rsidRPr="00A24035">
        <w:rPr>
          <w:lang w:val="en-US"/>
        </w:rPr>
        <w:t>5</w:t>
      </w:r>
      <w:r>
        <w:tab/>
        <w:t>Flow from the IPE to the communicating entity using Operations</w:t>
      </w:r>
      <w:r w:rsidRPr="00A24035">
        <w:rPr>
          <w:lang w:val="en-US"/>
        </w:rPr>
        <w:t xml:space="preserve"> of a Service</w:t>
      </w:r>
      <w:r>
        <w:tab/>
      </w:r>
      <w:r>
        <w:fldChar w:fldCharType="begin"/>
      </w:r>
      <w:r>
        <w:instrText xml:space="preserve"> PAGEREF _Toc456797677 \h </w:instrText>
      </w:r>
      <w:r>
        <w:fldChar w:fldCharType="separate"/>
      </w:r>
      <w:r w:rsidR="002C2E5A">
        <w:t>67</w:t>
      </w:r>
      <w:r>
        <w:fldChar w:fldCharType="end"/>
      </w:r>
    </w:p>
    <w:p w14:paraId="7329CDF1" w14:textId="37D4EA27" w:rsidR="00005AFA" w:rsidRPr="00114903" w:rsidRDefault="00005AFA">
      <w:pPr>
        <w:pStyle w:val="TOC1"/>
        <w:rPr>
          <w:rFonts w:ascii="Calibri" w:hAnsi="Calibri"/>
          <w:szCs w:val="22"/>
          <w:lang w:val="en-US" w:eastAsia="de-DE"/>
        </w:rPr>
      </w:pPr>
      <w:r>
        <w:t>9</w:t>
      </w:r>
      <w:r>
        <w:tab/>
        <w:t>FlexContainer specializations for Generic interworking</w:t>
      </w:r>
      <w:r>
        <w:tab/>
      </w:r>
      <w:r>
        <w:fldChar w:fldCharType="begin"/>
      </w:r>
      <w:r>
        <w:instrText xml:space="preserve"> PAGEREF _Toc456797678 \h </w:instrText>
      </w:r>
      <w:r>
        <w:fldChar w:fldCharType="separate"/>
      </w:r>
      <w:r w:rsidR="002C2E5A">
        <w:t>67</w:t>
      </w:r>
      <w:r>
        <w:fldChar w:fldCharType="end"/>
      </w:r>
    </w:p>
    <w:p w14:paraId="25CE9329" w14:textId="7E27B700" w:rsidR="00005AFA" w:rsidRPr="00114903" w:rsidRDefault="00005AFA">
      <w:pPr>
        <w:pStyle w:val="TOC2"/>
        <w:rPr>
          <w:rFonts w:ascii="Calibri" w:hAnsi="Calibri"/>
          <w:sz w:val="22"/>
          <w:szCs w:val="22"/>
          <w:lang w:val="en-US" w:eastAsia="de-DE"/>
        </w:rPr>
      </w:pPr>
      <w:r>
        <w:t>9.1</w:t>
      </w:r>
      <w:r>
        <w:tab/>
        <w:t>Introduction</w:t>
      </w:r>
      <w:r>
        <w:tab/>
      </w:r>
      <w:r>
        <w:fldChar w:fldCharType="begin"/>
      </w:r>
      <w:r>
        <w:instrText xml:space="preserve"> PAGEREF _Toc456797679 \h </w:instrText>
      </w:r>
      <w:r>
        <w:fldChar w:fldCharType="separate"/>
      </w:r>
      <w:r w:rsidR="002C2E5A">
        <w:t>67</w:t>
      </w:r>
      <w:r>
        <w:fldChar w:fldCharType="end"/>
      </w:r>
    </w:p>
    <w:p w14:paraId="00F05075" w14:textId="77777777" w:rsidR="00005AFA" w:rsidRPr="00114903" w:rsidRDefault="00005AFA">
      <w:pPr>
        <w:pStyle w:val="TOC2"/>
        <w:rPr>
          <w:rFonts w:ascii="Calibri" w:hAnsi="Calibri"/>
          <w:sz w:val="22"/>
          <w:szCs w:val="22"/>
          <w:lang w:val="en-US" w:eastAsia="de-DE"/>
        </w:rPr>
      </w:pPr>
      <w:r>
        <w:t>9.2</w:t>
      </w:r>
      <w:r>
        <w:tab/>
        <w:t xml:space="preserve">Resource Type </w:t>
      </w:r>
      <w:r w:rsidRPr="00A24035">
        <w:rPr>
          <w:i/>
        </w:rPr>
        <w:t>genericInterworkingService</w:t>
      </w:r>
      <w:r>
        <w:tab/>
      </w:r>
      <w:r>
        <w:fldChar w:fldCharType="begin"/>
      </w:r>
      <w:r>
        <w:instrText xml:space="preserve"> PAGEREF _Toc456797680 \h </w:instrText>
      </w:r>
      <w:r>
        <w:fldChar w:fldCharType="separate"/>
      </w:r>
      <w:r w:rsidR="002C2E5A">
        <w:t>67</w:t>
      </w:r>
      <w:r>
        <w:fldChar w:fldCharType="end"/>
      </w:r>
    </w:p>
    <w:p w14:paraId="1E4B53B3" w14:textId="54A47D39" w:rsidR="00005AFA" w:rsidRPr="00114903" w:rsidRDefault="00005AFA">
      <w:pPr>
        <w:pStyle w:val="TOC2"/>
        <w:rPr>
          <w:rFonts w:ascii="Calibri" w:hAnsi="Calibri"/>
          <w:sz w:val="22"/>
          <w:szCs w:val="22"/>
          <w:lang w:val="en-US" w:eastAsia="de-DE"/>
        </w:rPr>
      </w:pPr>
      <w:r>
        <w:t>9.3</w:t>
      </w:r>
      <w:r>
        <w:tab/>
        <w:t xml:space="preserve">Resource Type </w:t>
      </w:r>
      <w:r w:rsidRPr="00A24035">
        <w:rPr>
          <w:i/>
        </w:rPr>
        <w:t>genericInterworkingOperationInstance</w:t>
      </w:r>
      <w:r>
        <w:tab/>
      </w:r>
      <w:r>
        <w:fldChar w:fldCharType="begin"/>
      </w:r>
      <w:r>
        <w:instrText xml:space="preserve"> PAGEREF _Toc456797681 \h </w:instrText>
      </w:r>
      <w:r>
        <w:fldChar w:fldCharType="separate"/>
      </w:r>
      <w:r w:rsidR="002C2E5A">
        <w:t>70</w:t>
      </w:r>
      <w:r>
        <w:fldChar w:fldCharType="end"/>
      </w:r>
    </w:p>
    <w:p w14:paraId="4AD6C089" w14:textId="4564E838" w:rsidR="00005AFA" w:rsidRPr="00114903" w:rsidRDefault="00005AFA">
      <w:pPr>
        <w:pStyle w:val="TOC8"/>
        <w:rPr>
          <w:rFonts w:ascii="Calibri" w:hAnsi="Calibri"/>
          <w:b w:val="0"/>
          <w:szCs w:val="22"/>
          <w:lang w:val="en-US" w:eastAsia="de-DE"/>
        </w:rPr>
      </w:pPr>
      <w:r>
        <w:t>Annex A (normative): OWL representation of Base Ontology</w:t>
      </w:r>
      <w:r>
        <w:tab/>
      </w:r>
      <w:r>
        <w:fldChar w:fldCharType="begin"/>
      </w:r>
      <w:r>
        <w:instrText xml:space="preserve"> PAGEREF _Toc456797682 \h </w:instrText>
      </w:r>
      <w:r>
        <w:fldChar w:fldCharType="separate"/>
      </w:r>
      <w:r w:rsidR="002C2E5A">
        <w:t>75</w:t>
      </w:r>
      <w:r>
        <w:fldChar w:fldCharType="end"/>
      </w:r>
    </w:p>
    <w:p w14:paraId="2BA52A30" w14:textId="4B2D977E" w:rsidR="00005AFA" w:rsidRPr="00114903" w:rsidRDefault="00005AFA">
      <w:pPr>
        <w:pStyle w:val="TOC8"/>
        <w:rPr>
          <w:rFonts w:ascii="Calibri" w:hAnsi="Calibri"/>
          <w:b w:val="0"/>
          <w:szCs w:val="22"/>
          <w:lang w:val="en-US" w:eastAsia="de-DE"/>
        </w:rPr>
      </w:pPr>
      <w:r>
        <w:t>Annex B (informative): Mappings of selected external ontologies to the Base Ontology</w:t>
      </w:r>
      <w:r>
        <w:tab/>
      </w:r>
      <w:r>
        <w:fldChar w:fldCharType="begin"/>
      </w:r>
      <w:r>
        <w:instrText xml:space="preserve"> PAGEREF _Toc456797683 \h </w:instrText>
      </w:r>
      <w:r>
        <w:fldChar w:fldCharType="separate"/>
      </w:r>
      <w:r w:rsidR="002C2E5A">
        <w:t>76</w:t>
      </w:r>
      <w:r>
        <w:fldChar w:fldCharType="end"/>
      </w:r>
    </w:p>
    <w:p w14:paraId="7A50507F" w14:textId="2F198CE0" w:rsidR="00005AFA" w:rsidRPr="00114903" w:rsidRDefault="00005AFA">
      <w:pPr>
        <w:pStyle w:val="TOC1"/>
        <w:rPr>
          <w:rFonts w:ascii="Calibri" w:hAnsi="Calibri"/>
          <w:szCs w:val="22"/>
          <w:lang w:val="en-US" w:eastAsia="de-DE"/>
        </w:rPr>
      </w:pPr>
      <w:r>
        <w:t>B.1</w:t>
      </w:r>
      <w:r>
        <w:tab/>
        <w:t>Mapping of SAREF</w:t>
      </w:r>
      <w:r>
        <w:tab/>
      </w:r>
      <w:r>
        <w:fldChar w:fldCharType="begin"/>
      </w:r>
      <w:r>
        <w:instrText xml:space="preserve"> PAGEREF _Toc456797684 \h </w:instrText>
      </w:r>
      <w:r>
        <w:fldChar w:fldCharType="separate"/>
      </w:r>
      <w:r w:rsidR="002C2E5A">
        <w:t>76</w:t>
      </w:r>
      <w:r>
        <w:fldChar w:fldCharType="end"/>
      </w:r>
    </w:p>
    <w:p w14:paraId="762D08E7" w14:textId="023E2786" w:rsidR="00005AFA" w:rsidRPr="00114903" w:rsidRDefault="00005AFA">
      <w:pPr>
        <w:pStyle w:val="TOC2"/>
        <w:rPr>
          <w:rFonts w:ascii="Calibri" w:hAnsi="Calibri"/>
          <w:sz w:val="22"/>
          <w:szCs w:val="22"/>
          <w:lang w:val="en-US" w:eastAsia="de-DE"/>
        </w:rPr>
      </w:pPr>
      <w:r>
        <w:t>B.1.1</w:t>
      </w:r>
      <w:r>
        <w:tab/>
        <w:t>Introduction to SAREF</w:t>
      </w:r>
      <w:r>
        <w:tab/>
      </w:r>
      <w:r>
        <w:fldChar w:fldCharType="begin"/>
      </w:r>
      <w:r>
        <w:instrText xml:space="preserve"> PAGEREF _Toc456797685 \h </w:instrText>
      </w:r>
      <w:r>
        <w:fldChar w:fldCharType="separate"/>
      </w:r>
      <w:r w:rsidR="002C2E5A">
        <w:t>76</w:t>
      </w:r>
      <w:r>
        <w:fldChar w:fldCharType="end"/>
      </w:r>
    </w:p>
    <w:p w14:paraId="38BB6DFF" w14:textId="257EF15C" w:rsidR="00005AFA" w:rsidRPr="00114903" w:rsidRDefault="00005AFA">
      <w:pPr>
        <w:pStyle w:val="TOC2"/>
        <w:rPr>
          <w:rFonts w:ascii="Calibri" w:hAnsi="Calibri"/>
          <w:sz w:val="22"/>
          <w:szCs w:val="22"/>
          <w:lang w:val="en-US" w:eastAsia="de-DE"/>
        </w:rPr>
      </w:pPr>
      <w:r>
        <w:t>B.1.3</w:t>
      </w:r>
      <w:r>
        <w:tab/>
        <w:t>Mapping SAREF to oneM2M resource structure</w:t>
      </w:r>
      <w:r>
        <w:tab/>
      </w:r>
      <w:r>
        <w:fldChar w:fldCharType="begin"/>
      </w:r>
      <w:r>
        <w:instrText xml:space="preserve"> PAGEREF _Toc456797686 \h </w:instrText>
      </w:r>
      <w:r>
        <w:fldChar w:fldCharType="separate"/>
      </w:r>
      <w:r w:rsidR="002C2E5A">
        <w:t>79</w:t>
      </w:r>
      <w:r>
        <w:fldChar w:fldCharType="end"/>
      </w:r>
    </w:p>
    <w:p w14:paraId="09778EA8" w14:textId="11FE1A50" w:rsidR="00005AFA" w:rsidRPr="00114903" w:rsidRDefault="00005AFA">
      <w:pPr>
        <w:pStyle w:val="TOC3"/>
        <w:rPr>
          <w:rFonts w:ascii="Calibri" w:hAnsi="Calibri"/>
          <w:sz w:val="22"/>
          <w:szCs w:val="22"/>
          <w:lang w:val="en-US" w:eastAsia="de-DE"/>
        </w:rPr>
      </w:pPr>
      <w:r>
        <w:t>B.1.3.1</w:t>
      </w:r>
      <w:r>
        <w:tab/>
        <w:t>Introduction</w:t>
      </w:r>
      <w:r>
        <w:tab/>
      </w:r>
      <w:r>
        <w:fldChar w:fldCharType="begin"/>
      </w:r>
      <w:r>
        <w:instrText xml:space="preserve"> PAGEREF _Toc456797687 \h </w:instrText>
      </w:r>
      <w:r>
        <w:fldChar w:fldCharType="separate"/>
      </w:r>
      <w:r w:rsidR="002C2E5A">
        <w:t>79</w:t>
      </w:r>
      <w:r>
        <w:fldChar w:fldCharType="end"/>
      </w:r>
    </w:p>
    <w:p w14:paraId="4AA86D4A" w14:textId="5C4428E8" w:rsidR="00005AFA" w:rsidRPr="00114903" w:rsidRDefault="00005AFA">
      <w:pPr>
        <w:pStyle w:val="TOC3"/>
        <w:rPr>
          <w:rFonts w:ascii="Calibri" w:hAnsi="Calibri"/>
          <w:sz w:val="22"/>
          <w:szCs w:val="22"/>
          <w:lang w:val="en-US" w:eastAsia="de-DE"/>
        </w:rPr>
      </w:pPr>
      <w:r>
        <w:t>B.1.3.2</w:t>
      </w:r>
      <w:r>
        <w:tab/>
        <w:t>Mapping rules</w:t>
      </w:r>
      <w:r>
        <w:tab/>
      </w:r>
      <w:r>
        <w:fldChar w:fldCharType="begin"/>
      </w:r>
      <w:r>
        <w:instrText xml:space="preserve"> PAGEREF _Toc456797688 \h </w:instrText>
      </w:r>
      <w:r>
        <w:fldChar w:fldCharType="separate"/>
      </w:r>
      <w:r w:rsidR="002C2E5A">
        <w:t>79</w:t>
      </w:r>
      <w:r>
        <w:fldChar w:fldCharType="end"/>
      </w:r>
    </w:p>
    <w:p w14:paraId="3A759ACE" w14:textId="3DE22ED0" w:rsidR="00005AFA" w:rsidRPr="00114903" w:rsidRDefault="00005AFA">
      <w:pPr>
        <w:pStyle w:val="TOC3"/>
        <w:rPr>
          <w:rFonts w:ascii="Calibri" w:hAnsi="Calibr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_Toc456797689 \h </w:instrText>
      </w:r>
      <w:r>
        <w:fldChar w:fldCharType="separate"/>
      </w:r>
      <w:r w:rsidR="002C2E5A">
        <w:t>79</w:t>
      </w:r>
      <w:r>
        <w:fldChar w:fldCharType="end"/>
      </w:r>
    </w:p>
    <w:p w14:paraId="4CC0B264" w14:textId="292AB5EF" w:rsidR="00005AFA" w:rsidRPr="00114903" w:rsidRDefault="00005AFA">
      <w:pPr>
        <w:pStyle w:val="TOC1"/>
        <w:rPr>
          <w:rFonts w:ascii="Calibri" w:hAnsi="Calibri"/>
          <w:szCs w:val="22"/>
          <w:lang w:val="en-US" w:eastAsia="de-DE"/>
        </w:rPr>
      </w:pPr>
      <w:r>
        <w:t>History</w:t>
      </w:r>
      <w:r>
        <w:tab/>
      </w:r>
      <w:r>
        <w:fldChar w:fldCharType="begin"/>
      </w:r>
      <w:r>
        <w:instrText xml:space="preserve"> PAGEREF _Toc456797690 \h </w:instrText>
      </w:r>
      <w:r>
        <w:fldChar w:fldCharType="separate"/>
      </w:r>
      <w:r w:rsidR="002C2E5A">
        <w:t>85</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4" w:name="_Toc449521413"/>
      <w:bookmarkStart w:id="5" w:name="_Toc449537778"/>
      <w:bookmarkStart w:id="6" w:name="_Toc449537919"/>
      <w:bookmarkStart w:id="7" w:name="_Toc456797550"/>
      <w:r w:rsidRPr="000C2347">
        <w:lastRenderedPageBreak/>
        <w:t>1</w:t>
      </w:r>
      <w:r w:rsidRPr="000C2347">
        <w:tab/>
        <w:t>Scope</w:t>
      </w:r>
      <w:bookmarkEnd w:id="4"/>
      <w:bookmarkEnd w:id="5"/>
      <w:bookmarkEnd w:id="6"/>
      <w:bookmarkEnd w:id="7"/>
    </w:p>
    <w:p w14:paraId="7792FDDC" w14:textId="77777777" w:rsidR="000C2347" w:rsidRDefault="000C2347" w:rsidP="000C2347">
      <w:bookmarkStart w:id="8" w:name="_Toc449521414"/>
      <w:bookmarkStart w:id="9" w:name="_Toc449537779"/>
      <w:bookmarkStart w:id="1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1" w:name="_Toc456797551"/>
      <w:r w:rsidRPr="00FB2051">
        <w:t>2</w:t>
      </w:r>
      <w:r w:rsidRPr="00FB2051">
        <w:tab/>
        <w:t>References</w:t>
      </w:r>
      <w:bookmarkEnd w:id="8"/>
      <w:bookmarkEnd w:id="9"/>
      <w:bookmarkEnd w:id="10"/>
      <w:bookmarkEnd w:id="11"/>
    </w:p>
    <w:p w14:paraId="4ACADDEB" w14:textId="77777777" w:rsidR="007F4C60" w:rsidRPr="00FB2051" w:rsidRDefault="007F4C60" w:rsidP="007F4C60">
      <w:pPr>
        <w:pStyle w:val="Heading2"/>
      </w:pPr>
      <w:bookmarkStart w:id="12" w:name="_Toc449519175"/>
      <w:bookmarkStart w:id="13" w:name="_Toc449519561"/>
      <w:bookmarkStart w:id="14" w:name="_Toc449519626"/>
      <w:bookmarkStart w:id="15" w:name="_Toc449520002"/>
      <w:bookmarkStart w:id="16" w:name="_Toc449537780"/>
      <w:bookmarkStart w:id="17" w:name="_Toc449537921"/>
      <w:bookmarkStart w:id="18" w:name="_Toc456797552"/>
      <w:r w:rsidRPr="00FB2051">
        <w:t>2.1</w:t>
      </w:r>
      <w:r w:rsidRPr="00FB2051">
        <w:tab/>
        <w:t>Normative references</w:t>
      </w:r>
      <w:bookmarkEnd w:id="12"/>
      <w:bookmarkEnd w:id="13"/>
      <w:bookmarkEnd w:id="14"/>
      <w:bookmarkEnd w:id="15"/>
      <w:bookmarkEnd w:id="16"/>
      <w:bookmarkEnd w:id="17"/>
      <w:bookmarkEnd w:id="1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9" w:name="REF_ONEM2MTS_0011"/>
      <w:r w:rsidRPr="00FB2051">
        <w:fldChar w:fldCharType="begin"/>
      </w:r>
      <w:r w:rsidR="00D5547C">
        <w:instrText>SEQ</w:instrText>
      </w:r>
      <w:r w:rsidRPr="00FB2051">
        <w:instrText xml:space="preserve"> REF</w:instrText>
      </w:r>
      <w:r w:rsidRPr="00FB2051">
        <w:fldChar w:fldCharType="separate"/>
      </w:r>
      <w:r w:rsidR="00570CB7">
        <w:rPr>
          <w:noProof/>
        </w:rPr>
        <w:t>1</w:t>
      </w:r>
      <w:r w:rsidRPr="00FB2051">
        <w:fldChar w:fldCharType="end"/>
      </w:r>
      <w:bookmarkEnd w:id="19"/>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0" w:name="REF_ONEM2MTS_0001"/>
      <w:r w:rsidRPr="00FB2051">
        <w:fldChar w:fldCharType="begin"/>
      </w:r>
      <w:r w:rsidR="00D5547C">
        <w:instrText>SEQ</w:instrText>
      </w:r>
      <w:r w:rsidRPr="00FB2051">
        <w:instrText xml:space="preserve"> REF</w:instrText>
      </w:r>
      <w:r w:rsidRPr="00FB2051">
        <w:fldChar w:fldCharType="separate"/>
      </w:r>
      <w:r w:rsidR="00570CB7">
        <w:rPr>
          <w:noProof/>
        </w:rPr>
        <w:t>2</w:t>
      </w:r>
      <w:r w:rsidRPr="00FB2051">
        <w:fldChar w:fldCharType="end"/>
      </w:r>
      <w:bookmarkEnd w:id="20"/>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70CB7">
        <w:rPr>
          <w:rFonts w:eastAsia="Malgun Gothic"/>
          <w:noProof/>
        </w:rPr>
        <w:t>3</w:t>
      </w:r>
      <w:r w:rsidRPr="00FB2051">
        <w:rPr>
          <w:rFonts w:eastAsia="Malgun Gothic"/>
        </w:rPr>
        <w:fldChar w:fldCharType="end"/>
      </w:r>
      <w:bookmarkEnd w:id="2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2" w:name="_Toc449519176"/>
      <w:bookmarkStart w:id="23" w:name="_Toc449519562"/>
      <w:bookmarkStart w:id="24" w:name="_Toc449519627"/>
      <w:bookmarkStart w:id="25" w:name="_Toc449520003"/>
      <w:bookmarkStart w:id="26" w:name="_Toc449537781"/>
      <w:bookmarkStart w:id="27" w:name="_Toc449537922"/>
      <w:bookmarkStart w:id="28" w:name="_Toc456797553"/>
      <w:r w:rsidRPr="00FB2051">
        <w:t>2.2</w:t>
      </w:r>
      <w:r w:rsidRPr="00FB2051">
        <w:tab/>
        <w:t>Informative references</w:t>
      </w:r>
      <w:bookmarkEnd w:id="22"/>
      <w:bookmarkEnd w:id="23"/>
      <w:bookmarkEnd w:id="24"/>
      <w:bookmarkEnd w:id="25"/>
      <w:bookmarkEnd w:id="26"/>
      <w:bookmarkEnd w:id="27"/>
      <w:bookmarkEnd w:id="2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9"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1</w:t>
      </w:r>
      <w:r w:rsidRPr="00FB2051">
        <w:fldChar w:fldCharType="end"/>
      </w:r>
      <w:bookmarkEnd w:id="2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0"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2</w:t>
      </w:r>
      <w:r w:rsidRPr="00FB2051">
        <w:fldChar w:fldCharType="end"/>
      </w:r>
      <w:bookmarkEnd w:id="3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1"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3</w:t>
      </w:r>
      <w:r w:rsidRPr="00FB2051">
        <w:fldChar w:fldCharType="end"/>
      </w:r>
      <w:bookmarkEnd w:id="3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2"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70CB7">
        <w:rPr>
          <w:noProof/>
        </w:rPr>
        <w:t>4</w:t>
      </w:r>
      <w:r w:rsidRPr="00FB2051">
        <w:fldChar w:fldCharType="end"/>
      </w:r>
      <w:bookmarkEnd w:id="3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3" w:name="_Toc449521417"/>
      <w:bookmarkStart w:id="34" w:name="_Toc449537782"/>
      <w:bookmarkStart w:id="35" w:name="_Toc449537923"/>
      <w:bookmarkStart w:id="36" w:name="_Toc456797554"/>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3"/>
      <w:bookmarkEnd w:id="34"/>
      <w:bookmarkEnd w:id="35"/>
      <w:bookmarkEnd w:id="36"/>
    </w:p>
    <w:p w14:paraId="2F45F0BB" w14:textId="77777777" w:rsidR="00787554" w:rsidRPr="00FB2051" w:rsidRDefault="00787554" w:rsidP="00CA0849">
      <w:pPr>
        <w:pStyle w:val="Heading2"/>
      </w:pPr>
      <w:bookmarkStart w:id="37" w:name="_Toc449521418"/>
      <w:bookmarkStart w:id="38" w:name="_Toc449537783"/>
      <w:bookmarkStart w:id="39" w:name="_Toc449537924"/>
      <w:bookmarkStart w:id="40" w:name="_Toc456797555"/>
      <w:r w:rsidRPr="00FB2051">
        <w:t>3.1</w:t>
      </w:r>
      <w:r w:rsidRPr="00FB2051">
        <w:tab/>
        <w:t>Definitions</w:t>
      </w:r>
      <w:bookmarkEnd w:id="37"/>
      <w:bookmarkEnd w:id="38"/>
      <w:bookmarkEnd w:id="39"/>
      <w:bookmarkEnd w:id="4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70CB7">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62A6BEA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70CB7" w:rsidRPr="00FB2051">
        <w:t>i.</w:t>
      </w:r>
      <w:r w:rsidR="00570CB7">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70CB7">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1" w:name="_Toc449521420"/>
      <w:bookmarkStart w:id="42" w:name="_Toc449537784"/>
      <w:bookmarkStart w:id="43" w:name="_Toc449537925"/>
      <w:bookmarkStart w:id="44" w:name="_Toc456797556"/>
      <w:r>
        <w:t>3.2</w:t>
      </w:r>
      <w:r w:rsidR="00BB6418" w:rsidRPr="00FB2051">
        <w:tab/>
        <w:t>Abbreviations</w:t>
      </w:r>
      <w:bookmarkEnd w:id="41"/>
      <w:bookmarkEnd w:id="42"/>
      <w:bookmarkEnd w:id="43"/>
      <w:bookmarkEnd w:id="4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70CB7">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5" w:name="_Toc449521421"/>
      <w:bookmarkStart w:id="46" w:name="_Toc449537785"/>
      <w:bookmarkStart w:id="47" w:name="_Toc449537926"/>
      <w:bookmarkStart w:id="48" w:name="_Toc456797557"/>
      <w:r w:rsidRPr="00FB2051">
        <w:t>4</w:t>
      </w:r>
      <w:r w:rsidRPr="00FB2051">
        <w:tab/>
        <w:t>Conventions</w:t>
      </w:r>
      <w:bookmarkEnd w:id="45"/>
      <w:bookmarkEnd w:id="46"/>
      <w:bookmarkEnd w:id="47"/>
      <w:bookmarkEnd w:id="48"/>
    </w:p>
    <w:p w14:paraId="3B4DA1D4" w14:textId="739F98CB"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70CB7" w:rsidRPr="00FB2051">
        <w:t>i.</w:t>
      </w:r>
      <w:r w:rsidR="00570CB7">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9" w:name="_Toc449521422"/>
      <w:bookmarkStart w:id="50" w:name="_Toc449537786"/>
      <w:bookmarkStart w:id="51" w:name="_Toc449537927"/>
      <w:bookmarkStart w:id="52" w:name="_Toc456797558"/>
      <w:r w:rsidRPr="00FB2051">
        <w:lastRenderedPageBreak/>
        <w:t>5</w:t>
      </w:r>
      <w:r w:rsidR="00BB6418" w:rsidRPr="00FB2051">
        <w:tab/>
      </w:r>
      <w:r w:rsidR="003842AC" w:rsidRPr="00FB2051">
        <w:t>General information on the oneM2M Base Ontology</w:t>
      </w:r>
      <w:r w:rsidR="00BC0BC2" w:rsidRPr="00FB2051">
        <w:t xml:space="preserve"> (informative)</w:t>
      </w:r>
      <w:bookmarkEnd w:id="49"/>
      <w:bookmarkEnd w:id="50"/>
      <w:bookmarkEnd w:id="51"/>
      <w:bookmarkEnd w:id="52"/>
    </w:p>
    <w:p w14:paraId="17EC9AA4" w14:textId="77777777" w:rsidR="00BB6418" w:rsidRPr="00FB2051" w:rsidRDefault="000C1E0E">
      <w:pPr>
        <w:pStyle w:val="Heading2"/>
      </w:pPr>
      <w:bookmarkStart w:id="53" w:name="_Toc449521423"/>
      <w:bookmarkStart w:id="54" w:name="_Toc449537787"/>
      <w:bookmarkStart w:id="55" w:name="_Toc449537928"/>
      <w:bookmarkStart w:id="56" w:name="_Toc456797559"/>
      <w:r w:rsidRPr="00FB2051">
        <w:t>5</w:t>
      </w:r>
      <w:r w:rsidR="00BB6418" w:rsidRPr="00FB2051">
        <w:t>.1</w:t>
      </w:r>
      <w:r w:rsidR="00BB6418" w:rsidRPr="00FB2051">
        <w:tab/>
      </w:r>
      <w:r w:rsidR="003842AC" w:rsidRPr="00FB2051">
        <w:t>Motivation and intended use of the ontology</w:t>
      </w:r>
      <w:bookmarkEnd w:id="53"/>
      <w:bookmarkEnd w:id="54"/>
      <w:bookmarkEnd w:id="55"/>
      <w:bookmarkEnd w:id="56"/>
    </w:p>
    <w:p w14:paraId="6AF537ED" w14:textId="77777777" w:rsidR="00BB6418" w:rsidRPr="00FB2051" w:rsidRDefault="0021601D" w:rsidP="004C4E7E">
      <w:pPr>
        <w:pStyle w:val="Heading3"/>
      </w:pPr>
      <w:bookmarkStart w:id="57" w:name="_Toc449521424"/>
      <w:bookmarkStart w:id="58" w:name="_Toc449537788"/>
      <w:bookmarkStart w:id="59" w:name="_Toc449537929"/>
      <w:bookmarkStart w:id="60" w:name="_Toc456797560"/>
      <w:r w:rsidRPr="00FB2051">
        <w:t>5.1.1</w:t>
      </w:r>
      <w:r w:rsidRPr="00FB2051">
        <w:tab/>
        <w:t>Why using ontologies in oneM2M?</w:t>
      </w:r>
      <w:bookmarkEnd w:id="57"/>
      <w:bookmarkEnd w:id="58"/>
      <w:bookmarkEnd w:id="59"/>
      <w:bookmarkEnd w:id="60"/>
    </w:p>
    <w:p w14:paraId="5C6F81B2" w14:textId="77777777" w:rsidR="001A422D" w:rsidRPr="00FB2051" w:rsidRDefault="00F27077" w:rsidP="00D7386A">
      <w:pPr>
        <w:pStyle w:val="Heading4"/>
      </w:pPr>
      <w:bookmarkStart w:id="61" w:name="_Toc449521425"/>
      <w:bookmarkStart w:id="62" w:name="_Toc449537789"/>
      <w:bookmarkStart w:id="63" w:name="_Toc449537930"/>
      <w:bookmarkStart w:id="64" w:name="_Toc456797561"/>
      <w:r w:rsidRPr="00FB2051">
        <w:t>5.1.1.1</w:t>
      </w:r>
      <w:r w:rsidRPr="00FB2051">
        <w:tab/>
      </w:r>
      <w:r w:rsidR="001A422D" w:rsidRPr="00FB2051">
        <w:t>Introduction to ontologies</w:t>
      </w:r>
      <w:bookmarkEnd w:id="61"/>
      <w:bookmarkEnd w:id="62"/>
      <w:bookmarkEnd w:id="63"/>
      <w:bookmarkEnd w:id="64"/>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6EEC7832"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2D722947"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70CB7" w:rsidRPr="00FB2051">
        <w:t>i.</w:t>
      </w:r>
      <w:r w:rsidR="00570CB7">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7B48735C"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70CB7" w:rsidRPr="00FB2051">
        <w:t>i.</w:t>
      </w:r>
      <w:r w:rsidR="00570CB7">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56797562"/>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56797563"/>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56797564"/>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56797565"/>
      <w:r w:rsidRPr="00FB2051">
        <w:t>5.1.1.2.2</w:t>
      </w:r>
      <w:r w:rsidRPr="00FB2051">
        <w:tab/>
        <w:t>Semantic interoperability</w:t>
      </w:r>
      <w:bookmarkEnd w:id="74"/>
      <w:bookmarkEnd w:id="75"/>
      <w:bookmarkEnd w:id="76"/>
      <w:bookmarkEnd w:id="77"/>
    </w:p>
    <w:p w14:paraId="4CA46087" w14:textId="77777777" w:rsidR="001A422D" w:rsidRPr="00FB2051" w:rsidRDefault="001A422D" w:rsidP="00ED4BBA">
      <w:r w:rsidRPr="00FB2051">
        <w:t xml:space="preserve">Semantic interoperability is mainly used to describe functionality for services provided by oneM2M compliant devices (M2M Devices). </w:t>
      </w:r>
      <w:r w:rsidRPr="00FB2051">
        <w:br/>
      </w:r>
      <w:proofErr w:type="gramStart"/>
      <w:r w:rsidR="00E55AF3" w:rsidRPr="00FB2051">
        <w:t>For example.</w:t>
      </w:r>
      <w:proofErr w:type="gramEnd"/>
      <w:r w:rsidRPr="00FB2051">
        <w:t xml:space="preserve"> </w:t>
      </w:r>
      <w:proofErr w:type="gramStart"/>
      <w:r w:rsidRPr="00FB2051">
        <w:t>different</w:t>
      </w:r>
      <w:proofErr w:type="gramEnd"/>
      <w:r w:rsidRPr="00FB2051">
        <w:t xml:space="preserve">, oneM2M compliant types of washing machines may all perform a functionality like </w:t>
      </w:r>
      <w:r w:rsidR="007F4C60" w:rsidRPr="00FB2051">
        <w:t>"</w:t>
      </w:r>
      <w:r w:rsidRPr="00FB2051">
        <w:t>washing-function</w:t>
      </w:r>
      <w:r w:rsidR="007F4C60" w:rsidRPr="00FB2051">
        <w:t>"</w:t>
      </w:r>
      <w:r w:rsidRPr="00FB2051">
        <w:t xml:space="preserve"> ,</w:t>
      </w:r>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functionality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56797566"/>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56797567"/>
      <w:bookmarkStart w:id="83" w:name="_Toc449521430"/>
      <w:bookmarkStart w:id="84" w:name="_Toc449537794"/>
      <w:bookmarkStart w:id="85" w:name="_Toc449537935"/>
      <w:r>
        <w:t>5.1.2.1</w:t>
      </w:r>
      <w:r>
        <w:tab/>
      </w:r>
      <w:r w:rsidRPr="00DA784A">
        <w:t>Overview</w:t>
      </w:r>
      <w:bookmarkEnd w:id="82"/>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56797568"/>
      <w:r w:rsidRPr="00FB2051">
        <w:rPr>
          <w:rFonts w:hint="eastAsia"/>
        </w:rPr>
        <w:t>5.1.2.</w:t>
      </w:r>
      <w:r w:rsidR="002C70F5">
        <w:t>2</w:t>
      </w:r>
      <w:r w:rsidRPr="00FB2051">
        <w:tab/>
      </w:r>
      <w:r w:rsidRPr="00FB2051">
        <w:rPr>
          <w:rFonts w:hint="eastAsia"/>
        </w:rPr>
        <w:t>Introduction to usage of classes, properties and restrictions</w:t>
      </w:r>
      <w:bookmarkEnd w:id="83"/>
      <w:bookmarkEnd w:id="84"/>
      <w:bookmarkEnd w:id="85"/>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77777777"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function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56797569"/>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70CB7">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70CB7">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70CB7">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56797570"/>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56797571"/>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56797572"/>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A74066"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56797573"/>
      <w:r w:rsidRPr="00FB2051">
        <w:lastRenderedPageBreak/>
        <w:t>5.2.1.2</w:t>
      </w:r>
      <w:r w:rsidRPr="00FB2051">
        <w:tab/>
        <w:t>Essential Classes and Properties of the Base Ontology</w:t>
      </w:r>
      <w:bookmarkEnd w:id="105"/>
      <w:bookmarkEnd w:id="106"/>
      <w:bookmarkEnd w:id="107"/>
      <w:bookmarkEnd w:id="108"/>
    </w:p>
    <w:p w14:paraId="0E706E50" w14:textId="77777777" w:rsidR="002303BF" w:rsidRPr="00FB2051" w:rsidRDefault="005D23F0" w:rsidP="00EC4DC6">
      <w:pPr>
        <w:pStyle w:val="FL"/>
      </w:pPr>
      <w:r w:rsidRPr="00FB2051">
        <w:object w:dxaOrig="5411" w:dyaOrig="7187"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75pt;height:404.7pt" o:ole="">
            <v:imagedata r:id="rId15" o:title="" croptop="787f" cropbottom="2666f"/>
          </v:shape>
          <o:OLEObject Type="Embed" ProgID="PowerPoint.Show.8" ShapeID="_x0000_i1025" DrawAspect="Content" ObjectID="_1539185880"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70CB7">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70CB7">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lastRenderedPageBreak/>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that is able to interact electronically with its environment.</w:t>
      </w:r>
      <w:r w:rsidRPr="00FB2051">
        <w:rPr>
          <w:rFonts w:eastAsia="Calibri"/>
        </w:rPr>
        <w:br/>
        <w:t xml:space="preserve">A Device is designed to accomplish a particular task. </w:t>
      </w:r>
      <w:r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77777777" w:rsidR="002303BF" w:rsidRPr="00FB2051" w:rsidRDefault="002303BF" w:rsidP="00AA4809">
      <w:pPr>
        <w:pStyle w:val="B3"/>
        <w:rPr>
          <w:rFonts w:eastAsia="Calibri"/>
        </w:rPr>
      </w:pPr>
      <w:r w:rsidRPr="00FB2051">
        <w:rPr>
          <w:rFonts w:eastAsia="Calibri"/>
        </w:rPr>
        <w:t xml:space="preserve">In order to accomplish its task, the device performs one or more functionalities (Object Property: hasFunctionality) (Class: Functionality). </w:t>
      </w:r>
      <w:r w:rsidRPr="00FB2051">
        <w:rPr>
          <w:rFonts w:eastAsia="Calibri"/>
        </w:rPr>
        <w:br/>
        <w:t>These functionalities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77777777" w:rsidR="002303BF" w:rsidRPr="00FB2051" w:rsidRDefault="002303BF" w:rsidP="00AA4809">
      <w:pPr>
        <w:pStyle w:val="B2"/>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the functionality necessary to accomplish the task for which a Device is designed. A device can be designed to perform </w:t>
      </w:r>
      <w:proofErr w:type="gramStart"/>
      <w:r w:rsidRPr="00FB2051">
        <w:rPr>
          <w:rFonts w:eastAsia="Calibri"/>
        </w:rPr>
        <w:t>more than one functionality</w:t>
      </w:r>
      <w:proofErr w:type="gramEnd"/>
      <w:r w:rsidRPr="00FB2051">
        <w:rPr>
          <w:rFonts w:eastAsia="Calibri"/>
        </w:rPr>
        <w:t>.</w:t>
      </w:r>
      <w:r w:rsidRPr="00FB2051">
        <w:rPr>
          <w:rFonts w:eastAsia="Calibri"/>
        </w:rPr>
        <w:br/>
        <w:t xml:space="preserve">The Class: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77777777" w:rsidR="002303BF" w:rsidRPr="00FB2051" w:rsidRDefault="002303BF" w:rsidP="00AA4809">
      <w:pPr>
        <w:pStyle w:val="B2"/>
        <w:rPr>
          <w:rFonts w:eastAsia="Calibri"/>
        </w:rPr>
      </w:pPr>
      <w:r w:rsidRPr="00FB2051">
        <w:rPr>
          <w:rFonts w:eastAsia="Calibri"/>
        </w:rPr>
        <w:t>A functionality refers to (e.g. observes or influences) a certain Aspect.</w:t>
      </w:r>
    </w:p>
    <w:p w14:paraId="0FC8F72F"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Functionality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functionalities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77777777" w:rsidR="002303BF" w:rsidRPr="00FB2051" w:rsidRDefault="002303BF" w:rsidP="00AA4809">
      <w:pPr>
        <w:pStyle w:val="B1"/>
        <w:rPr>
          <w:rFonts w:eastAsia="Calibri"/>
        </w:rPr>
      </w:pPr>
      <w:r w:rsidRPr="00FB2051">
        <w:rPr>
          <w:rFonts w:eastAsia="Calibri"/>
        </w:rPr>
        <w:t>Two sub-classes of class Functionality are defined in the base ontology:</w:t>
      </w:r>
    </w:p>
    <w:p w14:paraId="6DD48ECE" w14:textId="77777777" w:rsidR="002303BF" w:rsidRPr="00FB2051" w:rsidRDefault="002303BF" w:rsidP="00AA4809">
      <w:pPr>
        <w:pStyle w:val="B2"/>
        <w:rPr>
          <w:rFonts w:eastAsia="Calibri"/>
        </w:rPr>
      </w:pPr>
      <w:r w:rsidRPr="00FB2051">
        <w:rPr>
          <w:rFonts w:eastAsia="Calibri"/>
          <w:b/>
        </w:rPr>
        <w:t>ControllingFunctionality</w:t>
      </w:r>
      <w:r w:rsidRPr="00FB2051">
        <w:rPr>
          <w:rFonts w:eastAsia="Calibri"/>
        </w:rPr>
        <w:t xml:space="preserve"> (Class: ControllingFunctionality) is a sub-class of Functionality that only controls/influences real world Aspects</w:t>
      </w:r>
      <w:r w:rsidRPr="00FB2051">
        <w:t xml:space="preserve"> </w:t>
      </w:r>
      <w:r w:rsidRPr="00FB2051">
        <w:rPr>
          <w:rFonts w:eastAsia="Calibri"/>
        </w:rPr>
        <w:t>that the functionality relates to</w:t>
      </w:r>
      <w:r w:rsidR="00AA4809" w:rsidRPr="00FB2051">
        <w:rPr>
          <w:rFonts w:eastAsia="Calibri"/>
        </w:rPr>
        <w:t>.</w:t>
      </w:r>
    </w:p>
    <w:p w14:paraId="0E77545F" w14:textId="77777777" w:rsidR="002303BF" w:rsidRPr="00FB2051" w:rsidRDefault="002303BF" w:rsidP="00AA4809">
      <w:pPr>
        <w:pStyle w:val="B2"/>
        <w:rPr>
          <w:rFonts w:eastAsia="Calibri"/>
        </w:rPr>
      </w:pPr>
      <w:r w:rsidRPr="00FB2051">
        <w:rPr>
          <w:rFonts w:eastAsia="Calibri"/>
          <w:b/>
        </w:rPr>
        <w:t>MeasuringFunctionality</w:t>
      </w:r>
      <w:r w:rsidRPr="00FB2051">
        <w:rPr>
          <w:rFonts w:eastAsia="Calibri"/>
        </w:rPr>
        <w:t xml:space="preserve"> (Class: MeasuringFunctionality) is a sub-class of Functionality that only measures/senses real world Aspects that the functionality relates to</w:t>
      </w:r>
      <w:r w:rsidR="00AA4809" w:rsidRPr="00FB2051">
        <w:rPr>
          <w:rFonts w:eastAsia="Calibri"/>
        </w:rPr>
        <w:t>.</w:t>
      </w:r>
    </w:p>
    <w:p w14:paraId="12EC8AC5" w14:textId="77777777" w:rsidR="002303BF" w:rsidRPr="00FB2051" w:rsidRDefault="002303BF" w:rsidP="00AA4809">
      <w:pPr>
        <w:pStyle w:val="B1"/>
        <w:rPr>
          <w:rFonts w:eastAsia="Calibri"/>
        </w:rPr>
      </w:pPr>
      <w:r w:rsidRPr="00FB2051">
        <w:rPr>
          <w:rFonts w:eastAsia="Calibri"/>
        </w:rPr>
        <w:lastRenderedPageBreak/>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Functionality to a network that makes the Functionality discoverable, registerable, remotely controllable in the network. A Service can represent one or more Functionalities. A Service is offered by a device that wants (a certain set of) its Functionalities to be discoverable, registerable, remotely controllable </w:t>
      </w:r>
      <w:r w:rsidR="00AA4809" w:rsidRPr="00FB2051">
        <w:rPr>
          <w:rFonts w:eastAsia="Calibri"/>
        </w:rPr>
        <w:t>by other devices in the network:</w:t>
      </w:r>
    </w:p>
    <w:p w14:paraId="4F8F652F" w14:textId="77777777" w:rsidR="002303BF" w:rsidRPr="00FB2051" w:rsidRDefault="00AA4809" w:rsidP="00AA4809">
      <w:pPr>
        <w:pStyle w:val="B2"/>
        <w:rPr>
          <w:rFonts w:eastAsia="Calibri"/>
        </w:rPr>
      </w:pPr>
      <w:r w:rsidRPr="00FB2051">
        <w:rPr>
          <w:rFonts w:eastAsia="Calibri"/>
        </w:rPr>
        <w:t xml:space="preserve">While a Functionality </w:t>
      </w:r>
      <w:r w:rsidR="002303BF" w:rsidRPr="00FB2051">
        <w:rPr>
          <w:rFonts w:eastAsia="Calibri"/>
        </w:rPr>
        <w:t>describes the meaning of the device</w:t>
      </w:r>
      <w:r w:rsidR="00ED4BBA" w:rsidRPr="00FB2051">
        <w:rPr>
          <w:rFonts w:eastAsia="Calibri"/>
        </w:rPr>
        <w:t>'</w:t>
      </w:r>
      <w:r w:rsidR="002303BF" w:rsidRPr="00FB2051">
        <w:rPr>
          <w:rFonts w:eastAsia="Calibri"/>
        </w:rPr>
        <w:t>s functionality the Service (Class: Service) is used to describe how such functionality is represented in a communication network and is therefore dependent on the technology of the network.</w:t>
      </w:r>
    </w:p>
    <w:p w14:paraId="4B298B6C" w14:textId="77777777"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Functionality: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lastRenderedPageBreak/>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110" w:name="_Toc449521436"/>
      <w:bookmarkStart w:id="111" w:name="_Toc449537800"/>
      <w:bookmarkStart w:id="112" w:name="_Toc449537941"/>
      <w:bookmarkStart w:id="113" w:name="_Toc456797574"/>
      <w:r w:rsidRPr="00FB2051">
        <w:t>5.2.2</w:t>
      </w:r>
      <w:r w:rsidRPr="00FB2051">
        <w:tab/>
        <w:t xml:space="preserve">Use of ontologies for </w:t>
      </w:r>
      <w:r w:rsidR="006B38CA">
        <w:t>Generic interworking</w:t>
      </w:r>
      <w:r w:rsidRPr="00FB2051">
        <w:t xml:space="preserve"> with Area Networks</w:t>
      </w:r>
      <w:bookmarkEnd w:id="110"/>
      <w:bookmarkEnd w:id="111"/>
      <w:bookmarkEnd w:id="112"/>
      <w:bookmarkEnd w:id="113"/>
    </w:p>
    <w:p w14:paraId="7B1F211B" w14:textId="77777777" w:rsidR="00D976D0" w:rsidRPr="00FB2051" w:rsidRDefault="00D976D0" w:rsidP="00D976D0">
      <w:pPr>
        <w:pStyle w:val="Heading4"/>
      </w:pPr>
      <w:bookmarkStart w:id="114" w:name="_Toc449521437"/>
      <w:bookmarkStart w:id="115" w:name="_Toc449537801"/>
      <w:bookmarkStart w:id="116" w:name="_Toc449537942"/>
      <w:bookmarkStart w:id="117" w:name="_Toc456797575"/>
      <w:r w:rsidRPr="00FB2051">
        <w:t>5.2.2.1</w:t>
      </w:r>
      <w:r w:rsidRPr="00FB2051">
        <w:tab/>
        <w:t>General Principle</w:t>
      </w:r>
      <w:bookmarkEnd w:id="114"/>
      <w:bookmarkEnd w:id="115"/>
      <w:bookmarkEnd w:id="116"/>
      <w:bookmarkEnd w:id="117"/>
    </w:p>
    <w:p w14:paraId="7445F155" w14:textId="77777777" w:rsidR="00D976D0" w:rsidRPr="00FB2051" w:rsidRDefault="00D976D0" w:rsidP="00D976D0">
      <w:pPr>
        <w:rPr>
          <w:rFonts w:eastAsia="Calibri"/>
        </w:rPr>
      </w:pPr>
      <w:r w:rsidRPr="00FB2051">
        <w:rPr>
          <w:rFonts w:eastAsia="Calibri"/>
        </w:rPr>
        <w:t>Interworking with Area Networks is accomplished in oneM2M through functionality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6pt;height:211.05pt" o:ole="">
            <v:imagedata r:id="rId17" o:title="" croptop="7602f" cropbottom="6521f" cropleft="1824f" cropright="1258f"/>
          </v:shape>
          <o:OLEObject Type="Embed" ProgID="PowerPoint.Show.8" ShapeID="_x0000_i1026" DrawAspect="Content" ObjectID="_1539185881" r:id="rId18"/>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118"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570CB7">
        <w:rPr>
          <w:rFonts w:eastAsia="Calibri"/>
          <w:noProof/>
        </w:rPr>
        <w:t>2</w:t>
      </w:r>
      <w:r w:rsidR="004E26D4" w:rsidRPr="00FB2051">
        <w:rPr>
          <w:rFonts w:eastAsia="Calibri"/>
        </w:rPr>
        <w:fldChar w:fldCharType="end"/>
      </w:r>
      <w:bookmarkEnd w:id="118"/>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570CB7">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w:t>
      </w:r>
      <w:proofErr w:type="gramStart"/>
      <w:r w:rsidRPr="00FB2051">
        <w:rPr>
          <w:rFonts w:eastAsia="Calibri"/>
        </w:rPr>
        <w:t>each ontology</w:t>
      </w:r>
      <w:proofErr w:type="gramEnd"/>
      <w:r w:rsidRPr="00FB2051">
        <w:rPr>
          <w:rFonts w:eastAsia="Calibri"/>
        </w:rPr>
        <w:t xml:space="preserve">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w:t>
      </w:r>
      <w:proofErr w:type="gramStart"/>
      <w:r w:rsidRPr="00FB2051">
        <w:rPr>
          <w:rFonts w:eastAsia="Calibri"/>
        </w:rPr>
        <w:t>an ontology</w:t>
      </w:r>
      <w:proofErr w:type="gramEnd"/>
      <w:r w:rsidRPr="00FB2051">
        <w:rPr>
          <w:rFonts w:eastAsia="Calibri"/>
        </w:rPr>
        <w:t xml:space="preserve">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119" w:name="_Toc449521438"/>
      <w:bookmarkStart w:id="120" w:name="_Toc449537802"/>
      <w:bookmarkStart w:id="121" w:name="_Toc449537943"/>
      <w:bookmarkStart w:id="122" w:name="_Toc456797576"/>
      <w:r w:rsidRPr="00FB2051">
        <w:lastRenderedPageBreak/>
        <w:t>6</w:t>
      </w:r>
      <w:r w:rsidRPr="00FB2051">
        <w:tab/>
        <w:t>Description of Classes and Properties</w:t>
      </w:r>
      <w:bookmarkEnd w:id="119"/>
      <w:bookmarkEnd w:id="120"/>
      <w:bookmarkEnd w:id="121"/>
      <w:bookmarkEnd w:id="122"/>
    </w:p>
    <w:p w14:paraId="17B5D3A7" w14:textId="77777777" w:rsidR="00AB715E" w:rsidRPr="00FB2051" w:rsidRDefault="00AB715E" w:rsidP="00AB715E">
      <w:pPr>
        <w:pStyle w:val="Heading2"/>
      </w:pPr>
      <w:bookmarkStart w:id="123" w:name="_Toc449521439"/>
      <w:bookmarkStart w:id="124" w:name="_Toc449537803"/>
      <w:bookmarkStart w:id="125" w:name="_Toc449537944"/>
      <w:bookmarkStart w:id="126" w:name="_Toc456797577"/>
      <w:r w:rsidRPr="00FB2051">
        <w:t>6.1</w:t>
      </w:r>
      <w:r w:rsidRPr="00FB2051">
        <w:tab/>
        <w:t>Classes</w:t>
      </w:r>
      <w:bookmarkEnd w:id="123"/>
      <w:bookmarkEnd w:id="124"/>
      <w:bookmarkEnd w:id="125"/>
      <w:bookmarkEnd w:id="126"/>
    </w:p>
    <w:p w14:paraId="358559CD" w14:textId="77777777" w:rsidR="00AB715E" w:rsidRPr="00FB2051" w:rsidRDefault="00AB715E" w:rsidP="00AB715E">
      <w:pPr>
        <w:pStyle w:val="Heading3"/>
      </w:pPr>
      <w:bookmarkStart w:id="127" w:name="_Toc449521440"/>
      <w:bookmarkStart w:id="128" w:name="_Toc449537804"/>
      <w:bookmarkStart w:id="129" w:name="_Toc449537945"/>
      <w:bookmarkStart w:id="130" w:name="_Toc456797578"/>
      <w:r w:rsidRPr="00FB2051">
        <w:t>6.1.1</w:t>
      </w:r>
      <w:r w:rsidRPr="00FB2051">
        <w:tab/>
        <w:t>Class: Thing</w:t>
      </w:r>
      <w:bookmarkEnd w:id="127"/>
      <w:bookmarkEnd w:id="128"/>
      <w:bookmarkEnd w:id="129"/>
      <w:bookmarkEnd w:id="130"/>
    </w:p>
    <w:p w14:paraId="57D2E6C9" w14:textId="77777777" w:rsidR="00AB715E" w:rsidRPr="00FB2051" w:rsidRDefault="00D4285A" w:rsidP="00D4285A">
      <w:pPr>
        <w:pStyle w:val="FL"/>
      </w:pPr>
      <w:r w:rsidRPr="00FB2051">
        <w:object w:dxaOrig="7216" w:dyaOrig="5390" w14:anchorId="02F0B4AE">
          <v:shape id="_x0000_i1027" type="#_x0000_t75" style="width:327.7pt;height:247.45pt" o:ole="">
            <v:imagedata r:id="rId19" o:title="" croptop="5356f" cropleft="2281f" cropright="3643f"/>
          </v:shape>
          <o:OLEObject Type="Embed" ProgID="PowerPoint.Show.8" ShapeID="_x0000_i1027" DrawAspect="Content" ObjectID="_1539185882"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31"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3</w:t>
      </w:r>
      <w:r w:rsidR="00B30A17" w:rsidRPr="00FB2051">
        <w:rPr>
          <w:rFonts w:eastAsia="Calibri"/>
        </w:rPr>
        <w:fldChar w:fldCharType="end"/>
      </w:r>
      <w:bookmarkEnd w:id="131"/>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77777777" w:rsidR="00AB715E" w:rsidRPr="00FB2051" w:rsidRDefault="00AB715E" w:rsidP="00D4285A">
      <w:pPr>
        <w:pStyle w:val="B1"/>
      </w:pPr>
      <w:r w:rsidRPr="00FB2051">
        <w:t>none</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Pr="00FB2051"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47B211E0" w14:textId="77777777" w:rsidR="00AB715E" w:rsidRPr="00FB2051" w:rsidRDefault="00AB715E" w:rsidP="00AB715E">
      <w:pPr>
        <w:pStyle w:val="Heading3"/>
      </w:pPr>
      <w:bookmarkStart w:id="132" w:name="_Toc449521441"/>
      <w:bookmarkStart w:id="133" w:name="_Toc449537805"/>
      <w:bookmarkStart w:id="134" w:name="_Toc449537946"/>
      <w:bookmarkStart w:id="135" w:name="_Toc456797579"/>
      <w:r w:rsidRPr="00FB2051">
        <w:t>6.1.2</w:t>
      </w:r>
      <w:r w:rsidRPr="00FB2051">
        <w:tab/>
        <w:t>Class: ThingProperty</w:t>
      </w:r>
      <w:bookmarkEnd w:id="132"/>
      <w:bookmarkEnd w:id="133"/>
      <w:bookmarkEnd w:id="134"/>
      <w:bookmarkEnd w:id="135"/>
    </w:p>
    <w:p w14:paraId="1564AB53" w14:textId="77777777" w:rsidR="00AB715E" w:rsidRPr="00FB2051" w:rsidRDefault="00D4285A" w:rsidP="00D4285A">
      <w:pPr>
        <w:pStyle w:val="FL"/>
      </w:pPr>
      <w:r w:rsidRPr="00FB2051">
        <w:object w:dxaOrig="7216" w:dyaOrig="5390" w14:anchorId="67502D02">
          <v:shape id="_x0000_i1028" type="#_x0000_t75" style="width:347.6pt;height:240.85pt" o:ole="">
            <v:imagedata r:id="rId21" o:title="" croptop="4881f" cropbottom="2142f" cropleft="2281f"/>
          </v:shape>
          <o:OLEObject Type="Embed" ProgID="PowerPoint.Show.8" ShapeID="_x0000_i1028" DrawAspect="Content" ObjectID="_1539185883"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6"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70CB7">
        <w:rPr>
          <w:rFonts w:eastAsia="Calibri"/>
          <w:noProof/>
        </w:rPr>
        <w:t>4</w:t>
      </w:r>
      <w:r w:rsidR="00B30A17" w:rsidRPr="00FB2051">
        <w:rPr>
          <w:rFonts w:eastAsia="Calibri"/>
        </w:rPr>
        <w:fldChar w:fldCharType="end"/>
      </w:r>
      <w:bookmarkEnd w:id="136"/>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7" w:name="_Toc449521442"/>
      <w:bookmarkStart w:id="138" w:name="_Toc449537806"/>
      <w:bookmarkStart w:id="139" w:name="_Toc449537947"/>
      <w:bookmarkStart w:id="140" w:name="_Toc456797580"/>
      <w:r w:rsidRPr="00FB2051">
        <w:t>6.1.3</w:t>
      </w:r>
      <w:r w:rsidRPr="00FB2051">
        <w:tab/>
        <w:t>Class: Aspect</w:t>
      </w:r>
      <w:bookmarkEnd w:id="137"/>
      <w:bookmarkEnd w:id="138"/>
      <w:bookmarkEnd w:id="139"/>
      <w:bookmarkEnd w:id="140"/>
    </w:p>
    <w:p w14:paraId="1CC248EA" w14:textId="77777777" w:rsidR="00AB715E" w:rsidRPr="00FB2051" w:rsidRDefault="00D4285A" w:rsidP="00D4285A">
      <w:pPr>
        <w:pStyle w:val="FL"/>
      </w:pPr>
      <w:r w:rsidRPr="00FB2051">
        <w:object w:dxaOrig="7216" w:dyaOrig="5390" w14:anchorId="09DB8F9B">
          <v:shape id="_x0000_i1029" type="#_x0000_t75" style="width:340.95pt;height:239.15pt" o:ole="">
            <v:imagedata r:id="rId23" o:title="" croptop="5343f" cropbottom="1826f" cropleft="2162f" cropright="1599f"/>
          </v:shape>
          <o:OLEObject Type="Embed" ProgID="PowerPoint.Show.8" ShapeID="_x0000_i1029" DrawAspect="Content" ObjectID="_1539185884"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77777777"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Functionality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7777777" w:rsidR="00AB715E" w:rsidRPr="00FB2051" w:rsidRDefault="00AB715E" w:rsidP="00D4285A">
      <w:pPr>
        <w:pStyle w:val="B1"/>
      </w:pPr>
      <w:r w:rsidRPr="00FB2051">
        <w:t>refersTo (domain Class: Functionality)</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41" w:name="_Toc449521443"/>
      <w:bookmarkStart w:id="142" w:name="_Toc449537807"/>
      <w:bookmarkStart w:id="143" w:name="_Toc449537948"/>
      <w:bookmarkStart w:id="144" w:name="_Toc456797581"/>
      <w:r w:rsidRPr="00FB2051">
        <w:t>6.1.4</w:t>
      </w:r>
      <w:r w:rsidRPr="00FB2051">
        <w:tab/>
        <w:t>Class: MetaData</w:t>
      </w:r>
      <w:bookmarkEnd w:id="141"/>
      <w:bookmarkEnd w:id="142"/>
      <w:bookmarkEnd w:id="143"/>
      <w:bookmarkEnd w:id="144"/>
    </w:p>
    <w:p w14:paraId="682FB471" w14:textId="77777777" w:rsidR="00AB715E" w:rsidRPr="00FB2051" w:rsidRDefault="00D4285A" w:rsidP="00D4285A">
      <w:pPr>
        <w:pStyle w:val="FL"/>
      </w:pPr>
      <w:r w:rsidRPr="00FB2051">
        <w:object w:dxaOrig="7216" w:dyaOrig="5390" w14:anchorId="4720EAAD">
          <v:shape id="_x0000_i1030" type="#_x0000_t75" style="width:325.25pt;height:241.65pt" o:ole="">
            <v:imagedata r:id="rId25" o:title="" croptop="4869f" cropbottom="1826f" cropleft="2281f" cropright="4089f"/>
          </v:shape>
          <o:OLEObject Type="Embed" ProgID="PowerPoint.Show.12" ShapeID="_x0000_i1030" DrawAspect="Content" ObjectID="_1539185885"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5" w:name="_Toc449521444"/>
      <w:bookmarkStart w:id="146" w:name="_Toc449537808"/>
      <w:bookmarkStart w:id="147" w:name="_Toc449537949"/>
      <w:bookmarkStart w:id="148" w:name="_Toc456797582"/>
      <w:r w:rsidRPr="00FB2051">
        <w:t>6.1.5</w:t>
      </w:r>
      <w:r w:rsidRPr="00FB2051">
        <w:tab/>
        <w:t>Class: Device</w:t>
      </w:r>
      <w:bookmarkEnd w:id="145"/>
      <w:bookmarkEnd w:id="146"/>
      <w:bookmarkEnd w:id="147"/>
      <w:bookmarkEnd w:id="148"/>
    </w:p>
    <w:p w14:paraId="0B1D6D57" w14:textId="77777777" w:rsidR="00AB715E" w:rsidRPr="00FB2051" w:rsidRDefault="00D4285A" w:rsidP="00D4285A">
      <w:pPr>
        <w:pStyle w:val="FL"/>
      </w:pPr>
      <w:r w:rsidRPr="00FB2051">
        <w:object w:dxaOrig="7216" w:dyaOrig="5390" w14:anchorId="54D7BF9F">
          <v:shape id="_x0000_i1031" type="#_x0000_t75" style="width:327.7pt;height:245.8pt" o:ole="">
            <v:imagedata r:id="rId27" o:title="" croptop="3201f" cropbottom="2434f" cropleft="2162f" cropright="3871f"/>
          </v:shape>
          <o:OLEObject Type="Embed" ProgID="PowerPoint.Show.8" ShapeID="_x0000_i1031" DrawAspect="Content" ObjectID="_1539185886"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that is able to interact electronically with its environment via a network. </w:t>
      </w:r>
      <w:r w:rsidRPr="00FB2051">
        <w:rPr>
          <w:rFonts w:eastAsia="Calibri"/>
        </w:rPr>
        <w:br/>
        <w:t>A Device is designed to accomplish a particular task.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77777777"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rms one or more functionalities.</w:t>
      </w:r>
    </w:p>
    <w:p w14:paraId="3539CB69" w14:textId="77777777" w:rsidR="00AB715E" w:rsidRPr="00FB2051" w:rsidRDefault="00AB715E" w:rsidP="00D4285A">
      <w:pPr>
        <w:pStyle w:val="B2"/>
        <w:rPr>
          <w:rFonts w:eastAsia="Calibri"/>
        </w:rPr>
      </w:pPr>
      <w:r w:rsidRPr="00FB2051">
        <w:rPr>
          <w:rFonts w:eastAsia="Calibri"/>
        </w:rPr>
        <w:t>These functionalities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lastRenderedPageBreak/>
        <w:t>consistsOf (range Class: Device)</w:t>
      </w:r>
    </w:p>
    <w:p w14:paraId="0B3D099D" w14:textId="77777777" w:rsidR="00AB715E" w:rsidRPr="00FB2051" w:rsidRDefault="00AB715E" w:rsidP="00D4285A">
      <w:pPr>
        <w:pStyle w:val="B1"/>
      </w:pPr>
      <w:r w:rsidRPr="00FB2051">
        <w:t>hasService (range Class: Service)</w:t>
      </w:r>
    </w:p>
    <w:p w14:paraId="3FA692B1" w14:textId="77777777" w:rsidR="00AB715E" w:rsidRPr="00FB2051" w:rsidRDefault="00AB715E" w:rsidP="00D4285A">
      <w:pPr>
        <w:pStyle w:val="B1"/>
      </w:pPr>
      <w:r w:rsidRPr="00FB2051">
        <w:t>hasFunctionality (range Class: Functionality)</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77777777" w:rsidR="00AB715E" w:rsidRPr="00FB2051" w:rsidRDefault="00AB715E" w:rsidP="00D4285A">
      <w:pPr>
        <w:pStyle w:val="B1"/>
      </w:pPr>
      <w:r w:rsidRPr="00FB2051">
        <w:t>consistsOf only Device</w:t>
      </w:r>
      <w:r w:rsidRPr="00FB2051">
        <w:br/>
        <w:t xml:space="preserve">(Universal restriction: a Device can </w:t>
      </w:r>
      <w:r w:rsidRPr="00FB2051">
        <w:rPr>
          <w:i/>
        </w:rPr>
        <w:t>only</w:t>
      </w:r>
      <w:r w:rsidRPr="00FB2051">
        <w:t xml:space="preserve"> have a relationship </w:t>
      </w:r>
      <w:r w:rsidR="007F4C60" w:rsidRPr="00FB2051">
        <w:t>"</w:t>
      </w:r>
      <w:r w:rsidRPr="00FB2051">
        <w:t>consistsOf</w:t>
      </w:r>
      <w:r w:rsidR="007F4C60" w:rsidRPr="00FB2051">
        <w:t>"</w:t>
      </w:r>
      <w:r w:rsidRPr="00FB2051">
        <w:t xml:space="preserve"> to other Devices)</w:t>
      </w:r>
    </w:p>
    <w:p w14:paraId="63CD1D49" w14:textId="77777777" w:rsidR="00AB715E" w:rsidRPr="00FB2051" w:rsidRDefault="00AB715E" w:rsidP="00D4285A">
      <w:pPr>
        <w:pStyle w:val="Heading3"/>
      </w:pPr>
      <w:bookmarkStart w:id="149" w:name="_Toc449521445"/>
      <w:bookmarkStart w:id="150" w:name="_Toc449537809"/>
      <w:bookmarkStart w:id="151" w:name="_Toc449537950"/>
      <w:bookmarkStart w:id="152" w:name="_Toc456797583"/>
      <w:r w:rsidRPr="00FB2051">
        <w:t>6.1.6</w:t>
      </w:r>
      <w:r w:rsidRPr="00FB2051">
        <w:tab/>
        <w:t>Class: InterworkedDevice</w:t>
      </w:r>
      <w:bookmarkEnd w:id="149"/>
      <w:bookmarkEnd w:id="150"/>
      <w:bookmarkEnd w:id="151"/>
      <w:bookmarkEnd w:id="152"/>
    </w:p>
    <w:p w14:paraId="4EE96544" w14:textId="77777777" w:rsidR="00AB715E" w:rsidRPr="00FB2051" w:rsidRDefault="00D4285A" w:rsidP="00D4285A">
      <w:pPr>
        <w:pStyle w:val="FL"/>
      </w:pPr>
      <w:r w:rsidRPr="00FB2051">
        <w:object w:dxaOrig="7216" w:dyaOrig="5390" w14:anchorId="73DF0941">
          <v:shape id="_x0000_i1032" type="#_x0000_t75" style="width:328.55pt;height:241.65pt" o:ole="">
            <v:imagedata r:id="rId29" o:title="" croptop="5027f" cropbottom="1522f" cropleft="2508f" cropright="3298f"/>
          </v:shape>
          <o:OLEObject Type="Embed" ProgID="PowerPoint.Show.8" ShapeID="_x0000_i1032" DrawAspect="Content" ObjectID="_1539185887"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53" w:name="_Toc449521446"/>
      <w:bookmarkStart w:id="154" w:name="_Toc449537810"/>
      <w:bookmarkStart w:id="155" w:name="_Toc449537951"/>
      <w:bookmarkStart w:id="156" w:name="_Toc456797584"/>
      <w:r w:rsidRPr="00FB2051">
        <w:t>6.1.7</w:t>
      </w:r>
      <w:r w:rsidRPr="00FB2051">
        <w:tab/>
        <w:t>Class: AreaNetwork</w:t>
      </w:r>
      <w:bookmarkEnd w:id="153"/>
      <w:bookmarkEnd w:id="154"/>
      <w:bookmarkEnd w:id="155"/>
      <w:bookmarkEnd w:id="156"/>
    </w:p>
    <w:p w14:paraId="534B48DE" w14:textId="77777777" w:rsidR="00AB715E" w:rsidRPr="00FB2051" w:rsidRDefault="00D4285A" w:rsidP="00D4285A">
      <w:pPr>
        <w:pStyle w:val="FL"/>
      </w:pPr>
      <w:r w:rsidRPr="00FB2051">
        <w:object w:dxaOrig="7216" w:dyaOrig="5390" w14:anchorId="4E73024A">
          <v:shape id="_x0000_i1033" type="#_x0000_t75" style="width:329.4pt;height:241.65pt" o:ole="">
            <v:imagedata r:id="rId31" o:title="" croptop="4419f" cropbottom="2288f" cropleft="2044f" cropright="3635f"/>
          </v:shape>
          <o:OLEObject Type="Embed" ProgID="PowerPoint.Show.8" ShapeID="_x0000_i1033" DrawAspect="Content" ObjectID="_1539185888"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7" w:name="_Toc449521447"/>
      <w:bookmarkStart w:id="158" w:name="_Toc449537811"/>
      <w:bookmarkStart w:id="159" w:name="_Toc449537952"/>
      <w:bookmarkStart w:id="160" w:name="_Toc456797585"/>
      <w:r w:rsidRPr="00FB2051">
        <w:t>6.1.8</w:t>
      </w:r>
      <w:r w:rsidRPr="00FB2051">
        <w:tab/>
        <w:t>Class: Service</w:t>
      </w:r>
      <w:bookmarkEnd w:id="157"/>
      <w:bookmarkEnd w:id="158"/>
      <w:bookmarkEnd w:id="159"/>
      <w:bookmarkEnd w:id="160"/>
    </w:p>
    <w:p w14:paraId="43F5624E" w14:textId="77777777" w:rsidR="00AB715E" w:rsidRPr="00FB2051" w:rsidRDefault="00D4285A" w:rsidP="00D4285A">
      <w:pPr>
        <w:pStyle w:val="FL"/>
      </w:pPr>
      <w:r w:rsidRPr="00FB2051">
        <w:object w:dxaOrig="7216" w:dyaOrig="5390" w14:anchorId="2D2BBE81">
          <v:shape id="_x0000_i1034" type="#_x0000_t75" style="width:327.7pt;height:240.85pt" o:ole="">
            <v:imagedata r:id="rId33" o:title="" croptop="4577f" cropbottom="2288f" cropleft="1935f" cropright="3980f"/>
          </v:shape>
          <o:OLEObject Type="Embed" ProgID="PowerPoint.Show.8" ShapeID="_x0000_i1034" DrawAspect="Content" ObjectID="_1539185889"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Functionality in a network. The Service exposes the Functionality to the network and makes it discoverable, registerable and remotely controllable in the network. </w:t>
      </w:r>
      <w:r w:rsidRPr="00FB2051">
        <w:rPr>
          <w:rFonts w:eastAsia="Calibri"/>
        </w:rPr>
        <w:br/>
        <w:t>A Service is offered by a device that wants (a certain set of) its Functionalities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Functionalities and </w:t>
      </w:r>
      <w:proofErr w:type="gramStart"/>
      <w:r w:rsidRPr="00FB2051">
        <w:rPr>
          <w:rFonts w:eastAsia="Calibri"/>
        </w:rPr>
        <w:t>a Functionality</w:t>
      </w:r>
      <w:proofErr w:type="gramEnd"/>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7777777"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Functionality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functionality is represented in a communication network and can be accessed by electronic means. The Service and its Operations is therefore dependent on the technology of the network, hard- and software of the device.</w:t>
      </w:r>
    </w:p>
    <w:p w14:paraId="5B7E6455" w14:textId="77777777" w:rsidR="00AB715E" w:rsidRPr="00FB2051" w:rsidRDefault="00AB715E" w:rsidP="004C6972">
      <w:pPr>
        <w:pStyle w:val="B1"/>
        <w:rPr>
          <w:rFonts w:eastAsia="Calibri"/>
        </w:rPr>
      </w:pPr>
      <w:r w:rsidRPr="00FB2051">
        <w:rPr>
          <w:rFonts w:eastAsia="Calibri"/>
        </w:rPr>
        <w:t xml:space="preserve">E.g. the Functionality: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77777777" w:rsidR="00AB715E" w:rsidRPr="00FB2051" w:rsidRDefault="00AB715E" w:rsidP="004C6972">
      <w:pPr>
        <w:pStyle w:val="B1"/>
      </w:pPr>
      <w:r w:rsidRPr="00FB2051">
        <w:t>exposesFunctionality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77777777" w:rsidR="00AB715E" w:rsidRPr="00FB2051" w:rsidRDefault="00AB715E" w:rsidP="004C6972">
      <w:pPr>
        <w:pStyle w:val="B1"/>
      </w:pPr>
      <w:r w:rsidRPr="00FB2051">
        <w:t>hasSubService only Service</w:t>
      </w:r>
      <w:r w:rsidRPr="00FB2051">
        <w:br/>
        <w:t xml:space="preserve">(Universal restriction: a Service can </w:t>
      </w:r>
      <w:r w:rsidRPr="00FB2051">
        <w:rPr>
          <w:i/>
        </w:rPr>
        <w:t>only</w:t>
      </w:r>
      <w:r w:rsidRPr="00FB2051">
        <w:t xml:space="preserve"> have a relationship </w:t>
      </w:r>
      <w:r w:rsidR="007F4C60" w:rsidRPr="00FB2051">
        <w:t>"</w:t>
      </w:r>
      <w:r w:rsidRPr="00FB2051">
        <w:t>hasSubService</w:t>
      </w:r>
      <w:r w:rsidR="007F4C60" w:rsidRPr="00FB2051">
        <w:t>"</w:t>
      </w:r>
      <w:r w:rsidRPr="00FB2051">
        <w:t xml:space="preserve"> to other Service)</w:t>
      </w:r>
    </w:p>
    <w:p w14:paraId="03A3E443" w14:textId="77777777" w:rsidR="00AB715E" w:rsidRPr="00FB2051" w:rsidRDefault="00AB715E" w:rsidP="00AB715E">
      <w:pPr>
        <w:pStyle w:val="Heading3"/>
      </w:pPr>
      <w:bookmarkStart w:id="161" w:name="_Toc449521448"/>
      <w:bookmarkStart w:id="162" w:name="_Toc449537812"/>
      <w:bookmarkStart w:id="163" w:name="_Toc449537953"/>
      <w:bookmarkStart w:id="164" w:name="_Toc456797586"/>
      <w:r w:rsidRPr="00FB2051">
        <w:lastRenderedPageBreak/>
        <w:t>6.1.9</w:t>
      </w:r>
      <w:r w:rsidRPr="00FB2051">
        <w:tab/>
        <w:t>Class: Functionality</w:t>
      </w:r>
      <w:bookmarkEnd w:id="161"/>
      <w:bookmarkEnd w:id="162"/>
      <w:bookmarkEnd w:id="163"/>
      <w:bookmarkEnd w:id="164"/>
    </w:p>
    <w:p w14:paraId="417884DA" w14:textId="77777777" w:rsidR="002F1485" w:rsidRPr="00FB2051" w:rsidRDefault="002F1485" w:rsidP="002F1485">
      <w:pPr>
        <w:pStyle w:val="Heading4"/>
      </w:pPr>
      <w:bookmarkStart w:id="165" w:name="_Toc449521449"/>
      <w:bookmarkStart w:id="166" w:name="_Toc449537813"/>
      <w:bookmarkStart w:id="167" w:name="_Toc449537954"/>
      <w:bookmarkStart w:id="168" w:name="_Toc456797587"/>
      <w:r w:rsidRPr="00FB2051">
        <w:t>6.1.9.0</w:t>
      </w:r>
      <w:r w:rsidRPr="00FB2051">
        <w:tab/>
        <w:t>General description</w:t>
      </w:r>
      <w:bookmarkEnd w:id="165"/>
      <w:bookmarkEnd w:id="166"/>
      <w:bookmarkEnd w:id="167"/>
      <w:bookmarkEnd w:id="168"/>
    </w:p>
    <w:p w14:paraId="478D86F9" w14:textId="77777777" w:rsidR="00AB715E" w:rsidRPr="00FB2051" w:rsidRDefault="004C6972" w:rsidP="004C6972">
      <w:pPr>
        <w:pStyle w:val="FL"/>
      </w:pPr>
      <w:r w:rsidRPr="00FB2051">
        <w:object w:dxaOrig="7216" w:dyaOrig="5390" w14:anchorId="02382ABE">
          <v:shape id="_x0000_i1035" type="#_x0000_t75" style="width:345.1pt;height:249.1pt" o:ole="">
            <v:imagedata r:id="rId35" o:title="" croptop="3201f" cropbottom="1826f" cropleft="681f" cropright="2162f"/>
          </v:shape>
          <o:OLEObject Type="Embed" ProgID="PowerPoint.Show.8" ShapeID="_x0000_i1035" DrawAspect="Content" ObjectID="_1539185890" r:id="rId36"/>
        </w:object>
      </w:r>
    </w:p>
    <w:p w14:paraId="1B7FC7E4" w14:textId="7777777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11</w:t>
      </w:r>
      <w:r w:rsidRPr="00FB2051">
        <w:rPr>
          <w:rFonts w:eastAsia="Calibri"/>
        </w:rPr>
        <w:fldChar w:fldCharType="end"/>
      </w:r>
      <w:r w:rsidRPr="00FB2051">
        <w:rPr>
          <w:rFonts w:eastAsia="Calibri"/>
        </w:rPr>
        <w:t>: Functionality</w:t>
      </w:r>
    </w:p>
    <w:p w14:paraId="1024299B" w14:textId="77777777" w:rsidR="00AB715E" w:rsidRPr="00FB2051" w:rsidRDefault="00AB715E" w:rsidP="005D23F0">
      <w:pPr>
        <w:keepNext/>
        <w:keepLines/>
        <w:rPr>
          <w:b/>
        </w:rPr>
      </w:pPr>
      <w:r w:rsidRPr="00FB2051">
        <w:rPr>
          <w:b/>
        </w:rPr>
        <w:t>Description</w:t>
      </w:r>
    </w:p>
    <w:p w14:paraId="565CE67D"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Functionality</w:t>
      </w:r>
      <w:r w:rsidRPr="00FB2051">
        <w:rPr>
          <w:rFonts w:eastAsia="Calibri"/>
        </w:rPr>
        <w:t xml:space="preserve"> (Class: Functionality)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w:t>
      </w:r>
      <w:proofErr w:type="gramStart"/>
      <w:r w:rsidRPr="00FB2051">
        <w:rPr>
          <w:rFonts w:eastAsia="Calibri"/>
        </w:rPr>
        <w:t>more than one functionality</w:t>
      </w:r>
      <w:proofErr w:type="gramEnd"/>
      <w:r w:rsidRPr="00FB2051">
        <w:rPr>
          <w:rFonts w:eastAsia="Calibri"/>
        </w:rPr>
        <w:t>.</w:t>
      </w:r>
      <w:r w:rsidRPr="00FB2051">
        <w:rPr>
          <w:rFonts w:eastAsia="Calibri"/>
        </w:rPr>
        <w:br/>
        <w:t xml:space="preserve">The functionality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77777777" w:rsidR="00AB715E" w:rsidRPr="00FB2051" w:rsidRDefault="00AB715E" w:rsidP="004C6972">
      <w:pPr>
        <w:pStyle w:val="B1"/>
        <w:rPr>
          <w:rFonts w:eastAsia="Calibri"/>
        </w:rPr>
      </w:pPr>
      <w:proofErr w:type="gramStart"/>
      <w:r w:rsidRPr="00FB2051">
        <w:rPr>
          <w:rFonts w:eastAsia="Calibri"/>
        </w:rPr>
        <w:t>A Functionality</w:t>
      </w:r>
      <w:proofErr w:type="gramEnd"/>
      <w:r w:rsidRPr="00FB2051">
        <w:rPr>
          <w:rFonts w:eastAsia="Calibri"/>
        </w:rPr>
        <w:t xml:space="preserve"> refers to (e.g. observes or influences) some real-world aspect(s), that can be modelled as a Class: Aspect.</w:t>
      </w:r>
    </w:p>
    <w:p w14:paraId="27A23AF0" w14:textId="77777777"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Functionality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functionalities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77777777" w:rsidR="00AB715E" w:rsidRPr="00FB2051" w:rsidRDefault="00AB715E" w:rsidP="004C6972">
      <w:pPr>
        <w:pStyle w:val="B1"/>
        <w:rPr>
          <w:rFonts w:eastAsia="Calibri"/>
        </w:rPr>
      </w:pPr>
      <w:r w:rsidRPr="00FB2051">
        <w:rPr>
          <w:rFonts w:eastAsia="Calibri"/>
        </w:rPr>
        <w:t xml:space="preserve">A Functionality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Functionality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77777777" w:rsidR="00AB715E" w:rsidRPr="00FB2051" w:rsidRDefault="00AB715E" w:rsidP="004C6972">
      <w:pPr>
        <w:pStyle w:val="B1"/>
      </w:pPr>
      <w:r w:rsidRPr="00FB2051">
        <w:t>exposesFunctionality (domain Class: Service)</w:t>
      </w:r>
    </w:p>
    <w:p w14:paraId="00E2FAE6" w14:textId="77777777" w:rsidR="00AB715E" w:rsidRPr="00FB2051" w:rsidRDefault="00AB715E" w:rsidP="004C6972">
      <w:pPr>
        <w:pStyle w:val="B1"/>
      </w:pPr>
      <w:r w:rsidRPr="00FB2051">
        <w:t>hasFunctionality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lastRenderedPageBreak/>
        <w:t>none</w:t>
      </w:r>
    </w:p>
    <w:p w14:paraId="017261F4" w14:textId="77777777" w:rsidR="00AB715E" w:rsidRPr="00FB2051" w:rsidRDefault="00AB715E" w:rsidP="00AB715E">
      <w:r w:rsidRPr="00FB2051">
        <w:t>This Class is super-class of:</w:t>
      </w:r>
    </w:p>
    <w:p w14:paraId="1C246E3D" w14:textId="77777777" w:rsidR="00AB715E" w:rsidRPr="00FB2051" w:rsidRDefault="00AB715E" w:rsidP="004C6972">
      <w:pPr>
        <w:pStyle w:val="B1"/>
      </w:pPr>
      <w:r w:rsidRPr="00FB2051">
        <w:t>ControllingFunctionality</w:t>
      </w:r>
    </w:p>
    <w:p w14:paraId="3CA5CE29" w14:textId="77777777" w:rsidR="00AB715E" w:rsidRPr="00FB2051" w:rsidRDefault="00AB715E" w:rsidP="004C6972">
      <w:pPr>
        <w:pStyle w:val="B1"/>
      </w:pPr>
      <w:r w:rsidRPr="00FB2051">
        <w:t>MeasuringFunctionality</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77777777" w:rsidR="00AB715E" w:rsidRPr="00FB2051" w:rsidRDefault="00AB715E" w:rsidP="00AB715E">
      <w:pPr>
        <w:pStyle w:val="Heading4"/>
      </w:pPr>
      <w:bookmarkStart w:id="169" w:name="_Toc449521450"/>
      <w:bookmarkStart w:id="170" w:name="_Toc449537814"/>
      <w:bookmarkStart w:id="171" w:name="_Toc449537955"/>
      <w:bookmarkStart w:id="172" w:name="_Toc456797588"/>
      <w:r w:rsidRPr="00FB2051">
        <w:t>6.1.9.1</w:t>
      </w:r>
      <w:r w:rsidRPr="00FB2051">
        <w:tab/>
        <w:t>Class: ControllingFunctionality</w:t>
      </w:r>
      <w:bookmarkEnd w:id="169"/>
      <w:bookmarkEnd w:id="170"/>
      <w:bookmarkEnd w:id="171"/>
      <w:bookmarkEnd w:id="172"/>
    </w:p>
    <w:p w14:paraId="4718F580" w14:textId="77777777" w:rsidR="00AB715E" w:rsidRPr="00FB2051" w:rsidRDefault="00AB715E" w:rsidP="00AB715E">
      <w:pPr>
        <w:rPr>
          <w:b/>
        </w:rPr>
      </w:pPr>
      <w:r w:rsidRPr="00FB2051">
        <w:rPr>
          <w:b/>
        </w:rPr>
        <w:t>Description</w:t>
      </w:r>
    </w:p>
    <w:p w14:paraId="238F085E" w14:textId="77777777" w:rsidR="00AB715E" w:rsidRPr="00FB2051" w:rsidRDefault="00AB715E" w:rsidP="004C6972">
      <w:pPr>
        <w:pStyle w:val="B1"/>
        <w:rPr>
          <w:rFonts w:eastAsia="Calibri"/>
        </w:rPr>
      </w:pPr>
      <w:r w:rsidRPr="00FB2051">
        <w:rPr>
          <w:rFonts w:eastAsia="Calibri"/>
        </w:rPr>
        <w:t xml:space="preserve">A </w:t>
      </w:r>
      <w:r w:rsidRPr="00FB2051">
        <w:rPr>
          <w:rFonts w:eastAsia="Calibri"/>
          <w:b/>
        </w:rPr>
        <w:t xml:space="preserve">ControllingFunctionality </w:t>
      </w:r>
      <w:r w:rsidRPr="00FB2051">
        <w:rPr>
          <w:rFonts w:eastAsia="Calibri"/>
        </w:rPr>
        <w:t xml:space="preserve">(Class: </w:t>
      </w:r>
      <w:r w:rsidRPr="00FB2051">
        <w:t>ControllingFunctionality</w:t>
      </w:r>
      <w:r w:rsidRPr="00FB2051">
        <w:rPr>
          <w:rFonts w:eastAsia="Calibri"/>
        </w:rPr>
        <w:t xml:space="preserve">) represents a functionality that has impacts on the real world, but does not gather data. In general a </w:t>
      </w:r>
      <w:r w:rsidRPr="00FB2051">
        <w:t>ControllingFunctionality has Commands (and/or Operations of its related Services)</w:t>
      </w:r>
      <w:r w:rsidRPr="00FB2051">
        <w:rPr>
          <w:rFonts w:eastAsia="Calibri"/>
        </w:rPr>
        <w:t xml:space="preserve"> that receive input data</w:t>
      </w:r>
      <w:r w:rsidR="004C6972" w:rsidRPr="00FB2051">
        <w:rPr>
          <w:rFonts w:eastAsia="Calibri"/>
        </w:rPr>
        <w:t>.</w:t>
      </w:r>
    </w:p>
    <w:p w14:paraId="4140C1F5" w14:textId="77777777"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ControllingFunctionality</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77777777" w:rsidR="00AB715E" w:rsidRPr="00FB2051" w:rsidRDefault="00AB715E" w:rsidP="004C6972">
      <w:pPr>
        <w:pStyle w:val="B1"/>
      </w:pPr>
      <w:r w:rsidRPr="00FB2051">
        <w:t>Functionality</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77777777" w:rsidR="00AB715E" w:rsidRPr="00FB2051" w:rsidRDefault="00AB715E" w:rsidP="00AB715E">
      <w:pPr>
        <w:pStyle w:val="Heading4"/>
      </w:pPr>
      <w:bookmarkStart w:id="173" w:name="_Toc449521451"/>
      <w:bookmarkStart w:id="174" w:name="_Toc449537815"/>
      <w:bookmarkStart w:id="175" w:name="_Toc449537956"/>
      <w:bookmarkStart w:id="176" w:name="_Toc456797589"/>
      <w:r w:rsidRPr="00FB2051">
        <w:t>6.1.9.2</w:t>
      </w:r>
      <w:r w:rsidRPr="00FB2051">
        <w:tab/>
        <w:t>Class: MeasuringFunctionality</w:t>
      </w:r>
      <w:bookmarkEnd w:id="173"/>
      <w:bookmarkEnd w:id="174"/>
      <w:bookmarkEnd w:id="175"/>
      <w:bookmarkEnd w:id="176"/>
    </w:p>
    <w:p w14:paraId="097A61A4" w14:textId="77777777" w:rsidR="00AB715E" w:rsidRPr="00FB2051" w:rsidRDefault="00AB715E" w:rsidP="00AB715E">
      <w:pPr>
        <w:rPr>
          <w:b/>
        </w:rPr>
      </w:pPr>
      <w:r w:rsidRPr="00FB2051">
        <w:rPr>
          <w:b/>
        </w:rPr>
        <w:t>Description</w:t>
      </w:r>
    </w:p>
    <w:p w14:paraId="370076B8" w14:textId="77777777" w:rsidR="00AB715E" w:rsidRPr="00FB2051" w:rsidRDefault="00AB715E" w:rsidP="00866870">
      <w:pPr>
        <w:pStyle w:val="B1"/>
        <w:rPr>
          <w:rFonts w:eastAsia="Calibri"/>
        </w:rPr>
      </w:pPr>
      <w:r w:rsidRPr="00FB2051">
        <w:rPr>
          <w:rFonts w:eastAsia="Calibri"/>
        </w:rPr>
        <w:t xml:space="preserve">A </w:t>
      </w:r>
      <w:r w:rsidRPr="00FB2051">
        <w:rPr>
          <w:rFonts w:eastAsia="Calibri"/>
          <w:b/>
        </w:rPr>
        <w:t xml:space="preserve">MeasuringFunctionality </w:t>
      </w:r>
      <w:r w:rsidRPr="00FB2051">
        <w:rPr>
          <w:rFonts w:eastAsia="Calibri"/>
        </w:rPr>
        <w:t xml:space="preserve">(Class: </w:t>
      </w:r>
      <w:r w:rsidRPr="00FB2051">
        <w:t>MeasuringFunctionality</w:t>
      </w:r>
      <w:r w:rsidRPr="00FB2051">
        <w:rPr>
          <w:rFonts w:eastAsia="Calibri"/>
        </w:rPr>
        <w:t xml:space="preserve">) represents a functionality that has no impacts on the real world, but only gathers data. In general a </w:t>
      </w:r>
      <w:r w:rsidRPr="00FB2051">
        <w:t xml:space="preserve">MeasuringFunctionality has Commands (and/or Operations of its related Services) </w:t>
      </w:r>
      <w:r w:rsidRPr="00FB2051">
        <w:rPr>
          <w:rFonts w:eastAsia="Calibri"/>
        </w:rPr>
        <w:t>that generate output data</w:t>
      </w:r>
      <w:r w:rsidR="00866870" w:rsidRPr="00FB2051">
        <w:rPr>
          <w:rFonts w:eastAsia="Calibri"/>
        </w:rPr>
        <w:t>.</w:t>
      </w:r>
    </w:p>
    <w:p w14:paraId="27D735C8" w14:textId="77777777"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MeasuringFunctionality</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lastRenderedPageBreak/>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7777777" w:rsidR="00AB715E" w:rsidRPr="00FB2051" w:rsidRDefault="00AB715E" w:rsidP="00866870">
      <w:pPr>
        <w:pStyle w:val="B1"/>
      </w:pPr>
      <w:r w:rsidRPr="00FB2051">
        <w:t>Functionality</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7" w:name="_Toc449521452"/>
      <w:bookmarkStart w:id="178" w:name="_Toc449537816"/>
      <w:bookmarkStart w:id="179" w:name="_Toc449537957"/>
      <w:bookmarkStart w:id="180" w:name="_Toc456797590"/>
      <w:r w:rsidRPr="00FB2051">
        <w:t>6.1.10</w:t>
      </w:r>
      <w:r w:rsidRPr="00FB2051">
        <w:tab/>
        <w:t>Class: Operation</w:t>
      </w:r>
      <w:bookmarkEnd w:id="177"/>
      <w:bookmarkEnd w:id="178"/>
      <w:bookmarkEnd w:id="179"/>
      <w:bookmarkEnd w:id="180"/>
    </w:p>
    <w:p w14:paraId="546959DC" w14:textId="77777777" w:rsidR="000F0549" w:rsidRPr="00FB2051" w:rsidRDefault="000F0549" w:rsidP="000F46A6">
      <w:pPr>
        <w:pStyle w:val="Heading4"/>
      </w:pPr>
      <w:bookmarkStart w:id="181" w:name="_Toc449521453"/>
      <w:bookmarkStart w:id="182" w:name="_Toc449537817"/>
      <w:bookmarkStart w:id="183" w:name="_Toc449537958"/>
      <w:bookmarkStart w:id="184" w:name="_Toc456797591"/>
      <w:r w:rsidRPr="00FB2051">
        <w:t>6.1.10.0</w:t>
      </w:r>
      <w:r w:rsidRPr="00FB2051">
        <w:tab/>
        <w:t>General description</w:t>
      </w:r>
      <w:bookmarkEnd w:id="181"/>
      <w:bookmarkEnd w:id="182"/>
      <w:bookmarkEnd w:id="183"/>
      <w:bookmarkEnd w:id="184"/>
    </w:p>
    <w:p w14:paraId="68A92D81" w14:textId="77777777" w:rsidR="00AB715E" w:rsidRPr="00FB2051" w:rsidRDefault="005D23F0" w:rsidP="00866870">
      <w:pPr>
        <w:pStyle w:val="FL"/>
      </w:pPr>
      <w:r w:rsidRPr="00FB2051">
        <w:object w:dxaOrig="7216" w:dyaOrig="5390" w14:anchorId="3FCC6043">
          <v:shape id="_x0000_i1036" type="#_x0000_t75" style="width:362.5pt;height:254.05pt" o:ole="">
            <v:imagedata r:id="rId37" o:title="" croptop="997f" cropbottom="2748f"/>
          </v:shape>
          <o:OLEObject Type="Embed" ProgID="PowerPoint.Show.8" ShapeID="_x0000_i1036" DrawAspect="Content" ObjectID="_1539185891"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lastRenderedPageBreak/>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30A96ED7" w14:textId="77777777" w:rsidR="00AB715E" w:rsidRPr="00FB2051" w:rsidRDefault="00AB715E" w:rsidP="00866870">
      <w:pPr>
        <w:pStyle w:val="B1"/>
      </w:pPr>
      <w:r w:rsidRPr="00FB2051">
        <w:t>none</w:t>
      </w:r>
    </w:p>
    <w:p w14:paraId="6F0DEDB8" w14:textId="77777777" w:rsidR="00AB715E" w:rsidRPr="00FB2051" w:rsidRDefault="00AB715E" w:rsidP="00AB715E">
      <w:pPr>
        <w:pStyle w:val="Heading4"/>
      </w:pPr>
      <w:bookmarkStart w:id="185" w:name="_Toc449521454"/>
      <w:bookmarkStart w:id="186" w:name="_Toc449537818"/>
      <w:bookmarkStart w:id="187" w:name="_Toc449537959"/>
      <w:bookmarkStart w:id="188" w:name="_Toc456797592"/>
      <w:r w:rsidRPr="00FB2051">
        <w:t>6.1.10.1</w:t>
      </w:r>
      <w:r w:rsidRPr="00FB2051">
        <w:tab/>
        <w:t>Class: GET_InputDataPoint</w:t>
      </w:r>
      <w:bookmarkEnd w:id="185"/>
      <w:bookmarkEnd w:id="186"/>
      <w:bookmarkEnd w:id="187"/>
      <w:bookmarkEnd w:id="188"/>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lastRenderedPageBreak/>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9" w:name="_Toc449521455"/>
      <w:bookmarkStart w:id="190" w:name="_Toc449537819"/>
      <w:bookmarkStart w:id="191" w:name="_Toc449537960"/>
      <w:bookmarkStart w:id="192" w:name="_Toc456797593"/>
      <w:r w:rsidRPr="00FB2051">
        <w:t>6.1.10.2</w:t>
      </w:r>
      <w:r w:rsidRPr="00FB2051">
        <w:tab/>
        <w:t>Class: SET_OutputDataPoint</w:t>
      </w:r>
      <w:bookmarkEnd w:id="189"/>
      <w:bookmarkEnd w:id="190"/>
      <w:bookmarkEnd w:id="191"/>
      <w:bookmarkEnd w:id="192"/>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93" w:name="_Toc449521456"/>
      <w:bookmarkStart w:id="194" w:name="_Toc449537820"/>
      <w:bookmarkStart w:id="195" w:name="_Toc449537961"/>
      <w:bookmarkStart w:id="196" w:name="_Toc456797594"/>
      <w:r w:rsidRPr="00FB2051">
        <w:lastRenderedPageBreak/>
        <w:t>6.1.11</w:t>
      </w:r>
      <w:r w:rsidRPr="00FB2051">
        <w:tab/>
        <w:t>Class: Command</w:t>
      </w:r>
      <w:bookmarkEnd w:id="193"/>
      <w:bookmarkEnd w:id="194"/>
      <w:bookmarkEnd w:id="195"/>
      <w:bookmarkEnd w:id="196"/>
    </w:p>
    <w:p w14:paraId="4BA674FB" w14:textId="77777777" w:rsidR="00AB715E" w:rsidRPr="00FB2051" w:rsidRDefault="00676547" w:rsidP="00676547">
      <w:pPr>
        <w:pStyle w:val="FL"/>
      </w:pPr>
      <w:r w:rsidRPr="00FB2051">
        <w:object w:dxaOrig="7216" w:dyaOrig="5390" w14:anchorId="1E95CEC0">
          <v:shape id="_x0000_i1037" type="#_x0000_t75" style="width:330.2pt;height:245.8pt" o:ole="">
            <v:imagedata r:id="rId39" o:title="" croptop="3810f" cropbottom="1680f" cropleft="2281f" cropright="3180f"/>
          </v:shape>
          <o:OLEObject Type="Embed" ProgID="PowerPoint.Show.8" ShapeID="_x0000_i1037" DrawAspect="Content" ObjectID="_1539185892"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77777777"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Functionality.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Functionality </w:t>
      </w:r>
      <w:r w:rsidR="007F4C60" w:rsidRPr="00FB2051">
        <w:rPr>
          <w:rFonts w:eastAsia="Calibri"/>
        </w:rPr>
        <w:t>"</w:t>
      </w:r>
      <w:r w:rsidRPr="00FB2051">
        <w:rPr>
          <w:rFonts w:eastAsia="Calibri"/>
        </w:rPr>
        <w:t>dimming-functionality</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77777777" w:rsidR="00AB715E" w:rsidRPr="00FB2051" w:rsidRDefault="00AB715E" w:rsidP="00676547">
      <w:pPr>
        <w:pStyle w:val="B1"/>
      </w:pPr>
      <w:r w:rsidRPr="00FB2051">
        <w:t>hasCommand (domain Class: Functionality)</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77777777" w:rsidR="00AB715E" w:rsidRPr="00FB2051" w:rsidRDefault="00AB715E" w:rsidP="00676547">
      <w:pPr>
        <w:pStyle w:val="B1"/>
      </w:pPr>
      <w:r w:rsidRPr="00FB2051">
        <w:t>none</w:t>
      </w:r>
    </w:p>
    <w:p w14:paraId="4FAA4E93" w14:textId="77777777" w:rsidR="00AB715E" w:rsidRPr="00FB2051" w:rsidRDefault="00AB715E" w:rsidP="00AB715E">
      <w:pPr>
        <w:pStyle w:val="Heading3"/>
      </w:pPr>
      <w:bookmarkStart w:id="197" w:name="_Toc449521457"/>
      <w:bookmarkStart w:id="198" w:name="_Toc449537821"/>
      <w:bookmarkStart w:id="199" w:name="_Toc449537962"/>
      <w:bookmarkStart w:id="200" w:name="_Toc456797595"/>
      <w:r w:rsidRPr="00FB2051">
        <w:t>6.1.12</w:t>
      </w:r>
      <w:r w:rsidRPr="00FB2051">
        <w:tab/>
        <w:t>Class: OperationInput</w:t>
      </w:r>
      <w:bookmarkEnd w:id="197"/>
      <w:bookmarkEnd w:id="198"/>
      <w:bookmarkEnd w:id="199"/>
      <w:bookmarkEnd w:id="200"/>
    </w:p>
    <w:p w14:paraId="53954BD9" w14:textId="77777777" w:rsidR="00AB715E" w:rsidRPr="00FB2051" w:rsidRDefault="00676547" w:rsidP="00676547">
      <w:pPr>
        <w:pStyle w:val="FL"/>
      </w:pPr>
      <w:r w:rsidRPr="00FB2051">
        <w:object w:dxaOrig="7216" w:dyaOrig="5390" w14:anchorId="74294F26">
          <v:shape id="_x0000_i1038" type="#_x0000_t75" style="width:327.7pt;height:240.85pt" o:ole="">
            <v:imagedata r:id="rId41" o:title="" croptop="5027f" cropbottom="1826f" cropleft="2390f" cropright="3643f"/>
          </v:shape>
          <o:OLEObject Type="Embed" ProgID="PowerPoint.Show.8" ShapeID="_x0000_i1038" DrawAspect="Content" ObjectID="_1539185893"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lastRenderedPageBreak/>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01" w:name="_Toc449521458"/>
      <w:bookmarkStart w:id="202" w:name="_Toc449537822"/>
      <w:bookmarkStart w:id="203" w:name="_Toc449537963"/>
      <w:bookmarkStart w:id="204" w:name="_Toc456797596"/>
      <w:r w:rsidRPr="00FB2051">
        <w:t>6.1.13</w:t>
      </w:r>
      <w:r w:rsidRPr="00FB2051">
        <w:tab/>
        <w:t>Class: OperationOutput</w:t>
      </w:r>
      <w:bookmarkEnd w:id="201"/>
      <w:bookmarkEnd w:id="202"/>
      <w:bookmarkEnd w:id="203"/>
      <w:bookmarkEnd w:id="204"/>
    </w:p>
    <w:p w14:paraId="262F4365" w14:textId="77777777" w:rsidR="00AB715E" w:rsidRPr="00FB2051" w:rsidRDefault="00676547" w:rsidP="00676547">
      <w:pPr>
        <w:pStyle w:val="FL"/>
      </w:pPr>
      <w:r w:rsidRPr="00FB2051">
        <w:object w:dxaOrig="7216" w:dyaOrig="5390" w14:anchorId="6FCE55DE">
          <v:shape id="_x0000_i1039" type="#_x0000_t75" style="width:326.05pt;height:241.65pt" o:ole="">
            <v:imagedata r:id="rId43" o:title="" croptop="4577f" cropbottom="2142f" cropleft="2390f" cropright="3752f"/>
          </v:shape>
          <o:OLEObject Type="Embed" ProgID="PowerPoint.Show.8" ShapeID="_x0000_i1039" DrawAspect="Content" ObjectID="_1539185894"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lastRenderedPageBreak/>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5" w:name="_Toc449521459"/>
      <w:bookmarkStart w:id="206" w:name="_Toc449537823"/>
      <w:bookmarkStart w:id="207" w:name="_Toc449537964"/>
      <w:bookmarkStart w:id="208" w:name="_Toc456797597"/>
      <w:r w:rsidRPr="00FB2051">
        <w:t>6.1.14</w:t>
      </w:r>
      <w:r w:rsidRPr="00FB2051">
        <w:tab/>
        <w:t>Class: OperationState</w:t>
      </w:r>
      <w:bookmarkEnd w:id="205"/>
      <w:bookmarkEnd w:id="206"/>
      <w:bookmarkEnd w:id="207"/>
      <w:bookmarkEnd w:id="208"/>
    </w:p>
    <w:p w14:paraId="34F1082C" w14:textId="77777777" w:rsidR="00AB715E" w:rsidRPr="00FB2051" w:rsidRDefault="005D23F0" w:rsidP="00CC50B0">
      <w:pPr>
        <w:pStyle w:val="FL"/>
      </w:pPr>
      <w:r w:rsidRPr="00FB2051">
        <w:object w:dxaOrig="7177" w:dyaOrig="5363" w14:anchorId="59C12999">
          <v:shape id="_x0000_i1040" type="#_x0000_t75" style="width:332.7pt;height:240pt" o:ole="">
            <v:imagedata r:id="rId45" o:title="" croptop="4516f" cropbottom="2515f" cropleft="2063f" cropright="2629f"/>
          </v:shape>
          <o:OLEObject Type="Embed" ProgID="PowerPoint.Show.8" ShapeID="_x0000_i1040" DrawAspect="Content" ObjectID="_1539185895"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lastRenderedPageBreak/>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77777777" w:rsidR="00CC50B0" w:rsidRPr="00FB2051" w:rsidRDefault="00CC50B0" w:rsidP="00CC50B0">
      <w:pPr>
        <w:pStyle w:val="B1"/>
      </w:pPr>
      <w:bookmarkStart w:id="209" w:name="_Toc449521460"/>
      <w:r w:rsidRPr="00FB2051">
        <w:t>none</w:t>
      </w:r>
    </w:p>
    <w:p w14:paraId="2DCA9D79" w14:textId="77777777" w:rsidR="00AB715E" w:rsidRPr="00FB2051" w:rsidRDefault="00AB715E" w:rsidP="00AB715E">
      <w:pPr>
        <w:pStyle w:val="Heading3"/>
      </w:pPr>
      <w:bookmarkStart w:id="210" w:name="_Toc449537824"/>
      <w:bookmarkStart w:id="211" w:name="_Toc449537965"/>
      <w:bookmarkStart w:id="212" w:name="_Toc456797598"/>
      <w:r w:rsidRPr="00FB2051">
        <w:lastRenderedPageBreak/>
        <w:t>6.1.15</w:t>
      </w:r>
      <w:r w:rsidRPr="00FB2051">
        <w:tab/>
        <w:t>Class: InputDataPoint</w:t>
      </w:r>
      <w:bookmarkEnd w:id="209"/>
      <w:bookmarkEnd w:id="210"/>
      <w:bookmarkEnd w:id="211"/>
      <w:bookmarkEnd w:id="212"/>
    </w:p>
    <w:p w14:paraId="5107E912" w14:textId="77777777" w:rsidR="00AB715E" w:rsidRPr="00FB2051" w:rsidRDefault="005D23F0" w:rsidP="00CC50B0">
      <w:pPr>
        <w:pStyle w:val="FL"/>
      </w:pPr>
      <w:r w:rsidRPr="00FB2051">
        <w:object w:dxaOrig="7216" w:dyaOrig="5390" w14:anchorId="6265A779">
          <v:shape id="_x0000_i1041" type="#_x0000_t75" style="width:332.7pt;height:242.5pt" o:ole="">
            <v:imagedata r:id="rId47" o:title="" croptop="4256f" cropbottom="2249f" cropleft="2423f" cropright="2614f"/>
          </v:shape>
          <o:OLEObject Type="Embed" ProgID="PowerPoint.Show.8" ShapeID="_x0000_i1041" DrawAspect="Content" ObjectID="_1539185896"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lastRenderedPageBreak/>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13" w:name="_Toc449521461"/>
      <w:bookmarkStart w:id="214" w:name="_Toc449537825"/>
      <w:bookmarkStart w:id="215" w:name="_Toc449537966"/>
      <w:bookmarkStart w:id="216" w:name="_Toc456797599"/>
      <w:r w:rsidRPr="00FB2051">
        <w:t>6.1.16</w:t>
      </w:r>
      <w:r w:rsidRPr="00FB2051">
        <w:tab/>
        <w:t>Class: OutputDataPoint</w:t>
      </w:r>
      <w:bookmarkEnd w:id="213"/>
      <w:bookmarkEnd w:id="214"/>
      <w:bookmarkEnd w:id="215"/>
      <w:bookmarkEnd w:id="216"/>
    </w:p>
    <w:p w14:paraId="583E009E" w14:textId="77777777" w:rsidR="00AB715E" w:rsidRPr="00FB2051" w:rsidRDefault="005D23F0" w:rsidP="00CC50B0">
      <w:pPr>
        <w:pStyle w:val="FL"/>
      </w:pPr>
      <w:r w:rsidRPr="00FB2051">
        <w:object w:dxaOrig="7216" w:dyaOrig="5390" w14:anchorId="70D6C570">
          <v:shape id="_x0000_i1042" type="#_x0000_t75" style="width:329.4pt;height:242.5pt" o:ole="">
            <v:imagedata r:id="rId49" o:title="" croptop="4499f" cropbottom="1994f" cropleft="2233f" cropright="3549f"/>
          </v:shape>
          <o:OLEObject Type="Embed" ProgID="PowerPoint.Show.8" ShapeID="_x0000_i1042" DrawAspect="Content" ObjectID="_1539185897"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lastRenderedPageBreak/>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7" w:name="_Toc449521462"/>
      <w:bookmarkStart w:id="218" w:name="_Toc449537826"/>
      <w:bookmarkStart w:id="219" w:name="_Toc449537967"/>
      <w:bookmarkStart w:id="220" w:name="_Toc456797600"/>
      <w:r w:rsidRPr="00FB2051">
        <w:t>6.1.17</w:t>
      </w:r>
      <w:r w:rsidRPr="00FB2051">
        <w:tab/>
        <w:t>Class: Variable</w:t>
      </w:r>
      <w:bookmarkEnd w:id="217"/>
      <w:bookmarkEnd w:id="218"/>
      <w:bookmarkEnd w:id="219"/>
      <w:bookmarkEnd w:id="220"/>
    </w:p>
    <w:p w14:paraId="52D64134" w14:textId="77777777" w:rsidR="00AB715E" w:rsidRPr="00FB2051" w:rsidRDefault="00924347" w:rsidP="00C91680">
      <w:pPr>
        <w:pStyle w:val="FL"/>
      </w:pPr>
      <w:r w:rsidRPr="00FB2051">
        <w:object w:dxaOrig="5839" w:dyaOrig="4361" w14:anchorId="7A615CE2">
          <v:shape id="_x0000_i1043" type="#_x0000_t75" style="width:287.15pt;height:195.3pt" o:ole="">
            <v:imagedata r:id="rId51" o:title="" croptop="4754f" cropbottom="1751f" cropright="935f"/>
          </v:shape>
          <o:OLEObject Type="Embed" ProgID="PowerPoint.Show.8" ShapeID="_x0000_i1043" DrawAspect="Content" ObjectID="_1539185898" r:id="rId52"/>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lastRenderedPageBreak/>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77777777" w:rsidR="00AB715E" w:rsidRPr="00FB2051" w:rsidRDefault="00AB715E" w:rsidP="00C91680">
      <w:pPr>
        <w:pStyle w:val="B1"/>
      </w:pPr>
      <w:r w:rsidRPr="00FB2051">
        <w:t>none</w:t>
      </w:r>
    </w:p>
    <w:p w14:paraId="730877EE" w14:textId="77777777" w:rsidR="00AB715E" w:rsidRPr="00FB2051" w:rsidRDefault="00AB715E" w:rsidP="00AB715E">
      <w:pPr>
        <w:pStyle w:val="Heading3"/>
      </w:pPr>
      <w:bookmarkStart w:id="221" w:name="_Toc449521463"/>
      <w:bookmarkStart w:id="222" w:name="_Toc449537827"/>
      <w:bookmarkStart w:id="223" w:name="_Toc449537968"/>
      <w:bookmarkStart w:id="224" w:name="_Toc456797601"/>
      <w:r w:rsidRPr="00FB2051">
        <w:lastRenderedPageBreak/>
        <w:t>6.1.1</w:t>
      </w:r>
      <w:r w:rsidR="00B17BAE">
        <w:t>8</w:t>
      </w:r>
      <w:r w:rsidRPr="00FB2051">
        <w:tab/>
        <w:t>Class: SimpleTypeVariable</w:t>
      </w:r>
      <w:bookmarkEnd w:id="221"/>
      <w:bookmarkEnd w:id="222"/>
      <w:bookmarkEnd w:id="223"/>
      <w:bookmarkEnd w:id="224"/>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8pt;height:233.4pt" o:ole="">
            <v:imagedata r:id="rId53" o:title="" croptop="4499f" cropbottom="2250f" cropleft="2242f" cropright="3549f"/>
          </v:shape>
          <o:OLEObject Type="Embed" ProgID="PowerPoint.Show.8" ShapeID="_x0000_i1044" DrawAspect="Content" ObjectID="_1539185899" r:id="rId54"/>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040A8591"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70CB7" w:rsidRPr="00FB2051">
        <w:t>i.</w:t>
      </w:r>
      <w:r w:rsidR="00570CB7">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5D08DA0D" w14:textId="77777777" w:rsidR="00AB715E" w:rsidRPr="00FB2051" w:rsidRDefault="00AB715E" w:rsidP="00C91680">
      <w:pPr>
        <w:pStyle w:val="B1"/>
      </w:pPr>
      <w:r w:rsidRPr="00FB2051">
        <w:t>none</w:t>
      </w:r>
    </w:p>
    <w:p w14:paraId="37A202C2" w14:textId="77777777" w:rsidR="00AB715E" w:rsidRPr="00FB2051" w:rsidRDefault="00AB715E" w:rsidP="00AB715E">
      <w:pPr>
        <w:pStyle w:val="Heading2"/>
      </w:pPr>
      <w:bookmarkStart w:id="225" w:name="_Toc449521464"/>
      <w:bookmarkStart w:id="226" w:name="_Toc449537828"/>
      <w:bookmarkStart w:id="227" w:name="_Toc449537969"/>
      <w:bookmarkStart w:id="228" w:name="_Toc456797602"/>
      <w:r w:rsidRPr="00FB2051">
        <w:t>6.2</w:t>
      </w:r>
      <w:r w:rsidRPr="00FB2051">
        <w:tab/>
        <w:t>Object Properties</w:t>
      </w:r>
      <w:bookmarkEnd w:id="225"/>
      <w:bookmarkEnd w:id="226"/>
      <w:bookmarkEnd w:id="227"/>
      <w:bookmarkEnd w:id="228"/>
    </w:p>
    <w:p w14:paraId="5D50A4BE" w14:textId="77777777" w:rsidR="00AB715E" w:rsidRPr="00FB2051" w:rsidRDefault="00C91680" w:rsidP="00C91680">
      <w:pPr>
        <w:pStyle w:val="Heading3"/>
      </w:pPr>
      <w:bookmarkStart w:id="229" w:name="_Toc449537829"/>
      <w:bookmarkStart w:id="230" w:name="_Toc449537970"/>
      <w:bookmarkStart w:id="231" w:name="_Toc456797603"/>
      <w:r w:rsidRPr="00FB2051">
        <w:t>6.2.1</w:t>
      </w:r>
      <w:r w:rsidRPr="00FB2051">
        <w:tab/>
        <w:t>V</w:t>
      </w:r>
      <w:r w:rsidR="00AB715E" w:rsidRPr="00FB2051">
        <w:t>oid</w:t>
      </w:r>
      <w:bookmarkEnd w:id="229"/>
      <w:bookmarkEnd w:id="230"/>
      <w:bookmarkEnd w:id="231"/>
    </w:p>
    <w:p w14:paraId="79CCE5CF" w14:textId="77777777" w:rsidR="00AB715E" w:rsidRPr="00FB2051" w:rsidRDefault="00C91680" w:rsidP="00C91680">
      <w:pPr>
        <w:pStyle w:val="Heading3"/>
      </w:pPr>
      <w:bookmarkStart w:id="232" w:name="_Toc449537830"/>
      <w:bookmarkStart w:id="233" w:name="_Toc449537971"/>
      <w:bookmarkStart w:id="234" w:name="_Toc456797604"/>
      <w:r w:rsidRPr="00FB2051">
        <w:t>6.2.2</w:t>
      </w:r>
      <w:r w:rsidRPr="00FB2051">
        <w:tab/>
        <w:t>V</w:t>
      </w:r>
      <w:r w:rsidR="00AB715E" w:rsidRPr="00FB2051">
        <w:t>oid</w:t>
      </w:r>
      <w:bookmarkEnd w:id="232"/>
      <w:bookmarkEnd w:id="233"/>
      <w:bookmarkEnd w:id="234"/>
    </w:p>
    <w:p w14:paraId="44993FC5" w14:textId="77777777" w:rsidR="00AB715E" w:rsidRPr="00FB2051" w:rsidRDefault="00AB715E" w:rsidP="00AB715E">
      <w:pPr>
        <w:pStyle w:val="Heading3"/>
      </w:pPr>
      <w:bookmarkStart w:id="235" w:name="_Toc449521465"/>
      <w:bookmarkStart w:id="236" w:name="_Toc449537831"/>
      <w:bookmarkStart w:id="237" w:name="_Toc449537972"/>
      <w:bookmarkStart w:id="238" w:name="_Toc456797605"/>
      <w:r w:rsidRPr="00FB2051">
        <w:t>6.2.3</w:t>
      </w:r>
      <w:r w:rsidRPr="00FB2051">
        <w:tab/>
        <w:t>Object Property: consistsOf</w:t>
      </w:r>
      <w:bookmarkEnd w:id="235"/>
      <w:bookmarkEnd w:id="236"/>
      <w:bookmarkEnd w:id="237"/>
      <w:bookmarkEnd w:id="238"/>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9" w:name="_Toc449521466"/>
      <w:bookmarkStart w:id="240" w:name="_Toc449537832"/>
      <w:bookmarkStart w:id="241" w:name="_Toc449537973"/>
      <w:bookmarkStart w:id="242" w:name="_Toc456797606"/>
      <w:r w:rsidRPr="00FB2051">
        <w:t>6.2.4</w:t>
      </w:r>
      <w:r w:rsidRPr="00FB2051">
        <w:tab/>
        <w:t>Object Property: describes</w:t>
      </w:r>
      <w:bookmarkEnd w:id="239"/>
      <w:bookmarkEnd w:id="240"/>
      <w:bookmarkEnd w:id="241"/>
      <w:bookmarkEnd w:id="242"/>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43" w:name="_Toc449521467"/>
      <w:bookmarkStart w:id="244" w:name="_Toc449537833"/>
      <w:bookmarkStart w:id="245" w:name="_Toc449537974"/>
      <w:bookmarkStart w:id="246" w:name="_Toc456797607"/>
      <w:r w:rsidRPr="00FB2051">
        <w:t>6.2.5</w:t>
      </w:r>
      <w:r w:rsidRPr="00FB2051">
        <w:tab/>
        <w:t>Object Property: exposesCommand</w:t>
      </w:r>
      <w:bookmarkEnd w:id="243"/>
      <w:bookmarkEnd w:id="244"/>
      <w:bookmarkEnd w:id="245"/>
      <w:bookmarkEnd w:id="246"/>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lastRenderedPageBreak/>
        <w:t>Range Class</w:t>
      </w:r>
    </w:p>
    <w:p w14:paraId="4B2B982D" w14:textId="77777777" w:rsidR="00AB715E" w:rsidRPr="00FB2051" w:rsidRDefault="00AB715E" w:rsidP="00C91680">
      <w:pPr>
        <w:pStyle w:val="B1"/>
      </w:pPr>
      <w:r w:rsidRPr="00FB2051">
        <w:t>Command</w:t>
      </w:r>
    </w:p>
    <w:p w14:paraId="6279E4B7" w14:textId="77777777" w:rsidR="00AB715E" w:rsidRPr="00FB2051" w:rsidRDefault="00AB715E" w:rsidP="00AB715E">
      <w:pPr>
        <w:pStyle w:val="Heading3"/>
      </w:pPr>
      <w:bookmarkStart w:id="247" w:name="_Toc449521468"/>
      <w:bookmarkStart w:id="248" w:name="_Toc449537834"/>
      <w:bookmarkStart w:id="249" w:name="_Toc449537975"/>
      <w:bookmarkStart w:id="250" w:name="_Toc456797608"/>
      <w:r w:rsidRPr="00FB2051">
        <w:t>6.2.6</w:t>
      </w:r>
      <w:r w:rsidRPr="00FB2051">
        <w:tab/>
        <w:t>Object Property: exposesFunctionality</w:t>
      </w:r>
      <w:bookmarkEnd w:id="247"/>
      <w:bookmarkEnd w:id="248"/>
      <w:bookmarkEnd w:id="249"/>
      <w:bookmarkEnd w:id="250"/>
    </w:p>
    <w:p w14:paraId="79482FAC" w14:textId="77777777" w:rsidR="00AB715E" w:rsidRPr="00FB2051" w:rsidRDefault="00AB715E" w:rsidP="00AB715E">
      <w:pPr>
        <w:rPr>
          <w:b/>
        </w:rPr>
      </w:pPr>
      <w:r w:rsidRPr="00FB2051">
        <w:rPr>
          <w:b/>
        </w:rPr>
        <w:t>Description</w:t>
      </w:r>
    </w:p>
    <w:p w14:paraId="6159C89A" w14:textId="77777777" w:rsidR="00AB715E" w:rsidRPr="00FB2051" w:rsidRDefault="00AB715E" w:rsidP="00C91680">
      <w:pPr>
        <w:pStyle w:val="B1"/>
      </w:pPr>
      <w:r w:rsidRPr="00FB2051">
        <w:rPr>
          <w:rFonts w:eastAsia="Calibri"/>
        </w:rPr>
        <w:t xml:space="preserve">A Service exposes </w:t>
      </w:r>
      <w:proofErr w:type="gramStart"/>
      <w:r w:rsidRPr="00FB2051">
        <w:rPr>
          <w:rFonts w:eastAsia="Calibri"/>
        </w:rPr>
        <w:t>a Functionality</w:t>
      </w:r>
      <w:proofErr w:type="gramEnd"/>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77777777" w:rsidR="00AB715E" w:rsidRPr="00FB2051" w:rsidRDefault="00AB715E" w:rsidP="00C91680">
      <w:pPr>
        <w:pStyle w:val="B1"/>
      </w:pPr>
      <w:r w:rsidRPr="00FB2051">
        <w:t>Functionality</w:t>
      </w:r>
    </w:p>
    <w:p w14:paraId="2A94FDA5" w14:textId="77777777" w:rsidR="00AB715E" w:rsidRPr="00FB2051" w:rsidRDefault="00AB715E" w:rsidP="00AB715E">
      <w:pPr>
        <w:pStyle w:val="Heading3"/>
      </w:pPr>
      <w:bookmarkStart w:id="251" w:name="_Toc449521469"/>
      <w:bookmarkStart w:id="252" w:name="_Toc449537835"/>
      <w:bookmarkStart w:id="253" w:name="_Toc449537976"/>
      <w:bookmarkStart w:id="254" w:name="_Toc456797609"/>
      <w:r w:rsidRPr="00FB2051">
        <w:t>6.2.7</w:t>
      </w:r>
      <w:r w:rsidRPr="00FB2051">
        <w:tab/>
        <w:t>Object Property: hasCommand</w:t>
      </w:r>
      <w:bookmarkEnd w:id="251"/>
      <w:bookmarkEnd w:id="252"/>
      <w:bookmarkEnd w:id="253"/>
      <w:bookmarkEnd w:id="254"/>
    </w:p>
    <w:p w14:paraId="30D36A33" w14:textId="77777777" w:rsidR="00AB715E" w:rsidRPr="00FB2051" w:rsidRDefault="00AB715E" w:rsidP="00AB715E">
      <w:pPr>
        <w:rPr>
          <w:b/>
        </w:rPr>
      </w:pPr>
      <w:r w:rsidRPr="00FB2051">
        <w:rPr>
          <w:b/>
        </w:rPr>
        <w:t>Description</w:t>
      </w:r>
    </w:p>
    <w:p w14:paraId="399DF667" w14:textId="77777777" w:rsidR="00AB715E" w:rsidRPr="00FB2051" w:rsidRDefault="00AB715E" w:rsidP="00C91680">
      <w:pPr>
        <w:pStyle w:val="B1"/>
      </w:pPr>
      <w:r w:rsidRPr="00FB2051">
        <w:rPr>
          <w:rFonts w:eastAsia="Calibri"/>
        </w:rPr>
        <w:t>A Functionality of a Device can be influenced</w:t>
      </w:r>
      <w:r w:rsidR="00ED4BBA" w:rsidRPr="00FB2051">
        <w:rPr>
          <w:rFonts w:eastAsia="Calibri"/>
        </w:rPr>
        <w:t>/</w:t>
      </w:r>
      <w:r w:rsidRPr="00FB2051">
        <w:rPr>
          <w:rFonts w:eastAsia="Calibri"/>
        </w:rPr>
        <w:t>observed by a human user through the Commands that this Functionality has and that are offered to the user</w:t>
      </w:r>
    </w:p>
    <w:p w14:paraId="7C029904" w14:textId="77777777" w:rsidR="00AB715E" w:rsidRPr="00FB2051" w:rsidRDefault="00AB715E" w:rsidP="00AB715E">
      <w:pPr>
        <w:rPr>
          <w:b/>
        </w:rPr>
      </w:pPr>
      <w:r w:rsidRPr="00FB2051">
        <w:rPr>
          <w:b/>
        </w:rPr>
        <w:t>Domain Class</w:t>
      </w:r>
    </w:p>
    <w:p w14:paraId="0AB53939" w14:textId="77777777" w:rsidR="00AB715E" w:rsidRPr="00FB2051" w:rsidRDefault="00AB715E" w:rsidP="00C91680">
      <w:pPr>
        <w:pStyle w:val="B1"/>
      </w:pPr>
      <w:r w:rsidRPr="00FB2051">
        <w:t>Functionality</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7777777" w:rsidR="00AB715E" w:rsidRPr="00FB2051" w:rsidRDefault="00AB715E" w:rsidP="00AB715E">
      <w:pPr>
        <w:pStyle w:val="Heading3"/>
      </w:pPr>
      <w:bookmarkStart w:id="255" w:name="_Toc449521470"/>
      <w:bookmarkStart w:id="256" w:name="_Toc449537836"/>
      <w:bookmarkStart w:id="257" w:name="_Toc449537977"/>
      <w:bookmarkStart w:id="258" w:name="_Toc456797610"/>
      <w:r w:rsidRPr="00FB2051">
        <w:t>6.2.8</w:t>
      </w:r>
      <w:r w:rsidRPr="00FB2051">
        <w:tab/>
        <w:t>Object Property: hasFunctionality</w:t>
      </w:r>
      <w:bookmarkEnd w:id="255"/>
      <w:bookmarkEnd w:id="256"/>
      <w:bookmarkEnd w:id="257"/>
      <w:bookmarkEnd w:id="258"/>
    </w:p>
    <w:p w14:paraId="539B9CE2" w14:textId="77777777" w:rsidR="00AB715E" w:rsidRPr="00FB2051" w:rsidRDefault="00AB715E" w:rsidP="00AB715E">
      <w:pPr>
        <w:rPr>
          <w:b/>
        </w:rPr>
      </w:pPr>
      <w:r w:rsidRPr="00FB2051">
        <w:rPr>
          <w:b/>
        </w:rPr>
        <w:t>Description</w:t>
      </w:r>
    </w:p>
    <w:p w14:paraId="13DE6059" w14:textId="77777777" w:rsidR="00AB715E" w:rsidRPr="00FB2051" w:rsidRDefault="00AB715E" w:rsidP="00C91680">
      <w:pPr>
        <w:pStyle w:val="B1"/>
      </w:pPr>
      <w:r w:rsidRPr="00FB2051">
        <w:rPr>
          <w:rFonts w:eastAsia="Calibri"/>
        </w:rPr>
        <w:t>In order to accomplish its task, a Device performs one or more Functionalities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77777777" w:rsidR="00AB715E" w:rsidRPr="00FB2051" w:rsidRDefault="00AB715E" w:rsidP="00C91680">
      <w:pPr>
        <w:pStyle w:val="B1"/>
      </w:pPr>
      <w:r w:rsidRPr="00FB2051">
        <w:rPr>
          <w:rFonts w:eastAsia="Calibri"/>
        </w:rPr>
        <w:t>Functionality</w:t>
      </w:r>
    </w:p>
    <w:p w14:paraId="1F44EB9C" w14:textId="77777777" w:rsidR="00AB715E" w:rsidRPr="00FB2051" w:rsidRDefault="00AB715E" w:rsidP="00AB715E">
      <w:pPr>
        <w:pStyle w:val="Heading3"/>
      </w:pPr>
      <w:bookmarkStart w:id="259" w:name="_Toc449521471"/>
      <w:bookmarkStart w:id="260" w:name="_Toc449537837"/>
      <w:bookmarkStart w:id="261" w:name="_Toc449537978"/>
      <w:bookmarkStart w:id="262" w:name="_Toc456797611"/>
      <w:r w:rsidRPr="00FB2051">
        <w:t>6.2.9</w:t>
      </w:r>
      <w:r w:rsidRPr="00FB2051">
        <w:tab/>
        <w:t>Object Property: hasInput</w:t>
      </w:r>
      <w:bookmarkEnd w:id="259"/>
      <w:bookmarkEnd w:id="260"/>
      <w:bookmarkEnd w:id="261"/>
      <w:bookmarkEnd w:id="262"/>
    </w:p>
    <w:p w14:paraId="320F935E" w14:textId="77777777" w:rsidR="00AB715E" w:rsidRPr="00FB2051" w:rsidRDefault="00AB715E" w:rsidP="00AB715E">
      <w:pPr>
        <w:rPr>
          <w:b/>
        </w:rPr>
      </w:pPr>
      <w:r w:rsidRPr="00FB2051">
        <w:rPr>
          <w:b/>
        </w:rPr>
        <w:t>Description</w:t>
      </w:r>
    </w:p>
    <w:p w14:paraId="1A9552DE" w14:textId="77777777" w:rsidR="00AB715E" w:rsidRPr="00FB2051" w:rsidRDefault="00AB715E" w:rsidP="00C91680">
      <w:pPr>
        <w:pStyle w:val="B1"/>
      </w:pPr>
      <w:r w:rsidRPr="00FB2051">
        <w:t xml:space="preserve">An </w:t>
      </w:r>
      <w:r w:rsidRPr="00FB2051">
        <w:rPr>
          <w:rFonts w:eastAsia="Calibri"/>
        </w:rPr>
        <w:t>Operation of a Service of the Device or a Command of a Functionality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63" w:name="_Toc449521472"/>
      <w:bookmarkStart w:id="264" w:name="_Toc449537838"/>
      <w:bookmarkStart w:id="265" w:name="_Toc449537979"/>
      <w:bookmarkStart w:id="266" w:name="_Toc456797612"/>
      <w:r w:rsidRPr="00FB2051">
        <w:lastRenderedPageBreak/>
        <w:t>6.2.10</w:t>
      </w:r>
      <w:r w:rsidRPr="00FB2051">
        <w:tab/>
        <w:t>Object Property: hasInputDataPoint</w:t>
      </w:r>
      <w:bookmarkEnd w:id="263"/>
      <w:bookmarkEnd w:id="264"/>
      <w:bookmarkEnd w:id="265"/>
      <w:bookmarkEnd w:id="266"/>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7" w:name="_Toc449521473"/>
      <w:bookmarkStart w:id="268" w:name="_Toc449537839"/>
      <w:bookmarkStart w:id="269" w:name="_Toc449537980"/>
      <w:bookmarkStart w:id="270" w:name="_Toc456797613"/>
      <w:r w:rsidRPr="00FB2051">
        <w:t>6.2.11</w:t>
      </w:r>
      <w:r w:rsidRPr="00FB2051">
        <w:tab/>
        <w:t>Object Property: hasMetaData</w:t>
      </w:r>
      <w:bookmarkEnd w:id="267"/>
      <w:bookmarkEnd w:id="268"/>
      <w:bookmarkEnd w:id="269"/>
      <w:bookmarkEnd w:id="270"/>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71" w:name="_Toc449537840"/>
      <w:bookmarkStart w:id="272" w:name="_Toc449537981"/>
      <w:bookmarkStart w:id="273" w:name="_Toc456797614"/>
      <w:r w:rsidRPr="00FB2051">
        <w:t>6.2.12</w:t>
      </w:r>
      <w:r w:rsidRPr="00FB2051">
        <w:tab/>
      </w:r>
      <w:r w:rsidR="00C91680" w:rsidRPr="00FB2051">
        <w:t>V</w:t>
      </w:r>
      <w:r w:rsidRPr="00FB2051">
        <w:t>oid</w:t>
      </w:r>
      <w:bookmarkEnd w:id="271"/>
      <w:bookmarkEnd w:id="272"/>
      <w:bookmarkEnd w:id="273"/>
    </w:p>
    <w:p w14:paraId="692BA837" w14:textId="77777777" w:rsidR="00AB715E" w:rsidRPr="00FB2051" w:rsidRDefault="00AB715E" w:rsidP="00AB715E">
      <w:pPr>
        <w:pStyle w:val="Heading3"/>
      </w:pPr>
      <w:bookmarkStart w:id="274" w:name="_Toc449521474"/>
      <w:bookmarkStart w:id="275" w:name="_Toc449537841"/>
      <w:bookmarkStart w:id="276" w:name="_Toc449537982"/>
      <w:bookmarkStart w:id="277" w:name="_Toc456797615"/>
      <w:r w:rsidRPr="00FB2051">
        <w:t>6.2.13</w:t>
      </w:r>
      <w:r w:rsidRPr="00FB2051">
        <w:tab/>
        <w:t>Object Property: hasOperation</w:t>
      </w:r>
      <w:bookmarkEnd w:id="274"/>
      <w:bookmarkEnd w:id="275"/>
      <w:bookmarkEnd w:id="276"/>
      <w:bookmarkEnd w:id="277"/>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8" w:name="_Toc449521475"/>
      <w:bookmarkStart w:id="279" w:name="_Toc449537842"/>
      <w:bookmarkStart w:id="280" w:name="_Toc449537983"/>
      <w:bookmarkStart w:id="281" w:name="_Toc456797616"/>
      <w:r w:rsidRPr="00FB2051">
        <w:t>6.2.14</w:t>
      </w:r>
      <w:r w:rsidRPr="00FB2051">
        <w:tab/>
        <w:t>Object Property: hasOperationState</w:t>
      </w:r>
      <w:bookmarkEnd w:id="278"/>
      <w:bookmarkEnd w:id="279"/>
      <w:bookmarkEnd w:id="280"/>
      <w:bookmarkEnd w:id="281"/>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82" w:name="_Toc449521476"/>
      <w:bookmarkStart w:id="283" w:name="_Toc449537843"/>
      <w:bookmarkStart w:id="284" w:name="_Toc449537984"/>
      <w:bookmarkStart w:id="285" w:name="_Toc456797617"/>
      <w:r w:rsidRPr="00FB2051">
        <w:lastRenderedPageBreak/>
        <w:t>6</w:t>
      </w:r>
      <w:r w:rsidR="00C91680" w:rsidRPr="00FB2051">
        <w:t>.2.15</w:t>
      </w:r>
      <w:r w:rsidR="00C91680" w:rsidRPr="00FB2051">
        <w:tab/>
        <w:t>V</w:t>
      </w:r>
      <w:r w:rsidRPr="00FB2051">
        <w:t>oid</w:t>
      </w:r>
      <w:bookmarkEnd w:id="282"/>
      <w:bookmarkEnd w:id="283"/>
      <w:bookmarkEnd w:id="284"/>
      <w:bookmarkEnd w:id="285"/>
    </w:p>
    <w:p w14:paraId="3B37F8CF" w14:textId="77777777" w:rsidR="00AB715E" w:rsidRPr="00FB2051" w:rsidRDefault="00AB715E" w:rsidP="00AB715E">
      <w:pPr>
        <w:pStyle w:val="Heading3"/>
      </w:pPr>
      <w:bookmarkStart w:id="286" w:name="_Toc449521477"/>
      <w:bookmarkStart w:id="287" w:name="_Toc449537844"/>
      <w:bookmarkStart w:id="288" w:name="_Toc449537985"/>
      <w:bookmarkStart w:id="289" w:name="_Toc456797618"/>
      <w:r w:rsidRPr="00FB2051">
        <w:t>6.2.16</w:t>
      </w:r>
      <w:r w:rsidRPr="00FB2051">
        <w:tab/>
        <w:t>Object Property: hasOutput</w:t>
      </w:r>
      <w:bookmarkEnd w:id="286"/>
      <w:bookmarkEnd w:id="287"/>
      <w:bookmarkEnd w:id="288"/>
      <w:bookmarkEnd w:id="289"/>
    </w:p>
    <w:p w14:paraId="6D50F324" w14:textId="77777777" w:rsidR="00AB715E" w:rsidRPr="00FB2051" w:rsidRDefault="00AB715E" w:rsidP="00C91680">
      <w:pPr>
        <w:pStyle w:val="B1"/>
      </w:pPr>
      <w:r w:rsidRPr="00FB2051">
        <w:t xml:space="preserve">An </w:t>
      </w:r>
      <w:r w:rsidRPr="00FB2051">
        <w:rPr>
          <w:rFonts w:eastAsia="Calibri"/>
        </w:rPr>
        <w:t xml:space="preserve">Operation of a Service of the Device or a Command of a Functionality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90" w:name="_Toc449521478"/>
      <w:bookmarkStart w:id="291" w:name="_Toc449537845"/>
      <w:bookmarkStart w:id="292" w:name="_Toc449537986"/>
      <w:bookmarkStart w:id="293" w:name="_Toc456797619"/>
      <w:r w:rsidRPr="00FB2051">
        <w:t>6.2.17</w:t>
      </w:r>
      <w:r w:rsidRPr="00FB2051">
        <w:tab/>
        <w:t>Object Property: hasOutputDataPoint</w:t>
      </w:r>
      <w:bookmarkEnd w:id="290"/>
      <w:bookmarkEnd w:id="291"/>
      <w:bookmarkEnd w:id="292"/>
      <w:bookmarkEnd w:id="293"/>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94" w:name="_Toc449521479"/>
      <w:bookmarkStart w:id="295" w:name="_Toc449537846"/>
      <w:bookmarkStart w:id="296" w:name="_Toc449537987"/>
      <w:bookmarkStart w:id="297" w:name="_Toc456797620"/>
      <w:r w:rsidRPr="00FB2051">
        <w:t>6.2.18</w:t>
      </w:r>
      <w:r w:rsidRPr="00FB2051">
        <w:tab/>
        <w:t>Object Property: hasService</w:t>
      </w:r>
      <w:bookmarkEnd w:id="294"/>
      <w:bookmarkEnd w:id="295"/>
      <w:bookmarkEnd w:id="296"/>
      <w:bookmarkEnd w:id="297"/>
    </w:p>
    <w:p w14:paraId="00560886" w14:textId="77777777" w:rsidR="00AB715E" w:rsidRPr="00FB2051" w:rsidRDefault="00AB715E" w:rsidP="00AB715E">
      <w:pPr>
        <w:rPr>
          <w:b/>
        </w:rPr>
      </w:pPr>
      <w:r w:rsidRPr="00FB2051">
        <w:rPr>
          <w:b/>
        </w:rPr>
        <w:t>Description</w:t>
      </w:r>
    </w:p>
    <w:p w14:paraId="7F91BFBD" w14:textId="77777777" w:rsidR="00AB715E" w:rsidRPr="00FB2051" w:rsidRDefault="00AB715E" w:rsidP="00C91680">
      <w:pPr>
        <w:pStyle w:val="B1"/>
      </w:pPr>
      <w:r w:rsidRPr="00FB2051">
        <w:rPr>
          <w:rFonts w:eastAsia="Calibri"/>
        </w:rPr>
        <w:t>The Functionalities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8" w:name="_Toc449521480"/>
      <w:bookmarkStart w:id="299" w:name="_Toc449537847"/>
      <w:bookmarkStart w:id="300" w:name="_Toc449537988"/>
      <w:bookmarkStart w:id="301" w:name="_Toc456797621"/>
      <w:r w:rsidRPr="00FB2051">
        <w:t>6.2.19</w:t>
      </w:r>
      <w:r w:rsidRPr="00FB2051">
        <w:tab/>
        <w:t>Object Property: hasSubStructure</w:t>
      </w:r>
      <w:bookmarkEnd w:id="298"/>
      <w:bookmarkEnd w:id="299"/>
      <w:bookmarkEnd w:id="300"/>
      <w:bookmarkEnd w:id="301"/>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02" w:name="_Toc449521481"/>
      <w:bookmarkStart w:id="303" w:name="_Toc449537848"/>
      <w:bookmarkStart w:id="304" w:name="_Toc449537989"/>
      <w:bookmarkStart w:id="305" w:name="_Toc456797622"/>
      <w:r w:rsidRPr="00FB2051">
        <w:lastRenderedPageBreak/>
        <w:t>6.2.20</w:t>
      </w:r>
      <w:r w:rsidRPr="00FB2051">
        <w:tab/>
        <w:t>Object Property: hasThingProperty</w:t>
      </w:r>
      <w:bookmarkEnd w:id="302"/>
      <w:bookmarkEnd w:id="303"/>
      <w:bookmarkEnd w:id="304"/>
      <w:bookmarkEnd w:id="305"/>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6" w:name="_Toc449521482"/>
      <w:bookmarkStart w:id="307" w:name="_Toc449537849"/>
      <w:bookmarkStart w:id="308" w:name="_Toc449537990"/>
      <w:bookmarkStart w:id="309" w:name="_Toc456797623"/>
      <w:r w:rsidRPr="00FB2051">
        <w:t>6.2.21</w:t>
      </w:r>
      <w:r w:rsidRPr="00FB2051">
        <w:tab/>
        <w:t>Object Property: hasThingRelation</w:t>
      </w:r>
      <w:bookmarkEnd w:id="306"/>
      <w:bookmarkEnd w:id="307"/>
      <w:bookmarkEnd w:id="308"/>
      <w:bookmarkEnd w:id="309"/>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10" w:name="_Toc449537850"/>
      <w:bookmarkStart w:id="311" w:name="_Toc449537991"/>
      <w:bookmarkStart w:id="312" w:name="_Toc456797624"/>
      <w:r w:rsidRPr="00FB2051">
        <w:t>6.2.22</w:t>
      </w:r>
      <w:r w:rsidRPr="00FB2051">
        <w:tab/>
        <w:t>V</w:t>
      </w:r>
      <w:r w:rsidR="00AB715E" w:rsidRPr="00FB2051">
        <w:t>oid</w:t>
      </w:r>
      <w:bookmarkEnd w:id="310"/>
      <w:bookmarkEnd w:id="311"/>
      <w:bookmarkEnd w:id="312"/>
    </w:p>
    <w:p w14:paraId="6442FF43" w14:textId="77777777" w:rsidR="00AB715E" w:rsidRPr="00FB2051" w:rsidRDefault="00C91680" w:rsidP="00C91680">
      <w:pPr>
        <w:pStyle w:val="Heading3"/>
      </w:pPr>
      <w:bookmarkStart w:id="313" w:name="_Toc449537851"/>
      <w:bookmarkStart w:id="314" w:name="_Toc449537992"/>
      <w:bookmarkStart w:id="315" w:name="_Toc456797625"/>
      <w:r w:rsidRPr="00FB2051">
        <w:t>6.2.23</w:t>
      </w:r>
      <w:r w:rsidRPr="00FB2051">
        <w:tab/>
        <w:t>V</w:t>
      </w:r>
      <w:r w:rsidR="00AB715E" w:rsidRPr="00FB2051">
        <w:t>oid</w:t>
      </w:r>
      <w:bookmarkEnd w:id="313"/>
      <w:bookmarkEnd w:id="314"/>
      <w:bookmarkEnd w:id="315"/>
    </w:p>
    <w:p w14:paraId="79479FAD" w14:textId="77777777" w:rsidR="00AB715E" w:rsidRPr="00FB2051" w:rsidRDefault="00C91680" w:rsidP="00C91680">
      <w:pPr>
        <w:pStyle w:val="Heading3"/>
      </w:pPr>
      <w:bookmarkStart w:id="316" w:name="_Toc449537852"/>
      <w:bookmarkStart w:id="317" w:name="_Toc449537993"/>
      <w:bookmarkStart w:id="318" w:name="_Toc456797626"/>
      <w:r w:rsidRPr="00FB2051">
        <w:t>6.2.24</w:t>
      </w:r>
      <w:r w:rsidRPr="00FB2051">
        <w:tab/>
        <w:t>V</w:t>
      </w:r>
      <w:r w:rsidR="00AB715E" w:rsidRPr="00FB2051">
        <w:t>oid</w:t>
      </w:r>
      <w:bookmarkEnd w:id="316"/>
      <w:bookmarkEnd w:id="317"/>
      <w:bookmarkEnd w:id="318"/>
    </w:p>
    <w:p w14:paraId="4BC5B718" w14:textId="77777777" w:rsidR="00AB715E" w:rsidRPr="00FB2051" w:rsidRDefault="00AB715E" w:rsidP="00AB715E">
      <w:pPr>
        <w:pStyle w:val="Heading3"/>
      </w:pPr>
      <w:bookmarkStart w:id="319" w:name="_Toc449521483"/>
      <w:bookmarkStart w:id="320" w:name="_Toc449537853"/>
      <w:bookmarkStart w:id="321" w:name="_Toc449537994"/>
      <w:bookmarkStart w:id="322" w:name="_Toc456797627"/>
      <w:r w:rsidRPr="00FB2051">
        <w:t>6.2.25</w:t>
      </w:r>
      <w:r w:rsidRPr="00FB2051">
        <w:tab/>
        <w:t>Object Property: isPartOf</w:t>
      </w:r>
      <w:bookmarkEnd w:id="319"/>
      <w:bookmarkEnd w:id="320"/>
      <w:bookmarkEnd w:id="321"/>
      <w:bookmarkEnd w:id="322"/>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23" w:name="_Toc449521484"/>
      <w:bookmarkStart w:id="324" w:name="_Toc449537854"/>
      <w:bookmarkStart w:id="325" w:name="_Toc449537995"/>
      <w:bookmarkStart w:id="326" w:name="_Toc456797628"/>
      <w:r w:rsidRPr="00FB2051">
        <w:t>6.2.26</w:t>
      </w:r>
      <w:r w:rsidRPr="00FB2051">
        <w:tab/>
        <w:t>Object Property: refersTo</w:t>
      </w:r>
      <w:bookmarkEnd w:id="323"/>
      <w:bookmarkEnd w:id="324"/>
      <w:bookmarkEnd w:id="325"/>
      <w:bookmarkEnd w:id="326"/>
    </w:p>
    <w:p w14:paraId="669A8298" w14:textId="77777777" w:rsidR="00AB715E" w:rsidRPr="00FB2051" w:rsidRDefault="00AB715E" w:rsidP="00AB715E">
      <w:pPr>
        <w:rPr>
          <w:b/>
        </w:rPr>
      </w:pPr>
      <w:r w:rsidRPr="00FB2051">
        <w:rPr>
          <w:b/>
        </w:rPr>
        <w:t>Description</w:t>
      </w:r>
    </w:p>
    <w:p w14:paraId="5090DD61" w14:textId="77777777" w:rsidR="00AB715E" w:rsidRPr="00FB2051" w:rsidRDefault="00AB715E" w:rsidP="00C91680">
      <w:pPr>
        <w:pStyle w:val="B1"/>
      </w:pPr>
      <w:r w:rsidRPr="00FB2051">
        <w:rPr>
          <w:rFonts w:eastAsia="Calibri"/>
        </w:rPr>
        <w:t xml:space="preserve">A Functionality of a Device can refer to a certain Aspect (a quality or kind) that is measured or controlled by that Functionality.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7777777" w:rsidR="00AB715E" w:rsidRPr="00FB2051" w:rsidRDefault="00AB715E" w:rsidP="00C91680">
      <w:pPr>
        <w:pStyle w:val="B1"/>
      </w:pPr>
      <w:r w:rsidRPr="00FB2051">
        <w:rPr>
          <w:rFonts w:eastAsia="Calibri"/>
        </w:rPr>
        <w:t>Functionality</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7" w:name="_Toc449521485"/>
      <w:bookmarkStart w:id="328" w:name="_Toc449537855"/>
      <w:bookmarkStart w:id="329" w:name="_Toc449537996"/>
      <w:bookmarkStart w:id="330" w:name="_Toc456797629"/>
      <w:r w:rsidRPr="00FB2051">
        <w:lastRenderedPageBreak/>
        <w:t>6.3</w:t>
      </w:r>
      <w:r w:rsidRPr="00FB2051">
        <w:tab/>
        <w:t>Data Properties</w:t>
      </w:r>
      <w:bookmarkEnd w:id="327"/>
      <w:bookmarkEnd w:id="328"/>
      <w:bookmarkEnd w:id="329"/>
      <w:bookmarkEnd w:id="330"/>
    </w:p>
    <w:p w14:paraId="6642E17F" w14:textId="77777777" w:rsidR="00AB715E" w:rsidRPr="00FB2051" w:rsidRDefault="00AB715E" w:rsidP="00AB715E">
      <w:pPr>
        <w:pStyle w:val="Heading3"/>
      </w:pPr>
      <w:bookmarkStart w:id="331" w:name="_Toc449521486"/>
      <w:bookmarkStart w:id="332" w:name="_Toc449537856"/>
      <w:bookmarkStart w:id="333" w:name="_Toc449537997"/>
      <w:bookmarkStart w:id="334" w:name="_Ref450034153"/>
      <w:bookmarkStart w:id="335" w:name="_Toc456797630"/>
      <w:r w:rsidRPr="00FB2051">
        <w:t>6.3.1</w:t>
      </w:r>
      <w:r w:rsidRPr="00FB2051">
        <w:tab/>
        <w:t>Data Property: hasDataType</w:t>
      </w:r>
      <w:bookmarkEnd w:id="331"/>
      <w:bookmarkEnd w:id="332"/>
      <w:bookmarkEnd w:id="333"/>
      <w:bookmarkEnd w:id="334"/>
      <w:bookmarkEnd w:id="335"/>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6" w:name="_Toc449521487"/>
      <w:bookmarkStart w:id="337" w:name="_Toc449537857"/>
      <w:bookmarkStart w:id="338" w:name="_Toc449537998"/>
      <w:bookmarkStart w:id="339" w:name="_Toc456797631"/>
      <w:r w:rsidRPr="00FB2051">
        <w:t>6.3.2</w:t>
      </w:r>
      <w:r w:rsidRPr="00FB2051">
        <w:tab/>
        <w:t>Data Property: hasDataRestriction</w:t>
      </w:r>
      <w:bookmarkEnd w:id="336"/>
      <w:bookmarkEnd w:id="337"/>
      <w:bookmarkEnd w:id="338"/>
      <w:bookmarkEnd w:id="339"/>
    </w:p>
    <w:p w14:paraId="481CF328" w14:textId="77777777" w:rsidR="00E16825" w:rsidRPr="00FB2051" w:rsidRDefault="00E16825" w:rsidP="000F46A6">
      <w:pPr>
        <w:pStyle w:val="Heading4"/>
      </w:pPr>
      <w:bookmarkStart w:id="340" w:name="_Toc449521488"/>
      <w:bookmarkStart w:id="341" w:name="_Toc449537858"/>
      <w:bookmarkStart w:id="342" w:name="_Toc449537999"/>
      <w:bookmarkStart w:id="343" w:name="_Toc456797632"/>
      <w:r w:rsidRPr="00FB2051">
        <w:t>6.3.2.0</w:t>
      </w:r>
      <w:r w:rsidRPr="00FB2051">
        <w:tab/>
        <w:t>General description</w:t>
      </w:r>
      <w:bookmarkEnd w:id="340"/>
      <w:bookmarkEnd w:id="341"/>
      <w:bookmarkEnd w:id="342"/>
      <w:bookmarkEnd w:id="343"/>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44" w:name="_Toc449521489"/>
      <w:bookmarkStart w:id="345" w:name="_Toc449537859"/>
      <w:bookmarkStart w:id="346" w:name="_Toc449538000"/>
      <w:bookmarkStart w:id="347" w:name="_Toc456797633"/>
      <w:r w:rsidRPr="00FB2051">
        <w:lastRenderedPageBreak/>
        <w:t>6.3.2.1</w:t>
      </w:r>
      <w:r w:rsidRPr="00FB2051">
        <w:tab/>
        <w:t>Data Property: hasDataRestriction_minInclusive</w:t>
      </w:r>
      <w:bookmarkEnd w:id="344"/>
      <w:bookmarkEnd w:id="345"/>
      <w:bookmarkEnd w:id="346"/>
      <w:bookmarkEnd w:id="347"/>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3411133C" w14:textId="77777777" w:rsidR="00AB715E" w:rsidRPr="00FB2051" w:rsidRDefault="00AB715E" w:rsidP="00AB715E">
      <w:pPr>
        <w:pStyle w:val="Heading4"/>
      </w:pPr>
      <w:bookmarkStart w:id="348" w:name="_Toc449521490"/>
      <w:bookmarkStart w:id="349" w:name="_Toc449537860"/>
      <w:bookmarkStart w:id="350" w:name="_Toc449538001"/>
      <w:bookmarkStart w:id="351" w:name="_Toc456797634"/>
      <w:r w:rsidRPr="00FB2051">
        <w:t>6.3.2.2</w:t>
      </w:r>
      <w:r w:rsidRPr="00FB2051">
        <w:tab/>
        <w:t>Data Property: hasDataRestriction_maxInclusive</w:t>
      </w:r>
      <w:bookmarkEnd w:id="348"/>
      <w:bookmarkEnd w:id="349"/>
      <w:bookmarkEnd w:id="350"/>
      <w:bookmarkEnd w:id="351"/>
    </w:p>
    <w:p w14:paraId="0E1BC11D" w14:textId="77777777" w:rsidR="0074259D" w:rsidRPr="0074259D" w:rsidRDefault="0074259D" w:rsidP="00442877">
      <w:pPr>
        <w:ind w:left="284"/>
      </w:pPr>
      <w:bookmarkStart w:id="352" w:name="_Toc449521491"/>
      <w:bookmarkStart w:id="353" w:name="_Toc449537861"/>
      <w:bookmarkStart w:id="354"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9CC209E" w14:textId="77777777" w:rsidR="00AB715E" w:rsidRPr="00FB2051" w:rsidRDefault="00AB715E" w:rsidP="00AB715E">
      <w:pPr>
        <w:pStyle w:val="Heading4"/>
      </w:pPr>
      <w:bookmarkStart w:id="355" w:name="_Toc456797635"/>
      <w:r w:rsidRPr="00FB2051">
        <w:t>6.3.2.3</w:t>
      </w:r>
      <w:r w:rsidRPr="00FB2051">
        <w:tab/>
        <w:t>Data Property: hasDataRestriction_minExclusive</w:t>
      </w:r>
      <w:bookmarkEnd w:id="352"/>
      <w:bookmarkEnd w:id="353"/>
      <w:bookmarkEnd w:id="354"/>
      <w:bookmarkEnd w:id="355"/>
    </w:p>
    <w:p w14:paraId="070C3840" w14:textId="77777777" w:rsidR="0074259D" w:rsidRPr="0074259D" w:rsidRDefault="0074259D" w:rsidP="00442877">
      <w:pPr>
        <w:ind w:left="284"/>
      </w:pPr>
      <w:bookmarkStart w:id="356" w:name="_Toc449521492"/>
      <w:bookmarkStart w:id="357" w:name="_Toc449537862"/>
      <w:bookmarkStart w:id="358"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7AD6A379" w14:textId="77777777" w:rsidR="00AB715E" w:rsidRPr="00FB2051" w:rsidRDefault="00AB715E" w:rsidP="00AB715E">
      <w:pPr>
        <w:pStyle w:val="Heading4"/>
      </w:pPr>
      <w:bookmarkStart w:id="359" w:name="_Toc456797636"/>
      <w:r w:rsidRPr="00FB2051">
        <w:t>6.3.2.4</w:t>
      </w:r>
      <w:r w:rsidRPr="00FB2051">
        <w:tab/>
        <w:t>Data Property: hasDataRestriction_maxExclusive</w:t>
      </w:r>
      <w:bookmarkEnd w:id="356"/>
      <w:bookmarkEnd w:id="357"/>
      <w:bookmarkEnd w:id="358"/>
      <w:bookmarkEnd w:id="359"/>
    </w:p>
    <w:p w14:paraId="174A49F4" w14:textId="77777777" w:rsidR="0074259D" w:rsidRPr="0074259D" w:rsidRDefault="0074259D" w:rsidP="00442877">
      <w:pPr>
        <w:ind w:left="284"/>
      </w:pPr>
      <w:bookmarkStart w:id="360" w:name="_Toc449521493"/>
      <w:bookmarkStart w:id="361" w:name="_Toc449537863"/>
      <w:bookmarkStart w:id="362"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803C5D3" w14:textId="77777777" w:rsidR="00AB715E" w:rsidRPr="00FB2051" w:rsidRDefault="00AB715E" w:rsidP="00AB715E">
      <w:pPr>
        <w:pStyle w:val="Heading4"/>
      </w:pPr>
      <w:bookmarkStart w:id="363" w:name="_Toc456797637"/>
      <w:r w:rsidRPr="00FB2051">
        <w:t>6.3.2.5</w:t>
      </w:r>
      <w:r w:rsidRPr="00FB2051">
        <w:tab/>
        <w:t>Data Property: hasDataRestriction_length</w:t>
      </w:r>
      <w:bookmarkEnd w:id="360"/>
      <w:bookmarkEnd w:id="361"/>
      <w:bookmarkEnd w:id="362"/>
      <w:bookmarkEnd w:id="363"/>
    </w:p>
    <w:p w14:paraId="63C8DB42" w14:textId="77777777" w:rsidR="0074259D" w:rsidRPr="0074259D" w:rsidRDefault="0074259D" w:rsidP="0074259D">
      <w:pPr>
        <w:ind w:left="284"/>
      </w:pPr>
      <w:bookmarkStart w:id="364" w:name="_Toc449521494"/>
      <w:bookmarkStart w:id="365" w:name="_Toc449537864"/>
      <w:bookmarkStart w:id="366"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B90683E" w14:textId="77777777" w:rsidR="00AB715E" w:rsidRPr="00FB2051" w:rsidRDefault="00AB715E" w:rsidP="00AB715E">
      <w:pPr>
        <w:pStyle w:val="Heading4"/>
      </w:pPr>
      <w:bookmarkStart w:id="367" w:name="_Toc456797638"/>
      <w:r w:rsidRPr="00FB2051">
        <w:t>6.3.2.6</w:t>
      </w:r>
      <w:r w:rsidRPr="00FB2051">
        <w:tab/>
        <w:t>Data Property: hasDataRestriction_minLength</w:t>
      </w:r>
      <w:bookmarkEnd w:id="364"/>
      <w:bookmarkEnd w:id="365"/>
      <w:bookmarkEnd w:id="366"/>
      <w:bookmarkEnd w:id="367"/>
    </w:p>
    <w:p w14:paraId="5DFBD043" w14:textId="77777777" w:rsidR="0074259D" w:rsidRPr="0074259D" w:rsidRDefault="0074259D" w:rsidP="0074259D">
      <w:pPr>
        <w:ind w:left="284"/>
      </w:pPr>
      <w:bookmarkStart w:id="368" w:name="_Toc449521495"/>
      <w:bookmarkStart w:id="369" w:name="_Toc449537865"/>
      <w:bookmarkStart w:id="370"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20718DF5" w14:textId="77777777" w:rsidR="00AB715E" w:rsidRPr="00FB2051" w:rsidRDefault="00AB715E" w:rsidP="00AB715E">
      <w:pPr>
        <w:pStyle w:val="Heading4"/>
      </w:pPr>
      <w:bookmarkStart w:id="371" w:name="_Toc456797639"/>
      <w:r w:rsidRPr="00FB2051">
        <w:t>6.3.2.7</w:t>
      </w:r>
      <w:r w:rsidRPr="00FB2051">
        <w:tab/>
        <w:t>Data Property: hasDataRestriction_maxLength</w:t>
      </w:r>
      <w:bookmarkEnd w:id="368"/>
      <w:bookmarkEnd w:id="369"/>
      <w:bookmarkEnd w:id="370"/>
      <w:bookmarkEnd w:id="371"/>
    </w:p>
    <w:p w14:paraId="3F5FADE5" w14:textId="77777777" w:rsidR="0074259D" w:rsidRPr="0074259D" w:rsidRDefault="0074259D" w:rsidP="0074259D">
      <w:pPr>
        <w:ind w:left="284"/>
      </w:pPr>
      <w:bookmarkStart w:id="372" w:name="_Toc449521496"/>
      <w:bookmarkStart w:id="373" w:name="_Toc449537866"/>
      <w:bookmarkStart w:id="374"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549F0561" w14:textId="77777777" w:rsidR="00AB715E" w:rsidRPr="00FB2051" w:rsidRDefault="00AB715E" w:rsidP="00AB715E">
      <w:pPr>
        <w:pStyle w:val="Heading4"/>
      </w:pPr>
      <w:bookmarkStart w:id="375" w:name="_Toc456797640"/>
      <w:r w:rsidRPr="00FB2051">
        <w:t>6.3.2.8</w:t>
      </w:r>
      <w:r w:rsidRPr="00FB2051">
        <w:tab/>
        <w:t>Data Property: hasDataRestriction_pattern</w:t>
      </w:r>
      <w:bookmarkEnd w:id="372"/>
      <w:bookmarkEnd w:id="373"/>
      <w:bookmarkEnd w:id="374"/>
      <w:bookmarkEnd w:id="375"/>
    </w:p>
    <w:p w14:paraId="739E363F" w14:textId="77777777" w:rsidR="0074259D" w:rsidRPr="0074259D" w:rsidRDefault="0074259D" w:rsidP="0074259D">
      <w:pPr>
        <w:ind w:left="284"/>
      </w:pPr>
      <w:bookmarkStart w:id="376" w:name="_Toc449521497"/>
      <w:bookmarkStart w:id="377" w:name="_Toc449537867"/>
      <w:bookmarkStart w:id="378"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17941131" w14:textId="77777777" w:rsidR="00AB715E" w:rsidRPr="00FB2051" w:rsidRDefault="00AB715E" w:rsidP="00AB715E">
      <w:pPr>
        <w:pStyle w:val="Heading4"/>
      </w:pPr>
      <w:bookmarkStart w:id="379" w:name="_Toc456797641"/>
      <w:r w:rsidRPr="00FB2051">
        <w:t>6.3.2.9</w:t>
      </w:r>
      <w:r w:rsidRPr="00FB2051">
        <w:tab/>
        <w:t>Data Property: hasDataRestriction_langRange</w:t>
      </w:r>
      <w:bookmarkEnd w:id="376"/>
      <w:bookmarkEnd w:id="377"/>
      <w:bookmarkEnd w:id="378"/>
      <w:bookmarkEnd w:id="379"/>
    </w:p>
    <w:p w14:paraId="2664337C" w14:textId="77777777" w:rsidR="0074259D" w:rsidRDefault="0074259D" w:rsidP="0074259D">
      <w:pPr>
        <w:ind w:left="284"/>
      </w:pPr>
      <w:bookmarkStart w:id="380" w:name="_Toc449521498"/>
      <w:bookmarkStart w:id="381" w:name="_Toc449537868"/>
      <w:bookmarkStart w:id="382"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70CB7" w:rsidRPr="00FB2051">
        <w:t>6.3.1</w:t>
      </w:r>
      <w:r w:rsidR="00570CB7"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83" w:name="_Toc456797642"/>
      <w:r w:rsidRPr="00FB2051">
        <w:t>6.3.3</w:t>
      </w:r>
      <w:r w:rsidRPr="00FB2051">
        <w:tab/>
        <w:t>Data Property: hasValue</w:t>
      </w:r>
      <w:bookmarkEnd w:id="380"/>
      <w:bookmarkEnd w:id="381"/>
      <w:bookmarkEnd w:id="382"/>
      <w:bookmarkEnd w:id="383"/>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384" w:name="_Toc449521499"/>
      <w:bookmarkStart w:id="385" w:name="_Toc449537869"/>
      <w:bookmarkStart w:id="386" w:name="_Toc449538010"/>
      <w:bookmarkStart w:id="387" w:name="_Toc456797643"/>
      <w:r w:rsidRPr="00FB2051">
        <w:t>6.3.4</w:t>
      </w:r>
      <w:r w:rsidRPr="00FB2051">
        <w:tab/>
        <w:t>Data Property: netTechnologyCommunicationProtocol</w:t>
      </w:r>
      <w:bookmarkEnd w:id="384"/>
      <w:bookmarkEnd w:id="385"/>
      <w:bookmarkEnd w:id="386"/>
      <w:bookmarkEnd w:id="387"/>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8" w:name="_Toc449521500"/>
      <w:bookmarkStart w:id="389" w:name="_Toc449537870"/>
      <w:bookmarkStart w:id="390" w:name="_Toc449538011"/>
      <w:bookmarkStart w:id="391" w:name="_Toc456797644"/>
      <w:r w:rsidRPr="00FB2051">
        <w:t>6.3.5</w:t>
      </w:r>
      <w:r w:rsidRPr="00FB2051">
        <w:tab/>
        <w:t>Data Property: netTechnologyPhysicalStandard</w:t>
      </w:r>
      <w:bookmarkEnd w:id="388"/>
      <w:bookmarkEnd w:id="389"/>
      <w:bookmarkEnd w:id="390"/>
      <w:bookmarkEnd w:id="391"/>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92" w:name="_Toc449521501"/>
      <w:bookmarkStart w:id="393" w:name="_Toc449537871"/>
      <w:bookmarkStart w:id="394" w:name="_Toc449538012"/>
      <w:bookmarkStart w:id="395" w:name="_Toc456797645"/>
      <w:r w:rsidRPr="00FB2051">
        <w:t>6.3.6</w:t>
      </w:r>
      <w:r w:rsidRPr="00FB2051">
        <w:tab/>
        <w:t>Data Property: netTechnologyProfile</w:t>
      </w:r>
      <w:bookmarkEnd w:id="392"/>
      <w:bookmarkEnd w:id="393"/>
      <w:bookmarkEnd w:id="394"/>
      <w:bookmarkEnd w:id="395"/>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6" w:name="_Toc449521502"/>
      <w:bookmarkStart w:id="397" w:name="_Toc449537872"/>
      <w:bookmarkStart w:id="398" w:name="_Toc449538013"/>
      <w:bookmarkStart w:id="399" w:name="_Toc456797646"/>
      <w:r w:rsidRPr="00FB2051">
        <w:t>6.3.7</w:t>
      </w:r>
      <w:r w:rsidRPr="00FB2051">
        <w:tab/>
        <w:t>Data Property: oneM2MTargetURI</w:t>
      </w:r>
      <w:bookmarkEnd w:id="396"/>
      <w:bookmarkEnd w:id="397"/>
      <w:bookmarkEnd w:id="398"/>
      <w:bookmarkEnd w:id="399"/>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400" w:name="_Toc449521503"/>
      <w:bookmarkStart w:id="401" w:name="_Toc449537873"/>
      <w:bookmarkStart w:id="402" w:name="_Toc449538014"/>
      <w:bookmarkStart w:id="403" w:name="_Toc456797647"/>
      <w:r w:rsidRPr="00FB2051">
        <w:t>6.3.8</w:t>
      </w:r>
      <w:r w:rsidRPr="00FB2051">
        <w:tab/>
        <w:t>Data Property: oneM2MAttribute</w:t>
      </w:r>
      <w:bookmarkEnd w:id="400"/>
      <w:bookmarkEnd w:id="401"/>
      <w:bookmarkEnd w:id="402"/>
      <w:bookmarkEnd w:id="403"/>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04" w:name="_Toc449521504"/>
      <w:bookmarkStart w:id="405" w:name="_Toc449537874"/>
      <w:bookmarkStart w:id="406" w:name="_Toc449538015"/>
      <w:bookmarkStart w:id="407" w:name="_Toc456797648"/>
      <w:r w:rsidRPr="00FB2051">
        <w:t>6.3.9</w:t>
      </w:r>
      <w:r w:rsidRPr="00FB2051">
        <w:tab/>
        <w:t>Data Property: oneM2MMethod</w:t>
      </w:r>
      <w:bookmarkEnd w:id="404"/>
      <w:bookmarkEnd w:id="405"/>
      <w:bookmarkEnd w:id="406"/>
      <w:bookmarkEnd w:id="407"/>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0CD7D892" w14:textId="77777777" w:rsidR="00AB715E" w:rsidRPr="00FB2051" w:rsidRDefault="00AB715E" w:rsidP="00AB715E">
      <w:pPr>
        <w:pStyle w:val="Heading2"/>
      </w:pPr>
      <w:bookmarkStart w:id="408" w:name="_Toc449521505"/>
      <w:bookmarkStart w:id="409" w:name="_Toc449537875"/>
      <w:bookmarkStart w:id="410" w:name="_Toc449538016"/>
      <w:bookmarkStart w:id="411" w:name="_Toc456797649"/>
      <w:r w:rsidRPr="00FB2051">
        <w:t>6.4</w:t>
      </w:r>
      <w:r w:rsidRPr="00FB2051">
        <w:tab/>
        <w:t>Annotation Properties</w:t>
      </w:r>
      <w:bookmarkEnd w:id="408"/>
      <w:bookmarkEnd w:id="409"/>
      <w:bookmarkEnd w:id="410"/>
      <w:bookmarkEnd w:id="411"/>
    </w:p>
    <w:p w14:paraId="4F9C1222" w14:textId="77777777" w:rsidR="00AB715E" w:rsidRPr="00FB2051" w:rsidRDefault="00AB715E" w:rsidP="00AB715E">
      <w:pPr>
        <w:pStyle w:val="Heading3"/>
      </w:pPr>
      <w:bookmarkStart w:id="412" w:name="_Toc449521506"/>
      <w:bookmarkStart w:id="413" w:name="_Toc449537876"/>
      <w:bookmarkStart w:id="414" w:name="_Toc449538017"/>
      <w:bookmarkStart w:id="415" w:name="_Toc456797650"/>
      <w:r w:rsidRPr="00FB2051">
        <w:t>6.4.1</w:t>
      </w:r>
      <w:r w:rsidRPr="00FB2051">
        <w:tab/>
        <w:t>Annotation Property: resourceDescriptorLink</w:t>
      </w:r>
      <w:bookmarkEnd w:id="412"/>
      <w:bookmarkEnd w:id="413"/>
      <w:bookmarkEnd w:id="414"/>
      <w:bookmarkEnd w:id="415"/>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lastRenderedPageBreak/>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6" w:name="_Toc449521507"/>
      <w:bookmarkStart w:id="417" w:name="_Toc449537877"/>
      <w:bookmarkStart w:id="418" w:name="_Toc449538018"/>
      <w:bookmarkStart w:id="419" w:name="_Toc456797651"/>
      <w:r w:rsidRPr="00FB2051">
        <w:t>7</w:t>
      </w:r>
      <w:r w:rsidRPr="00FB2051">
        <w:tab/>
        <w:t>Instantiation of the Base Ontology and external ontologies to the oneM2M System</w:t>
      </w:r>
      <w:bookmarkEnd w:id="416"/>
      <w:bookmarkEnd w:id="417"/>
      <w:bookmarkEnd w:id="418"/>
      <w:bookmarkEnd w:id="419"/>
    </w:p>
    <w:p w14:paraId="583A1633" w14:textId="77777777" w:rsidR="001E114F" w:rsidRPr="00FB2051" w:rsidRDefault="001E114F" w:rsidP="001E114F">
      <w:pPr>
        <w:pStyle w:val="Heading2"/>
      </w:pPr>
      <w:bookmarkStart w:id="420" w:name="_Toc449521508"/>
      <w:bookmarkStart w:id="421" w:name="_Toc449537878"/>
      <w:bookmarkStart w:id="422" w:name="_Toc449538019"/>
      <w:bookmarkStart w:id="423" w:name="_Toc456797652"/>
      <w:r w:rsidRPr="00FB2051">
        <w:t>7.1</w:t>
      </w:r>
      <w:r w:rsidRPr="00FB2051">
        <w:tab/>
        <w:t>Instantiation rules for the Base Ontology</w:t>
      </w:r>
      <w:bookmarkEnd w:id="420"/>
      <w:bookmarkEnd w:id="421"/>
      <w:bookmarkEnd w:id="422"/>
      <w:bookmarkEnd w:id="423"/>
    </w:p>
    <w:p w14:paraId="47727B51" w14:textId="77777777" w:rsidR="001E114F" w:rsidRPr="00FB2051" w:rsidRDefault="001E114F" w:rsidP="001E114F">
      <w:pPr>
        <w:pStyle w:val="Heading3"/>
      </w:pPr>
      <w:bookmarkStart w:id="424" w:name="_Toc449521509"/>
      <w:bookmarkStart w:id="425" w:name="_Toc449537879"/>
      <w:bookmarkStart w:id="426" w:name="_Toc449538020"/>
      <w:bookmarkStart w:id="427" w:name="_Toc456797653"/>
      <w:r w:rsidRPr="00FB2051">
        <w:t>7.1.1</w:t>
      </w:r>
      <w:r w:rsidRPr="00FB2051">
        <w:tab/>
        <w:t>Instantiation of classes of the oneM2M Base Ontology and derived external ontologies in the oneM2M System:</w:t>
      </w:r>
      <w:bookmarkEnd w:id="424"/>
      <w:bookmarkEnd w:id="425"/>
      <w:bookmarkEnd w:id="426"/>
      <w:bookmarkEnd w:id="427"/>
    </w:p>
    <w:p w14:paraId="0DF1B5A2" w14:textId="77777777" w:rsidR="001E114F" w:rsidRPr="00FB2051" w:rsidRDefault="001E114F" w:rsidP="001E114F">
      <w:pPr>
        <w:pStyle w:val="Heading4"/>
      </w:pPr>
      <w:bookmarkStart w:id="428" w:name="_Toc449521510"/>
      <w:bookmarkStart w:id="429" w:name="_Toc449537880"/>
      <w:bookmarkStart w:id="430" w:name="_Toc449538021"/>
      <w:bookmarkStart w:id="431" w:name="_Toc456797654"/>
      <w:r w:rsidRPr="00FB2051">
        <w:t>7.1.1.1</w:t>
      </w:r>
      <w:r w:rsidRPr="00FB2051">
        <w:tab/>
        <w:t>General on instantiating classes of the Base Ontology in the oneM2M System</w:t>
      </w:r>
      <w:bookmarkEnd w:id="428"/>
      <w:bookmarkEnd w:id="429"/>
      <w:bookmarkEnd w:id="430"/>
      <w:bookmarkEnd w:id="431"/>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70CB7">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lastRenderedPageBreak/>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70CB7">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32" w:name="_Toc449521511"/>
      <w:bookmarkStart w:id="433" w:name="_Toc449537881"/>
      <w:bookmarkStart w:id="434" w:name="_Toc449538022"/>
      <w:bookmarkStart w:id="435" w:name="_Toc456797655"/>
      <w:r w:rsidRPr="00FB2051">
        <w:t>7.1.1.2</w:t>
      </w:r>
      <w:r w:rsidRPr="00FB2051">
        <w:tab/>
        <w:t>Instantiation of individual classes of the Base Ontology</w:t>
      </w:r>
      <w:bookmarkEnd w:id="432"/>
      <w:bookmarkEnd w:id="433"/>
      <w:bookmarkEnd w:id="434"/>
      <w:bookmarkEnd w:id="435"/>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70CB7">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1E114F" w:rsidP="00C91680">
      <w:pPr>
        <w:pStyle w:val="FL"/>
      </w:pPr>
      <w:r w:rsidRPr="00FB2051">
        <w:object w:dxaOrig="5411" w:dyaOrig="7187" w14:anchorId="0BC0E077">
          <v:shape id="_x0000_i1045" type="#_x0000_t75" style="width:403.05pt;height:537.1pt" o:ole="">
            <v:imagedata r:id="rId58" o:title=""/>
          </v:shape>
          <o:OLEObject Type="Embed" ProgID="PowerPoint.Show.8" ShapeID="_x0000_i1045" DrawAspect="Content" ObjectID="_1539185900"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6"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21</w:t>
      </w:r>
      <w:r w:rsidRPr="00FB2051">
        <w:rPr>
          <w:rFonts w:eastAsia="Calibri"/>
        </w:rPr>
        <w:fldChar w:fldCharType="end"/>
      </w:r>
      <w:bookmarkEnd w:id="436"/>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Functionality</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Functionality (e.g. 00:11:2F:74:2C:8F*MyFunctionality)</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437" w:name="_Toc449521512"/>
      <w:bookmarkStart w:id="438" w:name="_Toc449537882"/>
      <w:bookmarkStart w:id="439" w:name="_Toc449538023"/>
      <w:bookmarkStart w:id="440" w:name="_Toc456797656"/>
      <w:r w:rsidRPr="00FB2051">
        <w:t>7.1.2</w:t>
      </w:r>
      <w:r w:rsidRPr="00FB2051">
        <w:tab/>
        <w:t>Instantiation of Object Properties</w:t>
      </w:r>
      <w:bookmarkEnd w:id="437"/>
      <w:bookmarkEnd w:id="438"/>
      <w:bookmarkEnd w:id="439"/>
      <w:bookmarkEnd w:id="440"/>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41" w:name="_Toc449521513"/>
      <w:bookmarkStart w:id="442" w:name="_Toc449537883"/>
      <w:bookmarkStart w:id="443" w:name="_Toc449538024"/>
      <w:bookmarkStart w:id="444" w:name="_Toc456797657"/>
      <w:r w:rsidRPr="00FB2051">
        <w:lastRenderedPageBreak/>
        <w:t>7.1.3</w:t>
      </w:r>
      <w:r w:rsidRPr="00FB2051">
        <w:tab/>
        <w:t>Instantiation of Data Properties</w:t>
      </w:r>
      <w:bookmarkEnd w:id="441"/>
      <w:bookmarkEnd w:id="442"/>
      <w:bookmarkEnd w:id="443"/>
      <w:bookmarkEnd w:id="444"/>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5" w:name="_Toc449521514"/>
      <w:bookmarkStart w:id="446" w:name="_Toc449537884"/>
      <w:bookmarkStart w:id="447" w:name="_Toc449538025"/>
      <w:bookmarkStart w:id="448" w:name="_Toc456797658"/>
      <w:r w:rsidRPr="00FB2051">
        <w:t>7.1.4</w:t>
      </w:r>
      <w:r w:rsidRPr="00FB2051">
        <w:tab/>
        <w:t>Instantiation of Annotation Properties</w:t>
      </w:r>
      <w:bookmarkEnd w:id="445"/>
      <w:bookmarkEnd w:id="446"/>
      <w:bookmarkEnd w:id="447"/>
      <w:bookmarkEnd w:id="448"/>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9" w:name="_Toc449521515"/>
      <w:bookmarkStart w:id="450" w:name="_Toc449537885"/>
      <w:bookmarkStart w:id="451" w:name="_Toc449538026"/>
      <w:bookmarkStart w:id="452" w:name="_Toc456797659"/>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9"/>
      <w:bookmarkEnd w:id="450"/>
      <w:bookmarkEnd w:id="451"/>
      <w:bookmarkEnd w:id="452"/>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453" w:name="_Toc449521516"/>
      <w:bookmarkStart w:id="454" w:name="_Toc449537886"/>
      <w:bookmarkStart w:id="455" w:name="_Toc449538027"/>
      <w:bookmarkStart w:id="456" w:name="_Toc456797660"/>
      <w:r w:rsidRPr="00FB2051">
        <w:t>8</w:t>
      </w:r>
      <w:r w:rsidRPr="00FB2051">
        <w:tab/>
        <w:t xml:space="preserve">Functional specification of communication with the </w:t>
      </w:r>
      <w:r w:rsidR="006B38CA">
        <w:t>Generic interworking</w:t>
      </w:r>
      <w:r w:rsidRPr="00FB2051">
        <w:t xml:space="preserve"> IPE</w:t>
      </w:r>
      <w:bookmarkEnd w:id="453"/>
      <w:bookmarkEnd w:id="454"/>
      <w:bookmarkEnd w:id="455"/>
      <w:bookmarkEnd w:id="456"/>
    </w:p>
    <w:p w14:paraId="62660A81" w14:textId="77777777" w:rsidR="00E45DB1" w:rsidRPr="00FB2051" w:rsidRDefault="00E45DB1" w:rsidP="00E45DB1">
      <w:pPr>
        <w:pStyle w:val="Heading2"/>
      </w:pPr>
      <w:bookmarkStart w:id="457" w:name="_Toc449521517"/>
      <w:bookmarkStart w:id="458" w:name="_Toc449537887"/>
      <w:bookmarkStart w:id="459" w:name="_Toc449538028"/>
      <w:bookmarkStart w:id="460" w:name="_Toc456797661"/>
      <w:r w:rsidRPr="00FB2051">
        <w:t>8.1</w:t>
      </w:r>
      <w:r w:rsidRPr="00FB2051">
        <w:tab/>
        <w:t>Usage of oneM2M resources for IPE communication</w:t>
      </w:r>
      <w:bookmarkEnd w:id="457"/>
      <w:bookmarkEnd w:id="458"/>
      <w:bookmarkEnd w:id="459"/>
      <w:bookmarkEnd w:id="460"/>
    </w:p>
    <w:p w14:paraId="7FADE5FA" w14:textId="77777777" w:rsidR="00E45DB1" w:rsidRPr="00FB2051" w:rsidRDefault="00E45DB1" w:rsidP="00E45DB1">
      <w:pPr>
        <w:pStyle w:val="Heading3"/>
      </w:pPr>
      <w:bookmarkStart w:id="461" w:name="_Toc449521518"/>
      <w:bookmarkStart w:id="462" w:name="_Toc449537888"/>
      <w:bookmarkStart w:id="463" w:name="_Toc449538029"/>
      <w:bookmarkStart w:id="464" w:name="_Toc456797662"/>
      <w:r w:rsidRPr="00FB2051">
        <w:t>8.1.1</w:t>
      </w:r>
      <w:r w:rsidRPr="00FB2051">
        <w:tab/>
        <w:t>General design principles (informative)</w:t>
      </w:r>
      <w:bookmarkEnd w:id="461"/>
      <w:bookmarkEnd w:id="462"/>
      <w:bookmarkEnd w:id="463"/>
      <w:bookmarkEnd w:id="464"/>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proofErr w:type="gramStart"/>
      <w:r w:rsidR="006B38CA">
        <w:rPr>
          <w:rFonts w:eastAsia="Arial Unicode MS"/>
          <w:lang w:eastAsia="zh-CN"/>
        </w:rPr>
        <w:t>Generic</w:t>
      </w:r>
      <w:proofErr w:type="gramEnd"/>
      <w:r w:rsidR="006B38CA">
        <w:rPr>
          <w:rFonts w:eastAsia="Arial Unicode MS"/>
          <w:lang w:eastAsia="zh-CN"/>
        </w:rPr>
        <w:t xml:space="preserve">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 xml:space="preserve">Persistent resources vs. </w:t>
      </w:r>
      <w:proofErr w:type="gramStart"/>
      <w:r w:rsidRPr="00680698">
        <w:rPr>
          <w:rFonts w:eastAsia="Arial Unicode MS"/>
          <w:b/>
          <w:lang w:val="fr-FR" w:eastAsia="zh-CN"/>
        </w:rPr>
        <w:t>transient</w:t>
      </w:r>
      <w:proofErr w:type="gramEnd"/>
      <w:r w:rsidRPr="00680698">
        <w:rPr>
          <w:rFonts w:eastAsia="Arial Unicode MS"/>
          <w:b/>
          <w:lang w:val="fr-FR" w:eastAsia="zh-CN"/>
        </w:rPr>
        <w:t xml:space="preserve">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w:t>
      </w:r>
      <w:proofErr w:type="gramStart"/>
      <w:r w:rsidRPr="00FB2051">
        <w:t>subscribed</w:t>
      </w:r>
      <w:proofErr w:type="gramEnd"/>
      <w:r w:rsidRPr="00FB2051">
        <w:t xml:space="preserve">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465" w:name="_Toc449521519"/>
      <w:bookmarkStart w:id="466" w:name="_Toc449537889"/>
      <w:bookmarkStart w:id="467" w:name="_Toc449538030"/>
      <w:bookmarkStart w:id="468" w:name="_Toc456797663"/>
      <w:r w:rsidRPr="00FB2051">
        <w:t>8.1.2</w:t>
      </w:r>
      <w:r w:rsidRPr="00FB2051">
        <w:tab/>
        <w:t>Parent-child and linking resource relationships</w:t>
      </w:r>
      <w:bookmarkEnd w:id="465"/>
      <w:bookmarkEnd w:id="466"/>
      <w:bookmarkEnd w:id="467"/>
      <w:bookmarkEnd w:id="468"/>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570CB7">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lastRenderedPageBreak/>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3.15pt;height:350.9pt" o:ole="">
            <v:imagedata r:id="rId60" o:title=""/>
          </v:shape>
          <o:OLEObject Type="Embed" ProgID="PowerPoint.Show.8" ShapeID="_x0000_i1046" DrawAspect="Content" ObjectID="_1539185901" r:id="rId61"/>
        </w:object>
      </w:r>
    </w:p>
    <w:p w14:paraId="741A561E" w14:textId="77777777" w:rsidR="004731FF" w:rsidRPr="00FB2051" w:rsidRDefault="0013342B" w:rsidP="000F46A6">
      <w:pPr>
        <w:pStyle w:val="TF"/>
      </w:pPr>
      <w:r w:rsidRPr="00FB2051">
        <w:rPr>
          <w:rFonts w:eastAsia="Calibri"/>
        </w:rPr>
        <w:t xml:space="preserve">Figure </w:t>
      </w:r>
      <w:bookmarkStart w:id="469"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70CB7">
        <w:rPr>
          <w:rFonts w:eastAsia="Calibri"/>
          <w:noProof/>
        </w:rPr>
        <w:t>22</w:t>
      </w:r>
      <w:r w:rsidRPr="00FB2051">
        <w:rPr>
          <w:rFonts w:eastAsia="Calibri"/>
        </w:rPr>
        <w:fldChar w:fldCharType="end"/>
      </w:r>
      <w:bookmarkEnd w:id="469"/>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w:t>
      </w:r>
      <w:proofErr w:type="gramStart"/>
      <w:r w:rsidRPr="00FB2051">
        <w:t>&gt;, that</w:t>
      </w:r>
      <w:proofErr w:type="gramEnd"/>
      <w:r w:rsidRPr="00FB2051">
        <w:t xml:space="preserve"> represents the Interworked Device.</w:t>
      </w:r>
    </w:p>
    <w:p w14:paraId="5C18433C" w14:textId="77777777" w:rsidR="00E45DB1" w:rsidRPr="00FB2051" w:rsidRDefault="00E45DB1" w:rsidP="00A02779">
      <w:pPr>
        <w:pStyle w:val="B1"/>
      </w:pPr>
      <w:r w:rsidRPr="00FB2051">
        <w:t xml:space="preserve">Input- and Output DataPoints (&lt;containers&gt; and/or &lt;flexContainers&gt;) are created by the AE as child resources of </w:t>
      </w:r>
      <w:proofErr w:type="gramStart"/>
      <w:r w:rsidRPr="00FB2051">
        <w:t>its</w:t>
      </w:r>
      <w:proofErr w:type="gramEnd"/>
      <w:r w:rsidRPr="00FB2051">
        <w:t xml:space="preserve">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lastRenderedPageBreak/>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proofErr w:type="gramStart"/>
      <w:r w:rsidRPr="00FB2051">
        <w:t>OperationInput  (</w:t>
      </w:r>
      <w:proofErr w:type="gramEnd"/>
      <w:r w:rsidRPr="00FB2051">
        <w:t xml:space="preserve">&lt;containers&gt;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022194B0" w14:textId="7048C829" w:rsidR="00C016FC" w:rsidRPr="00FB2051" w:rsidRDefault="00E45DB1" w:rsidP="00540EC5">
      <w:pPr>
        <w:pStyle w:val="B2"/>
      </w:pPr>
      <w:r w:rsidRPr="00FB2051">
        <w:t xml:space="preserve">OperationOutputs (contained in the </w:t>
      </w:r>
      <w:r w:rsidRPr="00FB2051">
        <w:rPr>
          <w:i/>
        </w:rPr>
        <w:t>outputLinks</w:t>
      </w:r>
      <w:r w:rsidRPr="00FB2051">
        <w:t xml:space="preserve"> attribute)</w:t>
      </w:r>
    </w:p>
    <w:p w14:paraId="5D51E87F" w14:textId="77777777" w:rsidR="00C016FC" w:rsidRPr="00FB2051" w:rsidRDefault="00C016FC" w:rsidP="00C016FC">
      <w:pPr>
        <w:pStyle w:val="Heading2"/>
      </w:pPr>
      <w:bookmarkStart w:id="470" w:name="_Toc449521520"/>
      <w:bookmarkStart w:id="471" w:name="_Toc449537890"/>
      <w:bookmarkStart w:id="472" w:name="_Toc449538031"/>
      <w:bookmarkStart w:id="473" w:name="_Toc456797664"/>
      <w:bookmarkStart w:id="474" w:name="_Toc449521526"/>
      <w:bookmarkStart w:id="475" w:name="_Toc449537896"/>
      <w:bookmarkStart w:id="476" w:name="_Toc449538037"/>
      <w:r w:rsidRPr="00FB2051">
        <w:t>8.2</w:t>
      </w:r>
      <w:r w:rsidRPr="00FB2051">
        <w:tab/>
        <w:t xml:space="preserve">Specification of the IPE for </w:t>
      </w:r>
      <w:bookmarkEnd w:id="470"/>
      <w:bookmarkEnd w:id="471"/>
      <w:bookmarkEnd w:id="472"/>
      <w:r w:rsidR="006B38CA">
        <w:t>Generic interworking</w:t>
      </w:r>
      <w:bookmarkEnd w:id="473"/>
    </w:p>
    <w:p w14:paraId="2A5131B3" w14:textId="77777777" w:rsidR="00C016FC" w:rsidRPr="00FB2051" w:rsidRDefault="00C016FC" w:rsidP="00C016FC">
      <w:pPr>
        <w:pStyle w:val="Heading3"/>
      </w:pPr>
      <w:bookmarkStart w:id="477" w:name="_Toc449521521"/>
      <w:bookmarkStart w:id="478" w:name="_Toc449537891"/>
      <w:bookmarkStart w:id="479" w:name="_Toc449538032"/>
      <w:bookmarkStart w:id="480" w:name="_Toc456797665"/>
      <w:r w:rsidRPr="00FB2051">
        <w:t>8.2.1</w:t>
      </w:r>
      <w:r w:rsidRPr="00FB2051">
        <w:tab/>
        <w:t xml:space="preserve">General functionality of a </w:t>
      </w:r>
      <w:r w:rsidR="006B38CA">
        <w:t>Generic interworking</w:t>
      </w:r>
      <w:r w:rsidRPr="00FB2051">
        <w:t xml:space="preserve"> IPE</w:t>
      </w:r>
      <w:bookmarkEnd w:id="477"/>
      <w:bookmarkEnd w:id="478"/>
      <w:bookmarkEnd w:id="479"/>
      <w:bookmarkEnd w:id="480"/>
    </w:p>
    <w:p w14:paraId="07EC572E" w14:textId="40DB3A07" w:rsidR="00C016FC" w:rsidRPr="00FB2051" w:rsidRDefault="006B38CA" w:rsidP="00C016FC">
      <w:r>
        <w:t>Generic interworking</w:t>
      </w:r>
      <w:r w:rsidR="00C016FC" w:rsidRPr="00FB2051">
        <w:t xml:space="preserve"> 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570CB7">
        <w:rPr>
          <w:noProof/>
        </w:rPr>
        <w:t>2</w:t>
      </w:r>
      <w:r w:rsidR="00C016FC" w:rsidRPr="00FB2051">
        <w:fldChar w:fldCharType="end"/>
      </w:r>
      <w:r w:rsidR="00C016FC" w:rsidRPr="00FB2051">
        <w:t>].</w:t>
      </w:r>
    </w:p>
    <w:p w14:paraId="10D92734" w14:textId="77777777" w:rsidR="00C016FC" w:rsidRPr="00FB2051" w:rsidRDefault="00C016FC" w:rsidP="00C016FC">
      <w:r w:rsidRPr="00FB2051">
        <w:t xml:space="preserve">The non-oneM2M data model is described in the form of </w:t>
      </w:r>
      <w:proofErr w:type="gramStart"/>
      <w:r w:rsidRPr="00FB2051">
        <w:t>a</w:t>
      </w:r>
      <w:proofErr w:type="gramEnd"/>
      <w:r w:rsidRPr="00FB2051">
        <w:t xml:space="preserve"> oneM2M compliant ontology which is derived (as sub-classes and sub-properties) from the oneM2M Base Ontology and may be available in a formal description language (e.g. OWL).</w:t>
      </w:r>
    </w:p>
    <w:p w14:paraId="75C19ECC" w14:textId="3D9B7581" w:rsidR="00C016FC" w:rsidRPr="00FB2051" w:rsidRDefault="00C016FC" w:rsidP="00C016FC">
      <w:proofErr w:type="gramStart"/>
      <w:r w:rsidRPr="00FB2051">
        <w:t>A</w:t>
      </w:r>
      <w:proofErr w:type="gramEnd"/>
      <w:r w:rsidRPr="00FB2051">
        <w:t xml:space="preserve">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r w:rsidR="00570CB7" w:rsidRPr="00FB2051">
        <w:t>i.</w:t>
      </w:r>
      <w:r w:rsidR="00570CB7">
        <w:rPr>
          <w:noProof/>
        </w:rPr>
        <w:t>2</w:t>
      </w:r>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481" w:name="_Toc449521522"/>
      <w:bookmarkStart w:id="482" w:name="_Toc449537892"/>
      <w:bookmarkStart w:id="483" w:name="_Toc449538033"/>
      <w:bookmarkStart w:id="484" w:name="_Toc456797666"/>
      <w:r w:rsidRPr="00FB2051">
        <w:t>8.2.2</w:t>
      </w:r>
      <w:r w:rsidRPr="00FB2051">
        <w:tab/>
        <w:t>Interworked Device discovery</w:t>
      </w:r>
      <w:bookmarkEnd w:id="481"/>
      <w:bookmarkEnd w:id="482"/>
      <w:bookmarkEnd w:id="483"/>
      <w:bookmarkEnd w:id="484"/>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r>
      <w:proofErr w:type="gramStart"/>
      <w:r w:rsidRPr="00FB2051">
        <w:t>either</w:t>
      </w:r>
      <w:proofErr w:type="gramEnd"/>
      <w:r w:rsidRPr="00FB2051">
        <w:t>:</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lastRenderedPageBreak/>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485" w:name="_Toc449521523"/>
      <w:bookmarkStart w:id="486" w:name="_Toc449537893"/>
      <w:bookmarkStart w:id="487" w:name="_Toc449538034"/>
      <w:bookmarkStart w:id="488" w:name="_Toc456797667"/>
      <w:r w:rsidRPr="00FB2051">
        <w:t>8.2.3</w:t>
      </w:r>
      <w:r w:rsidRPr="00FB2051">
        <w:tab/>
        <w:t>Handling of DataPoints</w:t>
      </w:r>
      <w:bookmarkEnd w:id="485"/>
      <w:bookmarkEnd w:id="486"/>
      <w:bookmarkEnd w:id="487"/>
      <w:r>
        <w:rPr>
          <w:lang w:val="en-US"/>
        </w:rPr>
        <w:t xml:space="preserve"> by the IPE</w:t>
      </w:r>
      <w:bookmarkEnd w:id="488"/>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UPDATE</w:t>
      </w:r>
      <w:proofErr w:type="gramStart"/>
      <w:r w:rsidRPr="00FB2051">
        <w:t>/(</w:t>
      </w:r>
      <w:proofErr w:type="gramEnd"/>
      <w:r w:rsidRPr="00FB2051">
        <w:t xml:space="preserv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proofErr w:type="gramStart"/>
      <w:r w:rsidRPr="00FB2051">
        <w:t>return</w:t>
      </w:r>
      <w:proofErr w:type="gramEnd"/>
      <w:r w:rsidRPr="00FB2051">
        <w:t xml:space="preserve">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proofErr w:type="gramStart"/>
      <w:r>
        <w:t>check</w:t>
      </w:r>
      <w:proofErr w:type="gramEnd"/>
      <w:r>
        <w:t xml:space="preserve">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proofErr w:type="gramStart"/>
      <w:r>
        <w:t>invoke</w:t>
      </w:r>
      <w:proofErr w:type="gramEnd"/>
      <w:r>
        <w:t xml:space="preserv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489" w:name="_Toc449521524"/>
      <w:bookmarkStart w:id="490" w:name="_Toc449537894"/>
      <w:bookmarkStart w:id="491" w:name="_Toc449538035"/>
      <w:bookmarkStart w:id="492" w:name="_Toc456797668"/>
      <w:r w:rsidRPr="00FB2051">
        <w:t>8.2.4</w:t>
      </w:r>
      <w:r w:rsidRPr="00FB2051">
        <w:tab/>
        <w:t>Handling of Operations</w:t>
      </w:r>
      <w:bookmarkEnd w:id="489"/>
      <w:bookmarkEnd w:id="490"/>
      <w:bookmarkEnd w:id="491"/>
      <w:r w:rsidRPr="00E71A1C">
        <w:rPr>
          <w:lang w:val="en-US"/>
        </w:rPr>
        <w:t xml:space="preserve"> </w:t>
      </w:r>
      <w:r>
        <w:rPr>
          <w:lang w:val="en-US"/>
        </w:rPr>
        <w:t>by the IPE</w:t>
      </w:r>
      <w:bookmarkEnd w:id="492"/>
    </w:p>
    <w:p w14:paraId="5F0C7654" w14:textId="29B5B53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r w:rsidR="00234010">
        <w:rPr>
          <w:i/>
        </w:rPr>
        <w:t>Instance</w:t>
      </w:r>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3AF5BBF9"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r w:rsidR="00234010">
        <w:rPr>
          <w:i/>
        </w:rPr>
        <w:t>Instance</w:t>
      </w:r>
      <w:r w:rsidRPr="00FB2051">
        <w:t xml:space="preserve"> provide links).</w:t>
      </w:r>
    </w:p>
    <w:p w14:paraId="1ABBC9C1"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lastRenderedPageBreak/>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proofErr w:type="gramStart"/>
      <w:r w:rsidRPr="00FB2051">
        <w:t>set</w:t>
      </w:r>
      <w:proofErr w:type="gramEnd"/>
      <w:r w:rsidRPr="00FB2051">
        <w:t xml:space="preserve">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t>
      </w:r>
      <w:r>
        <w:rPr>
          <w:rFonts w:eastAsia="Arial Unicode MS"/>
        </w:rPr>
        <w:lastRenderedPageBreak/>
        <w:t xml:space="preserve">were notified about the creation of the </w:t>
      </w:r>
      <w:r w:rsidRPr="00FB2051">
        <w:rPr>
          <w:i/>
        </w:rPr>
        <w:t>genericInterworkingOperationInstance</w:t>
      </w:r>
      <w:r w:rsidRPr="00FB2051">
        <w:t xml:space="preserve"> resource</w:t>
      </w:r>
      <w:r>
        <w:t xml:space="preserve">) to </w:t>
      </w:r>
      <w:proofErr w:type="gramStart"/>
      <w:r>
        <w:t>retrieve  the</w:t>
      </w:r>
      <w:proofErr w:type="gramEnd"/>
      <w:r>
        <w:t xml:space="preserv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493" w:name="_Toc449521525"/>
      <w:bookmarkStart w:id="494" w:name="_Toc449537895"/>
      <w:bookmarkStart w:id="495" w:name="_Toc449538036"/>
      <w:bookmarkStart w:id="496" w:name="_Toc456797669"/>
      <w:r w:rsidRPr="00FB2051">
        <w:t>8.2.5</w:t>
      </w:r>
      <w:r w:rsidRPr="00FB2051">
        <w:tab/>
        <w:t>Removing Devices.</w:t>
      </w:r>
      <w:bookmarkEnd w:id="493"/>
      <w:bookmarkEnd w:id="494"/>
      <w:bookmarkEnd w:id="495"/>
      <w:bookmarkEnd w:id="496"/>
    </w:p>
    <w:p w14:paraId="2955461F" w14:textId="3333BCB0" w:rsidR="002B7881" w:rsidRPr="00FB2051" w:rsidRDefault="00C016FC" w:rsidP="00C016FC">
      <w:r w:rsidRPr="00FB2051">
        <w:t xml:space="preserve">When </w:t>
      </w:r>
      <w:proofErr w:type="gramStart"/>
      <w:r w:rsidRPr="00FB2051">
        <w:t>a</w:t>
      </w:r>
      <w:proofErr w:type="gramEnd"/>
      <w:r w:rsidRPr="00FB2051">
        <w:t xml:space="preserve"> Interworked Device in the non-oneM2M solution becomes unavailable the IPE shall delete the resource for its Proxied Device and all its related DataPoint, Service and Operation resources.</w:t>
      </w:r>
    </w:p>
    <w:p w14:paraId="476FE42F" w14:textId="77777777" w:rsidR="00BC1439" w:rsidRPr="00FB2051" w:rsidRDefault="00BC1439" w:rsidP="00BC1439">
      <w:pPr>
        <w:pStyle w:val="Heading2"/>
      </w:pPr>
      <w:bookmarkStart w:id="497" w:name="_Toc456797670"/>
      <w:bookmarkStart w:id="498" w:name="_Toc449521535"/>
      <w:bookmarkStart w:id="499" w:name="_Toc449537905"/>
      <w:bookmarkStart w:id="500" w:name="_Toc449538046"/>
      <w:bookmarkEnd w:id="474"/>
      <w:bookmarkEnd w:id="475"/>
      <w:bookmarkEnd w:id="476"/>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497"/>
    </w:p>
    <w:p w14:paraId="2A91BF82" w14:textId="77777777" w:rsidR="00BC1439" w:rsidRDefault="00BC1439" w:rsidP="00BC1439">
      <w:pPr>
        <w:pStyle w:val="Heading3"/>
        <w:rPr>
          <w:lang w:val="en-US"/>
        </w:rPr>
      </w:pPr>
      <w:bookmarkStart w:id="501" w:name="_Toc456797671"/>
      <w:bookmarkStart w:id="502" w:name="_Toc449521527"/>
      <w:bookmarkStart w:id="503" w:name="_Toc449537897"/>
      <w:bookmarkStart w:id="504" w:name="_Toc449538038"/>
      <w:r w:rsidRPr="00FB2051">
        <w:t>8.3.1</w:t>
      </w:r>
      <w:r w:rsidRPr="00FB2051">
        <w:tab/>
      </w:r>
      <w:r>
        <w:rPr>
          <w:lang w:val="en-US"/>
        </w:rPr>
        <w:t>Preconditions on</w:t>
      </w:r>
      <w:r w:rsidRPr="00FB2051">
        <w:t xml:space="preserve"> the communicating entity</w:t>
      </w:r>
      <w:bookmarkEnd w:id="501"/>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proofErr w:type="gramStart"/>
      <w:r>
        <w:t>a</w:t>
      </w:r>
      <w:proofErr w:type="gramEnd"/>
      <w:r>
        <w:t xml:space="preserve">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proofErr w:type="gramStart"/>
      <w:r>
        <w:t>the</w:t>
      </w:r>
      <w:proofErr w:type="gramEnd"/>
      <w:r>
        <w:t xml:space="preserv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proofErr w:type="gramStart"/>
      <w:r w:rsidRPr="00FB2051">
        <w:rPr>
          <w:i/>
        </w:rPr>
        <w:t>container</w:t>
      </w:r>
      <w:proofErr w:type="gramEnd"/>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505" w:name="_Toc456797672"/>
      <w:r w:rsidRPr="00FB2051">
        <w:t>8.3.</w:t>
      </w:r>
      <w:r>
        <w:rPr>
          <w:lang w:val="en-US"/>
        </w:rPr>
        <w:t>2</w:t>
      </w:r>
      <w:r w:rsidRPr="00FB2051">
        <w:tab/>
        <w:t>Flow from the communicating entity to the IPE using InputDataPoints</w:t>
      </w:r>
      <w:bookmarkEnd w:id="502"/>
      <w:bookmarkEnd w:id="503"/>
      <w:bookmarkEnd w:id="504"/>
      <w:r>
        <w:rPr>
          <w:lang w:val="en-US"/>
        </w:rPr>
        <w:t xml:space="preserve"> of a Service</w:t>
      </w:r>
      <w:bookmarkEnd w:id="505"/>
    </w:p>
    <w:p w14:paraId="26FE7DCD" w14:textId="77777777" w:rsidR="00BC1439" w:rsidRPr="00FB2051" w:rsidRDefault="00BC1439" w:rsidP="00BC1439">
      <w:pPr>
        <w:pStyle w:val="Heading4"/>
      </w:pPr>
      <w:bookmarkStart w:id="506" w:name="_Toc449521528"/>
      <w:bookmarkStart w:id="507" w:name="_Toc449537898"/>
      <w:bookmarkStart w:id="508" w:name="_Toc449538039"/>
      <w:bookmarkStart w:id="509" w:name="_Toc456797673"/>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506"/>
      <w:bookmarkEnd w:id="507"/>
      <w:bookmarkEnd w:id="508"/>
      <w:bookmarkEnd w:id="509"/>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w:t>
      </w:r>
      <w:proofErr w:type="gramStart"/>
      <w:r w:rsidRPr="00FB2051">
        <w:t xml:space="preserve">device </w:t>
      </w:r>
      <w:r>
        <w:t xml:space="preserve"> it</w:t>
      </w:r>
      <w:proofErr w:type="gramEnd"/>
      <w:r>
        <w:t xml:space="preserve">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 xml:space="preserve">The first field of the triple identifies the </w:t>
      </w:r>
      <w:proofErr w:type="gramStart"/>
      <w:r w:rsidRPr="00FB2051">
        <w:t>InputDataPoint  in</w:t>
      </w:r>
      <w:proofErr w:type="gramEnd"/>
      <w:r w:rsidRPr="00FB2051">
        <w:t xml:space="preserve">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lastRenderedPageBreak/>
        <w:t xml:space="preserve">If the </w:t>
      </w:r>
      <w:proofErr w:type="gramStart"/>
      <w:r w:rsidRPr="00FB2051">
        <w:t>InputDataPoint  is</w:t>
      </w:r>
      <w:proofErr w:type="gramEnd"/>
      <w:r w:rsidRPr="00FB2051">
        <w:t xml:space="preserve">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 xml:space="preserve">If the </w:t>
      </w:r>
      <w:proofErr w:type="gramStart"/>
      <w:r w:rsidRPr="00FB2051">
        <w:t>InputDataPoint  is</w:t>
      </w:r>
      <w:proofErr w:type="gramEnd"/>
      <w:r w:rsidRPr="00FB2051">
        <w:t xml:space="preserve">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 xml:space="preserve">If the </w:t>
      </w:r>
      <w:proofErr w:type="gramStart"/>
      <w:r w:rsidRPr="00FB2051">
        <w:t>InputDataPoint  contains</w:t>
      </w:r>
      <w:proofErr w:type="gramEnd"/>
      <w:r w:rsidRPr="00FB2051">
        <w:t xml:space="preserve">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 xml:space="preserve">If the </w:t>
      </w:r>
      <w:proofErr w:type="gramStart"/>
      <w:r w:rsidRPr="00FB2051">
        <w:t>InputDataPoint  contains</w:t>
      </w:r>
      <w:proofErr w:type="gramEnd"/>
      <w:r w:rsidRPr="00FB2051">
        <w:t xml:space="preserve">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w:t>
      </w:r>
      <w:proofErr w:type="gramStart"/>
      <w:r w:rsidRPr="00FB2051">
        <w:t>InputDataPoint  on</w:t>
      </w:r>
      <w:proofErr w:type="gramEnd"/>
      <w:r w:rsidRPr="00FB2051">
        <w:t xml:space="preserve">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510" w:name="_Toc449521529"/>
      <w:bookmarkStart w:id="511" w:name="_Toc449537899"/>
      <w:bookmarkStart w:id="512" w:name="_Toc449538040"/>
      <w:bookmarkStart w:id="513" w:name="_Toc456797674"/>
      <w:r w:rsidRPr="00FB2051">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510"/>
      <w:bookmarkEnd w:id="511"/>
      <w:bookmarkEnd w:id="512"/>
      <w:bookmarkEnd w:id="513"/>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w:t>
      </w:r>
      <w:proofErr w:type="gramStart"/>
      <w:r w:rsidRPr="00FB2051">
        <w:t>InputDataPoint  as</w:t>
      </w:r>
      <w:proofErr w:type="gramEnd"/>
      <w:r w:rsidRPr="00FB2051">
        <w:t xml:space="preserve"> in clause 8.3.1.1.</w:t>
      </w:r>
      <w:r w:rsidRPr="00FB2051">
        <w:br/>
        <w:t xml:space="preserve">In the case of a &lt;flexContainer&gt; type </w:t>
      </w:r>
      <w:proofErr w:type="gramStart"/>
      <w:r w:rsidRPr="00FB2051">
        <w:t>InputDataPoint  the</w:t>
      </w:r>
      <w:proofErr w:type="gramEnd"/>
      <w:r w:rsidRPr="00FB2051">
        <w:t xml:space="preserv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w:t>
      </w:r>
      <w:proofErr w:type="gramStart"/>
      <w:r w:rsidRPr="00FB2051">
        <w:t>InputDataPoint  contains</w:t>
      </w:r>
      <w:proofErr w:type="gramEnd"/>
      <w:r w:rsidRPr="00FB2051">
        <w:t xml:space="preserve">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 xml:space="preserve">If the </w:t>
      </w:r>
      <w:proofErr w:type="gramStart"/>
      <w:r w:rsidRPr="00FB2051">
        <w:t>InputDataPoint  contains</w:t>
      </w:r>
      <w:proofErr w:type="gramEnd"/>
      <w:r w:rsidRPr="00FB2051">
        <w:t xml:space="preserve">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514" w:name="_Toc449521530"/>
      <w:bookmarkStart w:id="515" w:name="_Toc449537900"/>
      <w:bookmarkStart w:id="516" w:name="_Toc449538041"/>
      <w:bookmarkStart w:id="517" w:name="_Toc456797675"/>
      <w:r w:rsidRPr="00FB2051">
        <w:t>8.3.</w:t>
      </w:r>
      <w:r>
        <w:rPr>
          <w:lang w:val="en-US"/>
        </w:rPr>
        <w:t>3</w:t>
      </w:r>
      <w:r w:rsidRPr="00FB2051">
        <w:tab/>
        <w:t>Flow from the IPE to the communicating entity using OutputDataPoints</w:t>
      </w:r>
      <w:bookmarkEnd w:id="514"/>
      <w:bookmarkEnd w:id="515"/>
      <w:bookmarkEnd w:id="516"/>
      <w:r>
        <w:rPr>
          <w:lang w:val="en-US"/>
        </w:rPr>
        <w:t xml:space="preserve"> of a Service</w:t>
      </w:r>
      <w:bookmarkEnd w:id="517"/>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lastRenderedPageBreak/>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proofErr w:type="gramStart"/>
      <w:r>
        <w:t>read</w:t>
      </w:r>
      <w:proofErr w:type="gramEnd"/>
      <w:r>
        <w:t xml:space="preserve">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518" w:name="_Toc449521533"/>
      <w:bookmarkStart w:id="519" w:name="_Toc449537903"/>
      <w:bookmarkStart w:id="520" w:name="_Toc449538044"/>
      <w:bookmarkStart w:id="521" w:name="_Toc456797676"/>
      <w:r w:rsidRPr="00FB2051">
        <w:t>8.3.</w:t>
      </w:r>
      <w:r>
        <w:rPr>
          <w:lang w:val="en-US"/>
        </w:rPr>
        <w:t>4</w:t>
      </w:r>
      <w:r w:rsidRPr="00FB2051">
        <w:tab/>
        <w:t>Flow from the communicating entity to the IPE using Operations</w:t>
      </w:r>
      <w:bookmarkEnd w:id="518"/>
      <w:bookmarkEnd w:id="519"/>
      <w:bookmarkEnd w:id="520"/>
      <w:r>
        <w:rPr>
          <w:lang w:val="en-US"/>
        </w:rPr>
        <w:t xml:space="preserve"> of a Service</w:t>
      </w:r>
      <w:bookmarkEnd w:id="521"/>
    </w:p>
    <w:p w14:paraId="4C58359D" w14:textId="77777777" w:rsidR="00BC1439" w:rsidRPr="00FB2051" w:rsidRDefault="00BC1439" w:rsidP="00AF3EE5">
      <w:pPr>
        <w:pStyle w:val="BN"/>
        <w:numPr>
          <w:ilvl w:val="0"/>
          <w:numId w:val="34"/>
        </w:numPr>
      </w:pPr>
      <w:r>
        <w:t xml:space="preserve">If the Operation is parameterized by input </w:t>
      </w:r>
      <w:proofErr w:type="gramStart"/>
      <w:r>
        <w:t>parameter that are</w:t>
      </w:r>
      <w:proofErr w:type="gramEnd"/>
      <w:r>
        <w:t xml:space="preserv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proofErr w:type="gramStart"/>
      <w:r w:rsidRPr="00FB2051">
        <w:t>set</w:t>
      </w:r>
      <w:proofErr w:type="gramEnd"/>
      <w:r w:rsidRPr="00FB2051">
        <w:t xml:space="preserve">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522" w:name="_Toc449521534"/>
      <w:bookmarkStart w:id="523" w:name="_Toc449537904"/>
      <w:bookmarkStart w:id="524" w:name="_Toc449538045"/>
      <w:bookmarkStart w:id="525" w:name="_Toc456797677"/>
      <w:r w:rsidRPr="00FB2051">
        <w:lastRenderedPageBreak/>
        <w:t>8.3.</w:t>
      </w:r>
      <w:r>
        <w:rPr>
          <w:lang w:val="en-US"/>
        </w:rPr>
        <w:t>5</w:t>
      </w:r>
      <w:r w:rsidRPr="00FB2051">
        <w:tab/>
        <w:t>Flow from the IPE to the communicating entity using Operations</w:t>
      </w:r>
      <w:bookmarkEnd w:id="522"/>
      <w:bookmarkEnd w:id="523"/>
      <w:bookmarkEnd w:id="524"/>
      <w:r>
        <w:rPr>
          <w:lang w:val="en-US"/>
        </w:rPr>
        <w:t xml:space="preserve"> of a Service</w:t>
      </w:r>
      <w:bookmarkEnd w:id="525"/>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w:t>
      </w:r>
      <w:proofErr w:type="gramStart"/>
      <w:r>
        <w:t xml:space="preserve">a  </w:t>
      </w:r>
      <w:r w:rsidRPr="00FB2051">
        <w:rPr>
          <w:i/>
        </w:rPr>
        <w:t>genericInterworkingOperationInstance</w:t>
      </w:r>
      <w:proofErr w:type="gramEnd"/>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526" w:name="_Toc456797678"/>
      <w:r w:rsidRPr="00FB2051">
        <w:t>9</w:t>
      </w:r>
      <w:r w:rsidRPr="00FB2051">
        <w:tab/>
        <w:t xml:space="preserve">FlexContainer specializations for </w:t>
      </w:r>
      <w:bookmarkEnd w:id="498"/>
      <w:bookmarkEnd w:id="499"/>
      <w:bookmarkEnd w:id="500"/>
      <w:r w:rsidR="006B38CA">
        <w:t>Generic interworking</w:t>
      </w:r>
      <w:bookmarkEnd w:id="526"/>
    </w:p>
    <w:p w14:paraId="098DFBE2" w14:textId="77777777" w:rsidR="00C41779" w:rsidRPr="00FB2051" w:rsidRDefault="00C41779" w:rsidP="00C41779">
      <w:pPr>
        <w:pStyle w:val="Heading2"/>
      </w:pPr>
      <w:bookmarkStart w:id="527" w:name="_Toc449521536"/>
      <w:bookmarkStart w:id="528" w:name="_Toc449537906"/>
      <w:bookmarkStart w:id="529" w:name="_Toc449538047"/>
      <w:bookmarkStart w:id="530" w:name="_Toc456797679"/>
      <w:r w:rsidRPr="00FB2051">
        <w:t>9.1</w:t>
      </w:r>
      <w:r w:rsidRPr="00FB2051">
        <w:tab/>
        <w:t>Introduction</w:t>
      </w:r>
      <w:bookmarkEnd w:id="527"/>
      <w:bookmarkEnd w:id="528"/>
      <w:bookmarkEnd w:id="529"/>
      <w:bookmarkEnd w:id="530"/>
    </w:p>
    <w:p w14:paraId="2704B0C5" w14:textId="77777777" w:rsidR="00C41779" w:rsidRPr="00FB2051" w:rsidRDefault="00C41779" w:rsidP="00C41779">
      <w:r w:rsidRPr="00FB2051">
        <w:t xml:space="preserve">For Ontology </w:t>
      </w:r>
      <w:proofErr w:type="gramStart"/>
      <w:r w:rsidRPr="00FB2051">
        <w:t>based  Interworking</w:t>
      </w:r>
      <w:proofErr w:type="gramEnd"/>
      <w:r w:rsidRPr="00FB2051">
        <w:t xml:space="preserve">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531" w:name="_Toc449521537"/>
      <w:bookmarkStart w:id="532" w:name="_Toc449537907"/>
      <w:bookmarkStart w:id="533" w:name="_Toc449538048"/>
      <w:bookmarkStart w:id="534" w:name="_Toc456797680"/>
      <w:r w:rsidRPr="00FB2051">
        <w:t>9.2</w:t>
      </w:r>
      <w:r w:rsidRPr="00FB2051">
        <w:tab/>
        <w:t xml:space="preserve">Resource Type </w:t>
      </w:r>
      <w:r w:rsidRPr="00FB2051">
        <w:rPr>
          <w:i/>
        </w:rPr>
        <w:t>genericInterworkingService</w:t>
      </w:r>
      <w:bookmarkEnd w:id="531"/>
      <w:bookmarkEnd w:id="532"/>
      <w:bookmarkEnd w:id="533"/>
      <w:bookmarkEnd w:id="534"/>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w:t>
      </w:r>
      <w:proofErr w:type="gramStart"/>
      <w:r w:rsidRPr="00FB2051">
        <w:rPr>
          <w:rFonts w:eastAsia="Arial Unicode MS"/>
          <w:lang w:eastAsia="zh-CN"/>
        </w:rPr>
        <w:t>based  Interworking</w:t>
      </w:r>
      <w:proofErr w:type="gramEnd"/>
      <w:r w:rsidRPr="00FB2051">
        <w:rPr>
          <w:rFonts w:eastAsia="Arial Unicode MS"/>
          <w:lang w:eastAsia="zh-CN"/>
        </w:rPr>
        <w:t xml:space="preserve">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 xml:space="preserve">since Ontology </w:t>
      </w:r>
      <w:proofErr w:type="gramStart"/>
      <w:r w:rsidRPr="00FB2051">
        <w:t>based  Interworking</w:t>
      </w:r>
      <w:proofErr w:type="gramEnd"/>
      <w:r w:rsidRPr="00FB2051">
        <w:t xml:space="preserve">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proofErr w:type="gramStart"/>
      <w:r w:rsidRPr="00FB2051">
        <w:rPr>
          <w:i/>
        </w:rPr>
        <w:t>genericInterworkingService</w:t>
      </w:r>
      <w:proofErr w:type="gramEnd"/>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4.95pt;height:331.05pt" o:ole="">
            <v:imagedata r:id="rId62" o:title="" croptop="2707f" cropbottom="3147f" cropleft="3500f" cropright="9435f"/>
          </v:shape>
          <o:OLEObject Type="Embed" ProgID="Visio.Drawing.11" ShapeID="_x0000_i1047" DrawAspect="Content" ObjectID="_1539185902" r:id="rId63"/>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570CB7">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570CB7">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535"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3</w:t>
      </w:r>
      <w:r w:rsidRPr="00FB2051">
        <w:rPr>
          <w:rFonts w:eastAsia="Calibri"/>
        </w:rPr>
        <w:fldChar w:fldCharType="end"/>
      </w:r>
      <w:bookmarkEnd w:id="535"/>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570CB7">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lastRenderedPageBreak/>
        <w:t xml:space="preserve">Table </w:t>
      </w:r>
      <w:bookmarkStart w:id="536"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4</w:t>
      </w:r>
      <w:r w:rsidRPr="00FB2051">
        <w:rPr>
          <w:rFonts w:eastAsia="Calibri"/>
        </w:rPr>
        <w:fldChar w:fldCharType="end"/>
      </w:r>
      <w:bookmarkEnd w:id="536"/>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1F74D483" w:rsidR="000D23DD" w:rsidRDefault="000D23DD">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t xml:space="preserve"> </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FB2051" w:rsidRDefault="00765DDC" w:rsidP="000967B5">
            <w:pPr>
              <w:spacing w:after="0"/>
              <w:jc w:val="center"/>
              <w:rPr>
                <w:rFonts w:ascii="Arial" w:eastAsia="Arial Unicode MS" w:hAnsi="Arial"/>
                <w:sz w:val="18"/>
                <w:szCs w:val="21"/>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2F698233" w14:textId="63DE197F"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5A851ACA" w:rsidR="000D23DD" w:rsidRPr="00FB2051" w:rsidRDefault="00765DDC" w:rsidP="008E58F2">
            <w:pPr>
              <w:keepNext/>
              <w:keepLines/>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3F61A8AD"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 xml:space="preserve">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2090C0E7" w:rsidR="000D23DD"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w:t>
            </w:r>
            <w:r w:rsidR="000D23DD"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537" w:name="_Toc449521538"/>
      <w:bookmarkStart w:id="538" w:name="_Toc449537908"/>
      <w:bookmarkStart w:id="539" w:name="_Toc449538049"/>
      <w:bookmarkStart w:id="540" w:name="_Toc456797681"/>
      <w:r w:rsidRPr="00FB2051">
        <w:t>9.3</w:t>
      </w:r>
      <w:r w:rsidRPr="00FB2051">
        <w:tab/>
        <w:t xml:space="preserve">Resource Type </w:t>
      </w:r>
      <w:r w:rsidRPr="00FB2051">
        <w:rPr>
          <w:i/>
        </w:rPr>
        <w:t>genericInterworkingOperationInstance</w:t>
      </w:r>
      <w:bookmarkEnd w:id="537"/>
      <w:bookmarkEnd w:id="538"/>
      <w:bookmarkEnd w:id="539"/>
      <w:bookmarkEnd w:id="540"/>
    </w:p>
    <w:p w14:paraId="39C98781" w14:textId="77777777" w:rsidR="00C41779" w:rsidRPr="00FB2051" w:rsidRDefault="00C41779" w:rsidP="00C41779">
      <w:r w:rsidRPr="00FB2051">
        <w:t xml:space="preserve">In the context of Ontology </w:t>
      </w:r>
      <w:proofErr w:type="gramStart"/>
      <w:r w:rsidRPr="00FB2051">
        <w:t>based  Interworking</w:t>
      </w:r>
      <w:proofErr w:type="gramEnd"/>
      <w:r w:rsidRPr="00FB2051">
        <w:t xml:space="preserve">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proofErr w:type="gramStart"/>
      <w:r w:rsidRPr="00FB2051">
        <w:rPr>
          <w:rFonts w:eastAsia="Arial Unicode MS"/>
          <w:lang w:eastAsia="zh-CN"/>
        </w:rPr>
        <w:t>a</w:t>
      </w:r>
      <w:proofErr w:type="gramEnd"/>
      <w:r w:rsidRPr="00FB2051">
        <w:rPr>
          <w:rFonts w:eastAsia="Arial Unicode MS"/>
          <w:lang w:eastAsia="zh-CN"/>
        </w:rPr>
        <w:t xml:space="preserve">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w:t>
      </w:r>
      <w:proofErr w:type="gramStart"/>
      <w:r w:rsidRPr="00FB2051">
        <w:rPr>
          <w:rFonts w:eastAsia="Arial Unicode MS"/>
          <w:lang w:eastAsia="x-none"/>
        </w:rPr>
        <w:t>Similarly  the</w:t>
      </w:r>
      <w:proofErr w:type="gramEnd"/>
      <w:r w:rsidRPr="00FB2051">
        <w:rPr>
          <w:rFonts w:eastAsia="Arial Unicode MS"/>
          <w:lang w:eastAsia="x-none"/>
        </w:rPr>
        <w:t xml:space="preserv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45pt;height:397.25pt" o:ole="">
            <v:imagedata r:id="rId64" o:title="" croptop="2323f" cropbottom="2030f" cropleft="2552f" cropright="9715f"/>
          </v:shape>
          <o:OLEObject Type="Embed" ProgID="Visio.Drawing.11" ShapeID="_x0000_i1048" DrawAspect="Content" ObjectID="_1539185903" r:id="rId65"/>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570CB7">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570CB7">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541"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5</w:t>
      </w:r>
      <w:r w:rsidRPr="00FB2051">
        <w:rPr>
          <w:rFonts w:eastAsia="Calibri"/>
        </w:rPr>
        <w:fldChar w:fldCharType="end"/>
      </w:r>
      <w:bookmarkEnd w:id="541"/>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proofErr w:type="gramStart"/>
      <w:r w:rsidRPr="00FB2051">
        <w:rPr>
          <w:i/>
        </w:rPr>
        <w:t>]</w:t>
      </w:r>
      <w:r w:rsidRPr="00FB2051">
        <w:t>resource</w:t>
      </w:r>
      <w:proofErr w:type="gramEnd"/>
      <w:r w:rsidRPr="00FB2051">
        <w:t xml:space="preserv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570CB7">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t xml:space="preserve">Table </w:t>
      </w:r>
      <w:bookmarkStart w:id="542"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70CB7">
        <w:rPr>
          <w:rFonts w:eastAsia="Calibri"/>
          <w:noProof/>
        </w:rPr>
        <w:t>6</w:t>
      </w:r>
      <w:r w:rsidRPr="00FB2051">
        <w:rPr>
          <w:rFonts w:eastAsia="Calibri"/>
        </w:rPr>
        <w:fldChar w:fldCharType="end"/>
      </w:r>
      <w:bookmarkEnd w:id="542"/>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This attribute shall contain the time </w:t>
            </w:r>
            <w:r>
              <w:rPr>
                <w:rFonts w:ascii="Arial" w:eastAsia="Arial Unicode MS" w:hAnsi="Arial" w:cs="Arial"/>
                <w:sz w:val="18"/>
                <w:szCs w:val="18"/>
              </w:rPr>
              <w:lastRenderedPageBreak/>
              <w:t>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lastRenderedPageBreak/>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lastRenderedPageBreak/>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6C451F67" w:rsidR="00030FBC" w:rsidRDefault="00030FBC">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text string that indicates how far the operation has progressed.</w:t>
            </w:r>
            <w:r>
              <w:rPr>
                <w:rFonts w:ascii="Arial" w:eastAsia="Arial Unicode MS" w:hAnsi="Arial" w:cs="Arial"/>
                <w:sz w:val="18"/>
                <w:szCs w:val="18"/>
              </w:rPr>
              <w:br/>
              <w:t>specified values are:</w:t>
            </w:r>
          </w:p>
          <w:p w14:paraId="0D050E6B" w14:textId="56B11FCD"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data_received_by_application”</w:t>
            </w:r>
          </w:p>
          <w:p w14:paraId="1606D8B8" w14:textId="641DF05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r w:rsidR="0017005D">
              <w:rPr>
                <w:rFonts w:ascii="Arial" w:eastAsia="Arial Unicode MS" w:hAnsi="Arial" w:cs="Arial"/>
                <w:sz w:val="18"/>
                <w:szCs w:val="18"/>
              </w:rPr>
              <w:t>"</w:t>
            </w:r>
            <w:r>
              <w:rPr>
                <w:rFonts w:ascii="Arial" w:eastAsia="Arial Unicode MS" w:hAnsi="Arial" w:cs="Arial"/>
                <w:sz w:val="18"/>
                <w:szCs w:val="18"/>
              </w:rPr>
              <w:t>operation_ended”</w:t>
            </w:r>
          </w:p>
          <w:p w14:paraId="1FB4C703" w14:textId="6B9AE10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operation_failed”</w:t>
            </w:r>
          </w:p>
          <w:p w14:paraId="75439275" w14:textId="2FB86B38"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085818F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36C25D1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59797539"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2392E4F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5565FE91"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operationInput is &lt;flexContainer&gt; then this field shall contain the name of the [customAttribute] (which is identical to the name of </w:t>
            </w:r>
            <w:r>
              <w:rPr>
                <w:rFonts w:ascii="Arial" w:eastAsia="Arial Unicode MS" w:hAnsi="Arial" w:cs="Arial"/>
                <w:sz w:val="18"/>
                <w:szCs w:val="18"/>
              </w:rPr>
              <w:lastRenderedPageBreak/>
              <w:t>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44E3D4AC"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36295B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28164F0B" w:rsidR="00030FBC" w:rsidRPr="00FB2051" w:rsidRDefault="00765DDC" w:rsidP="006E6FCF">
            <w:pPr>
              <w:keepNext/>
              <w:keepLines/>
              <w:spacing w:after="0"/>
              <w:jc w:val="center"/>
              <w:rPr>
                <w:rFonts w:ascii="Arial" w:eastAsia="Arial Unicode MS" w:hAnsi="Arial" w:cs="Arial"/>
                <w:sz w:val="18"/>
                <w:szCs w:val="18"/>
              </w:rPr>
            </w:pPr>
            <w:r>
              <w:rPr>
                <w:rFonts w:ascii="Arial" w:eastAsia="Arial Unicode MS" w:hAnsi="Arial" w:cs="Arial"/>
                <w:sz w:val="18"/>
                <w:szCs w:val="18"/>
              </w:rPr>
              <w:t>MA</w:t>
            </w:r>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543" w:name="_Toc449521539"/>
      <w:r w:rsidRPr="00FB2051">
        <w:br w:type="page"/>
      </w:r>
      <w:bookmarkStart w:id="544" w:name="_Toc449537909"/>
      <w:bookmarkStart w:id="545" w:name="_Toc449538050"/>
      <w:bookmarkStart w:id="546" w:name="_Toc456797682"/>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543"/>
      <w:bookmarkEnd w:id="544"/>
      <w:bookmarkEnd w:id="545"/>
      <w:bookmarkEnd w:id="546"/>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547" w:name="_Toc449521540"/>
      <w:r w:rsidRPr="00FB2051">
        <w:br w:type="page"/>
      </w:r>
      <w:bookmarkStart w:id="548" w:name="_Toc449537910"/>
      <w:bookmarkStart w:id="549" w:name="_Toc449538051"/>
      <w:bookmarkStart w:id="550" w:name="_Toc456797683"/>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547"/>
      <w:bookmarkEnd w:id="548"/>
      <w:bookmarkEnd w:id="549"/>
      <w:bookmarkEnd w:id="550"/>
    </w:p>
    <w:p w14:paraId="52CEC1AC" w14:textId="77777777" w:rsidR="00070988" w:rsidRPr="00FB2051" w:rsidRDefault="00070988" w:rsidP="00EC4DC6">
      <w:pPr>
        <w:pStyle w:val="Heading1"/>
      </w:pPr>
      <w:bookmarkStart w:id="551" w:name="_Toc449521541"/>
      <w:bookmarkStart w:id="552" w:name="_Toc449537911"/>
      <w:bookmarkStart w:id="553" w:name="_Toc449538052"/>
      <w:bookmarkStart w:id="554" w:name="_Toc456797684"/>
      <w:r w:rsidRPr="00FB2051">
        <w:t>B.1</w:t>
      </w:r>
      <w:r w:rsidRPr="00FB2051">
        <w:tab/>
      </w:r>
      <w:r w:rsidR="00AA6BD2" w:rsidRPr="00FB2051">
        <w:t>Mapping of SAREF</w:t>
      </w:r>
      <w:bookmarkEnd w:id="551"/>
      <w:bookmarkEnd w:id="552"/>
      <w:bookmarkEnd w:id="553"/>
      <w:bookmarkEnd w:id="554"/>
    </w:p>
    <w:p w14:paraId="60E8B348" w14:textId="77777777" w:rsidR="00772103" w:rsidRPr="00FB2051" w:rsidRDefault="00070988" w:rsidP="00EC4DC6">
      <w:pPr>
        <w:pStyle w:val="Heading2"/>
      </w:pPr>
      <w:bookmarkStart w:id="555" w:name="_Toc449521542"/>
      <w:bookmarkStart w:id="556" w:name="_Toc449537912"/>
      <w:bookmarkStart w:id="557" w:name="_Toc449538053"/>
      <w:bookmarkStart w:id="558" w:name="_Toc456797685"/>
      <w:r w:rsidRPr="00FB2051">
        <w:t>B.1.1</w:t>
      </w:r>
      <w:r w:rsidRPr="00FB2051">
        <w:tab/>
      </w:r>
      <w:r w:rsidR="00931F94" w:rsidRPr="00FB2051">
        <w:t xml:space="preserve">Introduction to </w:t>
      </w:r>
      <w:r w:rsidR="00AA6BD2" w:rsidRPr="00FB2051">
        <w:t>SAREF</w:t>
      </w:r>
      <w:bookmarkEnd w:id="555"/>
      <w:bookmarkEnd w:id="556"/>
      <w:bookmarkEnd w:id="557"/>
      <w:bookmarkEnd w:id="558"/>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08FCA2C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70CB7" w:rsidRPr="00FB2051">
        <w:rPr>
          <w:rFonts w:eastAsia="Calibri"/>
        </w:rPr>
        <w:t>B.</w:t>
      </w:r>
      <w:r w:rsidR="00570CB7">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559"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1</w:t>
      </w:r>
      <w:r w:rsidRPr="00FB2051">
        <w:rPr>
          <w:rFonts w:eastAsia="Calibri"/>
        </w:rPr>
        <w:fldChar w:fldCharType="end"/>
      </w:r>
      <w:bookmarkEnd w:id="559"/>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77777777" w:rsidR="009D6E73" w:rsidRPr="009D6E73" w:rsidRDefault="009D6E73" w:rsidP="009D6E73">
      <w:pPr>
        <w:keepNext/>
        <w:keepLines/>
        <w:spacing w:before="120"/>
        <w:ind w:left="1134" w:hanging="1134"/>
        <w:outlineLvl w:val="2"/>
        <w:rPr>
          <w:rFonts w:ascii="Arial" w:eastAsia="SimSun" w:hAnsi="Arial"/>
          <w:sz w:val="28"/>
          <w:lang w:val="en-US"/>
        </w:rPr>
      </w:pPr>
      <w:bookmarkStart w:id="560" w:name="_Toc449014782"/>
      <w:bookmarkStart w:id="561" w:name="_Toc449087013"/>
      <w:r w:rsidRPr="009D6E73">
        <w:rPr>
          <w:rFonts w:ascii="Arial" w:eastAsia="SimSun" w:hAnsi="Arial"/>
          <w:sz w:val="28"/>
          <w:lang w:val="en-US"/>
        </w:rPr>
        <w:t>B.1.2</w:t>
      </w:r>
      <w:r w:rsidRPr="009D6E73">
        <w:rPr>
          <w:rFonts w:ascii="Arial" w:eastAsia="SimSun" w:hAnsi="Arial"/>
          <w:sz w:val="28"/>
          <w:lang w:val="en-US"/>
        </w:rPr>
        <w:tab/>
        <w:t>Sub-class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560"/>
      <w:bookmarkEnd w:id="561"/>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77777777"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net ontologies (i.e., oneM2M_Base_Ontology.owl and saref.owl),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214E2EBD"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70CB7" w:rsidRPr="00FB2051">
        <w:rPr>
          <w:rFonts w:eastAsia="Calibri"/>
        </w:rPr>
        <w:t>B.</w:t>
      </w:r>
      <w:r w:rsidR="00570CB7">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562"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70CB7">
        <w:rPr>
          <w:rFonts w:eastAsia="Calibri"/>
          <w:noProof/>
        </w:rPr>
        <w:t>1</w:t>
      </w:r>
      <w:r w:rsidR="006E6FCF" w:rsidRPr="00FB2051">
        <w:rPr>
          <w:rFonts w:eastAsia="Calibri"/>
        </w:rPr>
        <w:fldChar w:fldCharType="end"/>
      </w:r>
      <w:bookmarkEnd w:id="562"/>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4132231C"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70CB7">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 xml:space="preserve">ubclass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w:t>
            </w:r>
          </w:p>
        </w:tc>
        <w:tc>
          <w:tcPr>
            <w:tcW w:w="3285" w:type="dxa"/>
          </w:tcPr>
          <w:p w14:paraId="39E3595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1E67B7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oneM2M:Device</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77777777" w:rsidR="00F83A25" w:rsidRPr="00F83A25" w:rsidRDefault="00F83A25" w:rsidP="00F83A25">
            <w:pPr>
              <w:jc w:val="center"/>
              <w:rPr>
                <w:rFonts w:eastAsia="SimSun"/>
                <w:lang w:val="en-US"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lang w:val="fr-FR"/>
              </w:rPr>
              <w:t>Command</w:t>
            </w:r>
            <w:proofErr w:type="gramEnd"/>
          </w:p>
        </w:tc>
        <w:tc>
          <w:tcPr>
            <w:tcW w:w="3285" w:type="dxa"/>
          </w:tcPr>
          <w:p w14:paraId="2809CEA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B4AC02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oneM2M:Command</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:Function</w:t>
            </w:r>
            <w:proofErr w:type="gramEnd"/>
          </w:p>
        </w:tc>
        <w:tc>
          <w:tcPr>
            <w:tcW w:w="3285" w:type="dxa"/>
          </w:tcPr>
          <w:p w14:paraId="58AC28A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5FA13D01"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oneM2M:Funcationality</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:Service</w:t>
            </w:r>
            <w:proofErr w:type="gramEnd"/>
          </w:p>
        </w:tc>
        <w:tc>
          <w:tcPr>
            <w:tcW w:w="3285" w:type="dxa"/>
          </w:tcPr>
          <w:p w14:paraId="4F0087FE"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26DE8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oneM2M:Service</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:ActuatingFunction</w:t>
            </w:r>
            <w:proofErr w:type="gramEnd"/>
          </w:p>
        </w:tc>
        <w:tc>
          <w:tcPr>
            <w:tcW w:w="3285" w:type="dxa"/>
          </w:tcPr>
          <w:p w14:paraId="6754DE4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DE07D06"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oneM2M:ControllingFuncationality</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4506B8BA" w14:textId="77777777" w:rsidTr="0026754A">
        <w:tc>
          <w:tcPr>
            <w:tcW w:w="3285" w:type="dxa"/>
          </w:tcPr>
          <w:p w14:paraId="02879B56"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:SensingFunction</w:t>
            </w:r>
            <w:proofErr w:type="gramEnd"/>
          </w:p>
        </w:tc>
        <w:tc>
          <w:tcPr>
            <w:tcW w:w="3285" w:type="dxa"/>
          </w:tcPr>
          <w:p w14:paraId="275EF11C"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05481DD"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oneM2M:MesuringFuncationality</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Pr="00F83A25">
              <w:rPr>
                <w:rFonts w:eastAsia="SimSun"/>
                <w:lang w:val="en-US" w:eastAsia="zh-CN"/>
              </w:rPr>
              <w:t>property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0A3F913F" w14:textId="77777777" w:rsidR="007553A9" w:rsidRPr="00AF3EE5" w:rsidRDefault="007553A9" w:rsidP="00AF3EE5">
      <w:pPr>
        <w:rPr>
          <w:rFonts w:eastAsia="SimSun"/>
          <w:lang w:val="en-US" w:eastAsia="zh-CN"/>
        </w:rPr>
      </w:pPr>
    </w:p>
    <w:p w14:paraId="43B3E61E" w14:textId="77777777" w:rsidR="005E3D11" w:rsidRPr="00FB2051" w:rsidRDefault="00F85900" w:rsidP="00EC4DC6">
      <w:pPr>
        <w:pStyle w:val="Heading2"/>
      </w:pPr>
      <w:bookmarkStart w:id="563" w:name="_Toc449521544"/>
      <w:bookmarkStart w:id="564" w:name="_Toc449537914"/>
      <w:bookmarkStart w:id="565" w:name="_Toc449538055"/>
      <w:bookmarkStart w:id="566" w:name="_Toc456797686"/>
      <w:r w:rsidRPr="00FB2051">
        <w:t>B.1.3</w:t>
      </w:r>
      <w:r w:rsidRPr="00FB2051">
        <w:tab/>
      </w:r>
      <w:r w:rsidR="005E3D11" w:rsidRPr="00FB2051">
        <w:t>Mapping SAREF to oneM2M resource structure</w:t>
      </w:r>
      <w:bookmarkEnd w:id="563"/>
      <w:bookmarkEnd w:id="564"/>
      <w:bookmarkEnd w:id="565"/>
      <w:bookmarkEnd w:id="566"/>
    </w:p>
    <w:p w14:paraId="678FEAA2" w14:textId="77777777" w:rsidR="005E3D11" w:rsidRPr="00FB2051" w:rsidRDefault="005E3D11" w:rsidP="00EC4DC6">
      <w:pPr>
        <w:pStyle w:val="Heading3"/>
      </w:pPr>
      <w:bookmarkStart w:id="567" w:name="_Toc449521545"/>
      <w:bookmarkStart w:id="568" w:name="_Toc449537915"/>
      <w:bookmarkStart w:id="569" w:name="_Toc449538056"/>
      <w:bookmarkStart w:id="570" w:name="_Toc456797687"/>
      <w:r w:rsidRPr="00FB2051">
        <w:t>B.1.3.1</w:t>
      </w:r>
      <w:r w:rsidRPr="00FB2051">
        <w:tab/>
        <w:t>Introduction</w:t>
      </w:r>
      <w:bookmarkEnd w:id="567"/>
      <w:bookmarkEnd w:id="568"/>
      <w:bookmarkEnd w:id="569"/>
      <w:bookmarkEnd w:id="570"/>
    </w:p>
    <w:p w14:paraId="17292B9C" w14:textId="77777777" w:rsidR="00862BCD" w:rsidRPr="004971D7" w:rsidRDefault="00862BCD" w:rsidP="00862BCD">
      <w:bookmarkStart w:id="571" w:name="_Toc449521546"/>
      <w:bookmarkStart w:id="572" w:name="_Toc449537916"/>
      <w:bookmarkStart w:id="573"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proofErr w:type="gramStart"/>
      <w:r>
        <w:t>..</w:t>
      </w:r>
      <w:proofErr w:type="gramEnd"/>
      <w:r w:rsidRPr="004971D7">
        <w:t xml:space="preserve"> </w:t>
      </w:r>
    </w:p>
    <w:p w14:paraId="217AC296" w14:textId="77777777" w:rsidR="005E3D11" w:rsidRPr="00FB2051" w:rsidRDefault="005E3D11" w:rsidP="00EC4DC6">
      <w:pPr>
        <w:pStyle w:val="Heading3"/>
      </w:pPr>
      <w:bookmarkStart w:id="574" w:name="_Toc456797688"/>
      <w:r w:rsidRPr="00FB2051">
        <w:t>B.1.3.2</w:t>
      </w:r>
      <w:r w:rsidRPr="00FB2051">
        <w:tab/>
        <w:t>Mapping rules</w:t>
      </w:r>
      <w:bookmarkEnd w:id="571"/>
      <w:bookmarkEnd w:id="572"/>
      <w:bookmarkEnd w:id="573"/>
      <w:bookmarkEnd w:id="574"/>
    </w:p>
    <w:p w14:paraId="7D87AFD5" w14:textId="77777777" w:rsidR="00862BCD" w:rsidRPr="004971D7" w:rsidRDefault="00862BCD" w:rsidP="00862BCD">
      <w:pPr>
        <w:keepLines/>
        <w:rPr>
          <w:color w:val="FF0000"/>
        </w:rPr>
      </w:pPr>
      <w:bookmarkStart w:id="575" w:name="_Toc449521547"/>
      <w:bookmarkStart w:id="576" w:name="_Toc449537917"/>
      <w:bookmarkStart w:id="577"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578" w:name="_Toc456797689"/>
      <w:bookmarkStart w:id="579" w:name="_Toc449521549"/>
      <w:bookmarkEnd w:id="575"/>
      <w:bookmarkEnd w:id="576"/>
      <w:bookmarkEnd w:id="577"/>
      <w:r w:rsidRPr="004971D7">
        <w:t>B.1.3.3</w:t>
      </w:r>
      <w:r w:rsidRPr="004971D7">
        <w:tab/>
        <w:t>Example showing the u</w:t>
      </w:r>
      <w:r>
        <w:t>s</w:t>
      </w:r>
      <w:r w:rsidRPr="004971D7">
        <w:t>es of the semanticDescriptor resource</w:t>
      </w:r>
      <w:r>
        <w:t xml:space="preserve"> and instantiation in the oneM2M resource structure</w:t>
      </w:r>
      <w:bookmarkEnd w:id="578"/>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54CD4729" w:rsidR="00535992" w:rsidRDefault="00535992" w:rsidP="00114903">
      <w:pPr>
        <w:spacing w:after="0"/>
      </w:pPr>
      <w:commentRangeStart w:id="580"/>
      <w:r w:rsidRPr="00540EC5">
        <w:lastRenderedPageBreak/>
        <w:t>We</w:t>
      </w:r>
      <w:commentRangeEnd w:id="580"/>
      <w:r w:rsidR="0017005D">
        <w:rPr>
          <w:rStyle w:val="CommentReference"/>
        </w:rPr>
        <w:commentReference w:id="580"/>
      </w:r>
      <w:r>
        <w:t xml:space="preserve"> will identify the specific washing machine by the URI: "</w:t>
      </w:r>
      <w:r w:rsidRPr="001E4C1D">
        <w:t>WASH_</w:t>
      </w:r>
      <w:r>
        <w:t>XYZ</w:t>
      </w:r>
      <w:r w:rsidRPr="001E4C1D">
        <w:t>_123</w:t>
      </w:r>
      <w:r>
        <w:t xml:space="preserve">". </w:t>
      </w:r>
      <w:r w:rsidRPr="001E4C1D">
        <w:t>WASH_</w:t>
      </w:r>
      <w:r>
        <w:t>XYZ</w:t>
      </w:r>
      <w:r w:rsidRPr="001E4C1D">
        <w:t>_123</w:t>
      </w:r>
      <w:r>
        <w:t xml:space="preserve"> is an </w:t>
      </w:r>
      <w:r w:rsidRPr="00114903">
        <w:t xml:space="preserve">instance of class: XYZ_Cool which is contained in XYZ's ontology: </w:t>
      </w:r>
      <w:hyperlink r:id="rId76" w:history="1">
        <w:r w:rsidRPr="00114903">
          <w:rPr>
            <w:rStyle w:val="Hyperlink"/>
          </w:rPr>
          <w:t>http://www.XYZ.com/WashingMachines</w:t>
        </w:r>
      </w:hyperlink>
      <w:r w:rsidRPr="00114903">
        <w:t xml:space="preserve">. </w:t>
      </w:r>
      <w:r>
        <w:br/>
        <w:t>The</w:t>
      </w:r>
      <w:r w:rsidRPr="00114903">
        <w:t xml:space="preserve"> ontology </w:t>
      </w:r>
      <w:r w:rsidR="0017005D">
        <w:t>"</w:t>
      </w:r>
      <w:hyperlink r:id="rId77" w:history="1">
        <w:r w:rsidRPr="00114903">
          <w:rPr>
            <w:rStyle w:val="Hyperlink"/>
          </w:rPr>
          <w:t>http://www.XYZ.com/WashingMachines</w:t>
        </w:r>
      </w:hyperlink>
      <w:r w:rsidRPr="00114903">
        <w:t xml:space="preserve">” that contains </w:t>
      </w:r>
      <w:r>
        <w:t>the</w:t>
      </w:r>
      <w:r w:rsidRPr="00114903">
        <w:t xml:space="preserve"> model </w:t>
      </w:r>
      <w:r>
        <w:t xml:space="preserve">type </w:t>
      </w:r>
      <w:r w:rsidR="0017005D">
        <w:t>"</w:t>
      </w:r>
      <w:r w:rsidRPr="00114903">
        <w:t>XYZ_Cool</w:t>
      </w:r>
      <w:r w:rsidR="0017005D">
        <w:t>"</w:t>
      </w:r>
      <w:r w:rsidRPr="00114903">
        <w:t xml:space="preserve"> is compliant to SAREF</w:t>
      </w:r>
      <w:r>
        <w:t>,</w:t>
      </w:r>
      <w:r w:rsidRPr="00114903">
        <w:t xml:space="preserve"> which is turn is compliant to the oneM2M Base Ontology</w:t>
      </w:r>
      <w:r>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35992" w:rsidP="00114903">
      <w:pPr>
        <w:jc w:val="center"/>
        <w:rPr>
          <w:highlight w:val="yellow"/>
        </w:rPr>
      </w:pPr>
      <w:r>
        <w:rPr>
          <w:highlight w:val="yellow"/>
        </w:rPr>
        <w:object w:dxaOrig="5411" w:dyaOrig="7187" w14:anchorId="644FBD4E">
          <v:shape id="_x0000_i1049" type="#_x0000_t75" style="width:321.1pt;height:427.05pt" o:ole="">
            <v:imagedata r:id="rId78" o:title=""/>
          </v:shape>
          <o:OLEObject Type="Embed" ProgID="PowerPoint.Show.8" ShapeID="_x0000_i1049" DrawAspect="Content" ObjectID="_1539185904" r:id="rId79"/>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70CB7">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2pt;height:412.95pt" o:ole="">
            <v:imagedata r:id="rId80" o:title=""/>
          </v:shape>
          <o:OLEObject Type="Embed" ProgID="PowerPoint.Show.8" ShapeID="_x0000_i1050" DrawAspect="Content" ObjectID="_1539185905" r:id="rId81"/>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581"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70CB7">
        <w:rPr>
          <w:rFonts w:eastAsia="Calibri"/>
          <w:noProof/>
        </w:rPr>
        <w:t>3</w:t>
      </w:r>
      <w:r w:rsidRPr="00114903">
        <w:rPr>
          <w:rFonts w:eastAsia="Calibri"/>
        </w:rPr>
        <w:fldChar w:fldCharType="end"/>
      </w:r>
      <w:bookmarkEnd w:id="581"/>
      <w:r w:rsidRPr="00114903">
        <w:rPr>
          <w:rFonts w:eastAsia="Calibri"/>
        </w:rPr>
        <w:t>: Resource structure of smart washing machine &lt;AE&gt; and its child-resources</w:t>
      </w:r>
    </w:p>
    <w:p w14:paraId="2453477C" w14:textId="1691169F"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70CB7" w:rsidRPr="004C2F19">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2"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582"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70CB7">
        <w:rPr>
          <w:rFonts w:ascii="Arial" w:eastAsia="Calibri" w:hAnsi="Arial"/>
          <w:b/>
          <w:noProof/>
        </w:rPr>
        <w:t>3</w:t>
      </w:r>
      <w:r w:rsidRPr="004971D7">
        <w:rPr>
          <w:rFonts w:ascii="Arial" w:eastAsia="Calibri" w:hAnsi="Arial"/>
          <w:b/>
        </w:rPr>
        <w:fldChar w:fldCharType="end"/>
      </w:r>
      <w:bookmarkEnd w:id="582"/>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4</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5</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777777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70CB7">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7"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583" w:name="_Toc449537918"/>
      <w:bookmarkStart w:id="584" w:name="_Toc449538059"/>
      <w:bookmarkStart w:id="585" w:name="_Toc456797690"/>
      <w:r w:rsidR="00BB6418" w:rsidRPr="00FB2051">
        <w:lastRenderedPageBreak/>
        <w:t>History</w:t>
      </w:r>
      <w:bookmarkEnd w:id="579"/>
      <w:bookmarkEnd w:id="583"/>
      <w:bookmarkEnd w:id="584"/>
      <w:bookmarkEnd w:id="58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FB2051" w:rsidRDefault="00F96B27">
            <w:pPr>
              <w:pStyle w:val="FP"/>
              <w:keepNext/>
              <w:spacing w:before="80" w:after="80"/>
              <w:ind w:left="57"/>
            </w:pPr>
            <w:r w:rsidRPr="00FB2051">
              <w:t>V</w:t>
            </w:r>
            <w:r>
              <w:t>2.1.0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pPr>
            <w:r>
              <w:t>Including CRs of TP#25:</w:t>
            </w:r>
          </w:p>
          <w:p w14:paraId="69880EAD" w14:textId="43DFA8EC" w:rsidR="00F96B27" w:rsidRPr="00FB2051" w:rsidRDefault="00F96B27">
            <w:pPr>
              <w:pStyle w:val="FP"/>
              <w:keepNext/>
              <w:tabs>
                <w:tab w:val="left" w:pos="3118"/>
              </w:tabs>
              <w:spacing w:before="80" w:after="80"/>
              <w:ind w:left="57"/>
            </w:pP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r w:rsidRPr="00A30673">
              <w:rPr>
                <w:rFonts w:ascii="Cambria" w:hAnsi="Cambria" w:cs="Arial"/>
                <w:color w:val="000000"/>
              </w:rPr>
              <w:t>MAS-2016-0230R02</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4AB7FB54" w:rsidR="00E05319" w:rsidRPr="00FB2051"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0EFAE0A" w14:textId="77777777" w:rsidR="00E05319" w:rsidRPr="00FB2051"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5F4A859" w14:textId="77777777" w:rsidR="00E05319" w:rsidRPr="00FB2051" w:rsidRDefault="00E05319">
            <w:pPr>
              <w:pStyle w:val="FP"/>
              <w:keepNext/>
              <w:tabs>
                <w:tab w:val="left" w:pos="3261"/>
                <w:tab w:val="left" w:pos="4395"/>
              </w:tabs>
              <w:spacing w:before="80" w:after="80"/>
              <w:ind w:left="57"/>
            </w:pP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8"/>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80" w:author="Mireille Rozier" w:date="2016-08-18T16:15:00Z" w:initials="MR">
    <w:p w14:paraId="56B95800" w14:textId="77777777" w:rsidR="00765DDC" w:rsidRDefault="00765DDC">
      <w:pPr>
        <w:pStyle w:val="CommentText"/>
      </w:pPr>
      <w:r>
        <w:rPr>
          <w:rStyle w:val="CommentReference"/>
        </w:rPr>
        <w:annotationRef/>
      </w:r>
      <w:r>
        <w:rPr>
          <w:noProof/>
        </w:rPr>
        <w:t>The text should be impersonal. Rephrase if possible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83972A" w14:textId="77777777" w:rsidR="00A74066" w:rsidRDefault="00A74066">
      <w:r>
        <w:separator/>
      </w:r>
    </w:p>
  </w:endnote>
  <w:endnote w:type="continuationSeparator" w:id="0">
    <w:p w14:paraId="0B16C162" w14:textId="77777777" w:rsidR="00A74066" w:rsidRDefault="00A740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765DDC" w:rsidRDefault="00765DDC"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2E474D">
      <w:t>85</w:t>
    </w:r>
    <w:r>
      <w:fldChar w:fldCharType="end"/>
    </w:r>
    <w:r>
      <w:t xml:space="preserve"> of </w:t>
    </w:r>
    <w:r w:rsidR="00A74066">
      <w:fldChar w:fldCharType="begin"/>
    </w:r>
    <w:r w:rsidR="00A74066">
      <w:instrText xml:space="preserve"> NUMPAGES   \* MERGEFORMAT </w:instrText>
    </w:r>
    <w:r w:rsidR="00A74066">
      <w:fldChar w:fldCharType="separate"/>
    </w:r>
    <w:r w:rsidR="002E474D">
      <w:t>85</w:t>
    </w:r>
    <w:r w:rsidR="00A74066">
      <w:fldChar w:fldCharType="end"/>
    </w:r>
  </w:p>
  <w:p w14:paraId="615B770A" w14:textId="77777777" w:rsidR="00765DDC" w:rsidRPr="00424964" w:rsidRDefault="00765DDC"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7EC8FD" w14:textId="77777777" w:rsidR="00A74066" w:rsidRDefault="00A74066">
      <w:r>
        <w:separator/>
      </w:r>
    </w:p>
  </w:footnote>
  <w:footnote w:type="continuationSeparator" w:id="0">
    <w:p w14:paraId="1DCAF5E8" w14:textId="77777777" w:rsidR="00A74066" w:rsidRDefault="00A7406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9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AFA"/>
    <w:rsid w:val="0000661E"/>
    <w:rsid w:val="000147DA"/>
    <w:rsid w:val="000167C9"/>
    <w:rsid w:val="000216AA"/>
    <w:rsid w:val="00025DA5"/>
    <w:rsid w:val="00030FBC"/>
    <w:rsid w:val="00033019"/>
    <w:rsid w:val="0003346D"/>
    <w:rsid w:val="00042429"/>
    <w:rsid w:val="000462FC"/>
    <w:rsid w:val="000565D9"/>
    <w:rsid w:val="00063EFA"/>
    <w:rsid w:val="00064371"/>
    <w:rsid w:val="00070988"/>
    <w:rsid w:val="00072C17"/>
    <w:rsid w:val="000741B7"/>
    <w:rsid w:val="00077B51"/>
    <w:rsid w:val="00077E01"/>
    <w:rsid w:val="0008489A"/>
    <w:rsid w:val="00084C42"/>
    <w:rsid w:val="000866EA"/>
    <w:rsid w:val="00091EDB"/>
    <w:rsid w:val="00093253"/>
    <w:rsid w:val="00094733"/>
    <w:rsid w:val="00094ACC"/>
    <w:rsid w:val="000958EA"/>
    <w:rsid w:val="00096058"/>
    <w:rsid w:val="0009650A"/>
    <w:rsid w:val="000967B5"/>
    <w:rsid w:val="000A01B4"/>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335C"/>
    <w:rsid w:val="000F46A6"/>
    <w:rsid w:val="00101B75"/>
    <w:rsid w:val="00106B2A"/>
    <w:rsid w:val="00107BAA"/>
    <w:rsid w:val="00114903"/>
    <w:rsid w:val="00114C5F"/>
    <w:rsid w:val="00125613"/>
    <w:rsid w:val="0012705F"/>
    <w:rsid w:val="00132D62"/>
    <w:rsid w:val="0013321B"/>
    <w:rsid w:val="0013342B"/>
    <w:rsid w:val="001349C5"/>
    <w:rsid w:val="00134F2D"/>
    <w:rsid w:val="00140C65"/>
    <w:rsid w:val="00143004"/>
    <w:rsid w:val="00145747"/>
    <w:rsid w:val="00147924"/>
    <w:rsid w:val="00147BA1"/>
    <w:rsid w:val="0015074B"/>
    <w:rsid w:val="00157BE4"/>
    <w:rsid w:val="00157E9D"/>
    <w:rsid w:val="001633A3"/>
    <w:rsid w:val="0016449B"/>
    <w:rsid w:val="0017005D"/>
    <w:rsid w:val="001716D0"/>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1CC3"/>
    <w:rsid w:val="001D2112"/>
    <w:rsid w:val="001D2130"/>
    <w:rsid w:val="001D3144"/>
    <w:rsid w:val="001D7052"/>
    <w:rsid w:val="001E09A4"/>
    <w:rsid w:val="001E114F"/>
    <w:rsid w:val="001E1786"/>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567E4"/>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7998"/>
    <w:rsid w:val="002B56EC"/>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42AC"/>
    <w:rsid w:val="003908A6"/>
    <w:rsid w:val="00391748"/>
    <w:rsid w:val="00392EF5"/>
    <w:rsid w:val="003944F8"/>
    <w:rsid w:val="00394523"/>
    <w:rsid w:val="003A328E"/>
    <w:rsid w:val="003A3462"/>
    <w:rsid w:val="003B69BB"/>
    <w:rsid w:val="003B6DBD"/>
    <w:rsid w:val="003C1698"/>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D6E"/>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71F6"/>
    <w:rsid w:val="004E26D4"/>
    <w:rsid w:val="004E490F"/>
    <w:rsid w:val="004E5915"/>
    <w:rsid w:val="004E6429"/>
    <w:rsid w:val="004E72C3"/>
    <w:rsid w:val="004E7C3F"/>
    <w:rsid w:val="004F0AA6"/>
    <w:rsid w:val="004F1B40"/>
    <w:rsid w:val="00500FDD"/>
    <w:rsid w:val="00502906"/>
    <w:rsid w:val="00506F80"/>
    <w:rsid w:val="0050730B"/>
    <w:rsid w:val="00513AE8"/>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52F2"/>
    <w:rsid w:val="005453D4"/>
    <w:rsid w:val="00545714"/>
    <w:rsid w:val="00546287"/>
    <w:rsid w:val="00555B43"/>
    <w:rsid w:val="00556CBA"/>
    <w:rsid w:val="00560AE3"/>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3AF7"/>
    <w:rsid w:val="00635E0F"/>
    <w:rsid w:val="00640591"/>
    <w:rsid w:val="00641A02"/>
    <w:rsid w:val="00643186"/>
    <w:rsid w:val="006508CF"/>
    <w:rsid w:val="006519E8"/>
    <w:rsid w:val="00653A3B"/>
    <w:rsid w:val="00654775"/>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E3120"/>
    <w:rsid w:val="006E5FA5"/>
    <w:rsid w:val="006E6FCF"/>
    <w:rsid w:val="006F07F4"/>
    <w:rsid w:val="006F1413"/>
    <w:rsid w:val="00700056"/>
    <w:rsid w:val="00701280"/>
    <w:rsid w:val="00701358"/>
    <w:rsid w:val="00703E81"/>
    <w:rsid w:val="007073CF"/>
    <w:rsid w:val="00715C22"/>
    <w:rsid w:val="007165EF"/>
    <w:rsid w:val="00722201"/>
    <w:rsid w:val="0072311B"/>
    <w:rsid w:val="007268A0"/>
    <w:rsid w:val="00727300"/>
    <w:rsid w:val="007306AE"/>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5FC"/>
    <w:rsid w:val="007C1900"/>
    <w:rsid w:val="007C2C07"/>
    <w:rsid w:val="007D23F3"/>
    <w:rsid w:val="007D4F81"/>
    <w:rsid w:val="007E45AF"/>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4BFF"/>
    <w:rsid w:val="008A66DD"/>
    <w:rsid w:val="008B26A5"/>
    <w:rsid w:val="008B3934"/>
    <w:rsid w:val="008B3F81"/>
    <w:rsid w:val="008C0CDE"/>
    <w:rsid w:val="008C1FC3"/>
    <w:rsid w:val="008C35E7"/>
    <w:rsid w:val="008C4925"/>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4357"/>
    <w:rsid w:val="00967418"/>
    <w:rsid w:val="009709E5"/>
    <w:rsid w:val="00975A67"/>
    <w:rsid w:val="009761F5"/>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47EAD"/>
    <w:rsid w:val="00A545DA"/>
    <w:rsid w:val="00A556FB"/>
    <w:rsid w:val="00A6262E"/>
    <w:rsid w:val="00A6391E"/>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433A"/>
    <w:rsid w:val="00AD53C2"/>
    <w:rsid w:val="00AE0629"/>
    <w:rsid w:val="00AE10D5"/>
    <w:rsid w:val="00AE2D24"/>
    <w:rsid w:val="00AE4E10"/>
    <w:rsid w:val="00AF0EE7"/>
    <w:rsid w:val="00AF1340"/>
    <w:rsid w:val="00AF3EE5"/>
    <w:rsid w:val="00AF52B0"/>
    <w:rsid w:val="00AF7825"/>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35CE"/>
    <w:rsid w:val="00B84831"/>
    <w:rsid w:val="00B94A85"/>
    <w:rsid w:val="00B964A7"/>
    <w:rsid w:val="00BA0AB0"/>
    <w:rsid w:val="00BA0DB7"/>
    <w:rsid w:val="00BA54C7"/>
    <w:rsid w:val="00BA6835"/>
    <w:rsid w:val="00BB2D77"/>
    <w:rsid w:val="00BB4716"/>
    <w:rsid w:val="00BB6418"/>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98F"/>
    <w:rsid w:val="00BE10E3"/>
    <w:rsid w:val="00BE12DA"/>
    <w:rsid w:val="00BE1693"/>
    <w:rsid w:val="00BE3E6A"/>
    <w:rsid w:val="00BE40DE"/>
    <w:rsid w:val="00BE60A5"/>
    <w:rsid w:val="00BE6411"/>
    <w:rsid w:val="00BE6C41"/>
    <w:rsid w:val="00BE6EB6"/>
    <w:rsid w:val="00BF1CC8"/>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E8F"/>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413B0"/>
    <w:rsid w:val="00E418B2"/>
    <w:rsid w:val="00E45DB1"/>
    <w:rsid w:val="00E53572"/>
    <w:rsid w:val="00E55AF3"/>
    <w:rsid w:val="00E55E54"/>
    <w:rsid w:val="00E5766E"/>
    <w:rsid w:val="00E60675"/>
    <w:rsid w:val="00E60FD4"/>
    <w:rsid w:val="00E61B96"/>
    <w:rsid w:val="00E632F6"/>
    <w:rsid w:val="00E66AFA"/>
    <w:rsid w:val="00E75058"/>
    <w:rsid w:val="00E755CB"/>
    <w:rsid w:val="00E75D63"/>
    <w:rsid w:val="00E75DB3"/>
    <w:rsid w:val="00E833FC"/>
    <w:rsid w:val="00E844B5"/>
    <w:rsid w:val="00E862FA"/>
    <w:rsid w:val="00E86EE0"/>
    <w:rsid w:val="00E86FBA"/>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44C1"/>
    <w:rsid w:val="00EF4B73"/>
    <w:rsid w:val="00EF5DA4"/>
    <w:rsid w:val="00F02BB7"/>
    <w:rsid w:val="00F05DBE"/>
    <w:rsid w:val="00F10EF8"/>
    <w:rsid w:val="00F12DD3"/>
    <w:rsid w:val="00F1349B"/>
    <w:rsid w:val="00F21BA9"/>
    <w:rsid w:val="00F2268D"/>
    <w:rsid w:val="00F22DC8"/>
    <w:rsid w:val="00F24C07"/>
    <w:rsid w:val="00F2529C"/>
    <w:rsid w:val="00F252E3"/>
    <w:rsid w:val="00F26849"/>
    <w:rsid w:val="00F27077"/>
    <w:rsid w:val="00F30E4D"/>
    <w:rsid w:val="00F31708"/>
    <w:rsid w:val="00F35CB5"/>
    <w:rsid w:val="00F36BAD"/>
    <w:rsid w:val="00F37A63"/>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69CD"/>
    <w:rsid w:val="00F76D84"/>
    <w:rsid w:val="00F76E7F"/>
    <w:rsid w:val="00F83A25"/>
    <w:rsid w:val="00F85900"/>
    <w:rsid w:val="00F8648D"/>
    <w:rsid w:val="00F8730E"/>
    <w:rsid w:val="00F87FA4"/>
    <w:rsid w:val="00F92B63"/>
    <w:rsid w:val="00F94852"/>
    <w:rsid w:val="00F96B27"/>
    <w:rsid w:val="00FA3199"/>
    <w:rsid w:val="00FB2051"/>
    <w:rsid w:val="00FB2523"/>
    <w:rsid w:val="00FB6C5D"/>
    <w:rsid w:val="00FC17F5"/>
    <w:rsid w:val="00FC5999"/>
    <w:rsid w:val="00FC7FE7"/>
    <w:rsid w:val="00FD2DE0"/>
    <w:rsid w:val="00FD4016"/>
    <w:rsid w:val="00FD685A"/>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val="en-GB"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package" Target="embeddings/Microsoft_PowerPoint_Presentation1.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2001/XMLSchema" TargetMode="External"/><Relationship Id="rId63" Type="http://schemas.openxmlformats.org/officeDocument/2006/relationships/oleObject" Target="embeddings/Microsoft_Visio_2003-2010_Drawing22.vsd"/><Relationship Id="rId68" Type="http://schemas.openxmlformats.org/officeDocument/2006/relationships/hyperlink" Target="http://www.onem2m.org/ontology/Base_Ontology%3c/Import" TargetMode="External"/><Relationship Id="rId76" Type="http://schemas.openxmlformats.org/officeDocument/2006/relationships/hyperlink" Target="http://www.XYZ.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5.ppt"/><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oleObject" Target="embeddings/Microsoft_PowerPoint_97-2003_Presentation24.ppt"/><Relationship Id="rId87" Type="http://schemas.openxmlformats.org/officeDocument/2006/relationships/hyperlink" Target="file:///\\etsihq.org\FileServices\WorkSpace\SPA\Private\Standin\oneM2M\etsi_ts\Clean-up_118112_done\%22WASH_LG_123%22" TargetMode="External"/><Relationship Id="rId5" Type="http://schemas.openxmlformats.org/officeDocument/2006/relationships/settings" Target="settings.xml"/><Relationship Id="rId61" Type="http://schemas.openxmlformats.org/officeDocument/2006/relationships/oleObject" Target="embeddings/Microsoft_PowerPoint_97-2003_Presentation21.ppt"/><Relationship Id="rId82" Type="http://schemas.openxmlformats.org/officeDocument/2006/relationships/hyperlink" Target="http://www.LG.com/WashingMachines" TargetMode="External"/><Relationship Id="rId90"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hyperlink" Target="http://www.w3.org/2002/07/owl" TargetMode="External"/><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hyperlink" Target="http://www.LG.com/WashingMachines" TargetMode="Externa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image" Target="media/image28.emf"/><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oleObject" Target="embeddings/Microsoft_PowerPoint_97-2003_Presentation20.ppt"/><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oleObject" Target="embeddings/Microsoft_PowerPoint_97-2003_Presentation19.ppt"/><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comments" Target="comments.xm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hyperlink" Target="http://www.onem2m.org/ontology/Base_Ontology" TargetMode="External"/><Relationship Id="rId78" Type="http://schemas.openxmlformats.org/officeDocument/2006/relationships/image" Target="media/image27.emf"/><Relationship Id="rId81" Type="http://schemas.openxmlformats.org/officeDocument/2006/relationships/oleObject" Target="embeddings/Microsoft_PowerPoint_97-2003_Presentation25.ppt"/><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512DC4-7D66-4B93-8C48-531E63D05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85</Pages>
  <Words>25885</Words>
  <Characters>147545</Characters>
  <Application>Microsoft Office Word</Application>
  <DocSecurity>0</DocSecurity>
  <Lines>1229</Lines>
  <Paragraphs>346</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173084</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 2016-07-21</cp:lastModifiedBy>
  <cp:revision>2</cp:revision>
  <cp:lastPrinted>2016-08-26T09:38:00Z</cp:lastPrinted>
  <dcterms:created xsi:type="dcterms:W3CDTF">2016-10-28T16:51:00Z</dcterms:created>
  <dcterms:modified xsi:type="dcterms:W3CDTF">2016-10-28T16:51:00Z</dcterms:modified>
</cp:coreProperties>
</file>