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73A287A7"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Pr="007362EA">
              <w:rPr>
                <w:rFonts w:ascii="Myriad Pro" w:eastAsia="BatangChe" w:hAnsi="Myriad Pro"/>
                <w:sz w:val="22"/>
                <w:szCs w:val="24"/>
              </w:rPr>
              <w:t>-V-0.</w:t>
            </w:r>
            <w:r w:rsidR="00677DDF">
              <w:rPr>
                <w:rFonts w:ascii="Myriad Pro" w:eastAsia="BatangChe" w:hAnsi="Myriad Pro"/>
                <w:sz w:val="22"/>
                <w:szCs w:val="24"/>
              </w:rPr>
              <w:t>2</w:t>
            </w:r>
            <w:r w:rsidR="00662620">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1AB131CC"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w:t>
            </w:r>
            <w:r w:rsidR="00677DDF">
              <w:rPr>
                <w:rFonts w:ascii="Myriad Pro" w:eastAsia="BatangChe" w:hAnsi="Myriad Pro"/>
                <w:sz w:val="22"/>
                <w:szCs w:val="24"/>
              </w:rPr>
              <w:t>8</w:t>
            </w:r>
            <w:r w:rsidR="00662620">
              <w:rPr>
                <w:rFonts w:ascii="Myriad Pro" w:eastAsia="BatangChe" w:hAnsi="Myriad Pro"/>
                <w:sz w:val="22"/>
                <w:szCs w:val="24"/>
              </w:rPr>
              <w:t>-</w:t>
            </w:r>
            <w:r w:rsidR="00677DDF">
              <w:rPr>
                <w:rFonts w:ascii="Myriad Pro" w:eastAsia="BatangChe" w:hAnsi="Myriad Pro"/>
                <w:sz w:val="22"/>
                <w:szCs w:val="24"/>
              </w:rPr>
              <w:t>16</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0B0EACF8" w14:textId="7C0840D0" w:rsidR="00780C89"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780C89">
        <w:t>1</w:t>
      </w:r>
      <w:r w:rsidR="00780C89">
        <w:tab/>
        <w:t>Scope</w:t>
      </w:r>
      <w:r w:rsidR="00780C89">
        <w:tab/>
      </w:r>
      <w:r w:rsidR="00780C89">
        <w:fldChar w:fldCharType="begin"/>
      </w:r>
      <w:r w:rsidR="00780C89">
        <w:instrText xml:space="preserve"> PAGEREF _Toc522193797 \h </w:instrText>
      </w:r>
      <w:r w:rsidR="00780C89">
        <w:fldChar w:fldCharType="separate"/>
      </w:r>
      <w:r w:rsidR="00780C89">
        <w:t>4</w:t>
      </w:r>
      <w:r w:rsidR="00780C89">
        <w:fldChar w:fldCharType="end"/>
      </w:r>
    </w:p>
    <w:p w14:paraId="4D0E669B" w14:textId="3DC7916B" w:rsidR="00780C89" w:rsidRDefault="00780C89">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_Toc522193798 \h </w:instrText>
      </w:r>
      <w:r>
        <w:fldChar w:fldCharType="separate"/>
      </w:r>
      <w:r>
        <w:t>4</w:t>
      </w:r>
      <w:r>
        <w:fldChar w:fldCharType="end"/>
      </w:r>
    </w:p>
    <w:p w14:paraId="3C833135" w14:textId="20D806A4" w:rsidR="00780C89" w:rsidRDefault="00780C89">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_Toc522193799 \h </w:instrText>
      </w:r>
      <w:r>
        <w:fldChar w:fldCharType="separate"/>
      </w:r>
      <w:r>
        <w:t>4</w:t>
      </w:r>
      <w:r>
        <w:fldChar w:fldCharType="end"/>
      </w:r>
    </w:p>
    <w:p w14:paraId="1003A37C" w14:textId="6EB46335" w:rsidR="00780C89" w:rsidRDefault="00780C89">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_Toc522193800 \h </w:instrText>
      </w:r>
      <w:r>
        <w:fldChar w:fldCharType="separate"/>
      </w:r>
      <w:r>
        <w:t>4</w:t>
      </w:r>
      <w:r>
        <w:fldChar w:fldCharType="end"/>
      </w:r>
    </w:p>
    <w:p w14:paraId="76A38EBB" w14:textId="50BE0E31" w:rsidR="00780C89" w:rsidRDefault="00780C89">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_Toc522193801 \h </w:instrText>
      </w:r>
      <w:r>
        <w:fldChar w:fldCharType="separate"/>
      </w:r>
      <w:r>
        <w:t>4</w:t>
      </w:r>
      <w:r>
        <w:fldChar w:fldCharType="end"/>
      </w:r>
    </w:p>
    <w:p w14:paraId="7BA78F18" w14:textId="323C0A92" w:rsidR="00780C89" w:rsidRDefault="00780C89">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_Toc522193802 \h </w:instrText>
      </w:r>
      <w:r>
        <w:fldChar w:fldCharType="separate"/>
      </w:r>
      <w:r>
        <w:t>4</w:t>
      </w:r>
      <w:r>
        <w:fldChar w:fldCharType="end"/>
      </w:r>
    </w:p>
    <w:p w14:paraId="662992F6" w14:textId="5766DB2D" w:rsidR="00780C89" w:rsidRDefault="00780C89">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_Toc522193803 \h </w:instrText>
      </w:r>
      <w:r>
        <w:fldChar w:fldCharType="separate"/>
      </w:r>
      <w:r>
        <w:t>5</w:t>
      </w:r>
      <w:r>
        <w:fldChar w:fldCharType="end"/>
      </w:r>
    </w:p>
    <w:p w14:paraId="63F7E253" w14:textId="613DFBB8" w:rsidR="00780C89" w:rsidRDefault="00780C89">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_Toc522193804 \h </w:instrText>
      </w:r>
      <w:r>
        <w:fldChar w:fldCharType="separate"/>
      </w:r>
      <w:r>
        <w:t>5</w:t>
      </w:r>
      <w:r>
        <w:fldChar w:fldCharType="end"/>
      </w:r>
    </w:p>
    <w:p w14:paraId="37B266C4" w14:textId="48D20206" w:rsidR="00780C89" w:rsidRDefault="00780C89">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_Toc522193805 \h </w:instrText>
      </w:r>
      <w:r>
        <w:fldChar w:fldCharType="separate"/>
      </w:r>
      <w:r>
        <w:t>5</w:t>
      </w:r>
      <w:r>
        <w:fldChar w:fldCharType="end"/>
      </w:r>
    </w:p>
    <w:p w14:paraId="521D3429" w14:textId="2F5FB36B" w:rsidR="00780C89" w:rsidRDefault="00780C89">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_Toc522193806 \h </w:instrText>
      </w:r>
      <w:r>
        <w:fldChar w:fldCharType="separate"/>
      </w:r>
      <w:r>
        <w:t>5</w:t>
      </w:r>
      <w:r>
        <w:fldChar w:fldCharType="end"/>
      </w:r>
    </w:p>
    <w:p w14:paraId="4566E342" w14:textId="7C5A23D7" w:rsidR="00780C89" w:rsidRDefault="00780C89">
      <w:pPr>
        <w:pStyle w:val="TOC1"/>
        <w:rPr>
          <w:rFonts w:asciiTheme="minorHAnsi" w:eastAsiaTheme="minorEastAsia" w:hAnsiTheme="minorHAnsi" w:cstheme="minorBidi"/>
          <w:szCs w:val="22"/>
          <w:lang w:val="en-US"/>
        </w:rPr>
      </w:pPr>
      <w:r>
        <w:t>6</w:t>
      </w:r>
      <w:r>
        <w:tab/>
        <w:t>Analysis of oneM2M Functionality</w:t>
      </w:r>
      <w:r>
        <w:tab/>
      </w:r>
      <w:r>
        <w:fldChar w:fldCharType="begin"/>
      </w:r>
      <w:r>
        <w:instrText xml:space="preserve"> PAGEREF _Toc522193807 \h </w:instrText>
      </w:r>
      <w:r>
        <w:fldChar w:fldCharType="separate"/>
      </w:r>
      <w:r>
        <w:t>5</w:t>
      </w:r>
      <w:r>
        <w:fldChar w:fldCharType="end"/>
      </w:r>
    </w:p>
    <w:p w14:paraId="17293711" w14:textId="2FCDB51C" w:rsidR="00780C89" w:rsidRDefault="00780C89">
      <w:pPr>
        <w:pStyle w:val="TOC2"/>
        <w:rPr>
          <w:rFonts w:asciiTheme="minorHAnsi" w:eastAsiaTheme="minorEastAsia" w:hAnsiTheme="minorHAnsi" w:cstheme="minorBidi"/>
          <w:sz w:val="22"/>
          <w:szCs w:val="22"/>
          <w:lang w:val="en-US"/>
        </w:rPr>
      </w:pPr>
      <w:r>
        <w:t>6.1</w:t>
      </w:r>
      <w:r w:rsidRPr="004A15EC">
        <w:rPr>
          <w:lang w:val="en-US"/>
        </w:rPr>
        <w:tab/>
        <w:t>Analysis</w:t>
      </w:r>
      <w:r>
        <w:t xml:space="preserve"> of oneM2M </w:t>
      </w:r>
      <w:r w:rsidRPr="004A15EC">
        <w:rPr>
          <w:lang w:val="en-US"/>
        </w:rPr>
        <w:t xml:space="preserve">Messages </w:t>
      </w:r>
      <w:r>
        <w:t>and Potential Requirement</w:t>
      </w:r>
      <w:r>
        <w:tab/>
      </w:r>
      <w:r>
        <w:fldChar w:fldCharType="begin"/>
      </w:r>
      <w:r>
        <w:instrText xml:space="preserve"> PAGEREF _Toc522193808 \h </w:instrText>
      </w:r>
      <w:r>
        <w:fldChar w:fldCharType="separate"/>
      </w:r>
      <w:r>
        <w:t>5</w:t>
      </w:r>
      <w:r>
        <w:fldChar w:fldCharType="end"/>
      </w:r>
    </w:p>
    <w:p w14:paraId="233243B8" w14:textId="0CD6BFEB" w:rsidR="00780C89" w:rsidRDefault="00780C89">
      <w:pPr>
        <w:pStyle w:val="TOC3"/>
        <w:rPr>
          <w:rFonts w:asciiTheme="minorHAnsi" w:eastAsiaTheme="minorEastAsia" w:hAnsiTheme="minorHAnsi" w:cstheme="minorBidi"/>
          <w:sz w:val="22"/>
          <w:szCs w:val="22"/>
          <w:lang w:val="en-US"/>
        </w:rPr>
      </w:pPr>
      <w:r>
        <w:rPr>
          <w:lang w:eastAsia="zh-CN"/>
        </w:rPr>
        <w:t>6.1.1</w:t>
      </w:r>
      <w:r>
        <w:rPr>
          <w:lang w:eastAsia="zh-CN"/>
        </w:rPr>
        <w:tab/>
        <w:t>Introduction of oneM2M Messages</w:t>
      </w:r>
      <w:r>
        <w:tab/>
      </w:r>
      <w:r>
        <w:fldChar w:fldCharType="begin"/>
      </w:r>
      <w:r>
        <w:instrText xml:space="preserve"> PAGEREF _Toc522193809 \h </w:instrText>
      </w:r>
      <w:r>
        <w:fldChar w:fldCharType="separate"/>
      </w:r>
      <w:r>
        <w:t>6</w:t>
      </w:r>
      <w:r>
        <w:fldChar w:fldCharType="end"/>
      </w:r>
    </w:p>
    <w:p w14:paraId="5A5CBAB1" w14:textId="4EE5ECE8" w:rsidR="00780C89" w:rsidRDefault="00780C89">
      <w:pPr>
        <w:pStyle w:val="TOC3"/>
        <w:rPr>
          <w:rFonts w:asciiTheme="minorHAnsi" w:eastAsiaTheme="minorEastAsia" w:hAnsiTheme="minorHAnsi" w:cstheme="minorBidi"/>
          <w:sz w:val="22"/>
          <w:szCs w:val="22"/>
          <w:lang w:val="en-US"/>
        </w:rPr>
      </w:pPr>
      <w:r>
        <w:rPr>
          <w:lang w:eastAsia="zh-CN"/>
        </w:rPr>
        <w:t>6.1.2</w:t>
      </w:r>
      <w:r>
        <w:rPr>
          <w:lang w:eastAsia="zh-CN"/>
        </w:rPr>
        <w:tab/>
        <w:t>Limitations of oneM2M Messages</w:t>
      </w:r>
      <w:r>
        <w:tab/>
      </w:r>
      <w:r>
        <w:fldChar w:fldCharType="begin"/>
      </w:r>
      <w:r>
        <w:instrText xml:space="preserve"> PAGEREF _Toc522193810 \h </w:instrText>
      </w:r>
      <w:r>
        <w:fldChar w:fldCharType="separate"/>
      </w:r>
      <w:r>
        <w:t>7</w:t>
      </w:r>
      <w:r>
        <w:fldChar w:fldCharType="end"/>
      </w:r>
    </w:p>
    <w:p w14:paraId="3272F1C4" w14:textId="1CE01773" w:rsidR="00780C89" w:rsidRDefault="00780C89">
      <w:pPr>
        <w:pStyle w:val="TOC3"/>
        <w:rPr>
          <w:rFonts w:asciiTheme="minorHAnsi" w:eastAsiaTheme="minorEastAsia" w:hAnsiTheme="minorHAnsi" w:cstheme="minorBidi"/>
          <w:sz w:val="22"/>
          <w:szCs w:val="22"/>
          <w:lang w:val="en-US"/>
        </w:rPr>
      </w:pPr>
      <w:r>
        <w:rPr>
          <w:lang w:eastAsia="zh-CN"/>
        </w:rPr>
        <w:t>6.1.3</w:t>
      </w:r>
      <w:r>
        <w:rPr>
          <w:lang w:eastAsia="zh-CN"/>
        </w:rPr>
        <w:tab/>
        <w:t>Potential Requirements</w:t>
      </w:r>
      <w:r>
        <w:tab/>
      </w:r>
      <w:r>
        <w:fldChar w:fldCharType="begin"/>
      </w:r>
      <w:r>
        <w:instrText xml:space="preserve"> PAGEREF _Toc522193811 \h </w:instrText>
      </w:r>
      <w:r>
        <w:fldChar w:fldCharType="separate"/>
      </w:r>
      <w:r>
        <w:t>10</w:t>
      </w:r>
      <w:r>
        <w:fldChar w:fldCharType="end"/>
      </w:r>
    </w:p>
    <w:p w14:paraId="7EB1C165" w14:textId="73A1FC0C" w:rsidR="00780C89" w:rsidRDefault="00780C89">
      <w:pPr>
        <w:pStyle w:val="TOC3"/>
        <w:rPr>
          <w:rFonts w:asciiTheme="minorHAnsi" w:eastAsiaTheme="minorEastAsia" w:hAnsiTheme="minorHAnsi" w:cstheme="minorBidi"/>
          <w:sz w:val="22"/>
          <w:szCs w:val="22"/>
          <w:lang w:val="en-US"/>
        </w:rPr>
      </w:pPr>
      <w:r>
        <w:rPr>
          <w:lang w:eastAsia="zh-CN"/>
        </w:rPr>
        <w:t>6.1.4</w:t>
      </w:r>
      <w:r>
        <w:rPr>
          <w:lang w:eastAsia="zh-CN"/>
        </w:rPr>
        <w:tab/>
        <w:t>Potential Solutions</w:t>
      </w:r>
      <w:r>
        <w:tab/>
      </w:r>
      <w:r>
        <w:fldChar w:fldCharType="begin"/>
      </w:r>
      <w:r>
        <w:instrText xml:space="preserve"> PAGEREF _Toc522193812 \h </w:instrText>
      </w:r>
      <w:r>
        <w:fldChar w:fldCharType="separate"/>
      </w:r>
      <w:r>
        <w:t>10</w:t>
      </w:r>
      <w:r>
        <w:fldChar w:fldCharType="end"/>
      </w:r>
    </w:p>
    <w:p w14:paraId="04552DB1" w14:textId="471CE281" w:rsidR="00780C89" w:rsidRDefault="00780C89">
      <w:pPr>
        <w:pStyle w:val="TOC2"/>
        <w:rPr>
          <w:rFonts w:asciiTheme="minorHAnsi" w:eastAsiaTheme="minorEastAsia" w:hAnsiTheme="minorHAnsi" w:cstheme="minorBidi"/>
          <w:sz w:val="22"/>
          <w:szCs w:val="22"/>
          <w:lang w:val="en-US"/>
        </w:rPr>
      </w:pPr>
      <w:r>
        <w:t>6.2</w:t>
      </w:r>
      <w:r w:rsidRPr="004A15EC">
        <w:rPr>
          <w:lang w:val="en-US"/>
        </w:rPr>
        <w:tab/>
        <w:t>Analysis</w:t>
      </w:r>
      <w:r>
        <w:t xml:space="preserve"> of oneM2M </w:t>
      </w:r>
      <w:r w:rsidRPr="004A15EC">
        <w:rPr>
          <w:lang w:val="en-US"/>
        </w:rPr>
        <w:t>Requests Targeted Towards AEs</w:t>
      </w:r>
      <w:r>
        <w:tab/>
      </w:r>
      <w:r>
        <w:fldChar w:fldCharType="begin"/>
      </w:r>
      <w:r>
        <w:instrText xml:space="preserve"> PAGEREF _Toc522193813 \h </w:instrText>
      </w:r>
      <w:r>
        <w:fldChar w:fldCharType="separate"/>
      </w:r>
      <w:r>
        <w:t>11</w:t>
      </w:r>
      <w:r>
        <w:fldChar w:fldCharType="end"/>
      </w:r>
    </w:p>
    <w:p w14:paraId="52C6854A" w14:textId="7CA9300C" w:rsidR="00780C89" w:rsidRDefault="00780C89">
      <w:pPr>
        <w:pStyle w:val="TOC3"/>
        <w:rPr>
          <w:rFonts w:asciiTheme="minorHAnsi" w:eastAsiaTheme="minorEastAsia" w:hAnsiTheme="minorHAnsi" w:cstheme="minorBidi"/>
          <w:sz w:val="22"/>
          <w:szCs w:val="22"/>
          <w:lang w:val="en-US"/>
        </w:rPr>
      </w:pPr>
      <w:r w:rsidRPr="004A15EC">
        <w:rPr>
          <w:lang w:val="en-US" w:eastAsia="zh-CN"/>
        </w:rPr>
        <w:t xml:space="preserve">6.2.1  </w:t>
      </w:r>
      <w:r>
        <w:rPr>
          <w:lang w:eastAsia="zh-CN"/>
        </w:rPr>
        <w:t>Introduction of oneM2M</w:t>
      </w:r>
      <w:r w:rsidRPr="004A15EC">
        <w:rPr>
          <w:lang w:val="en-US" w:eastAsia="zh-CN"/>
        </w:rPr>
        <w:t xml:space="preserve"> Requests Targeted Towards AEs</w:t>
      </w:r>
      <w:r>
        <w:tab/>
      </w:r>
      <w:r>
        <w:fldChar w:fldCharType="begin"/>
      </w:r>
      <w:r>
        <w:instrText xml:space="preserve"> PAGEREF _Toc522193814 \h </w:instrText>
      </w:r>
      <w:r>
        <w:fldChar w:fldCharType="separate"/>
      </w:r>
      <w:r>
        <w:t>11</w:t>
      </w:r>
      <w:r>
        <w:fldChar w:fldCharType="end"/>
      </w:r>
    </w:p>
    <w:p w14:paraId="24F4453F" w14:textId="549295DB" w:rsidR="00780C89" w:rsidRDefault="00780C89">
      <w:pPr>
        <w:pStyle w:val="TOC3"/>
        <w:rPr>
          <w:rFonts w:asciiTheme="minorHAnsi" w:eastAsiaTheme="minorEastAsia" w:hAnsiTheme="minorHAnsi" w:cstheme="minorBidi"/>
          <w:sz w:val="22"/>
          <w:szCs w:val="22"/>
          <w:lang w:val="en-US"/>
        </w:rPr>
      </w:pPr>
      <w:r w:rsidRPr="004A15EC">
        <w:rPr>
          <w:lang w:val="en-US" w:eastAsia="zh-CN"/>
        </w:rPr>
        <w:t xml:space="preserve">6.2.2  </w:t>
      </w:r>
      <w:r>
        <w:rPr>
          <w:lang w:eastAsia="zh-CN"/>
        </w:rPr>
        <w:t xml:space="preserve">Limitations of oneM2M </w:t>
      </w:r>
      <w:r w:rsidRPr="004A15EC">
        <w:rPr>
          <w:lang w:val="en-US" w:eastAsia="zh-CN"/>
        </w:rPr>
        <w:t>Requests Targeted Towards AEs</w:t>
      </w:r>
      <w:r>
        <w:tab/>
      </w:r>
      <w:r>
        <w:fldChar w:fldCharType="begin"/>
      </w:r>
      <w:r>
        <w:instrText xml:space="preserve"> PAGEREF _Toc522193815 \h </w:instrText>
      </w:r>
      <w:r>
        <w:fldChar w:fldCharType="separate"/>
      </w:r>
      <w:r>
        <w:t>12</w:t>
      </w:r>
      <w:r>
        <w:fldChar w:fldCharType="end"/>
      </w:r>
    </w:p>
    <w:p w14:paraId="4A1141CD" w14:textId="04225815" w:rsidR="00780C89" w:rsidRDefault="00780C89">
      <w:pPr>
        <w:pStyle w:val="TOC3"/>
        <w:rPr>
          <w:rFonts w:asciiTheme="minorHAnsi" w:eastAsiaTheme="minorEastAsia" w:hAnsiTheme="minorHAnsi" w:cstheme="minorBidi"/>
          <w:sz w:val="22"/>
          <w:szCs w:val="22"/>
          <w:lang w:val="en-US"/>
        </w:rPr>
      </w:pPr>
      <w:r w:rsidRPr="004A15EC">
        <w:rPr>
          <w:lang w:val="en-US" w:eastAsia="zh-CN"/>
        </w:rPr>
        <w:t xml:space="preserve">6.2.3  </w:t>
      </w:r>
      <w:r>
        <w:rPr>
          <w:lang w:eastAsia="zh-CN"/>
        </w:rPr>
        <w:t>Potential Requirements</w:t>
      </w:r>
      <w:r>
        <w:tab/>
      </w:r>
      <w:r>
        <w:fldChar w:fldCharType="begin"/>
      </w:r>
      <w:r>
        <w:instrText xml:space="preserve"> PAGEREF _Toc522193816 \h </w:instrText>
      </w:r>
      <w:r>
        <w:fldChar w:fldCharType="separate"/>
      </w:r>
      <w:r>
        <w:t>16</w:t>
      </w:r>
      <w:r>
        <w:fldChar w:fldCharType="end"/>
      </w:r>
    </w:p>
    <w:p w14:paraId="13162CFE" w14:textId="3E830291" w:rsidR="00780C89" w:rsidRDefault="00780C89">
      <w:pPr>
        <w:pStyle w:val="TOC1"/>
        <w:rPr>
          <w:rFonts w:asciiTheme="minorHAnsi" w:eastAsiaTheme="minorEastAsia" w:hAnsiTheme="minorHAnsi" w:cstheme="minorBidi"/>
          <w:szCs w:val="22"/>
          <w:lang w:val="en-US"/>
        </w:rPr>
      </w:pPr>
      <w:r>
        <w:rPr>
          <w:lang w:eastAsia="zh-CN"/>
        </w:rPr>
        <w:t>7</w:t>
      </w:r>
      <w:r>
        <w:rPr>
          <w:lang w:eastAsia="zh-CN"/>
        </w:rPr>
        <w:tab/>
        <w:t>Conclusions</w:t>
      </w:r>
      <w:r>
        <w:tab/>
      </w:r>
      <w:r>
        <w:fldChar w:fldCharType="begin"/>
      </w:r>
      <w:r>
        <w:instrText xml:space="preserve"> PAGEREF _Toc522193817 \h </w:instrText>
      </w:r>
      <w:r>
        <w:fldChar w:fldCharType="separate"/>
      </w:r>
      <w:r>
        <w:t>16</w:t>
      </w:r>
      <w:r>
        <w:fldChar w:fldCharType="end"/>
      </w:r>
    </w:p>
    <w:p w14:paraId="54C8C5BE" w14:textId="2731D3F6" w:rsidR="00780C89" w:rsidRDefault="00780C89">
      <w:pPr>
        <w:pStyle w:val="TOC1"/>
        <w:rPr>
          <w:rFonts w:asciiTheme="minorHAnsi" w:eastAsiaTheme="minorEastAsia" w:hAnsiTheme="minorHAnsi" w:cstheme="minorBidi"/>
          <w:szCs w:val="22"/>
          <w:lang w:val="en-US"/>
        </w:rPr>
      </w:pPr>
      <w:r>
        <w:t>Annexes</w:t>
      </w:r>
      <w:r>
        <w:tab/>
      </w:r>
      <w:r>
        <w:fldChar w:fldCharType="begin"/>
      </w:r>
      <w:r>
        <w:instrText xml:space="preserve"> PAGEREF _Toc522193818 \h </w:instrText>
      </w:r>
      <w:r>
        <w:fldChar w:fldCharType="separate"/>
      </w:r>
      <w:r>
        <w:t>16</w:t>
      </w:r>
      <w:r>
        <w:fldChar w:fldCharType="end"/>
      </w:r>
    </w:p>
    <w:p w14:paraId="3556F014" w14:textId="714FFBB0" w:rsidR="00780C89" w:rsidRDefault="00780C89">
      <w:pPr>
        <w:pStyle w:val="TOC1"/>
        <w:rPr>
          <w:rFonts w:asciiTheme="minorHAnsi" w:eastAsiaTheme="minorEastAsia" w:hAnsiTheme="minorHAnsi" w:cstheme="minorBidi"/>
          <w:szCs w:val="22"/>
          <w:lang w:val="en-US"/>
        </w:rPr>
      </w:pPr>
      <w:r>
        <w:t>History</w:t>
      </w:r>
      <w:r>
        <w:tab/>
      </w:r>
      <w:r>
        <w:fldChar w:fldCharType="begin"/>
      </w:r>
      <w:r>
        <w:instrText xml:space="preserve"> PAGEREF _Toc522193819 \h </w:instrText>
      </w:r>
      <w:r>
        <w:fldChar w:fldCharType="separate"/>
      </w:r>
      <w:r>
        <w:t>17</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522193797"/>
      <w:r w:rsidRPr="007362EA">
        <w:lastRenderedPageBreak/>
        <w:t>Scope</w:t>
      </w:r>
      <w:bookmarkEnd w:id="5"/>
      <w:bookmarkEnd w:id="6"/>
      <w:bookmarkEnd w:id="7"/>
      <w:bookmarkEnd w:id="8"/>
      <w:bookmarkEnd w:id="9"/>
      <w:bookmarkEnd w:id="10"/>
    </w:p>
    <w:p w14:paraId="525015EB" w14:textId="3A35F452" w:rsidR="00780C89" w:rsidRPr="00857C8A" w:rsidRDefault="00EC4B4F" w:rsidP="00857C8A">
      <w:pPr>
        <w:rPr>
          <w:rFonts w:eastAsia="SimSun"/>
          <w:lang w:eastAsia="zh-CN"/>
        </w:rPr>
      </w:pPr>
      <w:r w:rsidRPr="00857C8A">
        <w:rPr>
          <w:rFonts w:eastAsia="SimSun"/>
          <w:lang w:eastAsia="zh-CN"/>
        </w:rPr>
        <w:t>This document is a study of lightweight oneM2M services. Based on the result of the study, it identifies proposed optimizations and enhancements to the oneM2M system to streamline and optimize its features and services.</w:t>
      </w:r>
      <w:bookmarkStart w:id="11" w:name="_Toc300919385"/>
      <w:bookmarkStart w:id="12" w:name="_Toc488238693"/>
      <w:bookmarkStart w:id="13" w:name="_Toc488240043"/>
      <w:bookmarkStart w:id="14" w:name="_Toc489445743"/>
      <w:bookmarkStart w:id="15" w:name="_Toc489446032"/>
    </w:p>
    <w:p w14:paraId="41AEC1E8" w14:textId="71DC9DA7" w:rsidR="00787554" w:rsidRPr="007362EA" w:rsidRDefault="00787554" w:rsidP="005F2414">
      <w:pPr>
        <w:pStyle w:val="Heading1"/>
        <w:numPr>
          <w:ilvl w:val="0"/>
          <w:numId w:val="10"/>
        </w:numPr>
        <w:tabs>
          <w:tab w:val="left" w:pos="1140"/>
        </w:tabs>
      </w:pPr>
      <w:bookmarkStart w:id="16" w:name="_Toc522193798"/>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522193799"/>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522193800"/>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522193801"/>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522193802"/>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522193803"/>
      <w:r w:rsidRPr="007362EA">
        <w:lastRenderedPageBreak/>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522193804"/>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522193805"/>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522193806"/>
      <w:bookmarkEnd w:id="70"/>
      <w:r w:rsidRPr="007362EA">
        <w:rPr>
          <w:lang w:eastAsia="ja-JP"/>
        </w:rPr>
        <w:t>Introduction</w:t>
      </w:r>
      <w:bookmarkEnd w:id="72"/>
      <w:bookmarkEnd w:id="73"/>
      <w:bookmarkEnd w:id="74"/>
      <w:bookmarkEnd w:id="75"/>
      <w:bookmarkEnd w:id="76"/>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77" w:name="_Toc522193807"/>
      <w:r w:rsidRPr="007362EA">
        <w:t>Analysis</w:t>
      </w:r>
      <w:r w:rsidR="00E02F8C">
        <w:t xml:space="preserve"> of </w:t>
      </w:r>
      <w:r w:rsidR="00EC4B4F">
        <w:t xml:space="preserve">oneM2M </w:t>
      </w:r>
      <w:r w:rsidR="008A55CC">
        <w:t>Functionality</w:t>
      </w:r>
      <w:bookmarkEnd w:id="77"/>
      <w:r w:rsidR="00EC4B4F">
        <w:t xml:space="preserve"> </w:t>
      </w:r>
    </w:p>
    <w:p w14:paraId="614FB43D" w14:textId="4363FC6B" w:rsidR="00E02F8C"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292CDD">
        <w:rPr>
          <w:i/>
          <w:color w:val="FF0000"/>
          <w:lang w:eastAsia="zh-CN"/>
        </w:rPr>
        <w:t>This</w:t>
      </w:r>
      <w:r w:rsidR="00292CDD" w:rsidRPr="007362EA">
        <w:rPr>
          <w:i/>
          <w:color w:val="FF0000"/>
          <w:lang w:eastAsia="zh-CN"/>
        </w:rPr>
        <w:t xml:space="preserve"> </w:t>
      </w:r>
      <w:r w:rsidR="00030910" w:rsidRPr="007362EA">
        <w:rPr>
          <w:i/>
          <w:color w:val="FF0000"/>
          <w:lang w:eastAsia="zh-CN"/>
        </w:rPr>
        <w:t>section</w:t>
      </w:r>
      <w:r w:rsidRPr="007362EA">
        <w:rPr>
          <w:i/>
          <w:color w:val="FF0000"/>
        </w:rPr>
        <w:t xml:space="preserve"> </w:t>
      </w:r>
      <w:r w:rsidR="005F73E0">
        <w:rPr>
          <w:i/>
          <w:color w:val="FF0000"/>
        </w:rPr>
        <w:t xml:space="preserve">analyses and summarizes potential </w:t>
      </w:r>
      <w:r w:rsidR="00EC4B4F">
        <w:rPr>
          <w:i/>
          <w:color w:val="FF0000"/>
        </w:rPr>
        <w:t>limitations and/or optimizations to the</w:t>
      </w:r>
      <w:r w:rsidR="005F73E0">
        <w:rPr>
          <w:i/>
          <w:color w:val="FF0000"/>
        </w:rPr>
        <w:t xml:space="preserve"> existing oneM2M </w:t>
      </w:r>
      <w:r w:rsidR="008A55CC">
        <w:rPr>
          <w:i/>
          <w:color w:val="FF0000"/>
        </w:rPr>
        <w:t>functionality</w:t>
      </w:r>
      <w:r w:rsidR="00292CDD">
        <w:rPr>
          <w:i/>
          <w:color w:val="FF0000"/>
        </w:rPr>
        <w:t xml:space="preserve"> </w:t>
      </w:r>
      <w:r w:rsidR="005F73E0">
        <w:rPr>
          <w:i/>
          <w:color w:val="FF0000"/>
        </w:rPr>
        <w:t xml:space="preserve">(e.g. </w:t>
      </w:r>
      <w:r w:rsidR="004E1070">
        <w:rPr>
          <w:i/>
          <w:color w:val="FF0000"/>
        </w:rPr>
        <w:t>subscription and notification mechanisms, access control mechanisms, addressing schemes, request/response primitives and message exchange, resource discovery mechanism, registration procedures, CSE-to-AE re-targeting mechanisms, etc.)</w:t>
      </w:r>
      <w:r w:rsidR="00C9657F">
        <w:rPr>
          <w:i/>
          <w:color w:val="FF0000"/>
        </w:rPr>
        <w:t xml:space="preserve"> and potential requirements. </w:t>
      </w:r>
    </w:p>
    <w:p w14:paraId="03543ABD" w14:textId="7530F64B" w:rsidR="004338C0" w:rsidRPr="007362EA" w:rsidRDefault="00CF4247" w:rsidP="005F2414">
      <w:pPr>
        <w:pStyle w:val="Heading2"/>
        <w:numPr>
          <w:ilvl w:val="1"/>
          <w:numId w:val="10"/>
        </w:numPr>
      </w:pPr>
      <w:bookmarkStart w:id="82" w:name="_Toc522193808"/>
      <w:r>
        <w:rPr>
          <w:lang w:val="en-US"/>
        </w:rPr>
        <w:t>Analysis</w:t>
      </w:r>
      <w:r>
        <w:t xml:space="preserve"> of oneM2M </w:t>
      </w:r>
      <w:r>
        <w:rPr>
          <w:lang w:val="en-US"/>
        </w:rPr>
        <w:t xml:space="preserve">Messages </w:t>
      </w:r>
      <w:r>
        <w:t>and Potential Requirement</w:t>
      </w:r>
      <w:bookmarkEnd w:id="82"/>
      <w:r w:rsidR="00D608BA">
        <w:t xml:space="preserve"> </w:t>
      </w:r>
    </w:p>
    <w:p w14:paraId="515E1A29" w14:textId="01BC6E84" w:rsidR="004338C0" w:rsidRDefault="004338C0" w:rsidP="004338C0">
      <w:pPr>
        <w:rPr>
          <w:i/>
          <w:color w:val="FF0000"/>
          <w:lang w:eastAsia="zh-CN"/>
        </w:rPr>
      </w:pPr>
    </w:p>
    <w:p w14:paraId="2BE24E5E" w14:textId="25915B73" w:rsidR="00CF4247" w:rsidRPr="006B0596" w:rsidRDefault="00CF4247" w:rsidP="006B0596">
      <w:pPr>
        <w:pStyle w:val="Heading3"/>
        <w:numPr>
          <w:ilvl w:val="2"/>
          <w:numId w:val="10"/>
        </w:numPr>
        <w:rPr>
          <w:lang w:eastAsia="zh-CN"/>
        </w:rPr>
      </w:pPr>
      <w:bookmarkStart w:id="83" w:name="_Toc522193809"/>
      <w:r>
        <w:rPr>
          <w:lang w:eastAsia="zh-CN"/>
        </w:rPr>
        <w:lastRenderedPageBreak/>
        <w:t>Introduction of oneM2M</w:t>
      </w:r>
      <w:r w:rsidRPr="006B0596">
        <w:rPr>
          <w:lang w:eastAsia="zh-CN"/>
        </w:rPr>
        <w:t xml:space="preserve"> Messages</w:t>
      </w:r>
      <w:bookmarkEnd w:id="83"/>
    </w:p>
    <w:p w14:paraId="23E52805" w14:textId="41FE21F3" w:rsidR="00CF4247" w:rsidRPr="00357143" w:rsidRDefault="006B0596" w:rsidP="00CF4247">
      <w:pPr>
        <w:keepNext/>
        <w:keepLines/>
      </w:pP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 xml:space="preserve">over Mca, Mcc, and Mcc’ reference points  (i.e. between an </w:t>
      </w:r>
      <w:r w:rsidR="00780C89">
        <w:t>Application</w:t>
      </w:r>
      <w:r w:rsidR="00CF4247">
        <w:t xml:space="preserve">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p>
    <w:p w14:paraId="293D0050" w14:textId="77777777" w:rsidR="00CF4247" w:rsidRPr="00357143" w:rsidRDefault="00CF4247" w:rsidP="00CF4247">
      <w:pPr>
        <w:pStyle w:val="FL"/>
      </w:pP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33.5pt" o:ole="">
            <v:imagedata r:id="rId13" o:title=""/>
          </v:shape>
          <o:OLEObject Type="Embed" ProgID="Visio.Drawing.11" ShapeID="_x0000_i1025" DrawAspect="Content" ObjectID="_1595936573" r:id="rId14"/>
        </w:object>
      </w:r>
    </w:p>
    <w:p w14:paraId="2441D541" w14:textId="32D18C24" w:rsidR="00CF4247" w:rsidRPr="00357143" w:rsidRDefault="00CF4247" w:rsidP="00CF4247">
      <w:pPr>
        <w:pStyle w:val="TF"/>
      </w:pPr>
      <w:r w:rsidRPr="00357143">
        <w:t xml:space="preserve">Figure </w:t>
      </w:r>
      <w:r>
        <w:t>6.</w:t>
      </w:r>
      <w:r w:rsidR="006B0596">
        <w:t>1</w:t>
      </w:r>
      <w:r>
        <w:t>.1-1</w:t>
      </w:r>
      <w:r w:rsidRPr="00357143">
        <w:t>: General Flow</w:t>
      </w:r>
      <w:r>
        <w:t xml:space="preserve"> in oneM2M</w:t>
      </w:r>
    </w:p>
    <w:p w14:paraId="0C9EF070" w14:textId="02311849" w:rsidR="00CF4247" w:rsidRDefault="00CF4247" w:rsidP="00CF4247">
      <w:pPr>
        <w:pStyle w:val="TAL"/>
        <w:jc w:val="both"/>
        <w:rPr>
          <w:rFonts w:ascii="Times New Roman" w:hAnsi="Times New Roman"/>
          <w:color w:val="000000"/>
          <w:sz w:val="20"/>
        </w:rPr>
      </w:pP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p>
    <w:p w14:paraId="487AB9A6"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273101A7" w14:textId="1F1846E7" w:rsidR="00CF4247" w:rsidRDefault="00CF4247" w:rsidP="00CF4247">
      <w:pPr>
        <w:pStyle w:val="TH"/>
        <w:snapToGrid w:val="0"/>
        <w:spacing w:before="0" w:after="0"/>
        <w:rPr>
          <w:rFonts w:cs="Arial"/>
        </w:rPr>
      </w:pPr>
      <w:bookmarkStart w:id="84" w:name="_Ref491253287"/>
      <w:r w:rsidRPr="004208E5">
        <w:rPr>
          <w:rFonts w:cs="Arial"/>
        </w:rPr>
        <w:lastRenderedPageBreak/>
        <w:t>Table</w:t>
      </w:r>
      <w:bookmarkEnd w:id="84"/>
      <w:r w:rsidR="006B0596">
        <w:rPr>
          <w:rFonts w:cs="Arial"/>
        </w:rPr>
        <w:t xml:space="preserve">  6.1</w:t>
      </w:r>
      <w:r w:rsidRPr="004208E5">
        <w:rPr>
          <w:rFonts w:cs="Arial"/>
        </w:rPr>
        <w:t>.1-</w:t>
      </w:r>
      <w:r>
        <w:rPr>
          <w:rFonts w:cs="Arial"/>
        </w:rPr>
        <w:t>1</w:t>
      </w:r>
      <w:r w:rsidRPr="004208E5">
        <w:rPr>
          <w:rFonts w:cs="Arial"/>
        </w:rPr>
        <w:t>: Summary of Request Parameters in oneM2M (Adapted from</w:t>
      </w:r>
      <w:r>
        <w:rPr>
          <w:rFonts w:cs="Arial"/>
        </w:rPr>
        <w:t xml:space="preserve"> oneM2M TS-0001</w:t>
      </w:r>
      <w:r w:rsidRPr="004208E5">
        <w:rPr>
          <w:rFonts w:cs="Arial"/>
        </w:rPr>
        <w:t>)</w:t>
      </w:r>
    </w:p>
    <w:p w14:paraId="1E19302C" w14:textId="77777777" w:rsidR="00CF4247" w:rsidRPr="0032575E" w:rsidRDefault="00CF4247" w:rsidP="00CF4247">
      <w:pPr>
        <w:pStyle w:val="FL"/>
        <w:rP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0E4DEC">
        <w:trPr>
          <w:trHeight w:val="230"/>
          <w:tblHeader/>
          <w:jc w:val="cente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0E4DEC">
            <w:pPr>
              <w:pStyle w:val="TAH"/>
              <w:rPr>
                <w:rFonts w:ascii="Times New Roman" w:hAnsi="Times New Roman"/>
                <w:sz w:val="20"/>
              </w:rPr>
            </w:pP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60191426" w14:textId="77777777" w:rsidTr="000E4DEC">
        <w:trPr>
          <w:trHeight w:val="230"/>
          <w:tblHeader/>
          <w:jc w:val="cente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0E4DEC">
            <w:pPr>
              <w:pStyle w:val="TAH"/>
              <w:rPr>
                <w:rFonts w:ascii="Times New Roman" w:hAnsi="Times New Roman"/>
                <w:sz w:val="20"/>
              </w:rPr>
            </w:pPr>
          </w:p>
        </w:tc>
      </w:tr>
      <w:tr w:rsidR="00CF4247" w:rsidRPr="00D050A6" w14:paraId="7E171AC1" w14:textId="77777777" w:rsidTr="000E4DEC">
        <w:trPr>
          <w:jc w:val="cente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0E4DEC">
            <w:pPr>
              <w:pStyle w:val="TAL"/>
              <w:rPr>
                <w:rFonts w:ascii="Times New Roman" w:hAnsi="Times New Roman"/>
                <w:b/>
                <w:bCs/>
                <w:i/>
                <w:sz w:val="20"/>
                <w:lang w:eastAsia="ko-KR"/>
              </w:rPr>
            </w:pPr>
            <w:r w:rsidRPr="00D050A6">
              <w:rPr>
                <w:rFonts w:ascii="Times New Roman" w:hAnsi="Times New Roman"/>
                <w:b/>
                <w:bCs/>
                <w:i/>
                <w:sz w:val="20"/>
                <w:lang w:eastAsia="ko-KR"/>
              </w:rPr>
              <w:t>Mandatory</w:t>
            </w: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p>
        </w:tc>
      </w:tr>
      <w:tr w:rsidR="00CF4247" w:rsidRPr="00D050A6" w14:paraId="5BDEE7EF" w14:textId="77777777" w:rsidTr="000E4DEC">
        <w:trPr>
          <w:jc w:val="cente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p>
        </w:tc>
      </w:tr>
      <w:tr w:rsidR="00CF4247" w:rsidRPr="00D050A6" w14:paraId="3A009F4B" w14:textId="77777777" w:rsidTr="000E4DEC">
        <w:trPr>
          <w:jc w:val="cente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p>
        </w:tc>
      </w:tr>
      <w:tr w:rsidR="00CF4247" w:rsidRPr="00D050A6" w14:paraId="0C7F66C9" w14:textId="77777777" w:rsidTr="000E4DEC">
        <w:trPr>
          <w:jc w:val="cente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p>
        </w:tc>
      </w:tr>
      <w:tr w:rsidR="00CF4247" w:rsidRPr="00D050A6" w14:paraId="2620E9BE" w14:textId="77777777" w:rsidTr="000E4DEC">
        <w:trPr>
          <w:jc w:val="cente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0E4DEC">
            <w:pPr>
              <w:pStyle w:val="TAL"/>
              <w:rPr>
                <w:rFonts w:ascii="Times New Roman" w:hAnsi="Times New Roman"/>
                <w:sz w:val="20"/>
                <w:lang w:eastAsia="ko-KR"/>
              </w:rPr>
            </w:pPr>
            <w:r w:rsidRPr="00D050A6">
              <w:rPr>
                <w:rFonts w:ascii="Times New Roman" w:hAnsi="Times New Roman"/>
                <w:b/>
                <w:bCs/>
                <w:i/>
                <w:sz w:val="20"/>
                <w:lang w:eastAsia="ko-KR"/>
              </w:rPr>
              <w:t>Operation dependent</w:t>
            </w:r>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p>
        </w:tc>
      </w:tr>
      <w:tr w:rsidR="00CF4247" w:rsidRPr="00D050A6" w14:paraId="0EE9AC1D" w14:textId="77777777" w:rsidTr="000E4DEC">
        <w:trPr>
          <w:jc w:val="cente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p>
        </w:tc>
      </w:tr>
      <w:tr w:rsidR="00CF4247" w:rsidRPr="00D050A6" w14:paraId="094319DC" w14:textId="77777777" w:rsidTr="000E4DEC">
        <w:trPr>
          <w:trHeight w:val="513"/>
          <w:jc w:val="cente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lang w:eastAsia="ko-KR"/>
              </w:rPr>
              <w:t>Optional</w:t>
            </w: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p>
        </w:tc>
      </w:tr>
      <w:tr w:rsidR="00CF4247" w:rsidRPr="00D050A6" w14:paraId="5A8C881D" w14:textId="77777777" w:rsidTr="000E4DEC">
        <w:trPr>
          <w:jc w:val="cente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p>
        </w:tc>
      </w:tr>
      <w:tr w:rsidR="00CF4247" w:rsidRPr="00D050A6" w14:paraId="1BFA0E6E" w14:textId="77777777" w:rsidTr="000E4DEC">
        <w:trPr>
          <w:jc w:val="cente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p>
        </w:tc>
      </w:tr>
      <w:tr w:rsidR="00CF4247" w:rsidRPr="00D050A6" w14:paraId="71DBF9A0" w14:textId="77777777" w:rsidTr="000E4DEC">
        <w:trPr>
          <w:jc w:val="cente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p>
        </w:tc>
      </w:tr>
      <w:tr w:rsidR="00CF4247" w:rsidRPr="00D050A6" w14:paraId="1C412BD9" w14:textId="77777777" w:rsidTr="000E4DEC">
        <w:trPr>
          <w:jc w:val="cente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type of response that shall be sent to the Originator</w:t>
            </w:r>
          </w:p>
        </w:tc>
      </w:tr>
      <w:tr w:rsidR="00CF4247" w:rsidRPr="00D050A6" w14:paraId="7A79C9F0" w14:textId="77777777" w:rsidTr="000E4DEC">
        <w:trPr>
          <w:jc w:val="cente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p>
        </w:tc>
      </w:tr>
      <w:tr w:rsidR="00CF4247" w:rsidRPr="00D050A6" w14:paraId="007AEF3D" w14:textId="77777777" w:rsidTr="000E4DEC">
        <w:trPr>
          <w:jc w:val="cente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p>
        </w:tc>
      </w:tr>
      <w:tr w:rsidR="00CF4247" w:rsidRPr="00D050A6" w14:paraId="714510E4" w14:textId="77777777" w:rsidTr="000E4DEC">
        <w:trPr>
          <w:jc w:val="cente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p>
        </w:tc>
      </w:tr>
      <w:tr w:rsidR="00CF4247" w:rsidRPr="00D050A6" w14:paraId="7FB8F44C" w14:textId="77777777" w:rsidTr="000E4DEC">
        <w:trPr>
          <w:jc w:val="cente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p>
        </w:tc>
      </w:tr>
      <w:tr w:rsidR="00CF4247" w:rsidRPr="00D050A6" w14:paraId="6A0D9E5E" w14:textId="77777777" w:rsidTr="000E4DEC">
        <w:trPr>
          <w:jc w:val="cente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p>
        </w:tc>
      </w:tr>
      <w:tr w:rsidR="00CF4247" w:rsidRPr="00D050A6" w14:paraId="10717309" w14:textId="77777777" w:rsidTr="000E4DEC">
        <w:trPr>
          <w:jc w:val="cente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0E4DEC">
            <w:pPr>
              <w:pStyle w:val="TAL"/>
              <w:rPr>
                <w:rFonts w:ascii="Times New Roman" w:hAnsi="Times New Roman"/>
                <w:sz w:val="20"/>
              </w:rPr>
            </w:pP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p>
        </w:tc>
      </w:tr>
      <w:tr w:rsidR="00CF4247" w:rsidRPr="00D050A6" w14:paraId="26D05B5F" w14:textId="77777777" w:rsidTr="000E4DEC">
        <w:trPr>
          <w:jc w:val="cente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0E4DEC">
            <w:pPr>
              <w:pStyle w:val="TAL"/>
              <w:rPr>
                <w:rFonts w:ascii="Times New Roman" w:hAnsi="Times New Roman"/>
                <w:sz w:val="20"/>
              </w:rPr>
            </w:pP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p>
        </w:tc>
      </w:tr>
      <w:tr w:rsidR="00CF4247" w:rsidRPr="00D050A6" w14:paraId="60330377" w14:textId="77777777" w:rsidTr="000E4DEC">
        <w:trPr>
          <w:jc w:val="cente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p>
        </w:tc>
      </w:tr>
      <w:tr w:rsidR="00CF4247" w:rsidRPr="00D050A6" w14:paraId="453B0AA8" w14:textId="77777777" w:rsidTr="000E4DEC">
        <w:trPr>
          <w:jc w:val="cente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0E4DEC">
            <w:pPr>
              <w:pStyle w:val="TAL"/>
              <w:rPr>
                <w:rFonts w:ascii="Times New Roman" w:hAnsi="Times New Roman"/>
                <w:b/>
                <w:i/>
                <w:sz w:val="20"/>
              </w:rPr>
            </w:pPr>
            <w:bookmarkStart w:id="85" w:name="OLE_LINK16"/>
            <w:bookmarkStart w:id="86"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p>
        </w:tc>
      </w:tr>
      <w:tr w:rsidR="00CF4247" w:rsidRPr="00D050A6" w14:paraId="7CCE5BE6" w14:textId="77777777" w:rsidTr="000E4DEC">
        <w:trPr>
          <w:jc w:val="center"/>
        </w:trPr>
        <w:tc>
          <w:tcPr>
            <w:tcW w:w="1345" w:type="dxa"/>
            <w:vMerge/>
            <w:tcBorders>
              <w:left w:val="single" w:sz="4" w:space="0" w:color="auto"/>
              <w:right w:val="single" w:sz="4" w:space="0" w:color="auto"/>
            </w:tcBorders>
          </w:tcPr>
          <w:p w14:paraId="0514AAF9"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Tokens</w:t>
            </w:r>
            <w:r w:rsidRPr="00D050A6">
              <w:rPr>
                <w:rFonts w:ascii="Times New Roman" w:hAnsi="Times New Roman"/>
                <w:sz w:val="20"/>
              </w:rPr>
              <w:t xml:space="preserve"> - for use in dynamic authorization</w:t>
            </w:r>
          </w:p>
        </w:tc>
      </w:tr>
      <w:bookmarkEnd w:id="85"/>
      <w:bookmarkEnd w:id="86"/>
      <w:tr w:rsidR="00CF4247" w:rsidRPr="00D050A6" w14:paraId="0F4160D6" w14:textId="77777777" w:rsidTr="000E4DEC">
        <w:trPr>
          <w:jc w:val="cente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p>
        </w:tc>
      </w:tr>
      <w:tr w:rsidR="00CF4247" w:rsidRPr="00D050A6" w14:paraId="6F354302" w14:textId="77777777" w:rsidTr="000E4DEC">
        <w:trPr>
          <w:jc w:val="cente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for use in role</w:t>
            </w:r>
            <w:r w:rsidRPr="00D050A6">
              <w:rPr>
                <w:rFonts w:ascii="Times New Roman" w:hAnsi="Times New Roman"/>
                <w:sz w:val="20"/>
                <w:lang w:eastAsia="zh-CN"/>
              </w:rPr>
              <w:t xml:space="preserve"> based access control</w:t>
            </w:r>
          </w:p>
        </w:tc>
      </w:tr>
      <w:tr w:rsidR="00CF4247" w:rsidRPr="00D050A6" w14:paraId="6876698C" w14:textId="77777777" w:rsidTr="000E4DEC">
        <w:trPr>
          <w:jc w:val="cente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p>
        </w:tc>
      </w:tr>
    </w:tbl>
    <w:p w14:paraId="21BC096F"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5C2BE8A" w14:textId="1B84D4F5" w:rsidR="00CF4247" w:rsidRDefault="00CF4247" w:rsidP="00CF4247">
      <w:pPr>
        <w:pStyle w:val="TH"/>
        <w:snapToGrid w:val="0"/>
        <w:spacing w:before="0" w:after="0"/>
        <w:rPr>
          <w:rFonts w:cs="Arial"/>
        </w:rPr>
      </w:pPr>
      <w:r w:rsidRPr="004208E5">
        <w:rPr>
          <w:rFonts w:cs="Arial"/>
          <w:color w:val="000000"/>
        </w:rPr>
        <w:t xml:space="preserve"> </w:t>
      </w:r>
      <w:bookmarkStart w:id="87" w:name="_Ref491634472"/>
      <w:r w:rsidRPr="004208E5">
        <w:rPr>
          <w:rFonts w:cs="Arial"/>
        </w:rPr>
        <w:t>Table</w:t>
      </w:r>
      <w:bookmarkEnd w:id="87"/>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p>
    <w:p w14:paraId="5B149E74" w14:textId="77777777" w:rsidR="00CF4247" w:rsidRPr="0032575E" w:rsidRDefault="00CF4247" w:rsidP="00CF4247">
      <w:pPr>
        <w:pStyle w:val="FL"/>
        <w:rP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0E4DEC">
        <w:trPr>
          <w:trHeight w:val="230"/>
          <w:tblHeader/>
          <w:jc w:val="cente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0E4DEC">
            <w:pPr>
              <w:pStyle w:val="TAH"/>
              <w:rPr>
                <w:rFonts w:ascii="Times New Roman" w:hAnsi="Times New Roman"/>
                <w:sz w:val="20"/>
              </w:rPr>
            </w:pP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07147B2A" w14:textId="77777777" w:rsidTr="000E4DEC">
        <w:trPr>
          <w:trHeight w:val="230"/>
          <w:tblHeader/>
          <w:jc w:val="cente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0E4DEC">
            <w:pPr>
              <w:pStyle w:val="TAH"/>
              <w:rPr>
                <w:rFonts w:ascii="Times New Roman" w:hAnsi="Times New Roman"/>
                <w:sz w:val="20"/>
              </w:rPr>
            </w:pPr>
          </w:p>
        </w:tc>
      </w:tr>
      <w:tr w:rsidR="00CF4247" w:rsidRPr="00D050A6" w14:paraId="3861578B"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successful, unsuccessful, </w:t>
            </w:r>
            <w:r w:rsidRPr="00D050A6">
              <w:rPr>
                <w:rFonts w:ascii="Times New Roman" w:hAnsi="Times New Roman"/>
                <w:sz w:val="20"/>
              </w:rPr>
              <w:t>ack</w:t>
            </w:r>
          </w:p>
        </w:tc>
      </w:tr>
      <w:tr w:rsidR="00CF4247" w:rsidRPr="00D050A6" w14:paraId="0028A18C"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p>
        </w:tc>
      </w:tr>
      <w:tr w:rsidR="00CF4247" w:rsidRPr="00D050A6" w14:paraId="35CD5E52"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p>
        </w:tc>
      </w:tr>
      <w:tr w:rsidR="00CF4247" w:rsidRPr="00D050A6" w14:paraId="29CD7D50"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that  sent the corresponding non-blocking request</w:t>
            </w:r>
          </w:p>
        </w:tc>
      </w:tr>
      <w:tr w:rsidR="00CF4247" w:rsidRPr="00D050A6" w14:paraId="6BBF07ED"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p>
        </w:tc>
      </w:tr>
      <w:tr w:rsidR="00CF4247" w:rsidRPr="00D050A6" w14:paraId="07D141A9"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0E4DEC">
            <w:pPr>
              <w:pStyle w:val="TAL"/>
              <w:rPr>
                <w:rFonts w:ascii="Times New Roman" w:hAnsi="Times New Roman"/>
                <w:color w:val="000000"/>
                <w:sz w:val="20"/>
              </w:rPr>
            </w:pP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p>
        </w:tc>
      </w:tr>
      <w:tr w:rsidR="00CF4247" w:rsidRPr="00D050A6" w14:paraId="3AE6A24C"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0E4DEC">
            <w:pPr>
              <w:pStyle w:val="TAL"/>
              <w:rPr>
                <w:rFonts w:ascii="Times New Roman" w:hAnsi="Times New Roman"/>
                <w:color w:val="000000"/>
                <w:sz w:val="20"/>
              </w:rPr>
            </w:pP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when the message expires</w:t>
            </w:r>
          </w:p>
        </w:tc>
      </w:tr>
      <w:tr w:rsidR="00CF4247" w:rsidRPr="00D050A6" w14:paraId="6F64570B"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what event category shall be used for the response message</w:t>
            </w:r>
          </w:p>
        </w:tc>
      </w:tr>
      <w:tr w:rsidR="00CF4247" w:rsidRPr="00D050A6" w14:paraId="0DBAE28A" w14:textId="77777777" w:rsidTr="000E4DEC">
        <w:trPr>
          <w:jc w:val="cente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0E4DEC">
            <w:pPr>
              <w:pStyle w:val="TAL"/>
              <w:rPr>
                <w:rFonts w:ascii="Times New Roman" w:hAnsi="Times New Roman"/>
                <w:b/>
                <w:bCs/>
                <w:i/>
                <w:color w:val="000000"/>
                <w:sz w:val="20"/>
              </w:rPr>
            </w:pP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p>
        </w:tc>
      </w:tr>
    </w:tbl>
    <w:p w14:paraId="559175C3"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85FAB6E" w14:textId="4876CFC5" w:rsidR="00CF4247" w:rsidRPr="00677DDF" w:rsidRDefault="00CF4247" w:rsidP="00677DDF">
      <w:pPr>
        <w:pStyle w:val="Heading3"/>
        <w:numPr>
          <w:ilvl w:val="2"/>
          <w:numId w:val="10"/>
        </w:numPr>
        <w:rPr>
          <w:lang w:eastAsia="zh-CN"/>
        </w:rPr>
      </w:pPr>
      <w:bookmarkStart w:id="88" w:name="_Toc522193810"/>
      <w:r>
        <w:rPr>
          <w:lang w:eastAsia="zh-CN"/>
        </w:rPr>
        <w:t xml:space="preserve">Limitations of oneM2M </w:t>
      </w:r>
      <w:r w:rsidRPr="00677DDF">
        <w:rPr>
          <w:lang w:eastAsia="zh-CN"/>
        </w:rPr>
        <w:t>Messages</w:t>
      </w:r>
      <w:bookmarkEnd w:id="88"/>
    </w:p>
    <w:p w14:paraId="194082E4" w14:textId="4D6946CF"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 xml:space="preserve">large. In the meantime, multiple consecutive request (or response) messages could contain the same request (or response) </w:t>
      </w:r>
      <w:r w:rsidR="00780C89">
        <w:rPr>
          <w:rFonts w:ascii="Times New Roman" w:hAnsi="Times New Roman" w:cs="Times New Roman"/>
          <w:color w:val="000000"/>
          <w:sz w:val="20"/>
        </w:rPr>
        <w:t>parameters</w:t>
      </w:r>
      <w:r>
        <w:rPr>
          <w:rFonts w:ascii="Times New Roman" w:hAnsi="Times New Roman" w:cs="Times New Roman"/>
          <w:color w:val="000000"/>
          <w:sz w:val="20"/>
        </w:rPr>
        <w:t xml:space="preserve">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LoRaWAN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w:t>
      </w:r>
      <w:r>
        <w:rPr>
          <w:rFonts w:ascii="Times New Roman" w:hAnsi="Times New Roman" w:cs="Times New Roman"/>
          <w:color w:val="000000"/>
          <w:sz w:val="20"/>
        </w:rPr>
        <w:lastRenderedPageBreak/>
        <w:t xml:space="preserve">Power Wide Area Networks (LPWAN) like LoRaWAN or Low-Power Wireless Personal Area Networks (LoWPAN) such as IEEE 802.15.4. </w:t>
      </w:r>
    </w:p>
    <w:p w14:paraId="5AEA15D4"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61545E46" w14:textId="50ACCCA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shall 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p>
    <w:p w14:paraId="7CB191B9" w14:textId="77777777" w:rsidR="00CF4247" w:rsidRPr="00CA62F7" w:rsidRDefault="00CF4247" w:rsidP="00CF4247">
      <w:pPr>
        <w:snapToGrid w:val="0"/>
        <w:spacing w:after="0"/>
        <w:rPr>
          <w:b/>
          <w:color w:val="000000"/>
        </w:rPr>
      </w:pPr>
    </w:p>
    <w:p w14:paraId="43304E6F" w14:textId="77777777" w:rsidR="00CF4247" w:rsidRPr="00CA62F7" w:rsidRDefault="00CF4247" w:rsidP="00CF4247">
      <w:pPr>
        <w:snapToGrid w:val="0"/>
        <w:spacing w:after="0"/>
        <w:jc w:val="center"/>
      </w:pPr>
      <w:r w:rsidRPr="00CA62F7">
        <w:object w:dxaOrig="9217" w:dyaOrig="5173" w14:anchorId="41A6A47A">
          <v:shape id="_x0000_i1026" type="#_x0000_t75" style="width:389.25pt;height:219.75pt" o:ole="">
            <v:imagedata r:id="rId15" o:title=""/>
          </v:shape>
          <o:OLEObject Type="Embed" ProgID="Visio.Drawing.15" ShapeID="_x0000_i1026" DrawAspect="Content" ObjectID="_1595936574" r:id="rId16"/>
        </w:object>
      </w:r>
    </w:p>
    <w:p w14:paraId="2F3DC547" w14:textId="4CEA9A52" w:rsidR="00CF4247" w:rsidRPr="00CA62F7" w:rsidRDefault="00CF4247" w:rsidP="00CF4247">
      <w:pPr>
        <w:pStyle w:val="Caption"/>
        <w:snapToGrid w:val="0"/>
        <w:spacing w:before="0" w:after="0"/>
      </w:pPr>
      <w:bookmarkStart w:id="89" w:name="_Ref492390288"/>
      <w:r w:rsidRPr="00CA62F7">
        <w:t>Figure</w:t>
      </w:r>
      <w:bookmarkEnd w:id="89"/>
      <w:r w:rsidRPr="00CA62F7">
        <w:t xml:space="preserve"> 6.</w:t>
      </w:r>
      <w:r w:rsidR="006B0596">
        <w:t>1</w:t>
      </w:r>
      <w:r w:rsidRPr="00CA62F7">
        <w:t>.2-1: Smart Metering Use Case based on Cellular IoT</w:t>
      </w:r>
    </w:p>
    <w:p w14:paraId="6FC5FD2C" w14:textId="77777777" w:rsidR="00CF4247" w:rsidRPr="00CA62F7" w:rsidRDefault="00CF4247" w:rsidP="00CF4247">
      <w:pPr>
        <w:snapToGrid w:val="0"/>
        <w:spacing w:after="0"/>
        <w:jc w:val="center"/>
        <w:rPr>
          <w:b/>
          <w:color w:val="000000"/>
        </w:rPr>
      </w:pPr>
    </w:p>
    <w:p w14:paraId="198E6CA9" w14:textId="49CD43C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p>
    <w:p w14:paraId="07EB43A0" w14:textId="77777777" w:rsidR="00CF4247" w:rsidRPr="00CA62F7" w:rsidRDefault="00CF4247" w:rsidP="00CF4247">
      <w:pPr>
        <w:snapToGrid w:val="0"/>
        <w:spacing w:after="0"/>
        <w:jc w:val="both"/>
        <w:rPr>
          <w:color w:val="000000"/>
        </w:rPr>
      </w:pPr>
    </w:p>
    <w:p w14:paraId="678DF563" w14:textId="11D03172"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p>
    <w:p w14:paraId="4C0BD3DF" w14:textId="77777777" w:rsidR="00CF4247" w:rsidRPr="00CA62F7" w:rsidRDefault="00CF4247" w:rsidP="00CF4247">
      <w:pPr>
        <w:pStyle w:val="Caption"/>
        <w:snapToGrid w:val="0"/>
        <w:spacing w:before="0" w:after="0"/>
      </w:pPr>
      <w:bookmarkStart w:id="90" w:name="_Ref480878603"/>
    </w:p>
    <w:p w14:paraId="7CCBE3FB" w14:textId="77777777" w:rsidR="00CF4247" w:rsidRPr="00CA62F7" w:rsidRDefault="00CF4247" w:rsidP="00CF4247">
      <w:pPr>
        <w:pStyle w:val="Caption"/>
        <w:snapToGrid w:val="0"/>
        <w:spacing w:before="0" w:after="0"/>
      </w:pPr>
      <w:r w:rsidRPr="00CA62F7">
        <w:object w:dxaOrig="6553" w:dyaOrig="4728" w14:anchorId="3100BA95">
          <v:shape id="_x0000_i1027" type="#_x0000_t75" style="width:277.5pt;height:200.25pt" o:ole="">
            <v:imagedata r:id="rId17" o:title=""/>
          </v:shape>
          <o:OLEObject Type="Embed" ProgID="Visio.Drawing.15" ShapeID="_x0000_i1027" DrawAspect="Content" ObjectID="_1595936575" r:id="rId18"/>
        </w:object>
      </w:r>
    </w:p>
    <w:p w14:paraId="34F60973" w14:textId="23E9C4B3" w:rsidR="00CF4247" w:rsidRPr="00A65476" w:rsidRDefault="00CF4247" w:rsidP="00CF4247">
      <w:pPr>
        <w:pStyle w:val="Caption"/>
        <w:snapToGrid w:val="0"/>
        <w:spacing w:before="0" w:after="0"/>
        <w:rPr>
          <w:rFonts w:ascii="Arial" w:hAnsi="Arial" w:cs="Arial"/>
        </w:rPr>
      </w:pPr>
      <w:bookmarkStart w:id="91" w:name="_Ref491253854"/>
      <w:r w:rsidRPr="00A65476">
        <w:rPr>
          <w:rFonts w:ascii="Arial" w:hAnsi="Arial" w:cs="Arial"/>
        </w:rPr>
        <w:t>Figure</w:t>
      </w:r>
      <w:bookmarkEnd w:id="90"/>
      <w:bookmarkEnd w:id="91"/>
      <w:r w:rsidRPr="00A65476">
        <w:rPr>
          <w:rFonts w:ascii="Arial" w:hAnsi="Arial" w:cs="Arial"/>
        </w:rPr>
        <w:t xml:space="preserve"> 6.</w:t>
      </w:r>
      <w:r w:rsidR="006B0596">
        <w:rPr>
          <w:rFonts w:ascii="Arial" w:hAnsi="Arial" w:cs="Arial"/>
        </w:rPr>
        <w:t>1</w:t>
      </w:r>
      <w:r w:rsidRPr="00A65476">
        <w:rPr>
          <w:rFonts w:ascii="Arial" w:hAnsi="Arial" w:cs="Arial"/>
        </w:rPr>
        <w:t>.2-2: Interactions between an Application and a Service Layer</w:t>
      </w:r>
    </w:p>
    <w:p w14:paraId="5DD53E97" w14:textId="77777777" w:rsidR="00CF4247" w:rsidRPr="00CA62F7" w:rsidRDefault="00CF4247" w:rsidP="00CF4247"/>
    <w:p w14:paraId="58CF2170" w14:textId="77777777" w:rsidR="00CF4247" w:rsidRPr="00CA62F7" w:rsidRDefault="00CF4247" w:rsidP="00CF4247">
      <w:pPr>
        <w:snapToGrid w:val="0"/>
        <w:spacing w:after="0"/>
        <w:jc w:val="center"/>
      </w:pPr>
      <w:r w:rsidRPr="00CA62F7">
        <w:object w:dxaOrig="9336" w:dyaOrig="4728" w14:anchorId="0402ACF1">
          <v:shape id="_x0000_i1028" type="#_x0000_t75" style="width:389.25pt;height:197.25pt" o:ole="">
            <v:imagedata r:id="rId19" o:title=""/>
          </v:shape>
          <o:OLEObject Type="Embed" ProgID="Visio.Drawing.15" ShapeID="_x0000_i1028" DrawAspect="Content" ObjectID="_1595936576" r:id="rId20"/>
        </w:object>
      </w:r>
    </w:p>
    <w:p w14:paraId="1D42A5D3" w14:textId="6DBE54E9" w:rsidR="00CF4247" w:rsidRPr="00A65476" w:rsidRDefault="00CF4247" w:rsidP="00CF4247">
      <w:pPr>
        <w:pStyle w:val="Caption"/>
        <w:snapToGrid w:val="0"/>
        <w:spacing w:before="0" w:after="0"/>
        <w:rPr>
          <w:rFonts w:ascii="Arial" w:hAnsi="Arial" w:cs="Arial"/>
        </w:rPr>
      </w:pPr>
      <w:bookmarkStart w:id="92" w:name="_Ref491253950"/>
      <w:r w:rsidRPr="00A65476">
        <w:rPr>
          <w:rFonts w:ascii="Arial" w:hAnsi="Arial" w:cs="Arial"/>
        </w:rPr>
        <w:t>Figure</w:t>
      </w:r>
      <w:bookmarkEnd w:id="92"/>
      <w:r w:rsidRPr="00A65476">
        <w:rPr>
          <w:rFonts w:ascii="Arial" w:hAnsi="Arial" w:cs="Arial"/>
        </w:rPr>
        <w:t xml:space="preserve"> 6.</w:t>
      </w:r>
      <w:r w:rsidR="006B0596">
        <w:rPr>
          <w:rFonts w:ascii="Arial" w:hAnsi="Arial" w:cs="Arial"/>
        </w:rPr>
        <w:t>1</w:t>
      </w:r>
      <w:r w:rsidRPr="00A65476">
        <w:rPr>
          <w:rFonts w:ascii="Arial" w:hAnsi="Arial" w:cs="Arial"/>
        </w:rPr>
        <w:t>.2-3: Interactions between Multiple Applications and a Service Layer</w:t>
      </w:r>
    </w:p>
    <w:p w14:paraId="20E044DB" w14:textId="77777777" w:rsidR="00CF4247" w:rsidRDefault="00CF4247" w:rsidP="00CF4247"/>
    <w:p w14:paraId="56BE37AF"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limitations of oneM2M communication flow for constrained IoT devices are identified:</w:t>
      </w:r>
    </w:p>
    <w:p w14:paraId="5A6B2245"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contains too many request (or response) parameters, it cannot be sent in one layer-2 frame, which causes high message overhead and increases message transmission latency. </w:t>
      </w:r>
    </w:p>
    <w:p w14:paraId="5B0E87E8"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is contained in multiple layer-2 frames, the loss of one layer-2 frame will results in the failure of oneM2M message delivery. </w:t>
      </w:r>
    </w:p>
    <w:p w14:paraId="5780BD20"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Even if a oneM2M request (or response) message can be completely contained in one layer-2 frame, the large size of the oneM2M message increases the message loss probability over the wireless channel. </w:t>
      </w:r>
    </w:p>
    <w:p w14:paraId="00E45968" w14:textId="5ACE63BD" w:rsidR="00CF4247" w:rsidRDefault="00CF4247" w:rsidP="00CF4247">
      <w:pPr>
        <w:numPr>
          <w:ilvl w:val="0"/>
          <w:numId w:val="21"/>
        </w:numPr>
        <w:tabs>
          <w:tab w:val="clear" w:pos="1140"/>
          <w:tab w:val="num" w:pos="540"/>
        </w:tabs>
        <w:ind w:left="540" w:hanging="180"/>
        <w:rPr>
          <w:color w:val="000000"/>
        </w:rPr>
      </w:pPr>
      <w:r>
        <w:rPr>
          <w:color w:val="000000"/>
        </w:rPr>
        <w:t xml:space="preserve"> Parameters contained in multiple consecutive oneM2M request (or response) messages could be the same and  redundant, which increases message overhead </w:t>
      </w:r>
      <w:r w:rsidR="00780C89">
        <w:rPr>
          <w:color w:val="000000"/>
        </w:rPr>
        <w:t>unnecessarily</w:t>
      </w:r>
      <w:r>
        <w:rPr>
          <w:color w:val="000000"/>
        </w:rPr>
        <w:t xml:space="preserve">. </w:t>
      </w:r>
    </w:p>
    <w:p w14:paraId="5346AA05" w14:textId="3AD5431F" w:rsidR="00CF4247" w:rsidRDefault="00CF4247" w:rsidP="00CF4247">
      <w:pPr>
        <w:numPr>
          <w:ilvl w:val="0"/>
          <w:numId w:val="21"/>
        </w:numPr>
        <w:tabs>
          <w:tab w:val="clear" w:pos="1140"/>
          <w:tab w:val="num" w:pos="540"/>
        </w:tabs>
        <w:ind w:left="540" w:hanging="180"/>
        <w:rPr>
          <w:color w:val="000000"/>
        </w:rPr>
      </w:pPr>
      <w:r>
        <w:rPr>
          <w:color w:val="000000"/>
        </w:rPr>
        <w:t xml:space="preserve"> The resource </w:t>
      </w:r>
      <w:r w:rsidR="00780C89">
        <w:rPr>
          <w:color w:val="000000"/>
        </w:rPr>
        <w:t>representation</w:t>
      </w:r>
      <w:r>
        <w:rPr>
          <w:color w:val="000000"/>
        </w:rPr>
        <w:t xml:space="preserve"> in the “Content” parameter may contain some extra attributes which are not expected or required by the requestor. </w:t>
      </w:r>
    </w:p>
    <w:p w14:paraId="58F56758" w14:textId="227CC099" w:rsidR="00CF4247" w:rsidRDefault="00CF4247" w:rsidP="00CF4247">
      <w:pPr>
        <w:numPr>
          <w:ilvl w:val="0"/>
          <w:numId w:val="21"/>
        </w:numPr>
        <w:tabs>
          <w:tab w:val="clear" w:pos="1140"/>
          <w:tab w:val="num" w:pos="540"/>
        </w:tabs>
        <w:ind w:left="540" w:hanging="180"/>
        <w:rPr>
          <w:color w:val="000000"/>
        </w:rPr>
      </w:pPr>
      <w:r>
        <w:rPr>
          <w:color w:val="000000"/>
        </w:rPr>
        <w:t xml:space="preserve"> The resource representation in the “Content” parameter from multiple consecutive oneM2M request (or response) messages may contain the same or redundant attributes, which causes extra message overhead </w:t>
      </w:r>
      <w:r w:rsidR="00780C89">
        <w:rPr>
          <w:color w:val="000000"/>
        </w:rPr>
        <w:t>unnecessarily</w:t>
      </w:r>
      <w:r>
        <w:rPr>
          <w:color w:val="000000"/>
        </w:rPr>
        <w:t xml:space="preserve">. </w:t>
      </w:r>
    </w:p>
    <w:p w14:paraId="598A84FE" w14:textId="77777777" w:rsidR="00CF4247" w:rsidRPr="00D050A6" w:rsidRDefault="00CF4247" w:rsidP="00CF4247">
      <w:pPr>
        <w:numPr>
          <w:ilvl w:val="0"/>
          <w:numId w:val="21"/>
        </w:numPr>
        <w:tabs>
          <w:tab w:val="clear" w:pos="1140"/>
          <w:tab w:val="num" w:pos="540"/>
        </w:tabs>
        <w:ind w:left="540" w:hanging="180"/>
        <w:rPr>
          <w:color w:val="000000"/>
        </w:rPr>
      </w:pPr>
      <w:r>
        <w:rPr>
          <w:color w:val="000000"/>
        </w:rPr>
        <w:t xml:space="preserve"> The oneM2M service layer does not currently support any compression mechanisms and is unable to leverage existing header compression protocols (e.g. IETF RFC 3095 for robust header compression) which have been </w:t>
      </w:r>
      <w:r>
        <w:rPr>
          <w:color w:val="000000"/>
        </w:rPr>
        <w:lastRenderedPageBreak/>
        <w:t xml:space="preserve">designed for network layer, transport layer, and application protocol layer.. None of these are directly applicable to the oneM2M service layer. </w:t>
      </w:r>
    </w:p>
    <w:p w14:paraId="321CDEF0" w14:textId="11AF520F" w:rsidR="00CF4247" w:rsidRDefault="00CF4247" w:rsidP="006B0596">
      <w:pPr>
        <w:pStyle w:val="Heading3"/>
        <w:numPr>
          <w:ilvl w:val="2"/>
          <w:numId w:val="10"/>
        </w:numPr>
        <w:rPr>
          <w:lang w:eastAsia="zh-CN"/>
        </w:rPr>
      </w:pPr>
      <w:bookmarkStart w:id="93" w:name="_Toc522193811"/>
      <w:r>
        <w:rPr>
          <w:lang w:eastAsia="zh-CN"/>
        </w:rPr>
        <w:t>Potential Requirements</w:t>
      </w:r>
      <w:bookmarkEnd w:id="93"/>
    </w:p>
    <w:p w14:paraId="18A16ECA" w14:textId="77777777" w:rsidR="00CF4247" w:rsidRPr="001348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latency.</w:t>
      </w:r>
    </w:p>
    <w:p w14:paraId="0423E772" w14:textId="77777777" w:rsidR="00CF4247" w:rsidRPr="00D050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communication overhead.</w:t>
      </w:r>
    </w:p>
    <w:p w14:paraId="7072AC65" w14:textId="77777777" w:rsidR="00CF4247" w:rsidRPr="00FB151A"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approaches for constrained IoT device to minimize request message size.</w:t>
      </w:r>
    </w:p>
    <w:p w14:paraId="7A4C906E" w14:textId="5EC4B0FF" w:rsidR="00CF4247" w:rsidRPr="00607FD5"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approaches for constrained IoT device to minimize response message size.</w:t>
      </w:r>
    </w:p>
    <w:p w14:paraId="664DC1F9" w14:textId="5F868F27" w:rsidR="00CF4247" w:rsidRPr="00AB2CB3"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 xml:space="preserve">approaches for constrained IoT device to remove unrequired or redundant attributes from the resource representation as contained in the “Content” parameter. </w:t>
      </w:r>
    </w:p>
    <w:p w14:paraId="700F79BE" w14:textId="77777777" w:rsidR="00CF4247" w:rsidRDefault="00CF4247" w:rsidP="004338C0">
      <w:pPr>
        <w:rPr>
          <w:i/>
          <w:color w:val="FF0000"/>
          <w:lang w:eastAsia="zh-CN"/>
        </w:rPr>
      </w:pPr>
    </w:p>
    <w:p w14:paraId="1199AFE6" w14:textId="77777777" w:rsidR="00292CDD" w:rsidRPr="00316D88" w:rsidRDefault="00292CDD" w:rsidP="00475046">
      <w:pPr>
        <w:rPr>
          <w:lang w:eastAsia="zh-CN"/>
        </w:rPr>
      </w:pPr>
    </w:p>
    <w:p w14:paraId="78EC58BF" w14:textId="15D966DC" w:rsidR="00292CDD" w:rsidRDefault="00292CDD" w:rsidP="00292CDD">
      <w:pPr>
        <w:pStyle w:val="Heading3"/>
        <w:numPr>
          <w:ilvl w:val="2"/>
          <w:numId w:val="10"/>
        </w:numPr>
        <w:rPr>
          <w:lang w:eastAsia="zh-CN"/>
        </w:rPr>
      </w:pPr>
      <w:bookmarkStart w:id="94" w:name="_Toc522193812"/>
      <w:r>
        <w:rPr>
          <w:lang w:eastAsia="zh-CN"/>
        </w:rPr>
        <w:t>Potential Solutions</w:t>
      </w:r>
      <w:bookmarkEnd w:id="94"/>
    </w:p>
    <w:p w14:paraId="7990A5C7" w14:textId="7F3D7216" w:rsidR="00292CDD" w:rsidRPr="00292CDD" w:rsidRDefault="00292CDD" w:rsidP="00475046">
      <w:pPr>
        <w:rPr>
          <w:i/>
          <w:color w:val="FF0000"/>
        </w:rPr>
      </w:pP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r w:rsidR="008A55CC">
        <w:rPr>
          <w:i/>
          <w:color w:val="FF0000"/>
        </w:rPr>
        <w:t>function</w:t>
      </w:r>
      <w:r>
        <w:rPr>
          <w:i/>
          <w:color w:val="FF0000"/>
        </w:rPr>
        <w:t xml:space="preserve"> to address the identified limitations and requirements</w:t>
      </w:r>
      <w:r w:rsidRPr="00292CDD">
        <w:rPr>
          <w:i/>
          <w:color w:val="FF0000"/>
        </w:rPr>
        <w:t>.</w:t>
      </w:r>
    </w:p>
    <w:p w14:paraId="01E6F0C9" w14:textId="77777777" w:rsidR="005C75B5" w:rsidRPr="005C75B5" w:rsidRDefault="005C75B5" w:rsidP="004338C0">
      <w:pPr>
        <w:rPr>
          <w:color w:val="FF0000"/>
        </w:rPr>
      </w:pPr>
    </w:p>
    <w:p w14:paraId="221E7065" w14:textId="325F22AB" w:rsidR="004338C0" w:rsidRPr="007362EA" w:rsidRDefault="00677DDF" w:rsidP="005F2414">
      <w:pPr>
        <w:pStyle w:val="Heading2"/>
        <w:numPr>
          <w:ilvl w:val="1"/>
          <w:numId w:val="10"/>
        </w:numPr>
      </w:pPr>
      <w:bookmarkStart w:id="95" w:name="_Toc522193813"/>
      <w:r>
        <w:rPr>
          <w:lang w:val="en-US"/>
        </w:rPr>
        <w:lastRenderedPageBreak/>
        <w:t>Analysis</w:t>
      </w:r>
      <w:r>
        <w:t xml:space="preserve"> of oneM2M </w:t>
      </w:r>
      <w:r>
        <w:rPr>
          <w:lang w:val="en-US"/>
        </w:rPr>
        <w:t>Requests Targeted Towards AEs</w:t>
      </w:r>
      <w:bookmarkEnd w:id="95"/>
      <w:r w:rsidDel="00677DDF">
        <w:t xml:space="preserve"> </w:t>
      </w:r>
    </w:p>
    <w:p w14:paraId="3FEE812E" w14:textId="77777777" w:rsidR="00677DDF" w:rsidRDefault="00677DDF" w:rsidP="00857C8A">
      <w:pPr>
        <w:pStyle w:val="Heading3"/>
        <w:numPr>
          <w:ilvl w:val="0"/>
          <w:numId w:val="0"/>
        </w:numPr>
        <w:rPr>
          <w:lang w:val="en-US" w:eastAsia="zh-CN"/>
        </w:rPr>
      </w:pPr>
      <w:bookmarkStart w:id="96" w:name="_Toc522193814"/>
      <w:r>
        <w:rPr>
          <w:lang w:val="en-US" w:eastAsia="zh-CN"/>
        </w:rPr>
        <w:t xml:space="preserve">6.2.1  </w:t>
      </w:r>
      <w:r>
        <w:rPr>
          <w:lang w:eastAsia="zh-CN"/>
        </w:rPr>
        <w:t>Introduction of oneM2M</w:t>
      </w:r>
      <w:r>
        <w:rPr>
          <w:lang w:val="en-US" w:eastAsia="zh-CN"/>
        </w:rPr>
        <w:t xml:space="preserve"> Requests Targeted Towards AEs</w:t>
      </w:r>
      <w:bookmarkEnd w:id="96"/>
    </w:p>
    <w:p w14:paraId="3BDE8526" w14:textId="17E57D71" w:rsidR="00677DDF" w:rsidRDefault="00677DDF" w:rsidP="00677DDF">
      <w:pPr>
        <w:keepNext/>
        <w:keepLines/>
      </w:pPr>
      <w:r>
        <w:t>oneM2M AEs currently rely on receiving oneM2M requests via the oneM2M subscription/notification framework.  Figure 6.2.1-1 illustrates how the oneM2M subscription/notification framework is used by an AE to receive a request originating from another AE.   For example, in a real world use case deployment, AE1 could function as a door</w:t>
      </w:r>
      <w:r w:rsidR="00FA11B2">
        <w:t xml:space="preserve"> </w:t>
      </w:r>
      <w:r>
        <w:t xml:space="preserve">lock device and AE2 could represent an application hosted on a smartphone that is used to lock and unlock the door.  </w:t>
      </w:r>
    </w:p>
    <w:p w14:paraId="62A6C890" w14:textId="77777777" w:rsidR="00677DDF" w:rsidRDefault="00677DDF" w:rsidP="00677DDF">
      <w:pPr>
        <w:keepNext/>
        <w:keepLines/>
      </w:pPr>
      <w:r>
        <w:t xml:space="preserve">In this use case, AE1 first creates a resource in the Hosting CSE for the purposes of receiving commands from other AEs in the system (e.g. AE2). AE1 then creates a subscription to this resource such that it is notified by the Hosting CSE if the resource is updated.  AE2 then performs an update of the resource which results in the Hosting CSE sending a notification to AE1.  The update response that is returned back to AE2 can be returned immediately or the Hosting CSE can wait until it receives a notification response from AE1.  This is determined by the type of subscription that AE1 creates in the Hosting CSE.  </w:t>
      </w:r>
    </w:p>
    <w:p w14:paraId="33691A46" w14:textId="77777777" w:rsidR="00677DDF" w:rsidRDefault="00677DDF" w:rsidP="00677DDF">
      <w:pPr>
        <w:keepNext/>
        <w:keepLines/>
        <w:jc w:val="center"/>
      </w:pPr>
      <w:r w:rsidRPr="005A3421">
        <w:object w:dxaOrig="11741" w:dyaOrig="14610" w14:anchorId="7789979A">
          <v:shape id="_x0000_i1069" type="#_x0000_t75" style="width:359.25pt;height:436.5pt" o:ole="">
            <v:imagedata r:id="rId21" o:title="" cropbottom="-30793f" cropright="-32571f"/>
          </v:shape>
          <o:OLEObject Type="Embed" ProgID="Visio.Drawing.11" ShapeID="_x0000_i1069" DrawAspect="Content" ObjectID="_1595936577" r:id="rId22"/>
        </w:object>
      </w:r>
    </w:p>
    <w:p w14:paraId="6221C0BA" w14:textId="77777777" w:rsidR="00677DDF" w:rsidRPr="00357143" w:rsidRDefault="00677DDF" w:rsidP="00677DDF">
      <w:pPr>
        <w:pStyle w:val="TF"/>
      </w:pPr>
      <w:r w:rsidRPr="00357143">
        <w:t xml:space="preserve">Figure </w:t>
      </w:r>
      <w:r>
        <w:t>6.2.1-1</w:t>
      </w:r>
      <w:r w:rsidRPr="00357143">
        <w:t xml:space="preserve">: </w:t>
      </w:r>
      <w:r>
        <w:t>oneM2M AE Subscription/Notification-based Request Targeting</w:t>
      </w:r>
    </w:p>
    <w:p w14:paraId="43EB7C7B" w14:textId="77777777" w:rsidR="00677DDF" w:rsidRDefault="00677DDF" w:rsidP="00677DDF">
      <w:pPr>
        <w:keepNext/>
        <w:keepLines/>
        <w:jc w:val="center"/>
        <w:rPr>
          <w:color w:val="000000"/>
        </w:rPr>
      </w:pPr>
    </w:p>
    <w:p w14:paraId="3C135D84" w14:textId="77777777" w:rsidR="00677DDF" w:rsidRDefault="00677DDF" w:rsidP="00857C8A">
      <w:pPr>
        <w:pStyle w:val="Heading3"/>
        <w:numPr>
          <w:ilvl w:val="0"/>
          <w:numId w:val="0"/>
        </w:numPr>
        <w:rPr>
          <w:lang w:val="en-US" w:eastAsia="zh-CN"/>
        </w:rPr>
      </w:pPr>
      <w:bookmarkStart w:id="97" w:name="_Toc522193815"/>
      <w:r>
        <w:rPr>
          <w:lang w:val="en-US" w:eastAsia="zh-CN"/>
        </w:rPr>
        <w:t xml:space="preserve">6.2.2  </w:t>
      </w:r>
      <w:r>
        <w:rPr>
          <w:lang w:eastAsia="zh-CN"/>
        </w:rPr>
        <w:t xml:space="preserve">Limitations of oneM2M </w:t>
      </w:r>
      <w:r>
        <w:rPr>
          <w:lang w:val="en-US" w:eastAsia="zh-CN"/>
        </w:rPr>
        <w:t>Requests Targeted Towards AEs</w:t>
      </w:r>
      <w:bookmarkEnd w:id="97"/>
    </w:p>
    <w:p w14:paraId="4DF75AD5" w14:textId="7F2393D4"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oneM2M architecture currently does not support end-to-end re-targeting of requests such as RETRIEVE, UPDATE, DISCOVER, etc</w:t>
      </w:r>
      <w:r w:rsidR="00FA11B2">
        <w:rPr>
          <w:rFonts w:ascii="Times New Roman" w:hAnsi="Times New Roman" w:cs="Times New Roman"/>
          <w:color w:val="000000"/>
          <w:sz w:val="20"/>
        </w:rPr>
        <w:t>.</w:t>
      </w:r>
      <w:r>
        <w:rPr>
          <w:rFonts w:ascii="Times New Roman" w:hAnsi="Times New Roman" w:cs="Times New Roman"/>
          <w:color w:val="000000"/>
          <w:sz w:val="20"/>
        </w:rPr>
        <w:t xml:space="preserve"> to AEs as illustrated in Figure 6.2.2-1.  A</w:t>
      </w:r>
      <w:r w:rsidRPr="006944F1">
        <w:rPr>
          <w:rFonts w:ascii="Times New Roman" w:hAnsi="Times New Roman" w:cs="Times New Roman"/>
          <w:color w:val="000000"/>
          <w:sz w:val="20"/>
        </w:rPr>
        <w:t xml:space="preserve"> oneM2M AE is currently limited to receiving </w:t>
      </w:r>
      <w:r>
        <w:rPr>
          <w:rFonts w:ascii="Times New Roman" w:hAnsi="Times New Roman" w:cs="Times New Roman"/>
          <w:color w:val="000000"/>
          <w:sz w:val="20"/>
        </w:rPr>
        <w:t>requests only via the oneM2M subscription/notification framework.  As a result an AE can only receive oneM2M NOTIFY requests</w:t>
      </w:r>
      <w:r w:rsidRPr="006944F1">
        <w:rPr>
          <w:rFonts w:ascii="Times New Roman" w:hAnsi="Times New Roman" w:cs="Times New Roman"/>
          <w:color w:val="000000"/>
          <w:sz w:val="20"/>
        </w:rPr>
        <w:t xml:space="preserve">.  </w:t>
      </w:r>
      <w:r>
        <w:rPr>
          <w:rFonts w:ascii="Times New Roman" w:hAnsi="Times New Roman" w:cs="Times New Roman"/>
          <w:color w:val="000000"/>
          <w:sz w:val="20"/>
        </w:rPr>
        <w:t xml:space="preserve">This limitation is a bi-product of the fact that the current oneM2M architecture requires oneM2M AEs to mirror their resources into CSE hosted resources in order for these resources to be made accessible to other oneM2M entities.    </w:t>
      </w:r>
    </w:p>
    <w:p w14:paraId="25647AF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1ACE2A8D" w14:textId="77777777" w:rsidR="00677DDF" w:rsidRDefault="00677DDF" w:rsidP="00677DDF">
      <w:pPr>
        <w:keepNext/>
        <w:keepLines/>
        <w:jc w:val="center"/>
      </w:pPr>
      <w:r w:rsidRPr="005A3421">
        <w:object w:dxaOrig="11491" w:dyaOrig="6871" w14:anchorId="7489E687">
          <v:shape id="_x0000_i1070" type="#_x0000_t75" style="width:391.5pt;height:228.75pt" o:ole="">
            <v:imagedata r:id="rId23" o:title="" cropbottom="-30793f" cropright="-32571f"/>
          </v:shape>
          <o:OLEObject Type="Embed" ProgID="Visio.Drawing.11" ShapeID="_x0000_i1070" DrawAspect="Content" ObjectID="_1595936578" r:id="rId24"/>
        </w:object>
      </w:r>
    </w:p>
    <w:p w14:paraId="72432E5F" w14:textId="77777777" w:rsidR="00677DDF" w:rsidRDefault="00677DDF" w:rsidP="00677DDF">
      <w:pPr>
        <w:pStyle w:val="TF"/>
        <w:rPr>
          <w:rFonts w:ascii="Times New Roman" w:hAnsi="Times New Roman"/>
          <w:color w:val="000000"/>
        </w:rPr>
      </w:pPr>
      <w:r w:rsidRPr="00357143">
        <w:t xml:space="preserve">Figure </w:t>
      </w:r>
      <w:r>
        <w:t>6.2.2-1</w:t>
      </w:r>
      <w:r w:rsidRPr="00357143">
        <w:t xml:space="preserve">: </w:t>
      </w:r>
      <w:r>
        <w:t>oneM2M Lacks End-to-End Re-targeting of Requests to AEs</w:t>
      </w:r>
    </w:p>
    <w:p w14:paraId="1656F9D6"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21BB3C05"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Due to the lack of support for re-targeting non-NOTIFY requests to AEs in oneM2M there are several limitations and inefficiencies that can be problematic for certain types of real world deployments.  </w:t>
      </w:r>
    </w:p>
    <w:p w14:paraId="26FA44E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A32883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#1 –</w:t>
      </w:r>
      <w:r>
        <w:rPr>
          <w:rFonts w:ascii="Times New Roman" w:hAnsi="Times New Roman" w:cs="Times New Roman"/>
          <w:color w:val="000000"/>
          <w:sz w:val="20"/>
        </w:rPr>
        <w:t xml:space="preserve"> This limitation involves use cases requiring mirrored resources hosted in a CSE that need to be to be kept current (i.e. fresh) with the state of an AE. For example, the current state of a device needs to be known (i.e. what is the current location of the device).   Different types of use cases can have different freshness requirements for mirrored resources.  Based on the freshness requirements, an AE has to keep its mirrored resources fresh enough to meet these requirements.  This is done by issuing repeated update requests to the CSE on a frequent enough basis as shown in Figure 6.2.2-2.  The AEs consuming the information from these mirrored resources however may be issuing retrieve requests on a much less frequent basis even though they require the resources to be kept current with a certain freshness.  Since the AE mirroring its resources has no insight into when its mirrored resources are being accessed it has to continuously update them in case they are accessed.   This example demonstrates how, in some deployment scenarios, mirroring of resources is not always an efficient deployment model.  In this type of use case, re-targeting a request down to a device hosting an AE rather than mirroring of resources can be more efficient.</w:t>
      </w:r>
    </w:p>
    <w:p w14:paraId="2FA0A390" w14:textId="77777777" w:rsidR="00677DDF" w:rsidRDefault="00677DDF" w:rsidP="00677DDF">
      <w:pPr>
        <w:keepNext/>
        <w:keepLines/>
        <w:jc w:val="center"/>
      </w:pPr>
      <w:r w:rsidRPr="005A3421">
        <w:object w:dxaOrig="11741" w:dyaOrig="14610" w14:anchorId="695DC559">
          <v:shape id="_x0000_i1071" type="#_x0000_t75" style="width:400.5pt;height:486.75pt" o:ole="">
            <v:imagedata r:id="rId25" o:title="" cropbottom="-30793f" cropright="-32571f"/>
          </v:shape>
          <o:OLEObject Type="Embed" ProgID="Visio.Drawing.11" ShapeID="_x0000_i1071" DrawAspect="Content" ObjectID="_1595936579" r:id="rId26"/>
        </w:object>
      </w:r>
    </w:p>
    <w:p w14:paraId="40AF8F46" w14:textId="77777777" w:rsidR="00677DDF" w:rsidRPr="00357143" w:rsidRDefault="00677DDF" w:rsidP="00677DDF">
      <w:pPr>
        <w:pStyle w:val="TF"/>
      </w:pPr>
      <w:r w:rsidRPr="00357143">
        <w:t xml:space="preserve">Figure </w:t>
      </w:r>
      <w:r>
        <w:t>6.2.2-2</w:t>
      </w:r>
      <w:r w:rsidRPr="00357143">
        <w:t xml:space="preserve">: </w:t>
      </w:r>
      <w:r>
        <w:t>oneM2M AE Mirroring Inefficiencies</w:t>
      </w:r>
    </w:p>
    <w:p w14:paraId="2A18409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F733B6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#2 –</w:t>
      </w:r>
      <w:r>
        <w:rPr>
          <w:rFonts w:ascii="Times New Roman" w:hAnsi="Times New Roman" w:cs="Times New Roman"/>
          <w:color w:val="000000"/>
          <w:sz w:val="20"/>
        </w:rPr>
        <w:t xml:space="preserve"> This limitation involves the oneM2M subscription/notification framework and how it is not an optimal mechanism for re-targeting requests to an AE hosted on a lightweight device.  Currently the oneM2M subscription/notification framework does support the capability to re-target UPDATE requests to an AE as illustrated in Figure 6.2.1-1.  This is done by sending a NOTIFY request to an AE when an UPDATE request is received to the AE’s mirrored resource.  Within the NOTIFY request, the updated representation of the mirrored resource is provided.  When this NOTIFY request is sent to the AE, the Hosting CSE holds-off sending the UPDATE response to the Originator until the Hosting CSE receives a NOTIFY response back from the AE.  When the AE receives the NOTIFY it can extract and process the resource representation from the payload.  The AE can then send a NOTIFY response back to the Hosting CSE indicating whether it successfully processed the updated resource representation and it is ok for the Hosting CSE to apply the update to the mirrored resource.  The Hosting CSE in turn processes the NOTIFY response, conditionally updates the mirrored resource, and returns a response back to the Originator.  The major drawback with  re-targeting UPDATE requests to an AE via the oneM2M subscription/notification framework is the extra overhead incurred with tunneling/encapsulation the updated resource representation with the NOTIFY request.  This tunneling/encapsulation adds extra overhead to the message size as well as message processing.  </w:t>
      </w:r>
    </w:p>
    <w:p w14:paraId="02BB7228"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C172CCA" w14:textId="6AD93E40"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lastRenderedPageBreak/>
        <w:t xml:space="preserve">Other than UPDATE, the oneM2M subscription/notification framework does not currently support re-targeting other types of requests (e.g. RETRIEVE) to AEs.  Re-targeting these other types of requests to an AE can be very useful since it can allow an Originator’s RETRIEVE request to be forwarded to AE if/when the mirrored resource does not contain a representation that meets the Originator’s freshness requirements (i.e. it’s too stale).  Re-targeting a RETRIEVE via the oneM2M subscription/notification framework however is more complex and less efficient than the UPDATE and for this reason oneM2M has not defined support for this capability.  For example, if oneM2M were to entertain this idea, then it would most likely have to define something like what is shown in Figure 6.2.2-3.  The added complexity/inefficiency in this procedure is the additional UPDATE request from AE1 to the Hosting CSE when AE1 </w:t>
      </w:r>
      <w:r>
        <w:rPr>
          <w:rFonts w:ascii="Times New Roman" w:hAnsi="Times New Roman" w:cs="Times New Roman"/>
          <w:color w:val="000000"/>
          <w:sz w:val="20"/>
        </w:rPr>
        <w:t>receives</w:t>
      </w:r>
      <w:r>
        <w:rPr>
          <w:rFonts w:ascii="Times New Roman" w:hAnsi="Times New Roman" w:cs="Times New Roman"/>
          <w:color w:val="000000"/>
          <w:sz w:val="20"/>
        </w:rPr>
        <w:t xml:space="preserve"> a NOTIFY request that a RETRIEVE to its mirrored resource in the Hosting CSE was received from AE2.  This UPDATE is needed to provide the Hosting CSE with an updated representation that the Hosting CSE can then use to update the representation of its mirrored resource and include in the response back to the Originator.   From this figure, one can see that re-targeting RETRIEVE requests to AEs via the oneM2M subscription/notification framework has its limitations and complexities and is not very efficient.  For this reason, oneM2M should analyze other alternatives.  </w:t>
      </w:r>
    </w:p>
    <w:p w14:paraId="501E2D6E"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30C1C308" w14:textId="77777777" w:rsidR="00677DDF" w:rsidRDefault="00677DDF" w:rsidP="00677DDF">
      <w:pPr>
        <w:keepNext/>
        <w:keepLines/>
        <w:jc w:val="center"/>
      </w:pPr>
      <w:r w:rsidRPr="005A3421">
        <w:object w:dxaOrig="11741" w:dyaOrig="19161" w14:anchorId="4D68CE5C">
          <v:shape id="_x0000_i1072" type="#_x0000_t75" style="width:359.25pt;height:552.75pt" o:ole="">
            <v:imagedata r:id="rId27" o:title="" cropbottom="-27372f" cropright="-32571f"/>
          </v:shape>
          <o:OLEObject Type="Embed" ProgID="Visio.Drawing.11" ShapeID="_x0000_i1072" DrawAspect="Content" ObjectID="_1595936580" r:id="rId28"/>
        </w:object>
      </w:r>
    </w:p>
    <w:p w14:paraId="1463DD3B" w14:textId="77777777" w:rsidR="00677DDF" w:rsidRPr="00357143" w:rsidRDefault="00677DDF" w:rsidP="00677DDF">
      <w:pPr>
        <w:pStyle w:val="TF"/>
      </w:pPr>
      <w:r w:rsidRPr="00357143">
        <w:t xml:space="preserve">Figure </w:t>
      </w:r>
      <w:r>
        <w:t>6.2.2-3</w:t>
      </w:r>
      <w:r w:rsidRPr="00357143">
        <w:t xml:space="preserve">: </w:t>
      </w:r>
      <w:r>
        <w:t>oneM2M AE Subscription/Notification-based RETRIEVE Request Targeting</w:t>
      </w:r>
    </w:p>
    <w:p w14:paraId="562AD34F"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43F9645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is a summarized list of limitations in the current oneM2M architecture regarding targeting requests towards oneM2M AEs:</w:t>
      </w:r>
    </w:p>
    <w:p w14:paraId="518BA4B0"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539E587" w14:textId="46683235" w:rsidR="00677DDF" w:rsidRPr="006944F1" w:rsidRDefault="00677DDF" w:rsidP="00857C8A">
      <w:pPr>
        <w:numPr>
          <w:ilvl w:val="0"/>
          <w:numId w:val="29"/>
        </w:numPr>
        <w:tabs>
          <w:tab w:val="clear" w:pos="1140"/>
          <w:tab w:val="num" w:pos="720"/>
        </w:tabs>
        <w:ind w:left="720" w:hanging="360"/>
        <w:rPr>
          <w:color w:val="000000"/>
        </w:rPr>
      </w:pPr>
      <w:r w:rsidRPr="00F02724">
        <w:rPr>
          <w:color w:val="000000"/>
        </w:rPr>
        <w:t>A oneM2M AE is currently limited to receiving only oneM2M NOTIFY requests.  An AE is not permitted to receive any other type of oneM2M request (</w:t>
      </w:r>
      <w:r>
        <w:rPr>
          <w:color w:val="000000"/>
        </w:rPr>
        <w:t xml:space="preserve">i.e. </w:t>
      </w:r>
      <w:r w:rsidRPr="00F02724">
        <w:rPr>
          <w:color w:val="000000"/>
        </w:rPr>
        <w:t xml:space="preserve">CREATE, RETRIEVE, UPDATE, DELETE or DISCOVER).  </w:t>
      </w:r>
    </w:p>
    <w:p w14:paraId="492753F8" w14:textId="7483D2B6" w:rsidR="00677DDF" w:rsidRDefault="00677DDF" w:rsidP="00857C8A">
      <w:pPr>
        <w:numPr>
          <w:ilvl w:val="0"/>
          <w:numId w:val="29"/>
        </w:numPr>
        <w:tabs>
          <w:tab w:val="clear" w:pos="1140"/>
          <w:tab w:val="num" w:pos="720"/>
        </w:tabs>
        <w:ind w:left="720" w:hanging="360"/>
        <w:rPr>
          <w:color w:val="000000"/>
        </w:rPr>
      </w:pPr>
      <w:r>
        <w:rPr>
          <w:color w:val="000000"/>
        </w:rPr>
        <w:t xml:space="preserve">A oneM2M AE must mirror its locally hosted resources into CSE hosted resources (e.g. containers, flexContainers, timeSeries, mgmtObj, etc) such that they can be accessed by other entities in the oneM2M system.  </w:t>
      </w:r>
    </w:p>
    <w:p w14:paraId="04CD288A" w14:textId="1743769D" w:rsidR="00677DDF" w:rsidRDefault="00677DDF" w:rsidP="00857C8A">
      <w:pPr>
        <w:numPr>
          <w:ilvl w:val="0"/>
          <w:numId w:val="29"/>
        </w:numPr>
        <w:tabs>
          <w:tab w:val="clear" w:pos="1140"/>
          <w:tab w:val="num" w:pos="720"/>
        </w:tabs>
        <w:ind w:left="720" w:hanging="360"/>
        <w:rPr>
          <w:color w:val="000000"/>
        </w:rPr>
      </w:pPr>
      <w:r>
        <w:rPr>
          <w:color w:val="000000"/>
        </w:rPr>
        <w:lastRenderedPageBreak/>
        <w:t xml:space="preserve">Mirrored resources containing AE state information may become stale depending on how often an AE updates the mirrored resources and therefore may not meet the freshness requirements of the other entities accessing these mirrored resources. </w:t>
      </w:r>
    </w:p>
    <w:p w14:paraId="4D98E8A2" w14:textId="43B8C78B" w:rsidR="00677DDF" w:rsidRDefault="00677DDF" w:rsidP="00857C8A">
      <w:pPr>
        <w:numPr>
          <w:ilvl w:val="0"/>
          <w:numId w:val="29"/>
        </w:numPr>
        <w:tabs>
          <w:tab w:val="clear" w:pos="1140"/>
          <w:tab w:val="num" w:pos="720"/>
        </w:tabs>
        <w:ind w:left="720" w:hanging="360"/>
        <w:rPr>
          <w:color w:val="000000"/>
        </w:rPr>
      </w:pPr>
      <w:r>
        <w:rPr>
          <w:color w:val="000000"/>
        </w:rPr>
        <w:t>oneM2M lacks the capability to initiate the re-fresh of a stale resource. oneM2M lacks the capability for a Hosting CSE to obtain an updated representation of a mirrored resource from an AE if/when a RETRIEVE to the mirrored resource requires a fresher representation</w:t>
      </w:r>
    </w:p>
    <w:p w14:paraId="7E217905" w14:textId="77777777" w:rsidR="00677DDF" w:rsidRDefault="00677DDF" w:rsidP="00857C8A">
      <w:pPr>
        <w:numPr>
          <w:ilvl w:val="0"/>
          <w:numId w:val="29"/>
        </w:numPr>
        <w:tabs>
          <w:tab w:val="clear" w:pos="1140"/>
          <w:tab w:val="num" w:pos="720"/>
        </w:tabs>
        <w:ind w:left="720" w:hanging="360"/>
        <w:rPr>
          <w:color w:val="000000"/>
        </w:rPr>
      </w:pPr>
      <w:r>
        <w:rPr>
          <w:color w:val="000000"/>
        </w:rPr>
        <w:t>For an AE to receive an updated representation of a mirrored resource in a Hosting CSE, it must first create and SUBSCRIBE to this resource such that updated resource representations can be encapsulated and tunnelled to the AE via a oneM2M NOTIFY request.  This tunnelling/encapsulation adds message latency and processing overhead to the AE as well as the end-to-end communication path</w:t>
      </w:r>
      <w:r w:rsidRPr="00F312A2">
        <w:rPr>
          <w:color w:val="000000"/>
        </w:rPr>
        <w:t xml:space="preserve">. </w:t>
      </w:r>
    </w:p>
    <w:p w14:paraId="652CC3C7" w14:textId="77777777" w:rsidR="00677DDF" w:rsidRDefault="00677DDF" w:rsidP="00677DDF"/>
    <w:p w14:paraId="015F9904" w14:textId="77777777" w:rsidR="00677DDF" w:rsidRDefault="00677DDF" w:rsidP="00857C8A">
      <w:pPr>
        <w:pStyle w:val="Heading3"/>
        <w:numPr>
          <w:ilvl w:val="0"/>
          <w:numId w:val="0"/>
        </w:numPr>
        <w:rPr>
          <w:lang w:eastAsia="zh-CN"/>
        </w:rPr>
      </w:pPr>
      <w:bookmarkStart w:id="98" w:name="_Toc522193816"/>
      <w:r>
        <w:rPr>
          <w:lang w:val="en-US" w:eastAsia="zh-CN"/>
        </w:rPr>
        <w:t xml:space="preserve">6.2.3  </w:t>
      </w:r>
      <w:r>
        <w:rPr>
          <w:lang w:eastAsia="zh-CN"/>
        </w:rPr>
        <w:t>Potential Requirements</w:t>
      </w:r>
      <w:bookmarkEnd w:id="98"/>
    </w:p>
    <w:p w14:paraId="4B7DDB43" w14:textId="17C2E4D6" w:rsidR="00677DDF" w:rsidRPr="001348A6" w:rsidRDefault="00677DDF" w:rsidP="00857C8A">
      <w:pPr>
        <w:numPr>
          <w:ilvl w:val="0"/>
          <w:numId w:val="28"/>
        </w:numPr>
        <w:tabs>
          <w:tab w:val="clear" w:pos="1140"/>
          <w:tab w:val="num" w:pos="720"/>
        </w:tabs>
        <w:ind w:left="720" w:hanging="360"/>
        <w:rPr>
          <w:lang w:val="x-none"/>
        </w:rPr>
      </w:pPr>
      <w:r>
        <w:rPr>
          <w:lang w:val="en-US"/>
        </w:rPr>
        <w:t>The oneM2M System shall support request/response message interaction with M2M Devices with minimal latency.</w:t>
      </w:r>
    </w:p>
    <w:p w14:paraId="365164A5" w14:textId="0A1C1A49"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w:t>
      </w:r>
      <w:r w:rsidRPr="00FD3A78">
        <w:rPr>
          <w:lang w:val="en-US"/>
        </w:rPr>
        <w:t xml:space="preserve"> </w:t>
      </w:r>
      <w:r>
        <w:rPr>
          <w:lang w:val="en-US"/>
        </w:rPr>
        <w:t>D</w:t>
      </w:r>
      <w:r w:rsidRPr="00FD3A78">
        <w:rPr>
          <w:lang w:val="en-US"/>
        </w:rPr>
        <w:t>evice</w:t>
      </w:r>
      <w:r>
        <w:rPr>
          <w:lang w:val="en-US"/>
        </w:rPr>
        <w:t>s</w:t>
      </w:r>
      <w:r w:rsidRPr="00FD3A78">
        <w:rPr>
          <w:lang w:val="en-US"/>
        </w:rPr>
        <w:t xml:space="preserve"> with minimal number of request/response messages.</w:t>
      </w:r>
    </w:p>
    <w:p w14:paraId="6B8EE1EF" w14:textId="06C2BD77"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 De</w:t>
      </w:r>
      <w:r w:rsidRPr="00FD3A78">
        <w:rPr>
          <w:lang w:val="en-US"/>
        </w:rPr>
        <w:t>vice</w:t>
      </w:r>
      <w:r>
        <w:rPr>
          <w:lang w:val="en-US"/>
        </w:rPr>
        <w:t>s</w:t>
      </w:r>
      <w:r w:rsidRPr="00FD3A78">
        <w:rPr>
          <w:lang w:val="en-US"/>
        </w:rPr>
        <w:t xml:space="preserve"> with minimal request/response message</w:t>
      </w:r>
      <w:r>
        <w:rPr>
          <w:lang w:val="en-US"/>
        </w:rPr>
        <w:t xml:space="preserve"> </w:t>
      </w:r>
      <w:r w:rsidRPr="00FD3A78">
        <w:rPr>
          <w:lang w:val="en-US"/>
        </w:rPr>
        <w:t>s</w:t>
      </w:r>
      <w:r>
        <w:rPr>
          <w:lang w:val="en-US"/>
        </w:rPr>
        <w:t>ize</w:t>
      </w:r>
      <w:r w:rsidRPr="00FD3A78">
        <w:rPr>
          <w:lang w:val="en-US"/>
        </w:rPr>
        <w:t>.</w:t>
      </w:r>
    </w:p>
    <w:p w14:paraId="637E7F6A" w14:textId="5793CC9F" w:rsidR="00677DDF" w:rsidRPr="00857C8A" w:rsidRDefault="00677DDF" w:rsidP="00857C8A">
      <w:pPr>
        <w:numPr>
          <w:ilvl w:val="0"/>
          <w:numId w:val="28"/>
        </w:numPr>
        <w:tabs>
          <w:tab w:val="clear" w:pos="1140"/>
          <w:tab w:val="num" w:pos="720"/>
        </w:tabs>
        <w:ind w:left="720" w:hanging="360"/>
      </w:pPr>
      <w:r w:rsidRPr="00AC5F63">
        <w:rPr>
          <w:lang w:val="en-US"/>
        </w:rPr>
        <w:t xml:space="preserve">The oneM2M System shall support the capability to initiate the update (i.e. refresh) of a resource by its creator if/when the representation of the resource is too old </w:t>
      </w:r>
      <w:r>
        <w:rPr>
          <w:lang w:val="en-US"/>
        </w:rPr>
        <w:t xml:space="preserve">(i.e. stale) </w:t>
      </w:r>
      <w:r w:rsidRPr="00AC5F63">
        <w:rPr>
          <w:lang w:val="en-US"/>
        </w:rPr>
        <w:t xml:space="preserve">to meet the requirements of a requester.   </w:t>
      </w:r>
    </w:p>
    <w:p w14:paraId="5C1DD5BD" w14:textId="77777777" w:rsidR="00780C89" w:rsidRPr="00AC5F63" w:rsidRDefault="00780C89" w:rsidP="00857C8A">
      <w:pPr>
        <w:ind w:left="720"/>
      </w:pPr>
    </w:p>
    <w:p w14:paraId="403992FB" w14:textId="6797C051" w:rsidR="00780C89" w:rsidRDefault="00780C89" w:rsidP="00857C8A">
      <w:pPr>
        <w:pStyle w:val="Heading3"/>
        <w:numPr>
          <w:ilvl w:val="2"/>
          <w:numId w:val="30"/>
        </w:numPr>
        <w:rPr>
          <w:lang w:eastAsia="zh-CN"/>
        </w:rPr>
      </w:pPr>
      <w:r>
        <w:rPr>
          <w:lang w:eastAsia="zh-CN"/>
        </w:rPr>
        <w:t>Potential Solutions</w:t>
      </w:r>
      <w:bookmarkStart w:id="99" w:name="_GoBack"/>
      <w:bookmarkEnd w:id="99"/>
    </w:p>
    <w:p w14:paraId="7BC86E96" w14:textId="77777777" w:rsidR="00780C89" w:rsidRPr="00292CDD" w:rsidRDefault="00780C89" w:rsidP="00780C89">
      <w:pPr>
        <w:rPr>
          <w:i/>
          <w:color w:val="FF0000"/>
        </w:rPr>
      </w:pP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r>
        <w:rPr>
          <w:i/>
          <w:color w:val="FF0000"/>
        </w:rPr>
        <w:t>function to address the identified limitations and requirements</w:t>
      </w:r>
      <w:r w:rsidRPr="00292CDD">
        <w:rPr>
          <w:i/>
          <w:color w:val="FF0000"/>
        </w:rPr>
        <w:t>.</w:t>
      </w:r>
    </w:p>
    <w:p w14:paraId="4CC5E3DF" w14:textId="6EBB7825" w:rsidR="00292CDD" w:rsidRPr="00857C8A" w:rsidRDefault="00292CDD" w:rsidP="00292CDD">
      <w:pPr>
        <w:rPr>
          <w:color w:val="FF0000"/>
          <w:lang w:eastAsia="zh-CN"/>
        </w:rPr>
      </w:pPr>
    </w:p>
    <w:p w14:paraId="4AE62C99" w14:textId="55A8EE68" w:rsidR="002E0200" w:rsidRDefault="002E0200" w:rsidP="002E0200">
      <w:pPr>
        <w:rPr>
          <w:i/>
          <w:color w:val="FF0000"/>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00" w:name="_Toc522193817"/>
      <w:r>
        <w:rPr>
          <w:lang w:eastAsia="zh-CN"/>
        </w:rPr>
        <w:t>Conclusions</w:t>
      </w:r>
      <w:bookmarkEnd w:id="100"/>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01" w:name="_Toc300919395"/>
      <w:bookmarkStart w:id="102" w:name="_Toc487405042"/>
      <w:bookmarkStart w:id="103" w:name="_Toc300919400"/>
      <w:bookmarkStart w:id="104" w:name="_Toc488238981"/>
      <w:bookmarkStart w:id="105" w:name="_Toc488240330"/>
      <w:bookmarkStart w:id="106" w:name="_Toc489446030"/>
      <w:bookmarkStart w:id="107" w:name="_Toc489446319"/>
      <w:bookmarkStart w:id="108" w:name="_Toc522193818"/>
      <w:bookmarkEnd w:id="78"/>
      <w:bookmarkEnd w:id="79"/>
      <w:bookmarkEnd w:id="80"/>
      <w:bookmarkEnd w:id="81"/>
      <w:r w:rsidRPr="007362EA">
        <w:t>Annexes</w:t>
      </w:r>
      <w:bookmarkEnd w:id="101"/>
      <w:bookmarkEnd w:id="102"/>
      <w:bookmarkEnd w:id="108"/>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lastRenderedPageBreak/>
        <w:br w:type="page"/>
      </w:r>
    </w:p>
    <w:p w14:paraId="2691668B" w14:textId="4D869F14" w:rsidR="00BB6418" w:rsidRPr="007362EA" w:rsidRDefault="00BB6418" w:rsidP="00533189">
      <w:pPr>
        <w:pStyle w:val="Heading1"/>
        <w:numPr>
          <w:ilvl w:val="0"/>
          <w:numId w:val="0"/>
        </w:numPr>
      </w:pPr>
      <w:bookmarkStart w:id="109" w:name="_Toc522193819"/>
      <w:r w:rsidRPr="007362EA">
        <w:lastRenderedPageBreak/>
        <w:t>History</w:t>
      </w:r>
      <w:bookmarkEnd w:id="103"/>
      <w:bookmarkEnd w:id="104"/>
      <w:bookmarkEnd w:id="105"/>
      <w:bookmarkEnd w:id="106"/>
      <w:bookmarkEnd w:id="107"/>
      <w:bookmarkEnd w:id="10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pPr>
            <w:r>
              <w:t>V</w:t>
            </w:r>
            <w:r w:rsidR="00CF4247">
              <w:t>0.1.0</w:t>
            </w:r>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223D6B7F" w14:textId="3A7391D5" w:rsidR="00475046" w:rsidRPr="007362EA" w:rsidRDefault="00CF4247" w:rsidP="00712F2B">
            <w:pPr>
              <w:pStyle w:val="FP"/>
              <w:keepNext/>
              <w:tabs>
                <w:tab w:val="left" w:pos="3118"/>
              </w:tabs>
              <w:spacing w:before="80" w:after="80"/>
              <w:ind w:left="57"/>
            </w:pPr>
            <w:r>
              <w:t>Update to include ARC-2018-0052R02-Limitations_of_oneM2M_Messages</w:t>
            </w:r>
            <w:r w:rsidR="00CB506D">
              <w:t xml:space="preserve"> which was agreed at ARC34</w:t>
            </w:r>
          </w:p>
        </w:tc>
      </w:tr>
      <w:tr w:rsidR="00677DDF" w:rsidRPr="007362EA" w14:paraId="5E55721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A0B502D" w14:textId="124B98A9" w:rsidR="00677DDF" w:rsidRDefault="00677DDF" w:rsidP="00677DD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5F0FAC9B" w14:textId="3BAAB2C5" w:rsidR="00677DDF" w:rsidRDefault="00677DDF" w:rsidP="00677DDF">
            <w:pPr>
              <w:pStyle w:val="FP"/>
              <w:keepNext/>
              <w:spacing w:before="80" w:after="80"/>
              <w:ind w:left="57"/>
            </w:pPr>
            <w:r>
              <w:t>2018-08-16</w:t>
            </w:r>
          </w:p>
        </w:tc>
        <w:tc>
          <w:tcPr>
            <w:tcW w:w="6804" w:type="dxa"/>
            <w:tcBorders>
              <w:top w:val="single" w:sz="6" w:space="0" w:color="auto"/>
              <w:left w:val="nil"/>
              <w:bottom w:val="single" w:sz="6" w:space="0" w:color="auto"/>
              <w:right w:val="single" w:sz="6" w:space="0" w:color="auto"/>
            </w:tcBorders>
          </w:tcPr>
          <w:p w14:paraId="775DA37A" w14:textId="13288D36" w:rsidR="00677DDF" w:rsidRDefault="00677DDF" w:rsidP="00677DDF">
            <w:pPr>
              <w:pStyle w:val="FP"/>
              <w:keepNext/>
              <w:tabs>
                <w:tab w:val="left" w:pos="3118"/>
              </w:tabs>
              <w:spacing w:before="80" w:after="80"/>
              <w:ind w:left="57"/>
            </w:pPr>
            <w:r>
              <w:t xml:space="preserve">Update to include </w:t>
            </w:r>
            <w:r w:rsidRPr="00677DDF">
              <w:t>ARC-2018-0111-Limitations_of_oneM2M_Requests_Targeted_Towards_AEs</w:t>
            </w:r>
            <w:r>
              <w:t xml:space="preserve"> </w:t>
            </w:r>
            <w:r>
              <w:t>which was agreed at ARC3</w:t>
            </w:r>
            <w:r>
              <w:t>6</w:t>
            </w:r>
          </w:p>
        </w:tc>
      </w:tr>
    </w:tbl>
    <w:p w14:paraId="113E1AF6" w14:textId="77777777" w:rsidR="00E05319" w:rsidRPr="007362EA" w:rsidRDefault="00E05319" w:rsidP="00E05319"/>
    <w:sectPr w:rsidR="00E05319" w:rsidRPr="007362EA" w:rsidSect="00E34117">
      <w:footerReference w:type="default" r:id="rId2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38F39" w14:textId="77777777" w:rsidR="00D86889" w:rsidRDefault="00D86889">
      <w:r>
        <w:separator/>
      </w:r>
    </w:p>
  </w:endnote>
  <w:endnote w:type="continuationSeparator" w:id="0">
    <w:p w14:paraId="3422E0CF" w14:textId="77777777" w:rsidR="00D86889" w:rsidRDefault="00D8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20D34D6C"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857C8A">
      <w:t>11</w:t>
    </w:r>
    <w:r>
      <w:fldChar w:fldCharType="end"/>
    </w:r>
    <w:r>
      <w:t xml:space="preserve"> of </w:t>
    </w:r>
    <w:fldSimple w:instr=" NUMPAGES   \* MERGEFORMAT ">
      <w:r w:rsidR="00857C8A">
        <w:t>18</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FC8BC" w14:textId="77777777" w:rsidR="00D86889" w:rsidRDefault="00D86889">
      <w:r>
        <w:separator/>
      </w:r>
    </w:p>
  </w:footnote>
  <w:footnote w:type="continuationSeparator" w:id="0">
    <w:p w14:paraId="305B8AAC" w14:textId="77777777" w:rsidR="00D86889" w:rsidRDefault="00D86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09605A"/>
    <w:multiLevelType w:val="multilevel"/>
    <w:tmpl w:val="B22CD58A"/>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15" w15:restartNumberingAfterBreak="0">
    <w:nsid w:val="43B94B33"/>
    <w:multiLevelType w:val="multilevel"/>
    <w:tmpl w:val="2DBE1F9C"/>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A90328"/>
    <w:multiLevelType w:val="multilevel"/>
    <w:tmpl w:val="1D603A30"/>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7"/>
  </w:num>
  <w:num w:numId="2">
    <w:abstractNumId w:val="21"/>
  </w:num>
  <w:num w:numId="3">
    <w:abstractNumId w:val="5"/>
  </w:num>
  <w:num w:numId="4">
    <w:abstractNumId w:val="17"/>
  </w:num>
  <w:num w:numId="5">
    <w:abstractNumId w:val="2"/>
  </w:num>
  <w:num w:numId="6">
    <w:abstractNumId w:val="1"/>
  </w:num>
  <w:num w:numId="7">
    <w:abstractNumId w:val="0"/>
  </w:num>
  <w:num w:numId="8">
    <w:abstractNumId w:val="19"/>
  </w:num>
  <w:num w:numId="9">
    <w:abstractNumId w:val="22"/>
  </w:num>
  <w:num w:numId="10">
    <w:abstractNumId w:val="6"/>
  </w:num>
  <w:num w:numId="11">
    <w:abstractNumId w:val="12"/>
  </w:num>
  <w:num w:numId="12">
    <w:abstractNumId w:val="24"/>
  </w:num>
  <w:num w:numId="13">
    <w:abstractNumId w:val="11"/>
  </w:num>
  <w:num w:numId="14">
    <w:abstractNumId w:val="8"/>
  </w:num>
  <w:num w:numId="15">
    <w:abstractNumId w:val="23"/>
  </w:num>
  <w:num w:numId="16">
    <w:abstractNumId w:val="3"/>
  </w:num>
  <w:num w:numId="17">
    <w:abstractNumId w:val="10"/>
  </w:num>
  <w:num w:numId="18">
    <w:abstractNumId w:val="16"/>
  </w:num>
  <w:num w:numId="19">
    <w:abstractNumId w:val="20"/>
  </w:num>
  <w:num w:numId="20">
    <w:abstractNumId w:val="13"/>
  </w:num>
  <w:num w:numId="21">
    <w:abstractNumId w:val="4"/>
  </w:num>
  <w:num w:numId="22">
    <w:abstractNumId w:val="9"/>
  </w:num>
  <w:num w:numId="23">
    <w:abstractNumId w:val="24"/>
  </w:num>
  <w:num w:numId="24">
    <w:abstractNumId w:val="24"/>
  </w:num>
  <w:num w:numId="25">
    <w:abstractNumId w:val="24"/>
  </w:num>
  <w:num w:numId="26">
    <w:abstractNumId w:val="24"/>
  </w:num>
  <w:num w:numId="27">
    <w:abstractNumId w:val="24"/>
  </w:num>
  <w:num w:numId="28">
    <w:abstractNumId w:val="18"/>
  </w:num>
  <w:num w:numId="29">
    <w:abstractNumId w:val="14"/>
  </w:num>
  <w:num w:numId="3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377F"/>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081"/>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6A01"/>
    <w:rsid w:val="00467CE9"/>
    <w:rsid w:val="00475046"/>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4BF4"/>
    <w:rsid w:val="006456BD"/>
    <w:rsid w:val="00646F4D"/>
    <w:rsid w:val="00652C82"/>
    <w:rsid w:val="00653662"/>
    <w:rsid w:val="00653A3B"/>
    <w:rsid w:val="006567D9"/>
    <w:rsid w:val="0065740C"/>
    <w:rsid w:val="006608D9"/>
    <w:rsid w:val="00662620"/>
    <w:rsid w:val="006630EF"/>
    <w:rsid w:val="00667198"/>
    <w:rsid w:val="00667EEB"/>
    <w:rsid w:val="006704A4"/>
    <w:rsid w:val="00670A0A"/>
    <w:rsid w:val="00672201"/>
    <w:rsid w:val="00677DDF"/>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0C89"/>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57C8A"/>
    <w:rsid w:val="00861897"/>
    <w:rsid w:val="00861D1E"/>
    <w:rsid w:val="00866A3B"/>
    <w:rsid w:val="00867699"/>
    <w:rsid w:val="00867EBE"/>
    <w:rsid w:val="00872AA1"/>
    <w:rsid w:val="00872D52"/>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64EC"/>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0B2A"/>
    <w:rsid w:val="00A1130E"/>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B506D"/>
    <w:rsid w:val="00CC1C4E"/>
    <w:rsid w:val="00CC2B1B"/>
    <w:rsid w:val="00CC4EEB"/>
    <w:rsid w:val="00CC5004"/>
    <w:rsid w:val="00CC7CAF"/>
    <w:rsid w:val="00CD386D"/>
    <w:rsid w:val="00CD67BE"/>
    <w:rsid w:val="00CD7DA5"/>
    <w:rsid w:val="00CE0858"/>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86889"/>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11B2"/>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CF4247"/>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Microsoft_Visio_2003-2010_Drawing2.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4.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316095-376F-45F0-BBFC-D03F63BA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18</Pages>
  <Words>4114</Words>
  <Characters>23450</Characters>
  <Application>Microsoft Office Word</Application>
  <DocSecurity>0</DocSecurity>
  <Lines>195</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2018-08-16T18:42:00Z</dcterms:created>
  <dcterms:modified xsi:type="dcterms:W3CDTF">2018-08-16T18:43:00Z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